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3C855" w14:textId="048487C3" w:rsidR="00FB352E" w:rsidRDefault="00FB352E" w:rsidP="00FB3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ข้อมูลสำคัญทางการเงิน</w:t>
      </w: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br/>
        <w:t xml:space="preserve">สำหรับงวดสามเดือนสิ้นสุดวันที่ </w:t>
      </w:r>
      <w:r w:rsidR="007D7B30">
        <w:rPr>
          <w:rFonts w:ascii="Angsana New" w:hAnsi="Angsana New"/>
          <w:b/>
          <w:bCs/>
          <w:sz w:val="30"/>
          <w:szCs w:val="30"/>
        </w:rPr>
        <w:t>30</w:t>
      </w:r>
      <w:r w:rsidR="007D7B30" w:rsidRPr="007E66E8">
        <w:rPr>
          <w:rFonts w:ascii="Angsana New" w:hAnsi="Angsana New" w:hint="cs"/>
          <w:b/>
          <w:bCs/>
          <w:sz w:val="30"/>
          <w:szCs w:val="30"/>
          <w:lang w:val="th-TH"/>
        </w:rPr>
        <w:t xml:space="preserve"> </w:t>
      </w:r>
      <w:r w:rsidR="007D7B30">
        <w:rPr>
          <w:rFonts w:ascii="Angsana New" w:hAnsi="Angsana New" w:hint="cs"/>
          <w:b/>
          <w:bCs/>
          <w:sz w:val="30"/>
          <w:szCs w:val="30"/>
          <w:cs/>
          <w:lang w:val="th-TH"/>
        </w:rPr>
        <w:t>มิถุนายน</w:t>
      </w:r>
    </w:p>
    <w:p w14:paraId="7C65C90D" w14:textId="1569FCC1" w:rsidR="001D00AA" w:rsidRDefault="00436788" w:rsidP="00436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noProof/>
          <w:sz w:val="30"/>
          <w:szCs w:val="30"/>
        </w:rPr>
        <w:drawing>
          <wp:inline distT="0" distB="0" distL="0" distR="0" wp14:anchorId="64D1914C" wp14:editId="392A7E4F">
            <wp:extent cx="5240655" cy="374096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51" t="1344" r="3271" b="4007"/>
                    <a:stretch/>
                  </pic:blipFill>
                  <pic:spPr bwMode="auto">
                    <a:xfrm>
                      <a:off x="0" y="0"/>
                      <a:ext cx="5273191" cy="3764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A0133C" w14:textId="77777777" w:rsidR="00FA2ACE" w:rsidRDefault="00FA2AC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b/>
          <w:bCs/>
          <w:sz w:val="30"/>
          <w:szCs w:val="30"/>
          <w:lang w:val="th-TH"/>
        </w:rPr>
      </w:pPr>
    </w:p>
    <w:p w14:paraId="397B38E6" w14:textId="77777777" w:rsidR="00FA2ACE" w:rsidRDefault="00FA2ACE" w:rsidP="00FA2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สำหรับงวด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หก</w:t>
      </w: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เดือนสิ้นสุดวันที่ </w:t>
      </w:r>
      <w:r>
        <w:rPr>
          <w:rFonts w:ascii="Angsana New" w:hAnsi="Angsana New"/>
          <w:b/>
          <w:bCs/>
          <w:sz w:val="30"/>
          <w:szCs w:val="30"/>
        </w:rPr>
        <w:t>30</w:t>
      </w:r>
      <w:r w:rsidRPr="007E66E8">
        <w:rPr>
          <w:rFonts w:ascii="Angsana New" w:hAnsi="Angsana New" w:hint="cs"/>
          <w:b/>
          <w:bCs/>
          <w:sz w:val="30"/>
          <w:szCs w:val="30"/>
          <w:lang w:val="th-TH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มิถุนายน</w:t>
      </w:r>
    </w:p>
    <w:p w14:paraId="1E4FA2A8" w14:textId="2DC4C79F" w:rsidR="00436788" w:rsidRPr="00436788" w:rsidRDefault="00436788" w:rsidP="00FA2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sz w:val="30"/>
          <w:szCs w:val="30"/>
        </w:rPr>
        <w:sectPr w:rsidR="00436788" w:rsidRPr="00436788" w:rsidSect="000E1C5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360"/>
        </w:sectPr>
      </w:pPr>
      <w:r>
        <w:rPr>
          <w:rFonts w:ascii="Angsana New" w:hAnsi="Angsana New"/>
          <w:noProof/>
          <w:sz w:val="30"/>
          <w:szCs w:val="30"/>
        </w:rPr>
        <w:drawing>
          <wp:inline distT="0" distB="0" distL="0" distR="0" wp14:anchorId="0BE1CC88" wp14:editId="5D83017F">
            <wp:extent cx="5239512" cy="3739896"/>
            <wp:effectExtent l="0" t="0" r="0" b="0"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75" t="1045" r="2695" b="3615"/>
                    <a:stretch/>
                  </pic:blipFill>
                  <pic:spPr bwMode="auto">
                    <a:xfrm>
                      <a:off x="0" y="0"/>
                      <a:ext cx="5239512" cy="3739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D3F1EF" w14:textId="77777777" w:rsidR="000300EB" w:rsidRPr="00184215" w:rsidRDefault="000300EB" w:rsidP="00163CD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184215">
        <w:rPr>
          <w:rFonts w:ascii="Angsana New" w:hAnsi="Angsana New"/>
          <w:b w:val="0"/>
          <w:bCs/>
          <w:sz w:val="30"/>
          <w:szCs w:val="30"/>
        </w:rPr>
        <w:tab/>
      </w: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AF52755" w14:textId="77777777" w:rsidR="000300EB" w:rsidRPr="00184215" w:rsidRDefault="000300EB" w:rsidP="00163CD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/>
        </w:rPr>
      </w:pPr>
    </w:p>
    <w:p w14:paraId="0C559730" w14:textId="1E740B84" w:rsidR="000300EB" w:rsidRPr="00184215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5F01F8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14:paraId="6984B4FC" w14:textId="77777777" w:rsidR="00B24B12" w:rsidRDefault="000300EB" w:rsidP="00B24B12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CE9FD7F" w14:textId="0DAAB8EB" w:rsidR="00CA0EE7" w:rsidRPr="00B24B12" w:rsidRDefault="00CA0EE7" w:rsidP="00B24B12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24B12">
        <w:rPr>
          <w:rFonts w:ascii="Angsana New" w:hAnsi="Angsana New"/>
          <w:sz w:val="30"/>
          <w:szCs w:val="30"/>
          <w:cs/>
        </w:rPr>
        <w:t>สินทรัพย์ทางการเงินที่อยู่ในความต้องการของตลาด</w:t>
      </w:r>
    </w:p>
    <w:p w14:paraId="6354AD91" w14:textId="3D9136B1" w:rsidR="00467842" w:rsidRPr="00184215" w:rsidRDefault="00FA2EDA" w:rsidP="00467842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7F0951" w:rsidRPr="00184215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003602B9" w14:textId="77777777" w:rsidR="00373D37" w:rsidRPr="00184215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4CCD03B2" w14:textId="3BBBCE0E" w:rsidR="008D445A" w:rsidRDefault="008D445A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D445A">
        <w:rPr>
          <w:rFonts w:ascii="Angsana New" w:hAnsi="Angsana New"/>
          <w:sz w:val="30"/>
          <w:szCs w:val="30"/>
          <w:cs/>
          <w:lang w:bidi="th-TH"/>
        </w:rPr>
        <w:t>เงินปันผล</w:t>
      </w:r>
    </w:p>
    <w:p w14:paraId="1C2FD9E9" w14:textId="03A78604" w:rsidR="00373D37" w:rsidRPr="00245A6C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45A6C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0BC13D2C" w14:textId="77777777" w:rsidR="00931223" w:rsidRDefault="00373D37" w:rsidP="00931223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3742804F" w14:textId="344BF484" w:rsidR="005B5FA8" w:rsidRPr="00931223" w:rsidRDefault="00931223" w:rsidP="00931223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931223">
        <w:rPr>
          <w:rFonts w:ascii="Angsana New" w:hAnsi="Angsana New"/>
          <w:sz w:val="30"/>
          <w:szCs w:val="30"/>
          <w:cs/>
        </w:rPr>
        <w:t>คดีความ</w:t>
      </w:r>
    </w:p>
    <w:p w14:paraId="3666AEEB" w14:textId="77777777" w:rsidR="003C45B9" w:rsidRDefault="005B5FA8" w:rsidP="003C45B9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5B5FA8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0C405335" w14:textId="77777777" w:rsidR="005B5FA8" w:rsidRPr="00C00174" w:rsidRDefault="005B5FA8" w:rsidP="00296459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6E3839E5" w14:textId="0F9B30BC" w:rsidR="002B55E1" w:rsidRPr="00184215" w:rsidRDefault="002B55E1" w:rsidP="00CA7516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36A36D98" w14:textId="77777777" w:rsidR="00D455EB" w:rsidRPr="00184215" w:rsidRDefault="00D455EB" w:rsidP="00702CE2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4E6C98A6" w14:textId="77777777" w:rsidR="000300EB" w:rsidRPr="005D5223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br w:type="page"/>
      </w:r>
      <w:r w:rsidRPr="005D522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7290194" w14:textId="77777777" w:rsidR="000300EB" w:rsidRPr="009B0D74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3B2E6C79" w14:textId="36A749E4" w:rsidR="000300EB" w:rsidRPr="005D5223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D5223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AA5F04" w:rsidRPr="005D5223">
        <w:rPr>
          <w:rFonts w:ascii="Angsana New" w:hAnsi="Angsana New" w:hint="cs"/>
          <w:sz w:val="30"/>
          <w:szCs w:val="30"/>
          <w:cs/>
        </w:rPr>
        <w:t>บริษัท</w:t>
      </w:r>
      <w:r w:rsidRPr="005D5223">
        <w:rPr>
          <w:rFonts w:ascii="Angsana New" w:hAnsi="Angsana New"/>
          <w:sz w:val="30"/>
          <w:szCs w:val="30"/>
          <w:cs/>
        </w:rPr>
        <w:t>เมื่อวันที่</w:t>
      </w:r>
      <w:r w:rsidRPr="005D5223">
        <w:rPr>
          <w:rFonts w:ascii="Angsana New" w:hAnsi="Angsana New"/>
          <w:sz w:val="30"/>
          <w:szCs w:val="30"/>
        </w:rPr>
        <w:t xml:space="preserve"> </w:t>
      </w:r>
      <w:r w:rsidR="008F34CC">
        <w:rPr>
          <w:rFonts w:ascii="Angsana New" w:eastAsia="Calibri" w:hAnsi="Angsana New"/>
          <w:sz w:val="30"/>
          <w:szCs w:val="30"/>
        </w:rPr>
        <w:t>10</w:t>
      </w:r>
      <w:r w:rsidR="00EA4197" w:rsidRPr="00EA4197">
        <w:rPr>
          <w:rFonts w:ascii="Angsana New" w:hAnsi="Angsana New"/>
          <w:sz w:val="30"/>
          <w:szCs w:val="30"/>
        </w:rPr>
        <w:t xml:space="preserve"> </w:t>
      </w:r>
      <w:r w:rsidR="00EA4197" w:rsidRPr="00EA4197">
        <w:rPr>
          <w:rFonts w:ascii="Angsana New" w:hAnsi="Angsana New" w:hint="cs"/>
          <w:sz w:val="30"/>
          <w:szCs w:val="30"/>
          <w:cs/>
        </w:rPr>
        <w:t>สิงหาคม</w:t>
      </w:r>
      <w:r w:rsidR="00525D50">
        <w:rPr>
          <w:rFonts w:ascii="Angsana New" w:hAnsi="Angsana New" w:hint="cs"/>
          <w:sz w:val="30"/>
          <w:szCs w:val="30"/>
          <w:cs/>
        </w:rPr>
        <w:t xml:space="preserve"> </w:t>
      </w:r>
      <w:r w:rsidR="00756F9D" w:rsidRPr="005D5223">
        <w:rPr>
          <w:rFonts w:ascii="Angsana New" w:hAnsi="Angsana New"/>
          <w:sz w:val="30"/>
          <w:szCs w:val="30"/>
        </w:rPr>
        <w:t>2565</w:t>
      </w:r>
    </w:p>
    <w:p w14:paraId="14BDBA89" w14:textId="4DD27620" w:rsidR="00B70BE2" w:rsidRPr="009B0D74" w:rsidRDefault="00B70BE2" w:rsidP="002831D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4DA9D4AA" w14:textId="2D1C4F82" w:rsidR="000300EB" w:rsidRPr="005D5223" w:rsidRDefault="00B70BE2" w:rsidP="002831D6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5D5223">
        <w:rPr>
          <w:rFonts w:asciiTheme="majorBidi" w:hAnsiTheme="majorBidi" w:cstheme="majorBidi"/>
          <w:cs/>
        </w:rPr>
        <w:t>เกณฑ์</w:t>
      </w:r>
      <w:r w:rsidR="00690722" w:rsidRPr="005D5223">
        <w:rPr>
          <w:rFonts w:asciiTheme="majorBidi" w:hAnsiTheme="majorBidi" w:cstheme="majorBidi"/>
          <w:cs/>
          <w:lang w:val="th-TH"/>
        </w:rPr>
        <w:t>การจัดทำงบการเงินระหว่างกาล</w:t>
      </w:r>
    </w:p>
    <w:p w14:paraId="07504EC2" w14:textId="77777777" w:rsidR="000300EB" w:rsidRPr="009B0D74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8F8F1D4" w14:textId="6A7F9D4E" w:rsidR="002E4924" w:rsidRPr="007A54CF" w:rsidRDefault="002E4924" w:rsidP="002E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7A54CF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7A54CF">
        <w:rPr>
          <w:rFonts w:ascii="Angsana New" w:hAnsi="Angsana New"/>
          <w:sz w:val="30"/>
          <w:szCs w:val="30"/>
        </w:rPr>
        <w:t xml:space="preserve">34 </w:t>
      </w:r>
      <w:r w:rsidRPr="007A54CF">
        <w:rPr>
          <w:rFonts w:ascii="Angsana New" w:hAnsi="Angsana New"/>
          <w:sz w:val="30"/>
          <w:szCs w:val="30"/>
          <w:cs/>
        </w:rPr>
        <w:t xml:space="preserve">เรื่อง </w:t>
      </w:r>
      <w:r w:rsidRPr="007A54CF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A54CF">
        <w:rPr>
          <w:rFonts w:ascii="Angsana New" w:hAnsi="Angsana New"/>
          <w:sz w:val="30"/>
          <w:szCs w:val="30"/>
        </w:rPr>
        <w:t xml:space="preserve"> </w:t>
      </w:r>
      <w:bookmarkEnd w:id="0"/>
      <w:r w:rsidRPr="007A54CF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7A54CF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7A54CF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7A54CF">
        <w:rPr>
          <w:rFonts w:ascii="Angsana New" w:hAnsi="Angsana New"/>
          <w:sz w:val="30"/>
          <w:szCs w:val="30"/>
        </w:rPr>
        <w:t xml:space="preserve"> </w:t>
      </w:r>
      <w:r w:rsidRPr="007A54CF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7A54CF">
        <w:rPr>
          <w:rFonts w:ascii="Angsana New" w:hAnsi="Angsana New" w:hint="cs"/>
          <w:sz w:val="30"/>
          <w:szCs w:val="30"/>
          <w:cs/>
        </w:rPr>
        <w:t xml:space="preserve"> </w:t>
      </w:r>
      <w:r w:rsidRPr="007A54CF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7A54CF">
        <w:rPr>
          <w:rFonts w:ascii="Angsana New" w:hAnsi="Angsana New"/>
          <w:sz w:val="30"/>
          <w:szCs w:val="30"/>
        </w:rPr>
        <w:t xml:space="preserve"> 31 </w:t>
      </w:r>
      <w:r w:rsidRPr="007A54CF">
        <w:rPr>
          <w:rFonts w:ascii="Angsana New" w:hAnsi="Angsana New"/>
          <w:sz w:val="30"/>
          <w:szCs w:val="30"/>
          <w:cs/>
        </w:rPr>
        <w:t>ธันวาคม</w:t>
      </w:r>
      <w:r w:rsidRPr="007A54CF">
        <w:rPr>
          <w:rFonts w:ascii="Angsana New" w:hAnsi="Angsana New"/>
          <w:sz w:val="30"/>
          <w:szCs w:val="30"/>
        </w:rPr>
        <w:t xml:space="preserve"> 2564</w:t>
      </w:r>
    </w:p>
    <w:p w14:paraId="51620FC1" w14:textId="77777777" w:rsidR="002E4924" w:rsidRPr="009B0D74" w:rsidRDefault="002E4924" w:rsidP="002E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2"/>
          <w:szCs w:val="22"/>
          <w:cs/>
        </w:rPr>
      </w:pPr>
    </w:p>
    <w:p w14:paraId="3A0352BA" w14:textId="1769B512" w:rsidR="002E4924" w:rsidRPr="007A54CF" w:rsidRDefault="002E4924" w:rsidP="002E492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  <w:cs/>
        </w:rPr>
      </w:pPr>
      <w:r w:rsidRPr="007A54CF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</w:t>
      </w:r>
      <w:r w:rsidRPr="007A54CF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ของบริษัท ซึ่</w:t>
      </w:r>
      <w:r w:rsidRPr="007A54CF">
        <w:rPr>
          <w:rFonts w:ascii="Angsana New" w:hAnsi="Angsana New"/>
          <w:sz w:val="30"/>
          <w:szCs w:val="30"/>
          <w:cs/>
        </w:rPr>
        <w:t>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7A54CF">
        <w:rPr>
          <w:rFonts w:ascii="Angsana New" w:hAnsi="Angsana New" w:hint="cs"/>
          <w:sz w:val="30"/>
          <w:szCs w:val="30"/>
          <w:cs/>
        </w:rPr>
        <w:t>ที่</w:t>
      </w:r>
      <w:r w:rsidRPr="007A54CF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7A54CF">
        <w:rPr>
          <w:rFonts w:ascii="Angsana New" w:hAnsi="Angsana New" w:hint="cs"/>
          <w:sz w:val="30"/>
          <w:szCs w:val="30"/>
          <w:cs/>
        </w:rPr>
        <w:t>ไว้</w:t>
      </w:r>
      <w:r w:rsidRPr="007A54CF">
        <w:rPr>
          <w:rFonts w:ascii="Angsana New" w:hAnsi="Angsana New"/>
          <w:sz w:val="30"/>
          <w:szCs w:val="30"/>
          <w:cs/>
        </w:rPr>
        <w:t>ใน</w:t>
      </w:r>
      <w:r w:rsidRPr="007A54CF">
        <w:rPr>
          <w:rFonts w:ascii="Angsana New" w:hAnsi="Angsana New" w:hint="cs"/>
          <w:sz w:val="30"/>
          <w:szCs w:val="30"/>
          <w:cs/>
        </w:rPr>
        <w:t xml:space="preserve">     </w:t>
      </w:r>
      <w:r w:rsidRPr="007A54CF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7A54CF">
        <w:rPr>
          <w:rFonts w:ascii="Angsana New" w:hAnsi="Angsana New"/>
          <w:sz w:val="30"/>
          <w:szCs w:val="30"/>
        </w:rPr>
        <w:t xml:space="preserve">31 </w:t>
      </w:r>
      <w:r w:rsidRPr="007A54C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A54CF">
        <w:rPr>
          <w:rFonts w:ascii="Angsana New" w:hAnsi="Angsana New"/>
          <w:sz w:val="30"/>
          <w:szCs w:val="30"/>
        </w:rPr>
        <w:t>2564</w:t>
      </w:r>
    </w:p>
    <w:p w14:paraId="219AFDB8" w14:textId="2C898DD3" w:rsidR="00B67388" w:rsidRPr="009B0D74" w:rsidRDefault="00B67388" w:rsidP="002E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22"/>
          <w:szCs w:val="22"/>
        </w:rPr>
      </w:pPr>
    </w:p>
    <w:p w14:paraId="6549EA64" w14:textId="0EE74CBE" w:rsidR="000300EB" w:rsidRPr="00184215" w:rsidRDefault="000300EB" w:rsidP="00E23539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บุคคลหรือกิจการที่เกี่ยวข้องกัน</w:t>
      </w:r>
    </w:p>
    <w:p w14:paraId="6AC6F6A6" w14:textId="77777777" w:rsidR="00CE5621" w:rsidRPr="009B0D74" w:rsidRDefault="00CE5621" w:rsidP="00CE5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3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9"/>
        <w:gridCol w:w="1230"/>
        <w:gridCol w:w="249"/>
        <w:gridCol w:w="1238"/>
      </w:tblGrid>
      <w:tr w:rsidR="00CE5621" w:rsidRPr="00CE5621" w14:paraId="4A77BCB8" w14:textId="77777777" w:rsidTr="00BD55D9">
        <w:trPr>
          <w:tblHeader/>
        </w:trPr>
        <w:tc>
          <w:tcPr>
            <w:tcW w:w="3540" w:type="pct"/>
            <w:vAlign w:val="bottom"/>
          </w:tcPr>
          <w:p w14:paraId="6DF1307E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56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661" w:type="pct"/>
          </w:tcPr>
          <w:p w14:paraId="58DE4B15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62F34177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29234E18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5621" w:rsidRPr="00CE5621" w14:paraId="24E4C411" w14:textId="77777777" w:rsidTr="00BD55D9">
        <w:trPr>
          <w:tblHeader/>
        </w:trPr>
        <w:tc>
          <w:tcPr>
            <w:tcW w:w="3540" w:type="pct"/>
          </w:tcPr>
          <w:p w14:paraId="6E8FBC0D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CE56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CE56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E56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E56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CE56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0</w:t>
            </w:r>
            <w:r w:rsidRPr="00CE56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E56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61" w:type="pct"/>
          </w:tcPr>
          <w:p w14:paraId="1B2E3D6E" w14:textId="73F743D0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</w:rPr>
              <w:t>25</w:t>
            </w:r>
            <w:r w:rsidRPr="00CE562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14:paraId="57F75E6E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47EE8803" w14:textId="1D833E5A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</w:rPr>
              <w:t>25</w:t>
            </w:r>
            <w:r w:rsidRPr="00CE562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E5621" w:rsidRPr="00CE5621" w14:paraId="1E5FFD49" w14:textId="77777777" w:rsidTr="00BD55D9">
        <w:trPr>
          <w:tblHeader/>
        </w:trPr>
        <w:tc>
          <w:tcPr>
            <w:tcW w:w="3540" w:type="pct"/>
          </w:tcPr>
          <w:p w14:paraId="77428602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60" w:type="pct"/>
            <w:gridSpan w:val="3"/>
          </w:tcPr>
          <w:p w14:paraId="4E1BDFA8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56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5621" w:rsidRPr="00CE5621" w14:paraId="54FAF42C" w14:textId="77777777" w:rsidTr="00BD55D9">
        <w:tc>
          <w:tcPr>
            <w:tcW w:w="3540" w:type="pct"/>
          </w:tcPr>
          <w:p w14:paraId="63849769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56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61" w:type="pct"/>
          </w:tcPr>
          <w:p w14:paraId="70B17254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627C02E4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4A87C0C4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5621" w:rsidRPr="00CE5621" w14:paraId="071B9B47" w14:textId="77777777" w:rsidTr="00BD55D9">
        <w:tc>
          <w:tcPr>
            <w:tcW w:w="3540" w:type="pct"/>
          </w:tcPr>
          <w:p w14:paraId="3A761513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  <w:cs/>
              </w:rPr>
              <w:t>ค่าที่ปรึกษา</w:t>
            </w:r>
            <w:r w:rsidRPr="00CE5621">
              <w:rPr>
                <w:rFonts w:ascii="Angsana New" w:hAnsi="Angsana New" w:hint="cs"/>
                <w:sz w:val="30"/>
                <w:szCs w:val="30"/>
                <w:cs/>
              </w:rPr>
              <w:t>กฎหมาย</w:t>
            </w:r>
          </w:p>
        </w:tc>
        <w:tc>
          <w:tcPr>
            <w:tcW w:w="661" w:type="pct"/>
            <w:tcBorders>
              <w:bottom w:val="double" w:sz="4" w:space="0" w:color="auto"/>
            </w:tcBorders>
            <w:shd w:val="clear" w:color="auto" w:fill="auto"/>
          </w:tcPr>
          <w:p w14:paraId="5F13529E" w14:textId="33F2C2E6" w:rsidR="00CE5621" w:rsidRPr="00CE5621" w:rsidRDefault="00BF5F93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134" w:type="pct"/>
          </w:tcPr>
          <w:p w14:paraId="035553A4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7B765EB1" w14:textId="30FD967C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5621">
              <w:rPr>
                <w:rFonts w:ascii="Angsana New" w:hAnsi="Angsana New"/>
                <w:b/>
                <w:bCs/>
                <w:sz w:val="30"/>
                <w:szCs w:val="30"/>
              </w:rPr>
              <w:t>528</w:t>
            </w:r>
          </w:p>
        </w:tc>
      </w:tr>
      <w:tr w:rsidR="00CE5621" w:rsidRPr="00CE5621" w14:paraId="2C59A53C" w14:textId="77777777" w:rsidTr="00BD55D9">
        <w:tc>
          <w:tcPr>
            <w:tcW w:w="3540" w:type="pct"/>
          </w:tcPr>
          <w:p w14:paraId="49209748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61" w:type="pct"/>
            <w:tcBorders>
              <w:top w:val="double" w:sz="4" w:space="0" w:color="auto"/>
            </w:tcBorders>
            <w:shd w:val="clear" w:color="auto" w:fill="auto"/>
          </w:tcPr>
          <w:p w14:paraId="0258909C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1AB04FEB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double" w:sz="4" w:space="0" w:color="auto"/>
            </w:tcBorders>
          </w:tcPr>
          <w:p w14:paraId="78F6BA65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5F93" w:rsidRPr="00CE5621" w14:paraId="57ABA84D" w14:textId="77777777" w:rsidTr="00BD55D9">
        <w:tc>
          <w:tcPr>
            <w:tcW w:w="3540" w:type="pct"/>
          </w:tcPr>
          <w:p w14:paraId="0624C20C" w14:textId="77777777" w:rsidR="00BF5F93" w:rsidRPr="00CE5621" w:rsidRDefault="00BF5F93" w:rsidP="00BF5F93">
            <w:pPr>
              <w:tabs>
                <w:tab w:val="clear" w:pos="227"/>
              </w:tabs>
              <w:ind w:left="252"/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61" w:type="pct"/>
            <w:shd w:val="clear" w:color="auto" w:fill="auto"/>
          </w:tcPr>
          <w:p w14:paraId="4B34F244" w14:textId="267D1FDC" w:rsidR="00BF5F93" w:rsidRPr="00BF5F93" w:rsidRDefault="00BF5F93" w:rsidP="00BF5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5F93">
              <w:rPr>
                <w:rFonts w:ascii="Angsana New" w:hAnsi="Angsana New"/>
                <w:sz w:val="30"/>
                <w:szCs w:val="30"/>
              </w:rPr>
              <w:t>13,339</w:t>
            </w:r>
          </w:p>
        </w:tc>
        <w:tc>
          <w:tcPr>
            <w:tcW w:w="134" w:type="pct"/>
          </w:tcPr>
          <w:p w14:paraId="493F057A" w14:textId="77777777" w:rsidR="00BF5F93" w:rsidRPr="00CE5621" w:rsidRDefault="00BF5F93" w:rsidP="00BF5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11C1ECF2" w14:textId="37BE1E09" w:rsidR="00BF5F93" w:rsidRPr="00CE5621" w:rsidRDefault="00BF5F93" w:rsidP="00BF5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</w:rPr>
              <w:t>17,107</w:t>
            </w:r>
          </w:p>
        </w:tc>
      </w:tr>
      <w:tr w:rsidR="00BF5F93" w:rsidRPr="00CE5621" w14:paraId="04311432" w14:textId="77777777" w:rsidTr="00BD55D9">
        <w:tc>
          <w:tcPr>
            <w:tcW w:w="3540" w:type="pct"/>
          </w:tcPr>
          <w:p w14:paraId="6F646823" w14:textId="77777777" w:rsidR="00BF5F93" w:rsidRPr="00CE5621" w:rsidRDefault="00BF5F93" w:rsidP="00BF5F93">
            <w:pPr>
              <w:tabs>
                <w:tab w:val="clear" w:pos="227"/>
              </w:tabs>
              <w:ind w:left="252"/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61" w:type="pct"/>
            <w:shd w:val="clear" w:color="auto" w:fill="auto"/>
          </w:tcPr>
          <w:p w14:paraId="79FC0291" w14:textId="293C02DB" w:rsidR="00BF5F93" w:rsidRPr="00BF5F93" w:rsidRDefault="00BF5F93" w:rsidP="00BF5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5F93">
              <w:rPr>
                <w:rFonts w:ascii="Angsana New" w:hAnsi="Angsana New"/>
                <w:sz w:val="30"/>
                <w:szCs w:val="30"/>
              </w:rPr>
              <w:t>904</w:t>
            </w:r>
          </w:p>
        </w:tc>
        <w:tc>
          <w:tcPr>
            <w:tcW w:w="134" w:type="pct"/>
          </w:tcPr>
          <w:p w14:paraId="53FB7E9E" w14:textId="77777777" w:rsidR="00BF5F93" w:rsidRPr="00CE5621" w:rsidRDefault="00BF5F93" w:rsidP="00BF5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72355CAC" w14:textId="0C796162" w:rsidR="00BF5F93" w:rsidRPr="00CE5621" w:rsidRDefault="00BF5F93" w:rsidP="00BF5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</w:rPr>
              <w:t>939</w:t>
            </w:r>
          </w:p>
        </w:tc>
      </w:tr>
      <w:tr w:rsidR="00BF5F93" w:rsidRPr="00CE5621" w14:paraId="692CC305" w14:textId="77777777" w:rsidTr="00BD55D9">
        <w:tc>
          <w:tcPr>
            <w:tcW w:w="3540" w:type="pct"/>
          </w:tcPr>
          <w:p w14:paraId="69E0703E" w14:textId="77777777" w:rsidR="00BF5F93" w:rsidRPr="00CE5621" w:rsidRDefault="00BF5F93" w:rsidP="00BF5F93">
            <w:pPr>
              <w:tabs>
                <w:tab w:val="clear" w:pos="227"/>
              </w:tabs>
              <w:ind w:left="252"/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61" w:type="pct"/>
            <w:shd w:val="clear" w:color="auto" w:fill="auto"/>
          </w:tcPr>
          <w:p w14:paraId="623EEF8F" w14:textId="7E464D6B" w:rsidR="00BF5F93" w:rsidRPr="00BF5F93" w:rsidRDefault="00BF5F93" w:rsidP="00BF5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5F9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4" w:type="pct"/>
          </w:tcPr>
          <w:p w14:paraId="23793684" w14:textId="77777777" w:rsidR="00BF5F93" w:rsidRPr="00CE5621" w:rsidRDefault="00BF5F93" w:rsidP="00BF5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7C2D1933" w14:textId="4C11EBC4" w:rsidR="00BF5F93" w:rsidRPr="00CE5621" w:rsidRDefault="00BF5F93" w:rsidP="00BF5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F5F93" w:rsidRPr="00CE5621" w14:paraId="40F94EAD" w14:textId="77777777" w:rsidTr="00BD55D9">
        <w:tc>
          <w:tcPr>
            <w:tcW w:w="3540" w:type="pct"/>
          </w:tcPr>
          <w:p w14:paraId="75427CA4" w14:textId="77777777" w:rsidR="00BF5F93" w:rsidRPr="00CE5621" w:rsidRDefault="00BF5F93" w:rsidP="00BF5F93">
            <w:pPr>
              <w:ind w:left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56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49A04" w14:textId="6A14F51C" w:rsidR="00BF5F93" w:rsidRPr="00CE5621" w:rsidRDefault="00BF5F93" w:rsidP="00BF5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F93">
              <w:rPr>
                <w:rFonts w:ascii="Angsana New" w:hAnsi="Angsana New"/>
                <w:b/>
                <w:bCs/>
                <w:sz w:val="30"/>
                <w:szCs w:val="30"/>
              </w:rPr>
              <w:t>14,245</w:t>
            </w:r>
          </w:p>
        </w:tc>
        <w:tc>
          <w:tcPr>
            <w:tcW w:w="134" w:type="pct"/>
          </w:tcPr>
          <w:p w14:paraId="35853770" w14:textId="77777777" w:rsidR="00BF5F93" w:rsidRPr="00CE5621" w:rsidRDefault="00BF5F93" w:rsidP="00BF5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52AC8F11" w14:textId="05A5841B" w:rsidR="00BF5F93" w:rsidRPr="00CE5621" w:rsidRDefault="00BF5F93" w:rsidP="00BF5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5621">
              <w:rPr>
                <w:rFonts w:ascii="Angsana New" w:hAnsi="Angsana New"/>
                <w:b/>
                <w:bCs/>
                <w:sz w:val="30"/>
                <w:szCs w:val="30"/>
              </w:rPr>
              <w:t>18,049</w:t>
            </w:r>
          </w:p>
        </w:tc>
      </w:tr>
      <w:tr w:rsidR="00CE5621" w:rsidRPr="00CE5621" w14:paraId="1F2FFC5D" w14:textId="77777777" w:rsidTr="00BD55D9">
        <w:tc>
          <w:tcPr>
            <w:tcW w:w="3540" w:type="pct"/>
          </w:tcPr>
          <w:p w14:paraId="374C11F9" w14:textId="77777777" w:rsidR="00CE5621" w:rsidRPr="009B0D74" w:rsidRDefault="00CE5621" w:rsidP="00CE5621">
            <w:pPr>
              <w:ind w:left="25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</w:tcPr>
          <w:p w14:paraId="7C5A5019" w14:textId="77777777" w:rsidR="00CE5621" w:rsidRPr="009B0D74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4" w:type="pct"/>
          </w:tcPr>
          <w:p w14:paraId="2FBFDCB3" w14:textId="77777777" w:rsidR="00CE5621" w:rsidRPr="009B0D74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6E827E30" w14:textId="77777777" w:rsidR="00CE5621" w:rsidRPr="009B0D74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E5621" w:rsidRPr="00CE5621" w14:paraId="4A84CDAD" w14:textId="77777777" w:rsidTr="00BD55D9">
        <w:tc>
          <w:tcPr>
            <w:tcW w:w="3540" w:type="pct"/>
          </w:tcPr>
          <w:p w14:paraId="0EF13841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CE56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CE56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1" w:type="pct"/>
            <w:shd w:val="clear" w:color="auto" w:fill="auto"/>
          </w:tcPr>
          <w:p w14:paraId="5707DF7E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6415C25B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31CE183E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5621" w:rsidRPr="00CE5621" w14:paraId="621B0970" w14:textId="77777777" w:rsidTr="00BD55D9">
        <w:tc>
          <w:tcPr>
            <w:tcW w:w="3540" w:type="pct"/>
          </w:tcPr>
          <w:p w14:paraId="63D346CE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55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661" w:type="pct"/>
            <w:shd w:val="clear" w:color="auto" w:fill="auto"/>
          </w:tcPr>
          <w:p w14:paraId="3B502853" w14:textId="3BC2D886" w:rsidR="00CE5621" w:rsidRPr="00CE5621" w:rsidRDefault="005C098E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3,126</w:t>
            </w:r>
          </w:p>
        </w:tc>
        <w:tc>
          <w:tcPr>
            <w:tcW w:w="134" w:type="pct"/>
          </w:tcPr>
          <w:p w14:paraId="0D27C9AE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4A70BD4D" w14:textId="09B64BC8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</w:rPr>
              <w:t>2,925</w:t>
            </w:r>
          </w:p>
        </w:tc>
      </w:tr>
    </w:tbl>
    <w:p w14:paraId="28ADFB72" w14:textId="24D9F7D1" w:rsidR="0059729E" w:rsidRPr="00D10D60" w:rsidRDefault="0059729E" w:rsidP="0059729E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D10D60">
        <w:rPr>
          <w:rFonts w:asciiTheme="majorBidi" w:hAnsiTheme="majorBidi" w:cstheme="majorBidi"/>
          <w:cs/>
        </w:rPr>
        <w:lastRenderedPageBreak/>
        <w:t>สินทรัพย์ทางการเงินที่อยู่ในความต้องการของตลาด</w:t>
      </w:r>
    </w:p>
    <w:p w14:paraId="2308807F" w14:textId="77777777" w:rsidR="00CE5621" w:rsidRPr="004F65DF" w:rsidRDefault="00CE5621" w:rsidP="00CE5621">
      <w:pPr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90"/>
        <w:gridCol w:w="241"/>
        <w:gridCol w:w="1019"/>
        <w:gridCol w:w="249"/>
        <w:gridCol w:w="1101"/>
        <w:gridCol w:w="249"/>
        <w:gridCol w:w="1191"/>
        <w:gridCol w:w="249"/>
        <w:gridCol w:w="1191"/>
      </w:tblGrid>
      <w:tr w:rsidR="000F7B18" w:rsidRPr="00CE5621" w14:paraId="4205A322" w14:textId="77777777" w:rsidTr="000F7B18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18365936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CE562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br w:type="page"/>
            </w:r>
            <w:r w:rsidRPr="00CE562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ตราสารทุนและตราสารหนี้ที่</w:t>
            </w:r>
          </w:p>
          <w:p w14:paraId="7809349F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 w:rsidRPr="00CE562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  </w:t>
            </w:r>
            <w:r w:rsidRPr="00CE562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อยู่ในความต้องการของตลาด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34A6F5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42F5CDC2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E562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AE373A0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2D7AD66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723E7AA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577B34C8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CA4B632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5EE7853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5621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51707E8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F9720F4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73D80A07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562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E562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CE5621" w:rsidRPr="00CE5621" w14:paraId="0D074E0E" w14:textId="77777777" w:rsidTr="000F7B18">
        <w:trPr>
          <w:trHeight w:val="254"/>
          <w:tblHeader/>
        </w:trPr>
        <w:tc>
          <w:tcPr>
            <w:tcW w:w="2700" w:type="dxa"/>
            <w:shd w:val="clear" w:color="auto" w:fill="auto"/>
            <w:vAlign w:val="bottom"/>
          </w:tcPr>
          <w:p w14:paraId="6D501B1A" w14:textId="77777777" w:rsidR="00CE5621" w:rsidRPr="00CE5621" w:rsidRDefault="00CE5621" w:rsidP="00CE5621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0" w:type="dxa"/>
            <w:gridSpan w:val="9"/>
            <w:shd w:val="clear" w:color="auto" w:fill="auto"/>
            <w:vAlign w:val="bottom"/>
          </w:tcPr>
          <w:p w14:paraId="352CA6C9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/>
              </w:rPr>
            </w:pPr>
            <w:r w:rsidRPr="00CE5621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E5621" w:rsidRPr="00CE5621" w14:paraId="7467511C" w14:textId="77777777" w:rsidTr="000F7B18">
        <w:trPr>
          <w:trHeight w:val="254"/>
          <w:tblHeader/>
        </w:trPr>
        <w:tc>
          <w:tcPr>
            <w:tcW w:w="9180" w:type="dxa"/>
            <w:gridSpan w:val="10"/>
            <w:shd w:val="clear" w:color="auto" w:fill="auto"/>
            <w:vAlign w:val="bottom"/>
          </w:tcPr>
          <w:p w14:paraId="6C4A2B2D" w14:textId="4BF6B065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E56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</w:tr>
      <w:tr w:rsidR="000F7B18" w:rsidRPr="00CE5621" w14:paraId="6C0DA9E6" w14:textId="77777777" w:rsidTr="000F7B18">
        <w:tc>
          <w:tcPr>
            <w:tcW w:w="2700" w:type="dxa"/>
            <w:shd w:val="clear" w:color="auto" w:fill="auto"/>
            <w:vAlign w:val="bottom"/>
          </w:tcPr>
          <w:p w14:paraId="3A9F9170" w14:textId="77777777" w:rsidR="000F7B18" w:rsidRPr="00CE5621" w:rsidRDefault="000F7B18" w:rsidP="00CE562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56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90" w:type="dxa"/>
            <w:vAlign w:val="bottom"/>
          </w:tcPr>
          <w:p w14:paraId="169B4FAE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5F4C7F74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4C27CA7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434E1A5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BC13BA6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F1A3ECC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6CE7FCBC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5F6AA49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2EF9400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0F7B18" w:rsidRPr="00CE5621" w14:paraId="572BA1ED" w14:textId="77777777" w:rsidTr="000F7B18">
        <w:tc>
          <w:tcPr>
            <w:tcW w:w="2700" w:type="dxa"/>
            <w:shd w:val="clear" w:color="auto" w:fill="auto"/>
            <w:vAlign w:val="bottom"/>
          </w:tcPr>
          <w:p w14:paraId="633BDDF4" w14:textId="77777777" w:rsidR="000F7B18" w:rsidRPr="00CE5621" w:rsidRDefault="000F7B18" w:rsidP="00CE5621">
            <w:pPr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0ABECE28" w14:textId="77777777" w:rsidR="000F7B18" w:rsidRPr="00CE5621" w:rsidRDefault="000F7B18" w:rsidP="00CE5621">
            <w:pPr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E5621">
              <w:rPr>
                <w:rFonts w:ascii="Angsana New" w:hAnsi="Angsana New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F79951" w14:textId="664928A4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471" w:hanging="90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100,000</w:t>
            </w:r>
          </w:p>
        </w:tc>
        <w:tc>
          <w:tcPr>
            <w:tcW w:w="241" w:type="dxa"/>
          </w:tcPr>
          <w:p w14:paraId="39C18886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F5D30" w14:textId="42F6BB66" w:rsidR="000F7B18" w:rsidRPr="00CE5621" w:rsidRDefault="00235F9F" w:rsidP="0034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71</w:t>
            </w:r>
            <w:r w:rsidR="00E767C2">
              <w:rPr>
                <w:rFonts w:ascii="Angsana New" w:hAnsi="Angsana New"/>
                <w:sz w:val="30"/>
                <w:szCs w:val="30"/>
                <w:lang w:val="en-GB" w:bidi="ar-SA"/>
              </w:rPr>
              <w:t>,907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CC6D27B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57C92" w14:textId="19AC21E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</w:t>
            </w:r>
            <w:r w:rsidR="00E767C2">
              <w:rPr>
                <w:rFonts w:ascii="Angsana New" w:hAnsi="Angsana New"/>
                <w:sz w:val="30"/>
                <w:szCs w:val="30"/>
                <w:lang w:val="en-GB" w:bidi="ar-SA"/>
              </w:rPr>
              <w:t>140,483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608B63F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6744541E" w14:textId="13695E05" w:rsidR="000F7B18" w:rsidRPr="00CE5621" w:rsidRDefault="000F7B18" w:rsidP="000F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ind w:left="-345" w:right="-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AA86F79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94A14" w14:textId="1AE64AC4" w:rsidR="000F7B18" w:rsidRPr="00CE5621" w:rsidRDefault="00E22FAC" w:rsidP="0034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31</w:t>
            </w:r>
            <w:r w:rsidR="000F7B18">
              <w:rPr>
                <w:rFonts w:ascii="Angsana New" w:hAnsi="Angsana New"/>
                <w:sz w:val="30"/>
                <w:szCs w:val="30"/>
                <w:lang w:val="en-GB" w:bidi="ar-SA"/>
              </w:rPr>
              <w:t>,424</w:t>
            </w:r>
          </w:p>
        </w:tc>
      </w:tr>
      <w:tr w:rsidR="00E767C2" w:rsidRPr="00CE5621" w14:paraId="09E3FAA8" w14:textId="77777777" w:rsidTr="000F7B18">
        <w:tc>
          <w:tcPr>
            <w:tcW w:w="2700" w:type="dxa"/>
            <w:shd w:val="clear" w:color="auto" w:fill="auto"/>
            <w:vAlign w:val="bottom"/>
          </w:tcPr>
          <w:p w14:paraId="3FEFF7EF" w14:textId="77777777" w:rsidR="00E767C2" w:rsidRPr="00CE5621" w:rsidRDefault="00E767C2" w:rsidP="00E767C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56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0768CF" w14:textId="732579D2" w:rsidR="00E767C2" w:rsidRPr="00CE5621" w:rsidRDefault="00E767C2" w:rsidP="00E76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100,000</w:t>
            </w:r>
          </w:p>
        </w:tc>
        <w:tc>
          <w:tcPr>
            <w:tcW w:w="241" w:type="dxa"/>
          </w:tcPr>
          <w:p w14:paraId="5B4CB6FF" w14:textId="77777777" w:rsidR="00E767C2" w:rsidRPr="00CE5621" w:rsidRDefault="00E767C2" w:rsidP="00E76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1540C3" w14:textId="4217F783" w:rsidR="00E767C2" w:rsidRPr="00E767C2" w:rsidRDefault="00235F9F" w:rsidP="00E76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71</w:t>
            </w:r>
            <w:r w:rsidR="00E767C2" w:rsidRPr="00E767C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,907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F623070" w14:textId="77777777" w:rsidR="00E767C2" w:rsidRPr="00E767C2" w:rsidRDefault="00E767C2" w:rsidP="00E76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E909FC" w14:textId="5D437E90" w:rsidR="00E767C2" w:rsidRPr="00E767C2" w:rsidRDefault="00E767C2" w:rsidP="00E76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E767C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(140,483)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B30E575" w14:textId="77777777" w:rsidR="00E767C2" w:rsidRPr="00CE5621" w:rsidRDefault="00E767C2" w:rsidP="00E76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F9C55" w14:textId="4C48A009" w:rsidR="00E767C2" w:rsidRPr="00CE5621" w:rsidRDefault="00E767C2" w:rsidP="00E76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ind w:left="-345" w:right="-2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3FB3465" w14:textId="77777777" w:rsidR="00E767C2" w:rsidRPr="00CE5621" w:rsidRDefault="00E767C2" w:rsidP="00E76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15C99B" w14:textId="4413E665" w:rsidR="00E767C2" w:rsidRPr="00CE5621" w:rsidRDefault="00E22FAC" w:rsidP="00E76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31</w:t>
            </w:r>
            <w:r w:rsidR="00E767C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,424</w:t>
            </w:r>
          </w:p>
        </w:tc>
      </w:tr>
      <w:tr w:rsidR="000F7B18" w:rsidRPr="00CE5621" w14:paraId="368203F4" w14:textId="77777777" w:rsidTr="000F7B18">
        <w:tc>
          <w:tcPr>
            <w:tcW w:w="2700" w:type="dxa"/>
            <w:shd w:val="clear" w:color="auto" w:fill="auto"/>
            <w:vAlign w:val="bottom"/>
          </w:tcPr>
          <w:p w14:paraId="0A13AD1E" w14:textId="77777777" w:rsidR="000F7B18" w:rsidRPr="004F65DF" w:rsidRDefault="000F7B18" w:rsidP="00CE562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FE50036" w14:textId="77777777" w:rsidR="000F7B18" w:rsidRPr="004F65DF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41" w:type="dxa"/>
          </w:tcPr>
          <w:p w14:paraId="7F45E6D0" w14:textId="77777777" w:rsidR="000F7B18" w:rsidRPr="004F65DF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B4B98A" w14:textId="77777777" w:rsidR="000F7B18" w:rsidRPr="004F65DF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B3EC644" w14:textId="77777777" w:rsidR="000F7B18" w:rsidRPr="004F65DF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48DE18" w14:textId="77777777" w:rsidR="000F7B18" w:rsidRPr="004F65DF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07D0BD1" w14:textId="77777777" w:rsidR="000F7B18" w:rsidRPr="004F65DF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vAlign w:val="bottom"/>
          </w:tcPr>
          <w:p w14:paraId="383B4D9B" w14:textId="77777777" w:rsidR="000F7B18" w:rsidRPr="004F65DF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345" w:right="34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5E7DFB8" w14:textId="77777777" w:rsidR="000F7B18" w:rsidRPr="004F65DF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7E474B" w14:textId="77777777" w:rsidR="000F7B18" w:rsidRPr="004F65DF" w:rsidRDefault="000F7B18" w:rsidP="0034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0F7B18" w:rsidRPr="00CE5621" w14:paraId="27BBDE61" w14:textId="77777777" w:rsidTr="000F7B18">
        <w:tc>
          <w:tcPr>
            <w:tcW w:w="2700" w:type="dxa"/>
            <w:shd w:val="clear" w:color="auto" w:fill="auto"/>
            <w:vAlign w:val="bottom"/>
          </w:tcPr>
          <w:p w14:paraId="34DE7D49" w14:textId="77777777" w:rsidR="000F7B18" w:rsidRPr="00CE5621" w:rsidRDefault="000F7B18" w:rsidP="00CE562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56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990" w:type="dxa"/>
            <w:vAlign w:val="bottom"/>
          </w:tcPr>
          <w:p w14:paraId="56792499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007DDB93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775D4FA5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1C56474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1CAB90BB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CDC208F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23DA0ADB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FCB9B7B" w14:textId="77777777" w:rsidR="000F7B18" w:rsidRPr="00CE5621" w:rsidRDefault="000F7B18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1189940" w14:textId="77777777" w:rsidR="000F7B18" w:rsidRPr="00CE5621" w:rsidRDefault="000F7B18" w:rsidP="0034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1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0F7B18" w:rsidRPr="00CE5621" w14:paraId="4AA30D47" w14:textId="77777777" w:rsidTr="000F7B18">
        <w:tc>
          <w:tcPr>
            <w:tcW w:w="2700" w:type="dxa"/>
            <w:shd w:val="clear" w:color="auto" w:fill="auto"/>
            <w:vAlign w:val="bottom"/>
          </w:tcPr>
          <w:p w14:paraId="06ABEB60" w14:textId="77777777" w:rsidR="000F7B18" w:rsidRPr="006C50BE" w:rsidRDefault="000F7B18" w:rsidP="00DD5B37">
            <w:pPr>
              <w:spacing w:line="240" w:lineRule="auto"/>
              <w:ind w:left="164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11C9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ตั๋วแลกเงิน</w:t>
            </w:r>
            <w:r w:rsidRPr="006C50BE">
              <w:rPr>
                <w:rFonts w:asciiTheme="majorBidi" w:hAnsiTheme="majorBidi"/>
                <w:sz w:val="30"/>
                <w:szCs w:val="30"/>
                <w:cs/>
              </w:rPr>
              <w:t>ที่วัดมูลค่าด้วยราคา</w:t>
            </w:r>
          </w:p>
          <w:p w14:paraId="484B82D8" w14:textId="0C7168C4" w:rsidR="000F7B18" w:rsidRPr="00CE5621" w:rsidRDefault="000F7B18" w:rsidP="00DD5B3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6C50BE">
              <w:rPr>
                <w:rFonts w:asciiTheme="majorBidi" w:hAnsi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90" w:type="dxa"/>
            <w:vAlign w:val="bottom"/>
          </w:tcPr>
          <w:p w14:paraId="13E774EF" w14:textId="0449AF0C" w:rsidR="000F7B18" w:rsidRPr="00CE5621" w:rsidRDefault="000F7B18" w:rsidP="0034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right="-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1" w:type="dxa"/>
            <w:vAlign w:val="bottom"/>
          </w:tcPr>
          <w:p w14:paraId="317DADD9" w14:textId="77777777" w:rsidR="000F7B18" w:rsidRPr="00CE5621" w:rsidRDefault="000F7B18" w:rsidP="00DD5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D831A13" w14:textId="0DE4185D" w:rsidR="000F7B18" w:rsidRPr="00CE5621" w:rsidRDefault="000F7B18" w:rsidP="00440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98C263D" w14:textId="77777777" w:rsidR="000F7B18" w:rsidRPr="00CE5621" w:rsidRDefault="000F7B18" w:rsidP="00DD5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552EA75E" w14:textId="5AF22297" w:rsidR="000F7B18" w:rsidRPr="00CE5621" w:rsidRDefault="000F7B18" w:rsidP="00440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9D79331" w14:textId="77777777" w:rsidR="000F7B18" w:rsidRPr="00CE5621" w:rsidRDefault="000F7B18" w:rsidP="00DD5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5E36BB08" w14:textId="4876BDC7" w:rsidR="000F7B18" w:rsidRPr="00CE5621" w:rsidRDefault="000F7B18" w:rsidP="000F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ind w:left="-345" w:right="-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A0AF7CF" w14:textId="77777777" w:rsidR="000F7B18" w:rsidRPr="00CE5621" w:rsidRDefault="000F7B18" w:rsidP="00DD5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1D16F2E" w14:textId="20221AB6" w:rsidR="000F7B18" w:rsidRPr="00CE5621" w:rsidRDefault="000F7B18" w:rsidP="0034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20,000</w:t>
            </w:r>
          </w:p>
        </w:tc>
      </w:tr>
      <w:tr w:rsidR="006508E6" w:rsidRPr="00CE5621" w14:paraId="2C1CDEE4" w14:textId="77777777" w:rsidTr="00FF63BF">
        <w:tc>
          <w:tcPr>
            <w:tcW w:w="2700" w:type="dxa"/>
            <w:shd w:val="clear" w:color="auto" w:fill="auto"/>
            <w:vAlign w:val="bottom"/>
          </w:tcPr>
          <w:p w14:paraId="695E9AB8" w14:textId="77777777" w:rsidR="006508E6" w:rsidRPr="00CE5621" w:rsidRDefault="006508E6" w:rsidP="006508E6">
            <w:pPr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1C892398" w14:textId="6D6284D2" w:rsidR="006508E6" w:rsidRPr="00911C95" w:rsidRDefault="006508E6" w:rsidP="006508E6">
            <w:pPr>
              <w:spacing w:line="240" w:lineRule="auto"/>
              <w:ind w:left="16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5621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E5621">
              <w:rPr>
                <w:rFonts w:ascii="Angsana New" w:hAnsi="Angsana New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90" w:type="dxa"/>
            <w:vAlign w:val="bottom"/>
          </w:tcPr>
          <w:p w14:paraId="54273D15" w14:textId="6CB4220B" w:rsidR="006508E6" w:rsidRDefault="006508E6" w:rsidP="006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right="-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1" w:type="dxa"/>
          </w:tcPr>
          <w:p w14:paraId="005F37AF" w14:textId="77777777" w:rsidR="006508E6" w:rsidRPr="00CE5621" w:rsidRDefault="006508E6" w:rsidP="006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FE7DB03" w14:textId="2B3B1129" w:rsidR="006508E6" w:rsidRDefault="006508E6" w:rsidP="006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CC9E2E6" w14:textId="77777777" w:rsidR="006508E6" w:rsidRPr="00CE5621" w:rsidRDefault="006508E6" w:rsidP="006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8126D7E" w14:textId="64477FA6" w:rsidR="006508E6" w:rsidRDefault="006508E6" w:rsidP="006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5FF4FBF" w14:textId="77777777" w:rsidR="006508E6" w:rsidRPr="00CE5621" w:rsidRDefault="006508E6" w:rsidP="006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2EA3051D" w14:textId="33318526" w:rsidR="006508E6" w:rsidRDefault="006508E6" w:rsidP="006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ind w:left="-345" w:right="-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F080240" w14:textId="77777777" w:rsidR="006508E6" w:rsidRPr="00CE5621" w:rsidRDefault="006508E6" w:rsidP="006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14B2D7D" w14:textId="0BDE0CE4" w:rsidR="006508E6" w:rsidRDefault="009D780C" w:rsidP="006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50,000</w:t>
            </w:r>
          </w:p>
        </w:tc>
      </w:tr>
      <w:tr w:rsidR="006508E6" w:rsidRPr="00CE5621" w14:paraId="73AC08B2" w14:textId="77777777" w:rsidTr="000F7B18">
        <w:tc>
          <w:tcPr>
            <w:tcW w:w="2700" w:type="dxa"/>
            <w:shd w:val="clear" w:color="auto" w:fill="auto"/>
            <w:vAlign w:val="bottom"/>
          </w:tcPr>
          <w:p w14:paraId="32BA3641" w14:textId="77777777" w:rsidR="006508E6" w:rsidRPr="00CE5621" w:rsidRDefault="006508E6" w:rsidP="006508E6">
            <w:pPr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  <w:cs/>
              </w:rPr>
              <w:t>ตราสารทุนที่วัดมูลค่าด้วย</w:t>
            </w:r>
          </w:p>
          <w:p w14:paraId="2CC03B26" w14:textId="77777777" w:rsidR="006508E6" w:rsidRPr="00CE5621" w:rsidRDefault="006508E6" w:rsidP="006508E6">
            <w:pPr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E5621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</w:p>
          <w:p w14:paraId="1F57D9D1" w14:textId="65A9EAFB" w:rsidR="006508E6" w:rsidRPr="00CE5621" w:rsidRDefault="006508E6" w:rsidP="006508E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E562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E5621">
              <w:rPr>
                <w:rFonts w:ascii="Angsana New" w:hAnsi="Angsana New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84BDFCD" w14:textId="595746F3" w:rsidR="006508E6" w:rsidRPr="00CE5621" w:rsidRDefault="006508E6" w:rsidP="006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471" w:hanging="90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51,450</w:t>
            </w:r>
          </w:p>
        </w:tc>
        <w:tc>
          <w:tcPr>
            <w:tcW w:w="241" w:type="dxa"/>
            <w:vAlign w:val="bottom"/>
          </w:tcPr>
          <w:p w14:paraId="61D569C7" w14:textId="77777777" w:rsidR="006508E6" w:rsidRPr="00CE5621" w:rsidRDefault="006508E6" w:rsidP="006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48637" w14:textId="02876A67" w:rsidR="006508E6" w:rsidRPr="00CE5621" w:rsidRDefault="006508E6" w:rsidP="006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0BDA05A" w14:textId="77777777" w:rsidR="006508E6" w:rsidRPr="00CE5621" w:rsidRDefault="006508E6" w:rsidP="006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81793" w14:textId="1625DB84" w:rsidR="006508E6" w:rsidRPr="00CE5621" w:rsidRDefault="006508E6" w:rsidP="006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471" w:hanging="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F7D430F" w14:textId="77777777" w:rsidR="006508E6" w:rsidRPr="00CE5621" w:rsidRDefault="006508E6" w:rsidP="006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7FEC439A" w14:textId="31AE96A0" w:rsidR="006508E6" w:rsidRPr="00CE5621" w:rsidRDefault="006508E6" w:rsidP="006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3,500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90AEAC3" w14:textId="77777777" w:rsidR="006508E6" w:rsidRPr="00CE5621" w:rsidRDefault="006508E6" w:rsidP="006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D0240" w14:textId="7F660CAD" w:rsidR="006508E6" w:rsidRPr="000B5825" w:rsidRDefault="006508E6" w:rsidP="006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471" w:hanging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54,950</w:t>
            </w:r>
          </w:p>
        </w:tc>
      </w:tr>
      <w:tr w:rsidR="006508E6" w:rsidRPr="00CE5621" w14:paraId="293716CE" w14:textId="77777777" w:rsidTr="000F7B18">
        <w:tc>
          <w:tcPr>
            <w:tcW w:w="2700" w:type="dxa"/>
            <w:shd w:val="clear" w:color="auto" w:fill="auto"/>
            <w:vAlign w:val="bottom"/>
          </w:tcPr>
          <w:p w14:paraId="29D67E64" w14:textId="77777777" w:rsidR="006508E6" w:rsidRPr="00CE5621" w:rsidRDefault="006508E6" w:rsidP="006508E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56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B981F" w14:textId="2195D305" w:rsidR="006508E6" w:rsidRPr="00CE5621" w:rsidRDefault="006508E6" w:rsidP="006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51,450</w:t>
            </w:r>
          </w:p>
        </w:tc>
        <w:tc>
          <w:tcPr>
            <w:tcW w:w="241" w:type="dxa"/>
            <w:vAlign w:val="bottom"/>
          </w:tcPr>
          <w:p w14:paraId="4BC7B647" w14:textId="77777777" w:rsidR="006508E6" w:rsidRPr="00CE5621" w:rsidRDefault="006508E6" w:rsidP="006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A8938A" w14:textId="7DEE6F4B" w:rsidR="006508E6" w:rsidRPr="00CE5621" w:rsidRDefault="00E76502" w:rsidP="006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</w:t>
            </w:r>
            <w:r w:rsidR="006508E6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930F57E" w14:textId="77777777" w:rsidR="006508E6" w:rsidRPr="00CE5621" w:rsidRDefault="006508E6" w:rsidP="006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46ACE0" w14:textId="45631691" w:rsidR="006508E6" w:rsidRPr="00CE5621" w:rsidRDefault="006508E6" w:rsidP="006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062FFDD" w14:textId="77777777" w:rsidR="006508E6" w:rsidRPr="00CE5621" w:rsidRDefault="006508E6" w:rsidP="006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EB01B" w14:textId="26CCA1D6" w:rsidR="006508E6" w:rsidRPr="00CE5621" w:rsidRDefault="006508E6" w:rsidP="006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3,500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97565E4" w14:textId="77777777" w:rsidR="006508E6" w:rsidRPr="00CE5621" w:rsidRDefault="006508E6" w:rsidP="006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D2B358" w14:textId="60D2A9E2" w:rsidR="006508E6" w:rsidRPr="00CE5621" w:rsidRDefault="00B20968" w:rsidP="0065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12</w:t>
            </w:r>
            <w:r w:rsidR="006508E6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4,950</w:t>
            </w:r>
          </w:p>
        </w:tc>
      </w:tr>
    </w:tbl>
    <w:p w14:paraId="5C232C25" w14:textId="3549D8F8" w:rsidR="00CE5621" w:rsidRDefault="00CE5621" w:rsidP="00D411F6">
      <w:pPr>
        <w:ind w:firstLine="720"/>
        <w:rPr>
          <w:rFonts w:asciiTheme="majorBidi" w:hAnsiTheme="majorBidi" w:cstheme="majorBidi"/>
          <w:sz w:val="20"/>
          <w:szCs w:val="20"/>
        </w:rPr>
      </w:pPr>
    </w:p>
    <w:p w14:paraId="683E1FAA" w14:textId="7402F72C" w:rsidR="00CE5621" w:rsidRDefault="00CE5621" w:rsidP="00CE5621">
      <w:pPr>
        <w:jc w:val="thaiDistribute"/>
        <w:rPr>
          <w:rFonts w:ascii="Angsana New" w:hAnsi="Angsana New"/>
          <w:sz w:val="24"/>
          <w:szCs w:val="24"/>
          <w:lang w:val="en-GB" w:bidi="ar-SA"/>
        </w:rPr>
      </w:pPr>
    </w:p>
    <w:p w14:paraId="30D14361" w14:textId="6712A565" w:rsidR="001D2BB1" w:rsidRDefault="001D2BB1" w:rsidP="00CE5621">
      <w:pPr>
        <w:jc w:val="thaiDistribute"/>
        <w:rPr>
          <w:rFonts w:ascii="Angsana New" w:hAnsi="Angsana New"/>
          <w:sz w:val="24"/>
          <w:szCs w:val="24"/>
          <w:lang w:val="en-GB" w:bidi="ar-SA"/>
        </w:rPr>
      </w:pPr>
    </w:p>
    <w:p w14:paraId="516006A1" w14:textId="6BEB40C0" w:rsidR="001D2BB1" w:rsidRDefault="001D2BB1" w:rsidP="00CE5621">
      <w:pPr>
        <w:jc w:val="thaiDistribute"/>
        <w:rPr>
          <w:rFonts w:ascii="Angsana New" w:hAnsi="Angsana New"/>
          <w:sz w:val="24"/>
          <w:szCs w:val="24"/>
          <w:lang w:val="en-GB" w:bidi="ar-SA"/>
        </w:rPr>
      </w:pPr>
    </w:p>
    <w:p w14:paraId="3B200607" w14:textId="5694132F" w:rsidR="001D2BB1" w:rsidRDefault="001D2BB1" w:rsidP="00CE5621">
      <w:pPr>
        <w:jc w:val="thaiDistribute"/>
        <w:rPr>
          <w:rFonts w:ascii="Angsana New" w:hAnsi="Angsana New"/>
          <w:sz w:val="24"/>
          <w:szCs w:val="24"/>
          <w:lang w:val="en-GB" w:bidi="ar-SA"/>
        </w:rPr>
      </w:pPr>
    </w:p>
    <w:p w14:paraId="09B0C759" w14:textId="5DDC4991" w:rsidR="001D2BB1" w:rsidRDefault="001D2BB1" w:rsidP="00CE5621">
      <w:pPr>
        <w:jc w:val="thaiDistribute"/>
        <w:rPr>
          <w:rFonts w:ascii="Angsana New" w:hAnsi="Angsana New"/>
          <w:sz w:val="24"/>
          <w:szCs w:val="24"/>
          <w:lang w:val="en-GB" w:bidi="ar-SA"/>
        </w:rPr>
      </w:pPr>
    </w:p>
    <w:p w14:paraId="66FF2E45" w14:textId="669EEACD" w:rsidR="001D2BB1" w:rsidRDefault="001D2BB1" w:rsidP="00CE5621">
      <w:pPr>
        <w:jc w:val="thaiDistribute"/>
        <w:rPr>
          <w:rFonts w:ascii="Angsana New" w:hAnsi="Angsana New"/>
          <w:sz w:val="24"/>
          <w:szCs w:val="24"/>
          <w:lang w:val="en-GB" w:bidi="ar-SA"/>
        </w:rPr>
      </w:pPr>
    </w:p>
    <w:p w14:paraId="79A29D3A" w14:textId="6E76A358" w:rsidR="001D2BB1" w:rsidRDefault="001D2BB1" w:rsidP="00CE5621">
      <w:pPr>
        <w:jc w:val="thaiDistribute"/>
        <w:rPr>
          <w:rFonts w:ascii="Angsana New" w:hAnsi="Angsana New"/>
          <w:sz w:val="24"/>
          <w:szCs w:val="24"/>
          <w:lang w:val="en-GB" w:bidi="ar-SA"/>
        </w:rPr>
      </w:pPr>
    </w:p>
    <w:p w14:paraId="586548C0" w14:textId="77777777" w:rsidR="001D2BB1" w:rsidRPr="00CE5621" w:rsidRDefault="001D2BB1" w:rsidP="00CE5621">
      <w:pPr>
        <w:jc w:val="thaiDistribute"/>
        <w:rPr>
          <w:rFonts w:ascii="Angsana New" w:hAnsi="Angsana New"/>
          <w:sz w:val="24"/>
          <w:szCs w:val="24"/>
          <w:lang w:val="en-GB" w:bidi="ar-SA"/>
        </w:rPr>
      </w:pPr>
    </w:p>
    <w:tbl>
      <w:tblPr>
        <w:tblW w:w="96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41"/>
        <w:gridCol w:w="839"/>
        <w:gridCol w:w="249"/>
        <w:gridCol w:w="1011"/>
        <w:gridCol w:w="249"/>
        <w:gridCol w:w="1011"/>
        <w:gridCol w:w="264"/>
        <w:gridCol w:w="906"/>
        <w:gridCol w:w="249"/>
        <w:gridCol w:w="1016"/>
      </w:tblGrid>
      <w:tr w:rsidR="00CE5621" w:rsidRPr="00CE5621" w14:paraId="52E6C76B" w14:textId="77777777" w:rsidTr="00BD55D9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3251A3A3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CE562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lastRenderedPageBreak/>
              <w:br w:type="page"/>
            </w:r>
            <w:r w:rsidRPr="00CE562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ตราสารทุนและตราสารหนี้ที่</w:t>
            </w:r>
          </w:p>
          <w:p w14:paraId="00FF66C1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 w:rsidRPr="00CE562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  </w:t>
            </w:r>
            <w:r w:rsidRPr="00CE562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อยู่ในความต้องการของตลาด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15B8FA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196637E0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E562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17A3E48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9B40295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9D3F156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2DE4210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3994723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A4AF623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5621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64" w:type="dxa"/>
            <w:vAlign w:val="bottom"/>
          </w:tcPr>
          <w:p w14:paraId="68D1702F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45C9A240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3624FA8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D96DB23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2F61B844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562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E562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CE5621" w:rsidRPr="00CE5621" w14:paraId="6853D6FD" w14:textId="77777777" w:rsidTr="00BD55D9">
        <w:trPr>
          <w:trHeight w:val="254"/>
          <w:tblHeader/>
        </w:trPr>
        <w:tc>
          <w:tcPr>
            <w:tcW w:w="2700" w:type="dxa"/>
            <w:shd w:val="clear" w:color="auto" w:fill="auto"/>
            <w:vAlign w:val="bottom"/>
          </w:tcPr>
          <w:p w14:paraId="7A7D2EFB" w14:textId="77777777" w:rsidR="00CE5621" w:rsidRPr="00CE5621" w:rsidRDefault="00CE5621" w:rsidP="00CE5621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5" w:type="dxa"/>
            <w:gridSpan w:val="11"/>
            <w:shd w:val="clear" w:color="auto" w:fill="auto"/>
            <w:vAlign w:val="bottom"/>
          </w:tcPr>
          <w:p w14:paraId="2F804E98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/>
              </w:rPr>
            </w:pPr>
            <w:r w:rsidRPr="00CE5621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E5621" w:rsidRPr="00CE5621" w14:paraId="7E9F9172" w14:textId="77777777" w:rsidTr="00BD55D9">
        <w:trPr>
          <w:trHeight w:val="254"/>
          <w:tblHeader/>
        </w:trPr>
        <w:tc>
          <w:tcPr>
            <w:tcW w:w="9635" w:type="dxa"/>
            <w:gridSpan w:val="12"/>
            <w:shd w:val="clear" w:color="auto" w:fill="auto"/>
            <w:vAlign w:val="bottom"/>
          </w:tcPr>
          <w:p w14:paraId="736B8378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E56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  <w:t>256</w:t>
            </w:r>
            <w:r w:rsidRPr="00CE56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</w:tr>
      <w:tr w:rsidR="00CE5621" w:rsidRPr="00CE5621" w14:paraId="3B351B5B" w14:textId="77777777" w:rsidTr="00BD55D9">
        <w:tc>
          <w:tcPr>
            <w:tcW w:w="2700" w:type="dxa"/>
            <w:shd w:val="clear" w:color="auto" w:fill="auto"/>
            <w:vAlign w:val="bottom"/>
          </w:tcPr>
          <w:p w14:paraId="4A9BB02F" w14:textId="77777777" w:rsidR="00CE5621" w:rsidRPr="00CE5621" w:rsidRDefault="00CE5621" w:rsidP="00CE562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56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51C2D8F5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3B0A1FB2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E6ED0B3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C491F1F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C3BB5AA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9B50697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00CA7B71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4" w:type="dxa"/>
            <w:vAlign w:val="bottom"/>
          </w:tcPr>
          <w:p w14:paraId="72EE5472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3C2A94AC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8966838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D290F19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E5621" w:rsidRPr="00CE5621" w14:paraId="1A601A1A" w14:textId="77777777" w:rsidTr="00BD55D9">
        <w:tc>
          <w:tcPr>
            <w:tcW w:w="2700" w:type="dxa"/>
            <w:shd w:val="clear" w:color="auto" w:fill="auto"/>
            <w:vAlign w:val="bottom"/>
          </w:tcPr>
          <w:p w14:paraId="7F6753C3" w14:textId="77777777" w:rsidR="00CE5621" w:rsidRPr="00CE5621" w:rsidRDefault="00CE5621" w:rsidP="00CE5621">
            <w:pPr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3A055AA6" w14:textId="77777777" w:rsidR="00CE5621" w:rsidRPr="00CE5621" w:rsidRDefault="00CE5621" w:rsidP="00CE5621">
            <w:pPr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E5621">
              <w:rPr>
                <w:rFonts w:ascii="Angsana New" w:hAnsi="Angsana New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A73610D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471" w:hanging="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E5621">
              <w:rPr>
                <w:rFonts w:ascii="Angsana New" w:hAnsi="Angsana New"/>
                <w:sz w:val="30"/>
                <w:szCs w:val="30"/>
                <w:lang w:bidi="ar-SA"/>
              </w:rPr>
              <w:t>70</w:t>
            </w:r>
            <w:r w:rsidRPr="00CE5621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Pr="00CE5621">
              <w:rPr>
                <w:rFonts w:ascii="Angsana New" w:hAnsi="Angsana New"/>
                <w:sz w:val="30"/>
                <w:szCs w:val="30"/>
                <w:lang w:bidi="ar-SA"/>
              </w:rPr>
              <w:t>000</w:t>
            </w:r>
          </w:p>
        </w:tc>
        <w:tc>
          <w:tcPr>
            <w:tcW w:w="241" w:type="dxa"/>
          </w:tcPr>
          <w:p w14:paraId="375F2C41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18F41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E5621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D51A20E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2CD14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E5621">
              <w:rPr>
                <w:rFonts w:ascii="Angsana New" w:hAnsi="Angsana New"/>
                <w:sz w:val="30"/>
                <w:szCs w:val="30"/>
                <w:lang w:val="en-GB" w:bidi="ar-SA"/>
              </w:rPr>
              <w:t>(60,000)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F423184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79723FBC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345" w:right="34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E5621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4" w:type="dxa"/>
            <w:vAlign w:val="bottom"/>
          </w:tcPr>
          <w:p w14:paraId="2F0404A3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2A613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471" w:hanging="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E5621">
              <w:rPr>
                <w:rFonts w:ascii="Angsana New" w:hAnsi="Angsana New"/>
                <w:sz w:val="30"/>
                <w:szCs w:val="30"/>
                <w:lang w:bidi="ar-SA"/>
              </w:rPr>
              <w:t>100,000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A19FDF8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0EF7B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E5621">
              <w:rPr>
                <w:rFonts w:ascii="Angsana New" w:hAnsi="Angsana New"/>
                <w:sz w:val="30"/>
                <w:szCs w:val="30"/>
                <w:lang w:val="en-GB" w:bidi="ar-SA"/>
              </w:rPr>
              <w:t>110,000</w:t>
            </w:r>
          </w:p>
        </w:tc>
      </w:tr>
      <w:tr w:rsidR="00CE5621" w:rsidRPr="00CE5621" w14:paraId="0EAF570C" w14:textId="77777777" w:rsidTr="00BD55D9">
        <w:tc>
          <w:tcPr>
            <w:tcW w:w="2700" w:type="dxa"/>
            <w:shd w:val="clear" w:color="auto" w:fill="auto"/>
            <w:vAlign w:val="bottom"/>
          </w:tcPr>
          <w:p w14:paraId="73D617CE" w14:textId="77777777" w:rsidR="00CE5621" w:rsidRPr="00CE5621" w:rsidRDefault="00CE5621" w:rsidP="00CE562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56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C3B29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CE5621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70</w:t>
            </w:r>
            <w:r w:rsidRPr="00CE562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CE5621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000</w:t>
            </w:r>
          </w:p>
        </w:tc>
        <w:tc>
          <w:tcPr>
            <w:tcW w:w="241" w:type="dxa"/>
          </w:tcPr>
          <w:p w14:paraId="28568184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B374E7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CE562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498947E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855FB2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CE562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(60,000)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3B4F2CC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372B9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345" w:right="34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CE562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4" w:type="dxa"/>
            <w:vAlign w:val="bottom"/>
          </w:tcPr>
          <w:p w14:paraId="5DE4EB49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2345AF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CE5621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100,000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E350F36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954CC8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CE562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110,000</w:t>
            </w:r>
          </w:p>
        </w:tc>
      </w:tr>
      <w:tr w:rsidR="00CE5621" w:rsidRPr="00CE5621" w14:paraId="03BA376F" w14:textId="77777777" w:rsidTr="00BD55D9">
        <w:tc>
          <w:tcPr>
            <w:tcW w:w="2700" w:type="dxa"/>
            <w:shd w:val="clear" w:color="auto" w:fill="auto"/>
            <w:vAlign w:val="bottom"/>
          </w:tcPr>
          <w:p w14:paraId="77AB1849" w14:textId="77777777" w:rsidR="00CE5621" w:rsidRPr="004F65DF" w:rsidRDefault="00CE5621" w:rsidP="00CE562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9CF99CF" w14:textId="77777777" w:rsidR="00CE5621" w:rsidRPr="004F65DF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41" w:type="dxa"/>
          </w:tcPr>
          <w:p w14:paraId="2C4C8C9E" w14:textId="77777777" w:rsidR="00CE5621" w:rsidRPr="004F65DF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BB4AF7" w14:textId="77777777" w:rsidR="00CE5621" w:rsidRPr="004F65DF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F3796BC" w14:textId="77777777" w:rsidR="00CE5621" w:rsidRPr="004F65DF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9E7C32" w14:textId="77777777" w:rsidR="00CE5621" w:rsidRPr="004F65DF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50F5219" w14:textId="77777777" w:rsidR="00CE5621" w:rsidRPr="004F65DF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37CD4AF2" w14:textId="77777777" w:rsidR="00CE5621" w:rsidRPr="004F65DF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345" w:right="34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4" w:type="dxa"/>
            <w:vAlign w:val="bottom"/>
          </w:tcPr>
          <w:p w14:paraId="59C0F2CA" w14:textId="77777777" w:rsidR="00CE5621" w:rsidRPr="004F65DF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2F1728" w14:textId="77777777" w:rsidR="00CE5621" w:rsidRPr="004F65DF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471" w:right="-105" w:hanging="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B984953" w14:textId="77777777" w:rsidR="00CE5621" w:rsidRPr="004F65DF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41CF4A" w14:textId="77777777" w:rsidR="00CE5621" w:rsidRPr="004F65DF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CE5621" w:rsidRPr="00CE5621" w14:paraId="3149915F" w14:textId="77777777" w:rsidTr="00BD55D9">
        <w:tc>
          <w:tcPr>
            <w:tcW w:w="2700" w:type="dxa"/>
            <w:shd w:val="clear" w:color="auto" w:fill="auto"/>
            <w:vAlign w:val="bottom"/>
          </w:tcPr>
          <w:p w14:paraId="19ED4005" w14:textId="77777777" w:rsidR="00CE5621" w:rsidRPr="00CE5621" w:rsidRDefault="00CE5621" w:rsidP="00CE562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56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900" w:type="dxa"/>
            <w:vAlign w:val="bottom"/>
          </w:tcPr>
          <w:p w14:paraId="3DBDB71D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3226AF53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120CA30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1F94E68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441C3BF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9FF59AB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441FC272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4" w:type="dxa"/>
            <w:vAlign w:val="bottom"/>
          </w:tcPr>
          <w:p w14:paraId="11737AA4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16349649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A76248A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164C0EA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E5621" w:rsidRPr="00CE5621" w14:paraId="0263E219" w14:textId="77777777" w:rsidTr="00BD55D9">
        <w:tc>
          <w:tcPr>
            <w:tcW w:w="2700" w:type="dxa"/>
            <w:shd w:val="clear" w:color="auto" w:fill="auto"/>
            <w:vAlign w:val="bottom"/>
          </w:tcPr>
          <w:p w14:paraId="6E5AC479" w14:textId="77777777" w:rsidR="00CE5621" w:rsidRPr="00CE5621" w:rsidRDefault="00CE5621" w:rsidP="00CE5621">
            <w:pPr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  <w:cs/>
              </w:rPr>
              <w:t>ตราสารทุนที่วัดมูลค่าด้วย</w:t>
            </w:r>
          </w:p>
          <w:p w14:paraId="2B30436E" w14:textId="77777777" w:rsidR="00CE5621" w:rsidRPr="00CE5621" w:rsidRDefault="00CE5621" w:rsidP="00CE5621">
            <w:pPr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E5621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</w:p>
          <w:p w14:paraId="759794F8" w14:textId="77777777" w:rsidR="00CE5621" w:rsidRPr="00CE5621" w:rsidRDefault="00CE5621" w:rsidP="00CE562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E562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E5621">
              <w:rPr>
                <w:rFonts w:ascii="Angsana New" w:hAnsi="Angsana New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533AEF45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E5621">
              <w:rPr>
                <w:rFonts w:ascii="Angsana New" w:hAnsi="Angsana New"/>
                <w:sz w:val="30"/>
                <w:szCs w:val="30"/>
                <w:lang w:bidi="ar-SA"/>
              </w:rPr>
              <w:t>48</w:t>
            </w:r>
            <w:r w:rsidRPr="00CE5621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Pr="00CE5621">
              <w:rPr>
                <w:rFonts w:ascii="Angsana New" w:hAnsi="Angsana New"/>
                <w:sz w:val="30"/>
                <w:szCs w:val="30"/>
                <w:lang w:bidi="ar-SA"/>
              </w:rPr>
              <w:t>500</w:t>
            </w:r>
          </w:p>
        </w:tc>
        <w:tc>
          <w:tcPr>
            <w:tcW w:w="241" w:type="dxa"/>
            <w:vAlign w:val="bottom"/>
          </w:tcPr>
          <w:p w14:paraId="16FA099A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14F2321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E5621">
              <w:rPr>
                <w:rFonts w:ascii="Angsana New" w:hAnsi="Angsana New"/>
                <w:sz w:val="30"/>
                <w:szCs w:val="30"/>
                <w:lang w:val="en-GB" w:bidi="ar-SA"/>
              </w:rPr>
              <w:t>17,867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40355B9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EFC5E8B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22C3C726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4BBBCFAD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E5621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F1AF5A3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484E6D98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E5621">
              <w:rPr>
                <w:rFonts w:ascii="Angsana New" w:hAnsi="Angsana New"/>
                <w:sz w:val="30"/>
                <w:szCs w:val="30"/>
                <w:lang w:val="en-GB" w:bidi="ar-SA"/>
              </w:rPr>
              <w:t>(7,917)</w:t>
            </w:r>
          </w:p>
        </w:tc>
        <w:tc>
          <w:tcPr>
            <w:tcW w:w="264" w:type="dxa"/>
            <w:vAlign w:val="bottom"/>
          </w:tcPr>
          <w:p w14:paraId="03CF31F8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3EBCB117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E5621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7E28975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8C03FFE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E5621">
              <w:rPr>
                <w:rFonts w:ascii="Angsana New" w:hAnsi="Angsana New"/>
                <w:sz w:val="30"/>
                <w:szCs w:val="30"/>
                <w:lang w:val="en-GB" w:bidi="ar-SA"/>
              </w:rPr>
              <w:t>58,450</w:t>
            </w:r>
          </w:p>
        </w:tc>
      </w:tr>
      <w:tr w:rsidR="00CE5621" w:rsidRPr="00CE5621" w14:paraId="3A96F01A" w14:textId="77777777" w:rsidTr="00BD55D9">
        <w:tc>
          <w:tcPr>
            <w:tcW w:w="2700" w:type="dxa"/>
            <w:shd w:val="clear" w:color="auto" w:fill="auto"/>
            <w:vAlign w:val="bottom"/>
          </w:tcPr>
          <w:p w14:paraId="4CE57F12" w14:textId="77777777" w:rsidR="00CE5621" w:rsidRPr="00CE5621" w:rsidRDefault="00CE5621" w:rsidP="00CE5621">
            <w:pPr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  <w:cs/>
              </w:rPr>
              <w:t>หุ้นกู้ที่วัดมูลค่าด้วยราคาทุน</w:t>
            </w:r>
          </w:p>
          <w:p w14:paraId="1B48B2E8" w14:textId="77777777" w:rsidR="00CE5621" w:rsidRPr="00CE5621" w:rsidRDefault="00CE5621" w:rsidP="00CE562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E562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E5621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F041ED6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471" w:hanging="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E5621">
              <w:rPr>
                <w:rFonts w:ascii="Angsana New" w:hAnsi="Angsana New"/>
                <w:sz w:val="30"/>
                <w:szCs w:val="30"/>
                <w:lang w:bidi="ar-SA"/>
              </w:rPr>
              <w:t>100</w:t>
            </w:r>
            <w:r w:rsidRPr="00CE5621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Pr="00CE5621">
              <w:rPr>
                <w:rFonts w:ascii="Angsana New" w:hAnsi="Angsana New"/>
                <w:sz w:val="30"/>
                <w:szCs w:val="30"/>
                <w:lang w:bidi="ar-SA"/>
              </w:rPr>
              <w:t>000</w:t>
            </w:r>
          </w:p>
        </w:tc>
        <w:tc>
          <w:tcPr>
            <w:tcW w:w="241" w:type="dxa"/>
            <w:vAlign w:val="bottom"/>
          </w:tcPr>
          <w:p w14:paraId="6C1FC631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32676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05E73CA3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E5621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30DDC6F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E500A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26E14E93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471" w:hanging="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5621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C90270F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31373322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345" w:right="34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2DB15A2C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345" w:right="34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E5621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4" w:type="dxa"/>
            <w:vAlign w:val="bottom"/>
          </w:tcPr>
          <w:p w14:paraId="07DD1404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5A29D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100" w:right="-109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E5621">
              <w:rPr>
                <w:rFonts w:ascii="Angsana New" w:hAnsi="Angsana New"/>
                <w:sz w:val="30"/>
                <w:szCs w:val="30"/>
                <w:lang w:bidi="ar-SA"/>
              </w:rPr>
              <w:t>(100,000)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B4C2D9D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EABEF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E5621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CE5621" w:rsidRPr="00CE5621" w14:paraId="7B260441" w14:textId="77777777" w:rsidTr="00BD55D9">
        <w:tc>
          <w:tcPr>
            <w:tcW w:w="2700" w:type="dxa"/>
            <w:shd w:val="clear" w:color="auto" w:fill="auto"/>
            <w:vAlign w:val="bottom"/>
          </w:tcPr>
          <w:p w14:paraId="4B85EE16" w14:textId="77777777" w:rsidR="00CE5621" w:rsidRPr="00CE5621" w:rsidRDefault="00CE5621" w:rsidP="00CE562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56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B9742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CE5621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148</w:t>
            </w:r>
            <w:r w:rsidRPr="00CE562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CE5621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500</w:t>
            </w:r>
          </w:p>
        </w:tc>
        <w:tc>
          <w:tcPr>
            <w:tcW w:w="241" w:type="dxa"/>
            <w:vAlign w:val="bottom"/>
          </w:tcPr>
          <w:p w14:paraId="13B6B3F1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21ECDB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CE562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17,867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7887244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9452FA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E562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D40041B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A5DFF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CE562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(7,917)</w:t>
            </w:r>
          </w:p>
        </w:tc>
        <w:tc>
          <w:tcPr>
            <w:tcW w:w="264" w:type="dxa"/>
            <w:vAlign w:val="bottom"/>
          </w:tcPr>
          <w:p w14:paraId="3924BF7A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D27BDE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100" w:right="-10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CE5621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(100,000)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2E6D79B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EA14A0" w14:textId="77777777" w:rsidR="00CE5621" w:rsidRPr="00CE5621" w:rsidRDefault="00CE5621" w:rsidP="00CE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CE562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58,450</w:t>
            </w:r>
          </w:p>
        </w:tc>
      </w:tr>
    </w:tbl>
    <w:p w14:paraId="4F67AFDF" w14:textId="77777777" w:rsidR="00CE5621" w:rsidRPr="00553717" w:rsidRDefault="00CE5621" w:rsidP="00CE5621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547BDFAA" w14:textId="7CB88F8B" w:rsidR="00036B89" w:rsidRPr="00553717" w:rsidRDefault="00036B89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553717">
        <w:rPr>
          <w:rFonts w:asciiTheme="majorBidi" w:hAnsiTheme="majorBidi" w:cstheme="majorBidi"/>
          <w:cs/>
        </w:rPr>
        <w:t>ส่วนงานดำเนินงาน</w:t>
      </w:r>
      <w:r w:rsidR="00633F54" w:rsidRPr="00553717">
        <w:rPr>
          <w:rFonts w:asciiTheme="majorBidi" w:hAnsiTheme="majorBidi" w:cstheme="majorBidi"/>
          <w:cs/>
        </w:rPr>
        <w:t>และการจำแนกรายได้</w:t>
      </w:r>
    </w:p>
    <w:p w14:paraId="2F406EE0" w14:textId="77777777" w:rsidR="00036B89" w:rsidRPr="00553717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EA535A" w14:textId="48057023" w:rsidR="00036B89" w:rsidRPr="00553717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53717">
        <w:rPr>
          <w:rFonts w:asciiTheme="majorBidi" w:hAnsiTheme="majorBidi" w:cstheme="majorBidi"/>
          <w:sz w:val="30"/>
          <w:szCs w:val="30"/>
          <w:cs/>
        </w:rPr>
        <w:t>บริษัทดำเนิน</w:t>
      </w:r>
      <w:r w:rsidR="00B575D7" w:rsidRPr="00553717">
        <w:rPr>
          <w:rFonts w:asciiTheme="majorBidi" w:hAnsiTheme="majorBidi" w:cstheme="majorBidi"/>
          <w:sz w:val="30"/>
          <w:szCs w:val="30"/>
          <w:cs/>
        </w:rPr>
        <w:t>ธุรกิจ</w:t>
      </w:r>
      <w:r w:rsidRPr="00553717">
        <w:rPr>
          <w:rFonts w:asciiTheme="majorBidi" w:hAnsiTheme="majorBidi" w:cstheme="majorBidi"/>
          <w:sz w:val="30"/>
          <w:szCs w:val="30"/>
          <w:cs/>
        </w:rPr>
        <w:t>ในส่วนงาน</w:t>
      </w:r>
      <w:r w:rsidR="003E27AA" w:rsidRPr="00553717">
        <w:rPr>
          <w:rFonts w:asciiTheme="majorBidi" w:hAnsiTheme="majorBidi" w:cstheme="majorBidi"/>
          <w:sz w:val="30"/>
          <w:szCs w:val="30"/>
          <w:cs/>
        </w:rPr>
        <w:t>เดียวคือ</w:t>
      </w:r>
      <w:r w:rsidR="00D42D66" w:rsidRPr="00553717">
        <w:rPr>
          <w:rFonts w:asciiTheme="majorBidi" w:hAnsiTheme="majorBidi" w:cstheme="majorBidi"/>
          <w:sz w:val="30"/>
          <w:szCs w:val="30"/>
          <w:cs/>
        </w:rPr>
        <w:t xml:space="preserve"> การ</w:t>
      </w:r>
      <w:r w:rsidRPr="00553717">
        <w:rPr>
          <w:rFonts w:asciiTheme="majorBidi" w:hAnsiTheme="majorBidi" w:cstheme="majorBidi"/>
          <w:sz w:val="30"/>
          <w:szCs w:val="30"/>
          <w:cs/>
        </w:rPr>
        <w:t>ให้บริการทางยกระดับช่วงดินแดงถึงอนุสรณ์สถานแห่งชาติ ดังนั้น</w:t>
      </w:r>
      <w:r w:rsidR="00A40DA5" w:rsidRPr="00553717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553717">
        <w:rPr>
          <w:rFonts w:asciiTheme="majorBidi" w:hAnsiTheme="majorBidi" w:cstheme="majorBidi"/>
          <w:sz w:val="30"/>
          <w:szCs w:val="30"/>
          <w:cs/>
        </w:rPr>
        <w:t>ฝ่ายบริหารจึงพิจารณาว่าบริษัทมี</w:t>
      </w:r>
      <w:r w:rsidR="00F90C10" w:rsidRPr="00553717">
        <w:rPr>
          <w:rFonts w:asciiTheme="majorBidi" w:hAnsiTheme="majorBidi" w:cstheme="majorBidi"/>
          <w:sz w:val="30"/>
          <w:szCs w:val="30"/>
          <w:cs/>
        </w:rPr>
        <w:t>ส่วนงานที่รายงานเพียงส่วนงานเดียว</w:t>
      </w:r>
      <w:r w:rsidR="00702836" w:rsidRPr="005537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6881" w:rsidRPr="00553717">
        <w:rPr>
          <w:rFonts w:asciiTheme="majorBidi" w:hAnsiTheme="majorBidi" w:cstheme="majorBidi"/>
          <w:sz w:val="30"/>
          <w:szCs w:val="30"/>
          <w:cs/>
        </w:rPr>
        <w:t>โดยจังหวะเวลาในการรับรู้รายได้</w:t>
      </w:r>
      <w:r w:rsidR="00CE2B44" w:rsidRPr="00553717">
        <w:rPr>
          <w:rFonts w:asciiTheme="majorBidi" w:hAnsiTheme="majorBidi" w:cstheme="majorBidi"/>
          <w:sz w:val="30"/>
          <w:szCs w:val="30"/>
          <w:cs/>
        </w:rPr>
        <w:t>คือ</w:t>
      </w:r>
      <w:r w:rsidR="00785212" w:rsidRPr="005537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531D" w:rsidRPr="00553717">
        <w:rPr>
          <w:rFonts w:asciiTheme="majorBidi" w:hAnsiTheme="majorBidi" w:cstheme="majorBidi"/>
          <w:sz w:val="30"/>
          <w:szCs w:val="30"/>
          <w:cs/>
        </w:rPr>
        <w:t>ณ เวลาใดเวลาหนึ่ง</w:t>
      </w:r>
    </w:p>
    <w:p w14:paraId="1F883A3B" w14:textId="5BD265D6" w:rsidR="003B4C40" w:rsidRPr="00553717" w:rsidRDefault="003B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7A767CBE" w14:textId="4F0D4197" w:rsidR="00036B89" w:rsidRPr="00553717" w:rsidRDefault="00036B89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553717">
        <w:rPr>
          <w:rFonts w:asciiTheme="majorBidi" w:hAnsiTheme="majorBidi" w:cstheme="majorBidi"/>
          <w:cs/>
        </w:rPr>
        <w:t>ภาษีเงินได้</w:t>
      </w:r>
    </w:p>
    <w:p w14:paraId="71D066B4" w14:textId="77777777" w:rsidR="0003694D" w:rsidRPr="00553717" w:rsidRDefault="0003694D" w:rsidP="0003694D">
      <w:pPr>
        <w:rPr>
          <w:rFonts w:asciiTheme="majorBidi" w:hAnsiTheme="majorBidi" w:cstheme="majorBidi"/>
          <w:sz w:val="30"/>
          <w:szCs w:val="30"/>
        </w:rPr>
      </w:pPr>
    </w:p>
    <w:p w14:paraId="126FC9A1" w14:textId="0849A8A5" w:rsidR="002D1E47" w:rsidRPr="00553717" w:rsidRDefault="002D1E47" w:rsidP="002D1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53717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อัตราภาษีเงินได้ที่แท้จริงรวมของบริษัทในการดำเนินงานต่อเนื่องเป็นระยะเวลา</w:t>
      </w:r>
      <w:r w:rsidRPr="00553717">
        <w:rPr>
          <w:rFonts w:ascii="Angsana New" w:hAnsi="Angsana New"/>
          <w:sz w:val="30"/>
          <w:szCs w:val="30"/>
          <w:cs/>
        </w:rPr>
        <w:t>หกเดือน</w:t>
      </w:r>
      <w:r w:rsidRPr="00553717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553717">
        <w:rPr>
          <w:rFonts w:ascii="Angsana New" w:hAnsi="Angsana New" w:hint="cs"/>
          <w:sz w:val="30"/>
          <w:szCs w:val="30"/>
        </w:rPr>
        <w:t>3</w:t>
      </w:r>
      <w:r w:rsidRPr="00553717">
        <w:rPr>
          <w:rFonts w:ascii="Angsana New" w:hAnsi="Angsana New"/>
          <w:sz w:val="30"/>
          <w:szCs w:val="30"/>
        </w:rPr>
        <w:t>0</w:t>
      </w:r>
      <w:r w:rsidRPr="00553717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553717">
        <w:rPr>
          <w:rFonts w:ascii="Angsana New" w:hAnsi="Angsana New"/>
          <w:sz w:val="30"/>
          <w:szCs w:val="30"/>
        </w:rPr>
        <w:t>2565</w:t>
      </w:r>
      <w:r w:rsidRPr="00553717">
        <w:rPr>
          <w:rFonts w:ascii="Angsana New" w:hAnsi="Angsana New" w:hint="cs"/>
          <w:sz w:val="30"/>
          <w:szCs w:val="30"/>
        </w:rPr>
        <w:t xml:space="preserve"> </w:t>
      </w:r>
      <w:r w:rsidRPr="00553717">
        <w:rPr>
          <w:rFonts w:ascii="Angsana New" w:hAnsi="Angsana New" w:hint="cs"/>
          <w:sz w:val="30"/>
          <w:szCs w:val="30"/>
          <w:cs/>
        </w:rPr>
        <w:t xml:space="preserve">คือร้อยละ </w:t>
      </w:r>
      <w:r w:rsidR="000B5825" w:rsidRPr="00553717">
        <w:rPr>
          <w:rFonts w:ascii="Angsana New" w:hAnsi="Angsana New"/>
          <w:sz w:val="30"/>
          <w:szCs w:val="30"/>
        </w:rPr>
        <w:t>20.21</w:t>
      </w:r>
      <w:r w:rsidR="00E73AA6" w:rsidRPr="00553717">
        <w:rPr>
          <w:rFonts w:ascii="Angsana New" w:hAnsi="Angsana New" w:hint="cs"/>
          <w:sz w:val="30"/>
          <w:szCs w:val="30"/>
          <w:cs/>
        </w:rPr>
        <w:t xml:space="preserve"> </w:t>
      </w:r>
      <w:r w:rsidRPr="00553717">
        <w:rPr>
          <w:rFonts w:ascii="Angsana New" w:hAnsi="Angsana New" w:hint="cs"/>
          <w:i/>
          <w:iCs/>
          <w:sz w:val="30"/>
          <w:szCs w:val="30"/>
        </w:rPr>
        <w:t>(256</w:t>
      </w:r>
      <w:r w:rsidRPr="00553717">
        <w:rPr>
          <w:rFonts w:ascii="Angsana New" w:hAnsi="Angsana New"/>
          <w:i/>
          <w:iCs/>
          <w:sz w:val="30"/>
          <w:szCs w:val="30"/>
        </w:rPr>
        <w:t>4</w:t>
      </w:r>
      <w:r w:rsidRPr="00553717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553717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Pr="00553717">
        <w:rPr>
          <w:rFonts w:ascii="Angsana New" w:hAnsi="Angsana New"/>
          <w:i/>
          <w:iCs/>
          <w:sz w:val="30"/>
          <w:szCs w:val="30"/>
        </w:rPr>
        <w:t>14.69</w:t>
      </w:r>
      <w:r w:rsidRPr="00553717">
        <w:rPr>
          <w:rFonts w:ascii="Angsana New" w:hAnsi="Angsana New" w:hint="cs"/>
          <w:i/>
          <w:iCs/>
          <w:sz w:val="30"/>
          <w:szCs w:val="30"/>
        </w:rPr>
        <w:t xml:space="preserve">) </w:t>
      </w:r>
    </w:p>
    <w:p w14:paraId="5E58A2FA" w14:textId="77777777" w:rsidR="001C257E" w:rsidRPr="00553717" w:rsidRDefault="001C2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62A86A8" w14:textId="77777777" w:rsidR="001C257E" w:rsidRPr="00553717" w:rsidRDefault="001C2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B23BD8A" w14:textId="77777777" w:rsidR="001C257E" w:rsidRDefault="001C2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A9DF31F" w14:textId="37AEC46C" w:rsidR="001C257E" w:rsidRPr="0094091D" w:rsidRDefault="009466F2" w:rsidP="001C257E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="Angsana New"/>
        </w:rPr>
      </w:pPr>
      <w:r w:rsidRPr="009466F2">
        <w:rPr>
          <w:rFonts w:asciiTheme="majorBidi" w:hAnsiTheme="majorBidi" w:cs="Angsana New"/>
          <w:cs/>
        </w:rPr>
        <w:lastRenderedPageBreak/>
        <w:t>เงิน</w:t>
      </w:r>
      <w:r w:rsidRPr="0094091D">
        <w:rPr>
          <w:rFonts w:asciiTheme="majorBidi" w:hAnsiTheme="majorBidi" w:cs="Angsana New"/>
          <w:cs/>
        </w:rPr>
        <w:t>ปันผล</w:t>
      </w:r>
    </w:p>
    <w:p w14:paraId="46B226F8" w14:textId="77777777" w:rsidR="005506A3" w:rsidRPr="00D34495" w:rsidRDefault="005506A3" w:rsidP="005506A3">
      <w:pPr>
        <w:rPr>
          <w:sz w:val="20"/>
          <w:szCs w:val="2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440"/>
        <w:gridCol w:w="236"/>
        <w:gridCol w:w="1333"/>
        <w:gridCol w:w="237"/>
        <w:gridCol w:w="1192"/>
        <w:gridCol w:w="229"/>
        <w:gridCol w:w="1273"/>
      </w:tblGrid>
      <w:tr w:rsidR="001F3B33" w:rsidRPr="0094091D" w14:paraId="6C632E7F" w14:textId="77777777" w:rsidTr="00624C67">
        <w:trPr>
          <w:tblHeader/>
        </w:trPr>
        <w:tc>
          <w:tcPr>
            <w:tcW w:w="3240" w:type="dxa"/>
            <w:vAlign w:val="bottom"/>
          </w:tcPr>
          <w:p w14:paraId="12237618" w14:textId="77777777" w:rsidR="001F3B33" w:rsidRPr="0094091D" w:rsidRDefault="001F3B33" w:rsidP="002B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5763CC6" w14:textId="77777777" w:rsidR="001F3B33" w:rsidRPr="0094091D" w:rsidRDefault="001F3B33" w:rsidP="002B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091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36" w:type="dxa"/>
          </w:tcPr>
          <w:p w14:paraId="03E9F05F" w14:textId="77777777" w:rsidR="001F3B33" w:rsidRPr="0094091D" w:rsidRDefault="001F3B33" w:rsidP="002B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3" w:type="dxa"/>
            <w:vAlign w:val="bottom"/>
          </w:tcPr>
          <w:p w14:paraId="540671C3" w14:textId="189AC0FA" w:rsidR="001F3B33" w:rsidRPr="0094091D" w:rsidRDefault="001F3B33" w:rsidP="002B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091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37" w:type="dxa"/>
          </w:tcPr>
          <w:p w14:paraId="494762AD" w14:textId="77777777" w:rsidR="001F3B33" w:rsidRPr="0094091D" w:rsidRDefault="001F3B33" w:rsidP="002B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</w:tcPr>
          <w:p w14:paraId="16472D2B" w14:textId="2B82857A" w:rsidR="001F3B33" w:rsidRPr="0094091D" w:rsidRDefault="001F3B33" w:rsidP="002B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091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29" w:type="dxa"/>
          </w:tcPr>
          <w:p w14:paraId="439C909B" w14:textId="77777777" w:rsidR="001F3B33" w:rsidRPr="0094091D" w:rsidRDefault="001F3B33" w:rsidP="002B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3" w:type="dxa"/>
            <w:vAlign w:val="bottom"/>
          </w:tcPr>
          <w:p w14:paraId="686456CF" w14:textId="77777777" w:rsidR="001F3B33" w:rsidRPr="0094091D" w:rsidDel="00D43E7A" w:rsidRDefault="001F3B33" w:rsidP="002B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091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F3B33" w:rsidRPr="0094091D" w14:paraId="0CB24B38" w14:textId="77777777" w:rsidTr="00624C67">
        <w:trPr>
          <w:tblHeader/>
        </w:trPr>
        <w:tc>
          <w:tcPr>
            <w:tcW w:w="3240" w:type="dxa"/>
          </w:tcPr>
          <w:p w14:paraId="33FB9C2C" w14:textId="77777777" w:rsidR="001F3B33" w:rsidRPr="0094091D" w:rsidRDefault="001F3B33" w:rsidP="002B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6A31C53" w14:textId="77777777" w:rsidR="001F3B33" w:rsidRPr="0094091D" w:rsidRDefault="001F3B33" w:rsidP="002B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731FB0" w14:textId="77777777" w:rsidR="001F3B33" w:rsidRPr="0094091D" w:rsidRDefault="001F3B33" w:rsidP="002B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4A827BE9" w14:textId="40B70CCE" w:rsidR="001F3B33" w:rsidRPr="0094091D" w:rsidRDefault="001F3B33" w:rsidP="002B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3073D1F" w14:textId="77777777" w:rsidR="001F3B33" w:rsidRPr="0094091D" w:rsidRDefault="001F3B33" w:rsidP="002B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0AD878BB" w14:textId="52A15A04" w:rsidR="001F3B33" w:rsidRPr="0094091D" w:rsidRDefault="001F3B33" w:rsidP="002B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409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29" w:type="dxa"/>
          </w:tcPr>
          <w:p w14:paraId="2D9C64AB" w14:textId="77777777" w:rsidR="001F3B33" w:rsidRPr="0094091D" w:rsidRDefault="001F3B33" w:rsidP="002B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3" w:type="dxa"/>
          </w:tcPr>
          <w:p w14:paraId="63CEB994" w14:textId="77777777" w:rsidR="001F3B33" w:rsidRPr="0094091D" w:rsidRDefault="001F3B33" w:rsidP="002B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409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F3B33" w:rsidRPr="0094091D" w14:paraId="32B3B321" w14:textId="77777777" w:rsidTr="00624C67">
        <w:tc>
          <w:tcPr>
            <w:tcW w:w="3240" w:type="dxa"/>
          </w:tcPr>
          <w:p w14:paraId="2EFC5EC3" w14:textId="77777777" w:rsidR="001F3B33" w:rsidRPr="0094091D" w:rsidRDefault="001F3B33" w:rsidP="002B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09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22CC3A41" w14:textId="77777777" w:rsidR="001F3B33" w:rsidRPr="0094091D" w:rsidRDefault="001F3B33" w:rsidP="002B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6" w:type="dxa"/>
          </w:tcPr>
          <w:p w14:paraId="17F54FA3" w14:textId="77777777" w:rsidR="001F3B33" w:rsidRPr="0094091D" w:rsidRDefault="001F3B33" w:rsidP="002B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33" w:type="dxa"/>
          </w:tcPr>
          <w:p w14:paraId="0FE39A2C" w14:textId="60938F82" w:rsidR="001F3B33" w:rsidRPr="0094091D" w:rsidRDefault="001F3B33" w:rsidP="002B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7" w:type="dxa"/>
          </w:tcPr>
          <w:p w14:paraId="5265BCFE" w14:textId="77777777" w:rsidR="001F3B33" w:rsidRPr="0094091D" w:rsidRDefault="001F3B33" w:rsidP="002B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299E3332" w14:textId="17C096CC" w:rsidR="001F3B33" w:rsidRPr="0094091D" w:rsidRDefault="001F3B33" w:rsidP="002B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351EDB42" w14:textId="77777777" w:rsidR="001F3B33" w:rsidRPr="0094091D" w:rsidRDefault="001F3B33" w:rsidP="002B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7BCE4180" w14:textId="77777777" w:rsidR="001F3B33" w:rsidRPr="0094091D" w:rsidRDefault="001F3B33" w:rsidP="002B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D0E5B" w:rsidRPr="0094091D" w14:paraId="7B8BA08B" w14:textId="77777777" w:rsidTr="009E4727">
        <w:tc>
          <w:tcPr>
            <w:tcW w:w="3240" w:type="dxa"/>
          </w:tcPr>
          <w:p w14:paraId="32EBB48F" w14:textId="77777777" w:rsidR="00FD0E5B" w:rsidRPr="0094091D" w:rsidRDefault="00FD0E5B" w:rsidP="00FD0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091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94091D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440" w:type="dxa"/>
            <w:shd w:val="clear" w:color="auto" w:fill="auto"/>
          </w:tcPr>
          <w:p w14:paraId="177A94F0" w14:textId="06FAF05A" w:rsidR="00FD0E5B" w:rsidRPr="0094091D" w:rsidRDefault="00FD0E5B" w:rsidP="00FD0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091D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9409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94091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5715762D" w14:textId="77777777" w:rsidR="00FD0E5B" w:rsidRPr="0094091D" w:rsidRDefault="00FD0E5B" w:rsidP="00FD0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shd w:val="clear" w:color="auto" w:fill="auto"/>
          </w:tcPr>
          <w:p w14:paraId="54B07D80" w14:textId="6963A693" w:rsidR="00FD0E5B" w:rsidRPr="0094091D" w:rsidRDefault="00FD0E5B" w:rsidP="00FD0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09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94091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1BD67545" w14:textId="77777777" w:rsidR="00FD0E5B" w:rsidRPr="0094091D" w:rsidRDefault="00FD0E5B" w:rsidP="00FD0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11CB67D4" w14:textId="3E1F939C" w:rsidR="00FD0E5B" w:rsidRPr="0094091D" w:rsidRDefault="00FD0E5B" w:rsidP="00FD0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091D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 w:rsidR="00286CFD" w:rsidRPr="0094091D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29" w:type="dxa"/>
          </w:tcPr>
          <w:p w14:paraId="435AD8B4" w14:textId="77777777" w:rsidR="00FD0E5B" w:rsidRPr="0094091D" w:rsidRDefault="00FD0E5B" w:rsidP="00FD0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0F383D12" w14:textId="110C1B9E" w:rsidR="00FD0E5B" w:rsidRPr="0094091D" w:rsidRDefault="000E0CC0" w:rsidP="00FD0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091D">
              <w:rPr>
                <w:rFonts w:asciiTheme="majorBidi" w:hAnsiTheme="majorBidi" w:cstheme="majorBidi"/>
                <w:sz w:val="30"/>
                <w:szCs w:val="30"/>
              </w:rPr>
              <w:t>295.3</w:t>
            </w:r>
            <w:r w:rsidR="00407929" w:rsidRPr="0094091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FD0E5B" w:rsidRPr="0094091D" w14:paraId="48454831" w14:textId="77777777" w:rsidTr="009E4727">
        <w:tc>
          <w:tcPr>
            <w:tcW w:w="3240" w:type="dxa"/>
          </w:tcPr>
          <w:p w14:paraId="4497A54D" w14:textId="77777777" w:rsidR="00FD0E5B" w:rsidRPr="00D34495" w:rsidRDefault="00FD0E5B" w:rsidP="00FD0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8AD56D7" w14:textId="77777777" w:rsidR="00FD0E5B" w:rsidRPr="00D34495" w:rsidRDefault="00FD0E5B" w:rsidP="00FD0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959B181" w14:textId="77777777" w:rsidR="00FD0E5B" w:rsidRPr="00D34495" w:rsidRDefault="00FD0E5B" w:rsidP="00FD0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auto"/>
          </w:tcPr>
          <w:p w14:paraId="7CE91DBD" w14:textId="09428E4C" w:rsidR="00FD0E5B" w:rsidRPr="00D34495" w:rsidRDefault="00FD0E5B" w:rsidP="00FD0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7" w:type="dxa"/>
          </w:tcPr>
          <w:p w14:paraId="3C78F44D" w14:textId="77777777" w:rsidR="00FD0E5B" w:rsidRPr="00D34495" w:rsidRDefault="00FD0E5B" w:rsidP="00FD0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92" w:type="dxa"/>
          </w:tcPr>
          <w:p w14:paraId="1626DF3D" w14:textId="04012F1C" w:rsidR="00FD0E5B" w:rsidRPr="00D34495" w:rsidRDefault="00FD0E5B" w:rsidP="00FD0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29" w:type="dxa"/>
          </w:tcPr>
          <w:p w14:paraId="6C4ED923" w14:textId="77777777" w:rsidR="00FD0E5B" w:rsidRPr="00D34495" w:rsidRDefault="00FD0E5B" w:rsidP="00FD0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3" w:type="dxa"/>
          </w:tcPr>
          <w:p w14:paraId="27ECF37A" w14:textId="77777777" w:rsidR="00FD0E5B" w:rsidRPr="00D34495" w:rsidRDefault="00FD0E5B" w:rsidP="00FD0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D0E5B" w:rsidRPr="0094091D" w14:paraId="55A43E9A" w14:textId="77777777" w:rsidTr="009E4727">
        <w:tc>
          <w:tcPr>
            <w:tcW w:w="3240" w:type="dxa"/>
          </w:tcPr>
          <w:p w14:paraId="24EF5479" w14:textId="77777777" w:rsidR="00FD0E5B" w:rsidRPr="0094091D" w:rsidRDefault="00FD0E5B" w:rsidP="00FD0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09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0C88632D" w14:textId="77777777" w:rsidR="00FD0E5B" w:rsidRPr="0094091D" w:rsidRDefault="00FD0E5B" w:rsidP="00FD0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AB18B3" w14:textId="77777777" w:rsidR="00FD0E5B" w:rsidRPr="0094091D" w:rsidRDefault="00FD0E5B" w:rsidP="00FD0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shd w:val="clear" w:color="auto" w:fill="auto"/>
          </w:tcPr>
          <w:p w14:paraId="6751782E" w14:textId="60FB8F08" w:rsidR="00FD0E5B" w:rsidRPr="0094091D" w:rsidRDefault="00FD0E5B" w:rsidP="00FD0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648578D" w14:textId="77777777" w:rsidR="00FD0E5B" w:rsidRPr="0094091D" w:rsidRDefault="00FD0E5B" w:rsidP="00FD0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3B7C7DD0" w14:textId="0741117B" w:rsidR="00FD0E5B" w:rsidRPr="0094091D" w:rsidRDefault="00FD0E5B" w:rsidP="00FD0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31F36D21" w14:textId="77777777" w:rsidR="00FD0E5B" w:rsidRPr="0094091D" w:rsidRDefault="00FD0E5B" w:rsidP="00FD0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62AE5949" w14:textId="77777777" w:rsidR="00FD0E5B" w:rsidRPr="0094091D" w:rsidRDefault="00FD0E5B" w:rsidP="00FD0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0E5B" w:rsidRPr="0094091D" w14:paraId="349CD0E3" w14:textId="77777777" w:rsidTr="009E4727">
        <w:tc>
          <w:tcPr>
            <w:tcW w:w="3240" w:type="dxa"/>
          </w:tcPr>
          <w:p w14:paraId="1902882B" w14:textId="16FD7495" w:rsidR="00FD0E5B" w:rsidRPr="0094091D" w:rsidRDefault="00FD0E5B" w:rsidP="00FD0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4091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94091D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440" w:type="dxa"/>
            <w:shd w:val="clear" w:color="auto" w:fill="auto"/>
          </w:tcPr>
          <w:p w14:paraId="112E9485" w14:textId="0CAB885A" w:rsidR="00FD0E5B" w:rsidRPr="0094091D" w:rsidRDefault="00FD0E5B" w:rsidP="00FD0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091D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9409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94091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6C001A6D" w14:textId="77777777" w:rsidR="00FD0E5B" w:rsidRPr="0094091D" w:rsidRDefault="00FD0E5B" w:rsidP="00FD0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43045CF3" w14:textId="17DF48FF" w:rsidR="00FD0E5B" w:rsidRPr="0094091D" w:rsidRDefault="00FD0E5B" w:rsidP="00FD0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09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94091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7" w:type="dxa"/>
          </w:tcPr>
          <w:p w14:paraId="22714CD2" w14:textId="77777777" w:rsidR="00FD0E5B" w:rsidRPr="0094091D" w:rsidRDefault="00FD0E5B" w:rsidP="00FD0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196EBDAE" w14:textId="3B9C7A0D" w:rsidR="00FD0E5B" w:rsidRPr="0094091D" w:rsidRDefault="00FD0E5B" w:rsidP="00FD0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091D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 w:rsidRPr="0094091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4091D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</w:p>
        </w:tc>
        <w:tc>
          <w:tcPr>
            <w:tcW w:w="229" w:type="dxa"/>
          </w:tcPr>
          <w:p w14:paraId="486F8929" w14:textId="77777777" w:rsidR="00FD0E5B" w:rsidRPr="0094091D" w:rsidRDefault="00FD0E5B" w:rsidP="00FD0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79EDD8A3" w14:textId="2707F06B" w:rsidR="00FD0E5B" w:rsidRPr="0094091D" w:rsidRDefault="00FD0E5B" w:rsidP="00FD0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091D">
              <w:rPr>
                <w:rFonts w:asciiTheme="majorBidi" w:hAnsiTheme="majorBidi" w:cstheme="majorBidi"/>
                <w:sz w:val="30"/>
                <w:szCs w:val="30"/>
              </w:rPr>
              <w:t>520.62</w:t>
            </w:r>
          </w:p>
        </w:tc>
      </w:tr>
      <w:tr w:rsidR="002C033F" w:rsidRPr="0094091D" w14:paraId="2B6A5CC1" w14:textId="77777777" w:rsidTr="009E4727">
        <w:tc>
          <w:tcPr>
            <w:tcW w:w="3240" w:type="dxa"/>
          </w:tcPr>
          <w:p w14:paraId="0D39F6A6" w14:textId="46FE6CCC" w:rsidR="002C033F" w:rsidRPr="00FD491B" w:rsidRDefault="002C033F" w:rsidP="002C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491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FD491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Pr="00FD491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D491B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440" w:type="dxa"/>
            <w:shd w:val="clear" w:color="auto" w:fill="auto"/>
          </w:tcPr>
          <w:p w14:paraId="03B7FE4C" w14:textId="059C61A2" w:rsidR="002C033F" w:rsidRPr="00FD491B" w:rsidRDefault="002C033F" w:rsidP="002C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491B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FD491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FD491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44A361BB" w14:textId="77777777" w:rsidR="002C033F" w:rsidRPr="00FD491B" w:rsidRDefault="002C033F" w:rsidP="002C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4AE91EA5" w14:textId="762F11AD" w:rsidR="002C033F" w:rsidRPr="00FD491B" w:rsidRDefault="002C033F" w:rsidP="002C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491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FD491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7" w:type="dxa"/>
          </w:tcPr>
          <w:p w14:paraId="6C49865E" w14:textId="77777777" w:rsidR="002C033F" w:rsidRPr="00FD491B" w:rsidRDefault="002C033F" w:rsidP="002C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5BB4A99A" w14:textId="2FB01BB0" w:rsidR="002C033F" w:rsidRPr="00FD491B" w:rsidRDefault="002C033F" w:rsidP="002C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491B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 w:rsidRPr="00FD491B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229" w:type="dxa"/>
          </w:tcPr>
          <w:p w14:paraId="3CDB50B0" w14:textId="77777777" w:rsidR="002C033F" w:rsidRPr="00FD491B" w:rsidRDefault="002C033F" w:rsidP="002C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44B33E50" w14:textId="1222FF7D" w:rsidR="002C033F" w:rsidRPr="00FD491B" w:rsidRDefault="002C033F" w:rsidP="002C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491B">
              <w:rPr>
                <w:rFonts w:asciiTheme="majorBidi" w:hAnsiTheme="majorBidi" w:cstheme="majorBidi"/>
                <w:sz w:val="30"/>
                <w:szCs w:val="30"/>
              </w:rPr>
              <w:t>82.68</w:t>
            </w:r>
          </w:p>
        </w:tc>
      </w:tr>
    </w:tbl>
    <w:p w14:paraId="003632BB" w14:textId="49E5C000" w:rsidR="002D1E47" w:rsidRPr="00D34495" w:rsidRDefault="002D1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3488F70B" w14:textId="44AB71B6" w:rsidR="00036B89" w:rsidRPr="0094091D" w:rsidRDefault="00036B89" w:rsidP="005C4544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94091D">
        <w:rPr>
          <w:rFonts w:asciiTheme="majorBidi" w:hAnsiTheme="majorBidi" w:cstheme="majorBidi"/>
          <w:cs/>
        </w:rPr>
        <w:t>เครื่องมือทางการเงิน</w:t>
      </w:r>
    </w:p>
    <w:p w14:paraId="378CC8E8" w14:textId="77777777" w:rsidR="001560E0" w:rsidRPr="00D34495" w:rsidRDefault="001560E0" w:rsidP="00EA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044C0A" w14:textId="03C11653" w:rsidR="001560E0" w:rsidRPr="0094091D" w:rsidRDefault="001560E0" w:rsidP="00FD34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4091D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94091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2E5FAB7" w14:textId="77777777" w:rsidR="001560E0" w:rsidRPr="00D34495" w:rsidRDefault="001560E0" w:rsidP="00E77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5BD02B93" w14:textId="688C6429" w:rsidR="001560E0" w:rsidRPr="0094091D" w:rsidRDefault="001560E0" w:rsidP="00DA27F3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4091D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4D06F1" w:rsidRPr="009409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091D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</w:t>
      </w:r>
      <w:r w:rsidR="004D06F1" w:rsidRPr="009409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091D">
        <w:rPr>
          <w:rFonts w:asciiTheme="majorBidi" w:hAnsiTheme="majorBidi" w:cs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385512E" w14:textId="77777777" w:rsidR="00A97704" w:rsidRPr="00D34495" w:rsidRDefault="00A97704" w:rsidP="00FD1BBA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0260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236"/>
        <w:gridCol w:w="1294"/>
        <w:gridCol w:w="236"/>
        <w:gridCol w:w="934"/>
        <w:gridCol w:w="236"/>
        <w:gridCol w:w="1114"/>
        <w:gridCol w:w="236"/>
        <w:gridCol w:w="844"/>
        <w:gridCol w:w="236"/>
        <w:gridCol w:w="1114"/>
      </w:tblGrid>
      <w:tr w:rsidR="00963C56" w:rsidRPr="006B48FB" w14:paraId="467D8A79" w14:textId="77777777" w:rsidTr="00914E17">
        <w:trPr>
          <w:cantSplit/>
          <w:trHeight w:val="261"/>
          <w:tblHeader/>
        </w:trPr>
        <w:tc>
          <w:tcPr>
            <w:tcW w:w="2250" w:type="dxa"/>
            <w:vAlign w:val="bottom"/>
          </w:tcPr>
          <w:p w14:paraId="22BBF21F" w14:textId="77777777" w:rsidR="00963C56" w:rsidRPr="006B48FB" w:rsidRDefault="00963C56" w:rsidP="006C6D8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1F4457DF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B48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BEBB9DD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714" w:type="dxa"/>
            <w:gridSpan w:val="7"/>
            <w:vAlign w:val="bottom"/>
          </w:tcPr>
          <w:p w14:paraId="3D462170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B48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63C56" w:rsidRPr="006B48FB" w14:paraId="3F3B52D3" w14:textId="77777777" w:rsidTr="00914E17">
        <w:trPr>
          <w:cantSplit/>
          <w:trHeight w:val="261"/>
          <w:tblHeader/>
        </w:trPr>
        <w:tc>
          <w:tcPr>
            <w:tcW w:w="2250" w:type="dxa"/>
            <w:vAlign w:val="bottom"/>
          </w:tcPr>
          <w:p w14:paraId="5936140E" w14:textId="2403CE70" w:rsidR="00963C56" w:rsidRPr="006B48FB" w:rsidRDefault="00963C56" w:rsidP="006C6D85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AC3D99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CC3C843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4DE67639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6B48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1D525847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7B116106" w14:textId="7CF432D0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B48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862F8" w:rsidRPr="006B48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64C41D16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529CC336" w14:textId="09804FCC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B48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862F8" w:rsidRPr="006B48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2F9CFDF" w14:textId="77777777" w:rsidR="00963C56" w:rsidRPr="006B48FB" w:rsidRDefault="00963C56" w:rsidP="006C6D85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24A89560" w14:textId="4BA7F7CA" w:rsidR="00963C56" w:rsidRPr="006B48FB" w:rsidRDefault="00963C56" w:rsidP="006C6D85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6B48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862F8" w:rsidRPr="006B48F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27744E9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649B91F5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63C56" w:rsidRPr="006B48FB" w14:paraId="0F25E999" w14:textId="77777777" w:rsidTr="00914E17">
        <w:trPr>
          <w:cantSplit/>
          <w:trHeight w:val="261"/>
          <w:tblHeader/>
        </w:trPr>
        <w:tc>
          <w:tcPr>
            <w:tcW w:w="2250" w:type="dxa"/>
            <w:vAlign w:val="bottom"/>
          </w:tcPr>
          <w:p w14:paraId="61E534ED" w14:textId="77777777" w:rsidR="00963C56" w:rsidRPr="006B48FB" w:rsidRDefault="00963C56" w:rsidP="006C6D85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10" w:type="dxa"/>
            <w:gridSpan w:val="11"/>
          </w:tcPr>
          <w:p w14:paraId="312C64DB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B48F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6B48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B48F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F7AB9" w:rsidRPr="006B48FB" w14:paraId="744705AF" w14:textId="77777777" w:rsidTr="00914E17">
        <w:trPr>
          <w:cantSplit/>
          <w:trHeight w:val="261"/>
        </w:trPr>
        <w:tc>
          <w:tcPr>
            <w:tcW w:w="2250" w:type="dxa"/>
            <w:vAlign w:val="bottom"/>
          </w:tcPr>
          <w:p w14:paraId="40A99FDE" w14:textId="02CB1A2E" w:rsidR="005F7AB9" w:rsidRPr="006B48FB" w:rsidRDefault="005F7AB9" w:rsidP="005F7AB9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D1E47" w:rsidRPr="002D1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2D1E47" w:rsidRPr="002D1E4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010" w:type="dxa"/>
            <w:gridSpan w:val="11"/>
          </w:tcPr>
          <w:p w14:paraId="4666E409" w14:textId="77777777" w:rsidR="005F7AB9" w:rsidRPr="006B48FB" w:rsidRDefault="005F7AB9" w:rsidP="005F7A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5F7AB9" w:rsidRPr="006B48FB" w14:paraId="478EBC29" w14:textId="77777777" w:rsidTr="00914E17">
        <w:trPr>
          <w:cantSplit/>
          <w:trHeight w:val="261"/>
        </w:trPr>
        <w:tc>
          <w:tcPr>
            <w:tcW w:w="2250" w:type="dxa"/>
          </w:tcPr>
          <w:p w14:paraId="3C7F435C" w14:textId="77777777" w:rsidR="005F7AB9" w:rsidRPr="006B48FB" w:rsidRDefault="005F7AB9" w:rsidP="005F7AB9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94803C6" w14:textId="77777777" w:rsidR="005F7AB9" w:rsidRPr="006B48FB" w:rsidRDefault="005F7AB9" w:rsidP="005F7AB9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AC5BD96" w14:textId="77777777" w:rsidR="005F7AB9" w:rsidRPr="006B48FB" w:rsidRDefault="005F7AB9" w:rsidP="005F7AB9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6F070AAA" w14:textId="77777777" w:rsidR="005F7AB9" w:rsidRPr="006B48FB" w:rsidRDefault="005F7AB9" w:rsidP="005F7AB9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C312087" w14:textId="77777777" w:rsidR="005F7AB9" w:rsidRPr="006B48FB" w:rsidRDefault="005F7AB9" w:rsidP="005F7A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3B9D627" w14:textId="77777777" w:rsidR="005F7AB9" w:rsidRPr="006B48FB" w:rsidRDefault="005F7AB9" w:rsidP="005F7AB9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B595A6E" w14:textId="77777777" w:rsidR="005F7AB9" w:rsidRPr="006B48FB" w:rsidRDefault="005F7AB9" w:rsidP="005F7A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DEEF3A4" w14:textId="77777777" w:rsidR="005F7AB9" w:rsidRPr="006B48FB" w:rsidRDefault="005F7AB9" w:rsidP="005F7A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305D7EF" w14:textId="77777777" w:rsidR="005F7AB9" w:rsidRPr="006B48FB" w:rsidRDefault="005F7AB9" w:rsidP="005F7AB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239C152" w14:textId="77777777" w:rsidR="005F7AB9" w:rsidRPr="006B48FB" w:rsidRDefault="005F7AB9" w:rsidP="005F7AB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CBA23EF" w14:textId="77777777" w:rsidR="005F7AB9" w:rsidRPr="006B48FB" w:rsidRDefault="005F7AB9" w:rsidP="005F7A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C0143B2" w14:textId="77777777" w:rsidR="005F7AB9" w:rsidRPr="006B48FB" w:rsidRDefault="005F7AB9" w:rsidP="005F7A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5F7AB9" w:rsidRPr="006B48FB" w14:paraId="36174631" w14:textId="77777777" w:rsidTr="00914E17">
        <w:trPr>
          <w:cantSplit/>
          <w:trHeight w:val="261"/>
        </w:trPr>
        <w:tc>
          <w:tcPr>
            <w:tcW w:w="2250" w:type="dxa"/>
            <w:vAlign w:val="bottom"/>
          </w:tcPr>
          <w:p w14:paraId="49D54916" w14:textId="77777777" w:rsidR="005F7AB9" w:rsidRPr="006B48FB" w:rsidRDefault="005F7AB9" w:rsidP="005F7AB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14:paraId="1661A2D1" w14:textId="77777777" w:rsidR="005F7AB9" w:rsidRPr="006B48FB" w:rsidRDefault="005F7AB9" w:rsidP="005F7A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AFECE4" w14:textId="77777777" w:rsidR="005F7AB9" w:rsidRPr="006B48FB" w:rsidRDefault="005F7AB9" w:rsidP="005F7A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1FACD1" w14:textId="77777777" w:rsidR="005F7AB9" w:rsidRPr="006B48FB" w:rsidRDefault="005F7AB9" w:rsidP="005F7A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357410" w14:textId="77777777" w:rsidR="005F7AB9" w:rsidRPr="006B48FB" w:rsidRDefault="005F7AB9" w:rsidP="005F7A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9B2751D" w14:textId="77777777" w:rsidR="005F7AB9" w:rsidRPr="006B48FB" w:rsidRDefault="005F7AB9" w:rsidP="005F7A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439135" w14:textId="77777777" w:rsidR="005F7AB9" w:rsidRPr="006B48FB" w:rsidRDefault="005F7AB9" w:rsidP="005F7A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1267685" w14:textId="77777777" w:rsidR="005F7AB9" w:rsidRPr="006B48FB" w:rsidRDefault="005F7AB9" w:rsidP="005F7A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9DA51A" w14:textId="77777777" w:rsidR="005F7AB9" w:rsidRPr="006B48FB" w:rsidRDefault="005F7AB9" w:rsidP="005F7A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69D3E003" w14:textId="77777777" w:rsidR="005F7AB9" w:rsidRPr="006B48FB" w:rsidRDefault="005F7AB9" w:rsidP="005F7A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45BFD1" w14:textId="77777777" w:rsidR="005F7AB9" w:rsidRPr="006B48FB" w:rsidRDefault="005F7AB9" w:rsidP="005F7A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DC578C" w14:textId="77777777" w:rsidR="005F7AB9" w:rsidRPr="006B48FB" w:rsidRDefault="005F7AB9" w:rsidP="005F7A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7AB9" w:rsidRPr="006B48FB" w14:paraId="7BC2D1E9" w14:textId="77777777" w:rsidTr="00914E17">
        <w:trPr>
          <w:cantSplit/>
          <w:trHeight w:val="261"/>
        </w:trPr>
        <w:tc>
          <w:tcPr>
            <w:tcW w:w="2250" w:type="dxa"/>
            <w:vAlign w:val="bottom"/>
          </w:tcPr>
          <w:p w14:paraId="35EC8DB7" w14:textId="77777777" w:rsidR="005F7AB9" w:rsidRPr="006B48FB" w:rsidRDefault="005F7AB9" w:rsidP="005F7AB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  <w:shd w:val="clear" w:color="auto" w:fill="auto"/>
          </w:tcPr>
          <w:p w14:paraId="4F056F36" w14:textId="636EBD6D" w:rsidR="005F7AB9" w:rsidRPr="006B48FB" w:rsidRDefault="00566708" w:rsidP="005F7AB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883A45" w14:textId="77777777" w:rsidR="005F7AB9" w:rsidRPr="006B48FB" w:rsidRDefault="005F7AB9" w:rsidP="005F7A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B301FC3" w14:textId="0B55F8E4" w:rsidR="005F7AB9" w:rsidRPr="006B48FB" w:rsidRDefault="000475D2" w:rsidP="005F7AB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E3ABE">
              <w:rPr>
                <w:rFonts w:asciiTheme="majorBidi" w:hAnsiTheme="majorBidi" w:cstheme="majorBidi"/>
                <w:sz w:val="30"/>
                <w:szCs w:val="30"/>
              </w:rPr>
              <w:t>1,424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3F6C9C" w14:textId="77777777" w:rsidR="005F7AB9" w:rsidRPr="006B48FB" w:rsidRDefault="005F7AB9" w:rsidP="005F7A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C365E63" w14:textId="5A1B2BB5" w:rsidR="005F7AB9" w:rsidRPr="006B48FB" w:rsidRDefault="00DF6AB8" w:rsidP="005F7AB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CFBAE8" w14:textId="77777777" w:rsidR="005F7AB9" w:rsidRPr="006B48FB" w:rsidRDefault="005F7AB9" w:rsidP="005F7A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8421FEF" w14:textId="593E07C9" w:rsidR="005F7AB9" w:rsidRPr="000E3ABE" w:rsidRDefault="00AD7CC6" w:rsidP="00751CC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31,609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D002DE" w14:textId="77777777" w:rsidR="005F7AB9" w:rsidRPr="000E3ABE" w:rsidRDefault="005F7AB9" w:rsidP="005F7AB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060ADFD6" w14:textId="23CDC5C2" w:rsidR="005F7AB9" w:rsidRPr="000E3ABE" w:rsidRDefault="00DF6AB8" w:rsidP="005F7AB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3A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39B868" w14:textId="77777777" w:rsidR="005F7AB9" w:rsidRPr="000E3ABE" w:rsidRDefault="005F7AB9" w:rsidP="005F7A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364594E" w14:textId="1DDC736E" w:rsidR="005F7AB9" w:rsidRPr="000E3ABE" w:rsidRDefault="00075788" w:rsidP="000E7FE7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31,609</w:t>
            </w:r>
          </w:p>
        </w:tc>
      </w:tr>
      <w:tr w:rsidR="005F7AB9" w:rsidRPr="006B48FB" w14:paraId="252BE1EA" w14:textId="77777777" w:rsidTr="00914E17">
        <w:trPr>
          <w:cantSplit/>
          <w:trHeight w:val="261"/>
        </w:trPr>
        <w:tc>
          <w:tcPr>
            <w:tcW w:w="2250" w:type="dxa"/>
            <w:vAlign w:val="bottom"/>
          </w:tcPr>
          <w:p w14:paraId="7BFBC9E8" w14:textId="77777777" w:rsidR="005F7AB9" w:rsidRPr="006B48FB" w:rsidRDefault="005F7AB9" w:rsidP="005F7AB9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530" w:type="dxa"/>
            <w:shd w:val="clear" w:color="auto" w:fill="auto"/>
          </w:tcPr>
          <w:p w14:paraId="057DC9A3" w14:textId="77777777" w:rsidR="005F7AB9" w:rsidRPr="006B48FB" w:rsidRDefault="005F7AB9" w:rsidP="005F7A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AD2B89" w14:textId="77777777" w:rsidR="005F7AB9" w:rsidRPr="006B48FB" w:rsidRDefault="005F7AB9" w:rsidP="005F7A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F6BFEE3" w14:textId="77777777" w:rsidR="005F7AB9" w:rsidRPr="006B48FB" w:rsidRDefault="005F7AB9" w:rsidP="005F7AB9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01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1E1552" w14:textId="77777777" w:rsidR="005F7AB9" w:rsidRPr="006B48FB" w:rsidRDefault="005F7AB9" w:rsidP="005F7A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624AFDF" w14:textId="77777777" w:rsidR="005F7AB9" w:rsidRPr="006B48FB" w:rsidRDefault="005F7AB9" w:rsidP="005F7AB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7BE9FB" w14:textId="77777777" w:rsidR="005F7AB9" w:rsidRPr="006B48FB" w:rsidRDefault="005F7AB9" w:rsidP="005F7A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4CC3893" w14:textId="77777777" w:rsidR="005F7AB9" w:rsidRPr="00DF6AB8" w:rsidRDefault="005F7AB9" w:rsidP="000E7FE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A31294" w14:textId="77777777" w:rsidR="005F7AB9" w:rsidRPr="006B48FB" w:rsidRDefault="005F7AB9" w:rsidP="005F7AB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00C93EE" w14:textId="77777777" w:rsidR="005F7AB9" w:rsidRPr="006B48FB" w:rsidRDefault="005F7AB9" w:rsidP="005F7AB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93D4F9" w14:textId="77777777" w:rsidR="005F7AB9" w:rsidRPr="006B48FB" w:rsidRDefault="005F7AB9" w:rsidP="005F7A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B5E212F" w14:textId="77777777" w:rsidR="005F7AB9" w:rsidRPr="00DF6AB8" w:rsidRDefault="005F7AB9" w:rsidP="000E7FE7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</w:tr>
      <w:tr w:rsidR="00D1601F" w:rsidRPr="006B48FB" w14:paraId="350AB7CD" w14:textId="77777777" w:rsidTr="00914E17">
        <w:trPr>
          <w:cantSplit/>
          <w:trHeight w:val="261"/>
        </w:trPr>
        <w:tc>
          <w:tcPr>
            <w:tcW w:w="2250" w:type="dxa"/>
            <w:vAlign w:val="bottom"/>
          </w:tcPr>
          <w:p w14:paraId="0EEB765B" w14:textId="278DE7A0" w:rsidR="00D1601F" w:rsidRPr="006B48FB" w:rsidRDefault="00D1601F" w:rsidP="00D1601F">
            <w:pPr>
              <w:ind w:left="160" w:right="-90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</w:t>
            </w:r>
            <w:r w:rsidRPr="006B48F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ั๋วแลกเงิน</w:t>
            </w:r>
          </w:p>
        </w:tc>
        <w:tc>
          <w:tcPr>
            <w:tcW w:w="1530" w:type="dxa"/>
            <w:shd w:val="clear" w:color="auto" w:fill="auto"/>
          </w:tcPr>
          <w:p w14:paraId="7A28410C" w14:textId="2A65F6B6" w:rsidR="00D1601F" w:rsidRPr="006B48FB" w:rsidRDefault="00566708" w:rsidP="00D1601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545ED8" w14:textId="77777777" w:rsidR="00D1601F" w:rsidRPr="006B48FB" w:rsidRDefault="00D1601F" w:rsidP="00D1601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0C77D7A" w14:textId="74E6DFF9" w:rsidR="00D1601F" w:rsidRPr="00A4507D" w:rsidRDefault="00A4507D" w:rsidP="00D1601F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009"/>
              </w:tabs>
              <w:spacing w:line="240" w:lineRule="atLeast"/>
              <w:ind w:left="-43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07D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2598A6" w14:textId="77777777" w:rsidR="00D1601F" w:rsidRPr="00A4507D" w:rsidRDefault="00D1601F" w:rsidP="00D160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D5DDE49" w14:textId="5F68B67D" w:rsidR="00D1601F" w:rsidRPr="00A4507D" w:rsidRDefault="00DF6AB8" w:rsidP="00D1601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450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258963" w14:textId="77777777" w:rsidR="00D1601F" w:rsidRPr="00A4507D" w:rsidRDefault="00D1601F" w:rsidP="00D160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C145FF9" w14:textId="119F8571" w:rsidR="00D1601F" w:rsidRPr="00A4507D" w:rsidRDefault="00A4507D" w:rsidP="00D1601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4507D">
              <w:rPr>
                <w:rFonts w:asciiTheme="majorBidi" w:hAnsiTheme="majorBidi" w:cstheme="majorBidi"/>
                <w:sz w:val="30"/>
                <w:szCs w:val="30"/>
              </w:rPr>
              <w:t>19,</w:t>
            </w:r>
            <w:r w:rsidR="000311C8">
              <w:rPr>
                <w:rFonts w:asciiTheme="majorBidi" w:hAnsiTheme="majorBidi" w:cstheme="majorBidi"/>
                <w:sz w:val="30"/>
                <w:szCs w:val="30"/>
              </w:rPr>
              <w:t>992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B2B877" w14:textId="77777777" w:rsidR="00D1601F" w:rsidRPr="00A4507D" w:rsidRDefault="00D1601F" w:rsidP="00D1601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75B5B03" w14:textId="28287753" w:rsidR="00D1601F" w:rsidRPr="00A4507D" w:rsidRDefault="00DF6AB8" w:rsidP="00D1601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450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BF5B40" w14:textId="77777777" w:rsidR="00D1601F" w:rsidRPr="00A4507D" w:rsidRDefault="00D1601F" w:rsidP="00D160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61CAC4C" w14:textId="300E22FA" w:rsidR="00D1601F" w:rsidRPr="00A4507D" w:rsidRDefault="00A4507D" w:rsidP="00D1601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4507D">
              <w:rPr>
                <w:rFonts w:asciiTheme="majorBidi" w:hAnsiTheme="majorBidi" w:cstheme="majorBidi"/>
                <w:sz w:val="30"/>
                <w:szCs w:val="30"/>
              </w:rPr>
              <w:t>19,99</w:t>
            </w:r>
            <w:r w:rsidR="000311C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D185C" w:rsidRPr="006B48FB" w14:paraId="0B883111" w14:textId="77777777" w:rsidTr="00914E17">
        <w:trPr>
          <w:cantSplit/>
          <w:trHeight w:val="261"/>
        </w:trPr>
        <w:tc>
          <w:tcPr>
            <w:tcW w:w="2250" w:type="dxa"/>
            <w:vAlign w:val="bottom"/>
          </w:tcPr>
          <w:p w14:paraId="328398D9" w14:textId="10D9B7A9" w:rsidR="007D185C" w:rsidRPr="006B48FB" w:rsidRDefault="007D185C" w:rsidP="007D185C">
            <w:pPr>
              <w:ind w:left="160" w:right="-9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  <w:shd w:val="clear" w:color="auto" w:fill="auto"/>
          </w:tcPr>
          <w:p w14:paraId="7D8B92EC" w14:textId="1FA72231" w:rsidR="007D185C" w:rsidRDefault="00217AC5" w:rsidP="007D185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905C9F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33E2763" w14:textId="0685446C" w:rsidR="007D185C" w:rsidRPr="00A4507D" w:rsidRDefault="000475D2" w:rsidP="007D185C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009"/>
              </w:tabs>
              <w:spacing w:line="240" w:lineRule="atLeast"/>
              <w:ind w:left="-43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79E2E5" w14:textId="77777777" w:rsidR="007D185C" w:rsidRPr="00A4507D" w:rsidRDefault="007D185C" w:rsidP="007D18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902548A" w14:textId="45717E97" w:rsidR="007D185C" w:rsidRPr="00A4507D" w:rsidRDefault="00262742" w:rsidP="007D185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721AF4" w14:textId="77777777" w:rsidR="007D185C" w:rsidRPr="00A4507D" w:rsidRDefault="007D185C" w:rsidP="007D18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9810744" w14:textId="4F3BA0AF" w:rsidR="007D185C" w:rsidRPr="00A4507D" w:rsidRDefault="003A1431" w:rsidP="007D18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A1431">
              <w:rPr>
                <w:rFonts w:asciiTheme="majorBidi" w:hAnsiTheme="majorBidi" w:cstheme="majorBidi"/>
                <w:sz w:val="30"/>
                <w:szCs w:val="30"/>
              </w:rPr>
              <w:t>49,185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0082A9" w14:textId="77777777" w:rsidR="007D185C" w:rsidRPr="00A4507D" w:rsidRDefault="007D185C" w:rsidP="007D18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CA167C1" w14:textId="7F92C75D" w:rsidR="007D185C" w:rsidRPr="00A4507D" w:rsidRDefault="00BB12BE" w:rsidP="007D185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165991" w14:textId="77777777" w:rsidR="007D185C" w:rsidRPr="00A4507D" w:rsidRDefault="007D185C" w:rsidP="007D18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F76CC4A" w14:textId="4EA1DA93" w:rsidR="007D185C" w:rsidRPr="00A4507D" w:rsidRDefault="003A1431" w:rsidP="007D185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A1431">
              <w:rPr>
                <w:rFonts w:asciiTheme="majorBidi" w:hAnsiTheme="majorBidi" w:cstheme="majorBidi"/>
                <w:sz w:val="30"/>
                <w:szCs w:val="30"/>
              </w:rPr>
              <w:t>49,185</w:t>
            </w:r>
          </w:p>
        </w:tc>
      </w:tr>
      <w:tr w:rsidR="007D185C" w:rsidRPr="006B48FB" w14:paraId="68D9C47A" w14:textId="77777777" w:rsidTr="00914E17">
        <w:trPr>
          <w:cantSplit/>
          <w:trHeight w:val="261"/>
        </w:trPr>
        <w:tc>
          <w:tcPr>
            <w:tcW w:w="2250" w:type="dxa"/>
            <w:vAlign w:val="bottom"/>
          </w:tcPr>
          <w:p w14:paraId="1F869FAF" w14:textId="77777777" w:rsidR="007D185C" w:rsidRPr="006B48FB" w:rsidRDefault="007D185C" w:rsidP="007D185C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530" w:type="dxa"/>
            <w:shd w:val="clear" w:color="auto" w:fill="auto"/>
          </w:tcPr>
          <w:p w14:paraId="0AA8AF9B" w14:textId="0D27200C" w:rsidR="007D185C" w:rsidRPr="002D3F78" w:rsidRDefault="007D185C" w:rsidP="007D18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3F78">
              <w:rPr>
                <w:rFonts w:asciiTheme="majorBidi" w:hAnsiTheme="majorBidi" w:cstheme="majorBidi"/>
                <w:sz w:val="30"/>
                <w:szCs w:val="30"/>
              </w:rPr>
              <w:t>54,950</w:t>
            </w:r>
          </w:p>
        </w:tc>
        <w:tc>
          <w:tcPr>
            <w:tcW w:w="236" w:type="dxa"/>
            <w:shd w:val="clear" w:color="auto" w:fill="auto"/>
          </w:tcPr>
          <w:p w14:paraId="0465752D" w14:textId="77777777" w:rsidR="007D185C" w:rsidRPr="002D3F78" w:rsidRDefault="007D185C" w:rsidP="007D18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34CE4BD" w14:textId="1D463FD5" w:rsidR="007D185C" w:rsidRPr="002D3F78" w:rsidRDefault="007D185C" w:rsidP="007D185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D3F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EFF2A2" w14:textId="77777777" w:rsidR="007D185C" w:rsidRPr="002D3F78" w:rsidRDefault="007D185C" w:rsidP="007D18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B3C3819" w14:textId="4F2DBD4A" w:rsidR="007D185C" w:rsidRPr="002D3F78" w:rsidRDefault="007D185C" w:rsidP="007D185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D3F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40EBAD" w14:textId="77777777" w:rsidR="007D185C" w:rsidRPr="002D3F78" w:rsidRDefault="007D185C" w:rsidP="007D18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59E2876" w14:textId="4B58464E" w:rsidR="007D185C" w:rsidRPr="002D3F78" w:rsidRDefault="007D185C" w:rsidP="007D18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D3F78">
              <w:rPr>
                <w:rFonts w:asciiTheme="majorBidi" w:hAnsiTheme="majorBidi" w:cstheme="majorBidi"/>
                <w:sz w:val="30"/>
                <w:szCs w:val="30"/>
              </w:rPr>
              <w:t>54,950</w:t>
            </w:r>
          </w:p>
        </w:tc>
        <w:tc>
          <w:tcPr>
            <w:tcW w:w="236" w:type="dxa"/>
            <w:shd w:val="clear" w:color="auto" w:fill="auto"/>
          </w:tcPr>
          <w:p w14:paraId="0F82FDD4" w14:textId="77777777" w:rsidR="007D185C" w:rsidRPr="002D3F78" w:rsidRDefault="007D185C" w:rsidP="007D18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2F506204" w14:textId="33766872" w:rsidR="007D185C" w:rsidRPr="002D3F78" w:rsidRDefault="007D185C" w:rsidP="007D185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D3F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CD0F8A" w14:textId="77777777" w:rsidR="007D185C" w:rsidRPr="002D3F78" w:rsidRDefault="007D185C" w:rsidP="007D18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ADA040B" w14:textId="7FD0F8D5" w:rsidR="007D185C" w:rsidRPr="002D3F78" w:rsidRDefault="007D185C" w:rsidP="007D185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D3F78">
              <w:rPr>
                <w:rFonts w:asciiTheme="majorBidi" w:hAnsiTheme="majorBidi" w:cstheme="majorBidi"/>
                <w:sz w:val="30"/>
                <w:szCs w:val="30"/>
              </w:rPr>
              <w:t>54,950</w:t>
            </w:r>
          </w:p>
        </w:tc>
      </w:tr>
      <w:tr w:rsidR="007D185C" w:rsidRPr="006B48FB" w14:paraId="363A55A8" w14:textId="77777777" w:rsidTr="00914E17">
        <w:trPr>
          <w:cantSplit/>
          <w:trHeight w:val="261"/>
        </w:trPr>
        <w:tc>
          <w:tcPr>
            <w:tcW w:w="2250" w:type="dxa"/>
            <w:vAlign w:val="bottom"/>
          </w:tcPr>
          <w:p w14:paraId="5203AAF3" w14:textId="77777777" w:rsidR="007D185C" w:rsidRPr="006B48FB" w:rsidRDefault="007D185C" w:rsidP="007D185C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71C1FCD3" w14:textId="77777777" w:rsidR="007D185C" w:rsidRPr="006B48FB" w:rsidRDefault="007D185C" w:rsidP="007D185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3A0D0E9B" w14:textId="77777777" w:rsidR="007D185C" w:rsidRPr="006B48FB" w:rsidRDefault="007D185C" w:rsidP="007D185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21F63623" w14:textId="77777777" w:rsidR="007D185C" w:rsidRPr="006B48FB" w:rsidRDefault="007D185C" w:rsidP="007D185C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D87B0C8" w14:textId="77777777" w:rsidR="007D185C" w:rsidRPr="006B48FB" w:rsidRDefault="007D185C" w:rsidP="007D18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5995E137" w14:textId="77777777" w:rsidR="007D185C" w:rsidRPr="006B48FB" w:rsidRDefault="007D185C" w:rsidP="007D185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5EDDEDC" w14:textId="77777777" w:rsidR="007D185C" w:rsidRPr="006B48FB" w:rsidRDefault="007D185C" w:rsidP="007D18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18B7CA1" w14:textId="77777777" w:rsidR="007D185C" w:rsidRPr="006B48FB" w:rsidRDefault="007D185C" w:rsidP="007D18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F391D1C" w14:textId="77777777" w:rsidR="007D185C" w:rsidRPr="006B48FB" w:rsidRDefault="007D185C" w:rsidP="007D185C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D1E6EF3" w14:textId="77777777" w:rsidR="007D185C" w:rsidRPr="006B48FB" w:rsidRDefault="007D185C" w:rsidP="007D185C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3932776" w14:textId="77777777" w:rsidR="007D185C" w:rsidRPr="006B48FB" w:rsidRDefault="007D185C" w:rsidP="007D18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F5DA2C6" w14:textId="77777777" w:rsidR="007D185C" w:rsidRPr="006B48FB" w:rsidRDefault="007D185C" w:rsidP="007D18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D185C" w:rsidRPr="006B48FB" w14:paraId="3B585A3D" w14:textId="77777777" w:rsidTr="00914E17">
        <w:trPr>
          <w:cantSplit/>
          <w:trHeight w:val="261"/>
        </w:trPr>
        <w:tc>
          <w:tcPr>
            <w:tcW w:w="2250" w:type="dxa"/>
          </w:tcPr>
          <w:p w14:paraId="76F4CBB2" w14:textId="77777777" w:rsidR="007D185C" w:rsidRPr="006B48FB" w:rsidRDefault="007D185C" w:rsidP="007D185C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28375850" w14:textId="77777777" w:rsidR="007D185C" w:rsidRPr="006B48FB" w:rsidRDefault="007D185C" w:rsidP="007D185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E43B739" w14:textId="77777777" w:rsidR="007D185C" w:rsidRPr="006B48FB" w:rsidRDefault="007D185C" w:rsidP="007D185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36D8EE75" w14:textId="77777777" w:rsidR="007D185C" w:rsidRPr="006B48FB" w:rsidRDefault="007D185C" w:rsidP="007D185C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3B40D5F2" w14:textId="77777777" w:rsidR="007D185C" w:rsidRPr="006B48FB" w:rsidRDefault="007D185C" w:rsidP="007D18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15C7DC7" w14:textId="77777777" w:rsidR="007D185C" w:rsidRPr="006B48FB" w:rsidRDefault="007D185C" w:rsidP="007D185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4522578" w14:textId="77777777" w:rsidR="007D185C" w:rsidRPr="006B48FB" w:rsidRDefault="007D185C" w:rsidP="007D18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E742ED5" w14:textId="77777777" w:rsidR="007D185C" w:rsidRPr="006B48FB" w:rsidRDefault="007D185C" w:rsidP="007D18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3A356ABC" w14:textId="77777777" w:rsidR="007D185C" w:rsidRPr="006B48FB" w:rsidRDefault="007D185C" w:rsidP="007D185C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E4C8178" w14:textId="77777777" w:rsidR="007D185C" w:rsidRPr="006B48FB" w:rsidRDefault="007D185C" w:rsidP="007D185C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80FA3E6" w14:textId="77777777" w:rsidR="007D185C" w:rsidRPr="006B48FB" w:rsidRDefault="007D185C" w:rsidP="007D18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B0F7716" w14:textId="77777777" w:rsidR="007D185C" w:rsidRPr="006B48FB" w:rsidRDefault="007D185C" w:rsidP="007D18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D185C" w:rsidRPr="006B48FB" w14:paraId="2D82CA24" w14:textId="77777777" w:rsidTr="00914E17">
        <w:trPr>
          <w:cantSplit/>
          <w:trHeight w:val="261"/>
        </w:trPr>
        <w:tc>
          <w:tcPr>
            <w:tcW w:w="2250" w:type="dxa"/>
            <w:vAlign w:val="bottom"/>
          </w:tcPr>
          <w:p w14:paraId="478AA86E" w14:textId="77777777" w:rsidR="007D185C" w:rsidRPr="006B48FB" w:rsidRDefault="007D185C" w:rsidP="007D185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14:paraId="2D6C6EBC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E0F5EB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847071F" w14:textId="77777777" w:rsidR="007D185C" w:rsidRPr="006B48FB" w:rsidRDefault="007D185C" w:rsidP="007D18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E9066E" w14:textId="77777777" w:rsidR="007D185C" w:rsidRPr="006B48FB" w:rsidRDefault="007D185C" w:rsidP="007D18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1A87F75" w14:textId="77777777" w:rsidR="007D185C" w:rsidRPr="006B48FB" w:rsidRDefault="007D185C" w:rsidP="007D18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2E68A5" w14:textId="77777777" w:rsidR="007D185C" w:rsidRPr="006B48FB" w:rsidRDefault="007D185C" w:rsidP="007D18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771642C" w14:textId="77777777" w:rsidR="007D185C" w:rsidRPr="006B48FB" w:rsidRDefault="007D185C" w:rsidP="007D18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1CD650" w14:textId="77777777" w:rsidR="007D185C" w:rsidRPr="006B48FB" w:rsidRDefault="007D185C" w:rsidP="007D18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615664DF" w14:textId="77777777" w:rsidR="007D185C" w:rsidRPr="006B48FB" w:rsidRDefault="007D185C" w:rsidP="007D18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68A67D" w14:textId="77777777" w:rsidR="007D185C" w:rsidRPr="006B48FB" w:rsidRDefault="007D185C" w:rsidP="007D18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C7DD55" w14:textId="77777777" w:rsidR="007D185C" w:rsidRPr="006B48FB" w:rsidRDefault="007D185C" w:rsidP="007D18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185C" w:rsidRPr="006B48FB" w14:paraId="1DCB8A9A" w14:textId="77777777" w:rsidTr="00914E17">
        <w:trPr>
          <w:cantSplit/>
          <w:trHeight w:val="261"/>
        </w:trPr>
        <w:tc>
          <w:tcPr>
            <w:tcW w:w="2250" w:type="dxa"/>
            <w:vAlign w:val="bottom"/>
          </w:tcPr>
          <w:p w14:paraId="0D918CC4" w14:textId="77777777" w:rsidR="007D185C" w:rsidRPr="006B48FB" w:rsidRDefault="007D185C" w:rsidP="007D185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</w:tcPr>
          <w:p w14:paraId="23D1EBD5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511FCC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3DB1A6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36" w:type="dxa"/>
            <w:vAlign w:val="bottom"/>
          </w:tcPr>
          <w:p w14:paraId="6FD4ED4A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6A034BB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B13C5B8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095113E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100,560</w:t>
            </w:r>
          </w:p>
        </w:tc>
        <w:tc>
          <w:tcPr>
            <w:tcW w:w="236" w:type="dxa"/>
            <w:vAlign w:val="bottom"/>
          </w:tcPr>
          <w:p w14:paraId="11C3327F" w14:textId="77777777" w:rsidR="007D185C" w:rsidRPr="006B48FB" w:rsidRDefault="007D185C" w:rsidP="007D18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0874E3BE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51ACF2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36466E0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100,560</w:t>
            </w:r>
          </w:p>
        </w:tc>
      </w:tr>
      <w:tr w:rsidR="007D185C" w:rsidRPr="006B48FB" w14:paraId="3FC5FC7C" w14:textId="77777777" w:rsidTr="00914E17">
        <w:trPr>
          <w:cantSplit/>
          <w:trHeight w:val="261"/>
        </w:trPr>
        <w:tc>
          <w:tcPr>
            <w:tcW w:w="2250" w:type="dxa"/>
            <w:vAlign w:val="bottom"/>
          </w:tcPr>
          <w:p w14:paraId="2490E6A7" w14:textId="77777777" w:rsidR="007D185C" w:rsidRPr="006B48FB" w:rsidRDefault="007D185C" w:rsidP="007D185C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530" w:type="dxa"/>
          </w:tcPr>
          <w:p w14:paraId="65ED4AB0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5740B7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D5A9335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01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CE3337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F8FB273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6BDCE15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A97A91C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73F7AD3" w14:textId="77777777" w:rsidR="007D185C" w:rsidRPr="006B48FB" w:rsidRDefault="007D185C" w:rsidP="007D18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957E0D3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58AEE9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43AD338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185C" w:rsidRPr="006B48FB" w14:paraId="66C03ECA" w14:textId="77777777" w:rsidTr="00914E17">
        <w:trPr>
          <w:cantSplit/>
          <w:trHeight w:val="261"/>
        </w:trPr>
        <w:tc>
          <w:tcPr>
            <w:tcW w:w="2250" w:type="dxa"/>
            <w:vAlign w:val="bottom"/>
          </w:tcPr>
          <w:p w14:paraId="29740587" w14:textId="77777777" w:rsidR="007D185C" w:rsidRPr="006B48FB" w:rsidRDefault="007D185C" w:rsidP="007D185C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530" w:type="dxa"/>
          </w:tcPr>
          <w:p w14:paraId="6304D5C5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51,450</w:t>
            </w:r>
          </w:p>
        </w:tc>
        <w:tc>
          <w:tcPr>
            <w:tcW w:w="236" w:type="dxa"/>
          </w:tcPr>
          <w:p w14:paraId="4B89DC94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2DFF6D5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0CED6B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BFD09E0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70A559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D843267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51,450</w:t>
            </w:r>
          </w:p>
        </w:tc>
        <w:tc>
          <w:tcPr>
            <w:tcW w:w="236" w:type="dxa"/>
          </w:tcPr>
          <w:p w14:paraId="538E88FC" w14:textId="77777777" w:rsidR="007D185C" w:rsidRPr="006B48FB" w:rsidRDefault="007D185C" w:rsidP="007D18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E2A1739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C999DB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4205096" w14:textId="77777777" w:rsidR="007D185C" w:rsidRPr="006B48FB" w:rsidRDefault="007D185C" w:rsidP="007D185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51,450</w:t>
            </w:r>
          </w:p>
        </w:tc>
      </w:tr>
    </w:tbl>
    <w:p w14:paraId="38589215" w14:textId="77777777" w:rsidR="00D10D60" w:rsidRPr="006B48FB" w:rsidRDefault="00D10D60" w:rsidP="00274FF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0DA8CB2" w14:textId="142DAA9A" w:rsidR="00036B89" w:rsidRPr="006B48FB" w:rsidRDefault="00036B89" w:rsidP="00660583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6B48FB">
        <w:rPr>
          <w:rFonts w:asciiTheme="majorBidi" w:hAnsiTheme="majorBidi" w:cstheme="majorBidi"/>
          <w:cs/>
        </w:rPr>
        <w:t>ภาระผูกพันกับกิจการที่ไม่เกี่ยวข้องกัน</w:t>
      </w:r>
    </w:p>
    <w:p w14:paraId="7C9A9D36" w14:textId="77777777" w:rsidR="009C1524" w:rsidRPr="006B48FB" w:rsidRDefault="009C1524" w:rsidP="009C1524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32" w:type="dxa"/>
        <w:tblLook w:val="01E0" w:firstRow="1" w:lastRow="1" w:firstColumn="1" w:lastColumn="1" w:noHBand="0" w:noVBand="0"/>
      </w:tblPr>
      <w:tblGrid>
        <w:gridCol w:w="8010"/>
        <w:gridCol w:w="1170"/>
      </w:tblGrid>
      <w:tr w:rsidR="009C1524" w:rsidRPr="006B48FB" w14:paraId="00FC2DDA" w14:textId="77777777" w:rsidTr="00660583">
        <w:trPr>
          <w:tblHeader/>
        </w:trPr>
        <w:tc>
          <w:tcPr>
            <w:tcW w:w="8010" w:type="dxa"/>
            <w:hideMark/>
          </w:tcPr>
          <w:p w14:paraId="32EA3B0B" w14:textId="3488E8E4" w:rsidR="009C1524" w:rsidRPr="006B48FB" w:rsidRDefault="009C152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D1E47" w:rsidRPr="002D1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2D1E47" w:rsidRPr="002D1E4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="00BE5B3B"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862F8"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60583"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5EE7E2FF" w14:textId="77777777" w:rsidR="009C1524" w:rsidRPr="006B48FB" w:rsidRDefault="009C1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</w:tr>
      <w:tr w:rsidR="009C1524" w:rsidRPr="006B48FB" w14:paraId="2B418493" w14:textId="77777777" w:rsidTr="00660583">
        <w:trPr>
          <w:tblHeader/>
        </w:trPr>
        <w:tc>
          <w:tcPr>
            <w:tcW w:w="8010" w:type="dxa"/>
          </w:tcPr>
          <w:p w14:paraId="6577B62C" w14:textId="77777777" w:rsidR="009C1524" w:rsidRPr="006B48FB" w:rsidRDefault="009C1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3C9495BF" w14:textId="77777777" w:rsidR="009C1524" w:rsidRPr="006B48FB" w:rsidRDefault="009C1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C1524" w:rsidRPr="006B48FB" w14:paraId="1BA06A8A" w14:textId="77777777" w:rsidTr="00660583">
        <w:tc>
          <w:tcPr>
            <w:tcW w:w="8010" w:type="dxa"/>
            <w:hideMark/>
          </w:tcPr>
          <w:p w14:paraId="52076BF7" w14:textId="77777777" w:rsidR="009C1524" w:rsidRPr="006B48FB" w:rsidRDefault="009C152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0" w:type="dxa"/>
          </w:tcPr>
          <w:p w14:paraId="01C5C843" w14:textId="77777777" w:rsidR="009C1524" w:rsidRPr="006B48FB" w:rsidRDefault="009C15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1246" w:rsidRPr="006B48FB" w14:paraId="56960C29" w14:textId="77777777" w:rsidTr="00B04379">
        <w:tc>
          <w:tcPr>
            <w:tcW w:w="8010" w:type="dxa"/>
          </w:tcPr>
          <w:p w14:paraId="7D61AC47" w14:textId="6719CF9C" w:rsidR="004B1246" w:rsidRPr="006B48FB" w:rsidRDefault="005B622C" w:rsidP="005B622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70" w:type="dxa"/>
            <w:shd w:val="clear" w:color="auto" w:fill="auto"/>
          </w:tcPr>
          <w:p w14:paraId="271B1F8C" w14:textId="0D95665E" w:rsidR="004B1246" w:rsidRPr="006B48FB" w:rsidRDefault="00B043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1,350</w:t>
            </w:r>
          </w:p>
        </w:tc>
      </w:tr>
      <w:tr w:rsidR="009C1524" w:rsidRPr="006B48FB" w14:paraId="135E11C6" w14:textId="77777777" w:rsidTr="007159E6">
        <w:tc>
          <w:tcPr>
            <w:tcW w:w="8010" w:type="dxa"/>
            <w:hideMark/>
          </w:tcPr>
          <w:p w14:paraId="754498CD" w14:textId="77777777" w:rsidR="009C1524" w:rsidRPr="006B48FB" w:rsidRDefault="009C152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A6DC4B" w14:textId="01B4F669" w:rsidR="009C1524" w:rsidRPr="00A44842" w:rsidRDefault="00B043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4484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73,819</w:t>
            </w:r>
          </w:p>
        </w:tc>
      </w:tr>
      <w:tr w:rsidR="009C1524" w:rsidRPr="006B48FB" w14:paraId="42FBE2C6" w14:textId="77777777" w:rsidTr="007159E6">
        <w:tc>
          <w:tcPr>
            <w:tcW w:w="8010" w:type="dxa"/>
            <w:hideMark/>
          </w:tcPr>
          <w:p w14:paraId="1ADC9B52" w14:textId="77777777" w:rsidR="009C1524" w:rsidRPr="006B48FB" w:rsidRDefault="009C152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3F49B8" w14:textId="542FC2E5" w:rsidR="009C1524" w:rsidRPr="00A44842" w:rsidRDefault="00B0437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48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75,169</w:t>
            </w:r>
          </w:p>
        </w:tc>
      </w:tr>
    </w:tbl>
    <w:p w14:paraId="297E6C97" w14:textId="77777777" w:rsidR="0041465A" w:rsidRPr="006B48FB" w:rsidRDefault="0041465A" w:rsidP="0041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21DD6BBE" w14:textId="71E641FD" w:rsidR="00363FFD" w:rsidRPr="006B48FB" w:rsidRDefault="00A46520" w:rsidP="0041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6B48FB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ภาระผูกพันตามสัญญาเช่าระยะสั้น</w:t>
      </w:r>
    </w:p>
    <w:p w14:paraId="0EBDAEF8" w14:textId="77777777" w:rsidR="00A46520" w:rsidRPr="006B48FB" w:rsidRDefault="00A46520" w:rsidP="00163CDC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p w14:paraId="5AE16E96" w14:textId="48FCB6FA" w:rsidR="003263B8" w:rsidRPr="006B48FB" w:rsidRDefault="00844D3D" w:rsidP="004913E5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  <w:r w:rsidRPr="006B48FB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2D1E47" w:rsidRPr="002D1E47">
        <w:rPr>
          <w:rFonts w:ascii="Angsana New" w:hAnsi="Angsana New" w:hint="cs"/>
          <w:sz w:val="30"/>
          <w:szCs w:val="30"/>
        </w:rPr>
        <w:t>3</w:t>
      </w:r>
      <w:r w:rsidR="002D1E47" w:rsidRPr="002D1E47">
        <w:rPr>
          <w:rFonts w:ascii="Angsana New" w:hAnsi="Angsana New"/>
          <w:sz w:val="30"/>
          <w:szCs w:val="30"/>
        </w:rPr>
        <w:t>0</w:t>
      </w:r>
      <w:r w:rsidR="002D1E47" w:rsidRPr="002D1E47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6B48FB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E862F8" w:rsidRPr="006B48FB">
        <w:rPr>
          <w:rFonts w:asciiTheme="majorBidi" w:hAnsiTheme="majorBidi" w:cstheme="majorBidi"/>
          <w:sz w:val="30"/>
          <w:szCs w:val="30"/>
        </w:rPr>
        <w:t>256</w:t>
      </w:r>
      <w:r w:rsidR="00660583" w:rsidRPr="006B48FB">
        <w:rPr>
          <w:rFonts w:asciiTheme="majorBidi" w:hAnsiTheme="majorBidi" w:cstheme="majorBidi"/>
          <w:sz w:val="30"/>
          <w:szCs w:val="30"/>
        </w:rPr>
        <w:t>5</w:t>
      </w:r>
      <w:r w:rsidR="00FB4914" w:rsidRPr="006B48F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B48FB">
        <w:rPr>
          <w:rFonts w:asciiTheme="majorBidi" w:hAnsiTheme="majorBidi" w:cstheme="majorBidi"/>
          <w:sz w:val="30"/>
          <w:szCs w:val="30"/>
          <w:cs/>
          <w:lang w:val="en-GB"/>
        </w:rPr>
        <w:t>บริษัทมี</w:t>
      </w:r>
      <w:r w:rsidR="0046073B" w:rsidRPr="006B48FB">
        <w:rPr>
          <w:rFonts w:asciiTheme="majorBidi" w:hAnsiTheme="majorBidi" w:cstheme="majorBidi"/>
          <w:sz w:val="30"/>
          <w:szCs w:val="30"/>
          <w:cs/>
          <w:lang w:val="en-GB"/>
        </w:rPr>
        <w:t>สัญญาเช่า</w:t>
      </w:r>
      <w:r w:rsidR="0006208C" w:rsidRPr="006B48FB">
        <w:rPr>
          <w:rFonts w:asciiTheme="majorBidi" w:hAnsiTheme="majorBidi" w:cstheme="majorBidi"/>
          <w:sz w:val="30"/>
          <w:szCs w:val="30"/>
          <w:cs/>
          <w:lang w:val="en-GB"/>
        </w:rPr>
        <w:t>พื้นที่จอดรถ</w:t>
      </w:r>
      <w:r w:rsidR="0046073B" w:rsidRPr="006B48FB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เป็นระยะเวลา </w:t>
      </w:r>
      <w:r w:rsidR="00E862F8" w:rsidRPr="006B48FB">
        <w:rPr>
          <w:rFonts w:asciiTheme="majorBidi" w:hAnsiTheme="majorBidi" w:cstheme="majorBidi"/>
          <w:sz w:val="30"/>
          <w:szCs w:val="30"/>
        </w:rPr>
        <w:t>1</w:t>
      </w:r>
      <w:r w:rsidR="0046073B" w:rsidRPr="006B48F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5A70E1" w:rsidRPr="006B48FB">
        <w:rPr>
          <w:rFonts w:asciiTheme="majorBidi" w:hAnsiTheme="majorBidi" w:cstheme="majorBidi"/>
          <w:sz w:val="30"/>
          <w:szCs w:val="30"/>
          <w:cs/>
          <w:lang w:val="en-GB"/>
        </w:rPr>
        <w:t xml:space="preserve">ปี </w:t>
      </w:r>
      <w:r w:rsidR="00D44F23" w:rsidRPr="006B48FB">
        <w:rPr>
          <w:rFonts w:asciiTheme="majorBidi" w:hAnsiTheme="majorBidi" w:cstheme="majorBidi"/>
          <w:sz w:val="30"/>
          <w:szCs w:val="30"/>
          <w:cs/>
          <w:lang w:val="en-GB"/>
        </w:rPr>
        <w:t>ซึ่งจะ</w:t>
      </w:r>
      <w:r w:rsidR="005A70E1" w:rsidRPr="006B48FB">
        <w:rPr>
          <w:rFonts w:asciiTheme="majorBidi" w:hAnsiTheme="majorBidi" w:cstheme="majorBidi"/>
          <w:sz w:val="30"/>
          <w:szCs w:val="30"/>
          <w:cs/>
          <w:lang w:val="en-GB"/>
        </w:rPr>
        <w:t>สิ้นสุดในเดือน</w:t>
      </w:r>
      <w:r w:rsidR="00746CB3" w:rsidRPr="006B48FB">
        <w:rPr>
          <w:rFonts w:asciiTheme="majorBidi" w:hAnsiTheme="majorBidi" w:cstheme="majorBidi"/>
          <w:sz w:val="30"/>
          <w:szCs w:val="30"/>
          <w:cs/>
          <w:lang w:val="en-GB"/>
        </w:rPr>
        <w:t>พฤศจิกายน</w:t>
      </w:r>
      <w:r w:rsidR="0046073B" w:rsidRPr="006B48FB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E862F8" w:rsidRPr="006B48FB">
        <w:rPr>
          <w:rFonts w:asciiTheme="majorBidi" w:hAnsiTheme="majorBidi" w:cstheme="majorBidi"/>
          <w:sz w:val="30"/>
          <w:szCs w:val="30"/>
        </w:rPr>
        <w:t>256</w:t>
      </w:r>
      <w:r w:rsidR="00097896" w:rsidRPr="006B48FB">
        <w:rPr>
          <w:rFonts w:asciiTheme="majorBidi" w:hAnsiTheme="majorBidi" w:cstheme="majorBidi"/>
          <w:sz w:val="30"/>
          <w:szCs w:val="30"/>
        </w:rPr>
        <w:t>5</w:t>
      </w:r>
    </w:p>
    <w:p w14:paraId="62215096" w14:textId="38E9141C" w:rsidR="009E0C67" w:rsidRPr="006B48FB" w:rsidRDefault="009E0C67" w:rsidP="00163CDC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4E8C5C37" w14:textId="77777777" w:rsidR="00914E17" w:rsidRDefault="00914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37072B7" w14:textId="2D87D1E7" w:rsidR="00036B89" w:rsidRPr="006B48FB" w:rsidRDefault="00775C80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6B48FB">
        <w:rPr>
          <w:rFonts w:asciiTheme="majorBidi" w:hAnsiTheme="majorBidi" w:cstheme="majorBidi"/>
          <w:cs/>
        </w:rPr>
        <w:lastRenderedPageBreak/>
        <w:t>คดีความ</w:t>
      </w:r>
    </w:p>
    <w:p w14:paraId="2BED9473" w14:textId="77777777" w:rsidR="00036B89" w:rsidRPr="006B48FB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0B7C38" w14:textId="66B80D44" w:rsidR="0075391A" w:rsidRPr="006B48FB" w:rsidRDefault="00360717" w:rsidP="0075391A">
      <w:pPr>
        <w:pStyle w:val="Heading2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เมื่อวันที่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18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พฤศจิกายน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2552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ผู้ฟ้องคดีรายหนึ่ง ได้ยื่นฟ้องบริษัทกับผู้ถูกฟ้องคดีอื่นอีก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ราย ต่อศาลปกครองสูงสุด อ้างว่า ประกาศแจ้งการปรับขึ้นอัตราค่าผ่านทางใหม่ของบริษัท ซึ่งมีผลตั้งแต่วันที่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22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ธันวาคม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2552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ถึงวันที่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21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ธันวาคม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2557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มิได้เป็นการปรับขึ้นอัตราค่าผ่านทางตามสัญญาโดยเคร่งครัด และมติคณะรัฐมนตรีเมื่อวันที่ </w:t>
      </w:r>
      <w:r w:rsidR="00B40E8E" w:rsidRPr="006B48FB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     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11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เมษายน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2549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และวันที่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10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เมษายน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ที่ให้ความเห็นชอบร่างบันทึกข้อตกลงแก้ไขเปลี่ยนแปลงสัญญาสัมปทานทางหลวงในทางหลวงแผ่นดินหมายเลข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31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ถนนวิภาวดีรังสิต ตอนดินแดง-ดอนเมือง ("สัญญาสัมปทานทางหลวง") ฉบับที่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="008F009E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/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เป็นการสร้างภาระเกินสมควรให้แก่ผู้ฟ้องคดีและประชาชนผู้ใช้ทางยกระดับดอนเมืองโทลล์เวย์ จึงเป็นมติคณะรัฐมนตรีที่ไม่ชอบด้วยกฎหมาย ศาลปกครองสูงสุดได้พิจารณาคำฟ้องแล้วมีคำสั่งให้โอนสำนวนคดีให้ศาลปกครองกลาง เพราะเป็นคดีที่อยู่ในอำนาจพิจารณาพิพากษาคดีของศาลปกครองกลางซึ่งเป็นศาลปกครองชั้นต้น </w:t>
      </w:r>
    </w:p>
    <w:p w14:paraId="16366D11" w14:textId="183023FA" w:rsidR="00F648DC" w:rsidRPr="006B48FB" w:rsidRDefault="00F64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CE2975C" w14:textId="2016653C" w:rsidR="00360717" w:rsidRPr="006B48FB" w:rsidRDefault="00360717" w:rsidP="00360717">
      <w:pPr>
        <w:pStyle w:val="Heading2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ศาลปกครองกลางได้พิจารณาคำฟ้องของผู้ฟ้องคดีแล้วมีคำสั่งรับคำฟ้องไว้พิจารณาเฉพาะประเด็นมีเหตุขอให้ศาลเพิกถอนมติคณะรัฐมนตรีเมื่อ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11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เมษายน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2549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และวันที่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10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เมษายน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หรือไม่ ต่อมาศาลปกครองกลางได้มีคำสั่งให้รวมพิจารณาคดีนี้เข้ากับคดีอื่น ซึ่งเป็นคดีที่ผู้ฟ้องคดีรายอื่นรวม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21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คน ฟ้องผู้ถูกฟ้องคดีอื่นรวม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4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รายเป็นผู้ถูกฟ้องคดี แต่ไม่ได้ฟ้องบริษัทด้วย ศาลปกครองกลางได้พิจารณาแล้วมีคำพิพากษารวมพร้อมกันทั้งสองคดีเมื่อวันที่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18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สิงหาคม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2558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ให้เพิกถอนมติคณะรัฐมนตรีเมื่อวันที่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11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เมษายน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2549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และวันที่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10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เมษายน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แต่ให้ยกฟ้องบริษัท กับผู้ถูกฟ้องคดีรายอื่นบางราย อย่างไรก็ตาม เมื่อวันที่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17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กันยายน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2558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บริษัทได้ยื่นคำอุทธรณ์โต้แย้ง คำพิพากษาศาลปกครองกลางต่อศาลปกครองสูงสุด เพราะไม่เห็นพ้องด้วยกับคำพิพากษาของศาลปกครองกลางที่ให้เพิกถอนมติคณะรัฐมนตรี ส่วนผู้ถูกฟ้องคดีรายอื่นทุกรายก็ได้ยื่นคำอุทธรณ์ต่อศาลปกครองสูงสุดด้วยเช่นกัน ต่อมาศาลปกครองสูงสุดได้มีคำสั่งรับคำอุทธรณ์ของบริษัทและผู้ถูกฟ้องคดีรายอื่นทุกรายไว้พิจารณา ขณะนี้คดีที่ศาลรวมพิจารณากันทั้งสองคดียังอยู่ระหว่างการพิจารณาในชั้นอุทธรณ์ของศาลปกครองสูงสุด</w:t>
      </w:r>
    </w:p>
    <w:p w14:paraId="2DD66504" w14:textId="77777777" w:rsidR="00221679" w:rsidRPr="006B48FB" w:rsidRDefault="00221679" w:rsidP="00221679">
      <w:pPr>
        <w:pStyle w:val="Heading2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4EE25CB" w14:textId="26F917C8" w:rsidR="00221679" w:rsidRDefault="00221679" w:rsidP="00221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B48F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E862F8" w:rsidRPr="006B48FB">
        <w:rPr>
          <w:rFonts w:asciiTheme="majorBidi" w:hAnsiTheme="majorBidi" w:cstheme="majorBidi"/>
          <w:sz w:val="30"/>
          <w:szCs w:val="30"/>
        </w:rPr>
        <w:t>20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862F8" w:rsidRPr="006B48FB">
        <w:rPr>
          <w:rFonts w:asciiTheme="majorBidi" w:hAnsiTheme="majorBidi" w:cstheme="majorBidi"/>
          <w:sz w:val="30"/>
          <w:szCs w:val="30"/>
        </w:rPr>
        <w:t>2562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ผู้ฟ้องคดีรวม </w:t>
      </w:r>
      <w:r w:rsidR="00E862F8" w:rsidRPr="006B48FB">
        <w:rPr>
          <w:rFonts w:asciiTheme="majorBidi" w:hAnsiTheme="majorBidi" w:cstheme="majorBidi"/>
          <w:sz w:val="30"/>
          <w:szCs w:val="30"/>
        </w:rPr>
        <w:t>21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รายได้ยื่นคำขอให้ศาลปกครองสูงสุดมีคำสั่งให้บริษัทหยุดการเก็บเงินค่าผ่านทางส่วนที่เพิ่มขึ้นตั้งแต่วันที่ </w:t>
      </w:r>
      <w:r w:rsidR="00E862F8" w:rsidRPr="006B48FB">
        <w:rPr>
          <w:rFonts w:asciiTheme="majorBidi" w:hAnsiTheme="majorBidi" w:cstheme="majorBidi"/>
          <w:sz w:val="30"/>
          <w:szCs w:val="30"/>
        </w:rPr>
        <w:t>22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862F8" w:rsidRPr="006B48FB">
        <w:rPr>
          <w:rFonts w:asciiTheme="majorBidi" w:hAnsiTheme="majorBidi" w:cstheme="majorBidi"/>
          <w:sz w:val="30"/>
          <w:szCs w:val="30"/>
        </w:rPr>
        <w:t>2562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E862F8" w:rsidRPr="006B48FB">
        <w:rPr>
          <w:rFonts w:asciiTheme="majorBidi" w:hAnsiTheme="majorBidi" w:cstheme="majorBidi"/>
          <w:sz w:val="30"/>
          <w:szCs w:val="30"/>
        </w:rPr>
        <w:t>21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862F8" w:rsidRPr="006B48FB">
        <w:rPr>
          <w:rFonts w:asciiTheme="majorBidi" w:hAnsiTheme="majorBidi" w:cstheme="majorBidi"/>
          <w:sz w:val="30"/>
          <w:szCs w:val="30"/>
        </w:rPr>
        <w:t>2567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ตามบันทึกข้อตกลงแก้ไขเปลี่ยนแปลงสัญญาสัมปทานทางหลวง ฉบับที่ </w:t>
      </w:r>
      <w:r w:rsidR="00E862F8" w:rsidRPr="006B48FB">
        <w:rPr>
          <w:rFonts w:asciiTheme="majorBidi" w:hAnsiTheme="majorBidi" w:cstheme="majorBidi"/>
          <w:sz w:val="30"/>
          <w:szCs w:val="30"/>
        </w:rPr>
        <w:t>3</w:t>
      </w:r>
      <w:r w:rsidRPr="006B48FB">
        <w:rPr>
          <w:rFonts w:asciiTheme="majorBidi" w:hAnsiTheme="majorBidi" w:cstheme="majorBidi"/>
          <w:sz w:val="30"/>
          <w:szCs w:val="30"/>
        </w:rPr>
        <w:t>/</w:t>
      </w:r>
      <w:r w:rsidR="00E862F8" w:rsidRPr="006B48FB">
        <w:rPr>
          <w:rFonts w:asciiTheme="majorBidi" w:hAnsiTheme="majorBidi" w:cstheme="majorBidi"/>
          <w:sz w:val="30"/>
          <w:szCs w:val="30"/>
        </w:rPr>
        <w:t>2550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ไว้ชั่วคราวจนกว่าคดีจะถึงที่สุด ศาลปกครองสูงสุดได้พิจารณาคำขอแล้วมีคำสั่งเมื่อวันที่ </w:t>
      </w:r>
      <w:r w:rsidR="00E862F8" w:rsidRPr="006B48FB">
        <w:rPr>
          <w:rFonts w:asciiTheme="majorBidi" w:hAnsiTheme="majorBidi" w:cstheme="majorBidi"/>
          <w:sz w:val="30"/>
          <w:szCs w:val="30"/>
        </w:rPr>
        <w:t>27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862F8" w:rsidRPr="006B48FB">
        <w:rPr>
          <w:rFonts w:asciiTheme="majorBidi" w:hAnsiTheme="majorBidi" w:cstheme="majorBidi"/>
          <w:sz w:val="30"/>
          <w:szCs w:val="30"/>
        </w:rPr>
        <w:t>2562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ว่า ทางยกระดับดอนเมืองโทลล์เวย์เป็นเพียงทางเลือกหนึ่งของประชาชนผู้ใช้รถใช้ถนน จึงยังไม่มีเหตุผลเพียงพอให้ศาลปกครองสูงสุดมีคำสั่งให้บริษัทหยุดการเก็บเงินค่าผ่านทางส่วนที่เพิ่มขึ้น และศาลปกครองสูงสุดได้มีคำสั่งไม่รับคำขอของผู้ฟ้องคดีทั้ง </w:t>
      </w:r>
      <w:r w:rsidR="00E862F8" w:rsidRPr="006B48FB">
        <w:rPr>
          <w:rFonts w:asciiTheme="majorBidi" w:hAnsiTheme="majorBidi" w:cstheme="majorBidi"/>
          <w:sz w:val="30"/>
          <w:szCs w:val="30"/>
        </w:rPr>
        <w:t>21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ราย ไว้พิจารณา</w:t>
      </w:r>
    </w:p>
    <w:p w14:paraId="3D120F1D" w14:textId="1F47654F" w:rsidR="00C81EA7" w:rsidRDefault="00C81EA7" w:rsidP="00221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065434" w14:textId="77777777" w:rsidR="0094756D" w:rsidRPr="00C81EA7" w:rsidRDefault="0094756D" w:rsidP="00221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CF7720" w14:textId="369F7376" w:rsidR="00E80237" w:rsidRPr="006B48FB" w:rsidRDefault="00221679" w:rsidP="004B64D6">
      <w:pPr>
        <w:pStyle w:val="Heading2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lastRenderedPageBreak/>
        <w:t xml:space="preserve">ผู้บริหารเชื่อว่าคดีดังกล่าวจะไม่มีผลกระทบต่อบริษัท เนื่องจากบริษัทมีความเชื่อมั่นว่ามติคณะรัฐมนตรีชอบด้วยกฎหมาย และการกำหนดอัตราค่าผ่านทางเป็นไปตามบันทึกข้อตกลงแก้ไขเปลี่ยนแปลงสัญญาสัมปทานทางหลวง ฉบับที่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</w:rPr>
        <w:t>/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ประกอบกับก่อนหน้านี้ ศาลปกครองสูงสุดได้เคยมีคำพิพากษาในคดีที่บริษัทถูกฟ้องเมื่อคราวออกประกาศปรับขึ้นอัตราค่าผ่านทางใหม่มีผลตั้งแต่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22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ธันวาคม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ถึงวันที่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21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ธันวาคม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2552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ตามบันทึกข้อตกลงแก้ไขเปลี่ยนแปลงสัญญาสัมปทานทางหลวง ฉบับที่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</w:rPr>
        <w:t>/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ไว้แล้วว่า บันทึกข้อตกลงแก้ไขเปลี่ยนแปลงสัญญาสัมปทานทางหลวง ฉบับที่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</w:rPr>
        <w:t>/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เป็นการกระทำที่ชอบด้วยสัญญาและกฎหมาย นอกจากนี้ ศาลปกครองสูงสุดยังได้มีคำพิพากษาในอีกคดีที่บริษัทประกาศปรับขึ้นอัตราค่าผ่านทางใหม่มีผลตั้งแต่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22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ธันวาคม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2552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ถึงวันที่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21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ธันวาคม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2557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ตามบันทึกข้อตกลงแก้ไขเปลี่ยนแปลงสัญญาสัมปทานทางหลวง ฉบับที่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</w:rPr>
        <w:t>/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ไว้อีกว่า บันทึกข้อตกลงแก้ไขเปลี่ยนแปลงสัญญาสัมปทานทางหลวง ฉบับที่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</w:rPr>
        <w:t>/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เป็นการกระทำที่ชอบด้วยสัญญาและเป็นไปตามขั้นตอนของกฎหมาย บริษัทจึงไม่ได้บันทึกรายการไว้ในงบการเงิน ทั้งนี้ผลของคดีดังกล่าวยังมีความไม่แน่นอน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7C14541" w14:textId="5CD4F5F9" w:rsidR="009C6F6E" w:rsidRPr="006B48FB" w:rsidRDefault="009C6F6E" w:rsidP="007F0072">
      <w:pPr>
        <w:rPr>
          <w:rFonts w:asciiTheme="majorBidi" w:hAnsiTheme="majorBidi" w:cstheme="majorBidi"/>
          <w:sz w:val="30"/>
          <w:szCs w:val="30"/>
        </w:rPr>
      </w:pPr>
    </w:p>
    <w:p w14:paraId="07B5C87A" w14:textId="1529677D" w:rsidR="00690A36" w:rsidRPr="006B48FB" w:rsidRDefault="00891EB7" w:rsidP="00690A36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6B48FB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7073E007" w14:textId="28666089" w:rsidR="00A43CEA" w:rsidRPr="00D10D60" w:rsidRDefault="00A43CEA" w:rsidP="00A43CEA">
      <w:pPr>
        <w:rPr>
          <w:rFonts w:asciiTheme="majorBidi" w:hAnsiTheme="majorBidi" w:cstheme="majorBidi"/>
          <w:sz w:val="30"/>
          <w:szCs w:val="30"/>
        </w:rPr>
      </w:pPr>
    </w:p>
    <w:p w14:paraId="6F48072B" w14:textId="15359697" w:rsidR="007F0CE9" w:rsidRPr="007007DE" w:rsidRDefault="007F0CE9" w:rsidP="007F0CE9">
      <w:pPr>
        <w:pStyle w:val="Heading2"/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7007D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ในการประชุมของคณะกรรมการบริษัทเมื่อวันที่ </w:t>
      </w:r>
      <w:r w:rsidRPr="007007DE">
        <w:rPr>
          <w:rFonts w:ascii="Angsana New" w:hAnsi="Angsana New" w:cs="Angsana New"/>
          <w:b w:val="0"/>
          <w:bCs w:val="0"/>
          <w:sz w:val="30"/>
          <w:szCs w:val="30"/>
        </w:rPr>
        <w:t>10</w:t>
      </w:r>
      <w:r w:rsidRPr="007007D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Pr="007007DE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สิงหาคม</w:t>
      </w:r>
      <w:r w:rsidRPr="007007D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Pr="007007DE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>
        <w:rPr>
          <w:rFonts w:ascii="Angsana New" w:hAnsi="Angsana New" w:cs="Angsana New"/>
          <w:b w:val="0"/>
          <w:bCs w:val="0"/>
          <w:sz w:val="30"/>
          <w:szCs w:val="30"/>
        </w:rPr>
        <w:t>5</w:t>
      </w:r>
      <w:r w:rsidRPr="007007D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คณะกรรมการของบริษัทได้มีมติ</w:t>
      </w:r>
      <w:r w:rsidR="00A14BD7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อนุมัติ</w:t>
      </w:r>
      <w:r w:rsidRPr="007007D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ให้บริษัทจ่ายเงินปันผลระหว่างกาล สำหรับผลการดำเนินงานของปี </w:t>
      </w:r>
      <w:r w:rsidRPr="007007DE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>
        <w:rPr>
          <w:rFonts w:ascii="Angsana New" w:hAnsi="Angsana New" w:cs="Angsana New"/>
          <w:b w:val="0"/>
          <w:bCs w:val="0"/>
          <w:sz w:val="30"/>
          <w:szCs w:val="30"/>
        </w:rPr>
        <w:t>5</w:t>
      </w:r>
      <w:r w:rsidRPr="007007D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หุ้นละ</w:t>
      </w:r>
      <w:r w:rsidR="00CB419E">
        <w:rPr>
          <w:rFonts w:ascii="Angsana New" w:hAnsi="Angsana New" w:cs="Angsana New"/>
          <w:b w:val="0"/>
          <w:bCs w:val="0"/>
          <w:sz w:val="30"/>
          <w:szCs w:val="30"/>
        </w:rPr>
        <w:t xml:space="preserve"> 0.10</w:t>
      </w:r>
      <w:r w:rsidRPr="007007D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บาท เป็นจำนวนทั้งสิ้น </w:t>
      </w:r>
      <w:r w:rsidR="00CB419E">
        <w:rPr>
          <w:rFonts w:ascii="Angsana New" w:hAnsi="Angsana New" w:cs="Angsana New"/>
          <w:b w:val="0"/>
          <w:bCs w:val="0"/>
          <w:sz w:val="30"/>
          <w:szCs w:val="30"/>
        </w:rPr>
        <w:t>118</w:t>
      </w:r>
      <w:r w:rsidR="008B638E">
        <w:rPr>
          <w:rFonts w:ascii="Angsana New" w:hAnsi="Angsana New" w:cs="Angsana New"/>
          <w:b w:val="0"/>
          <w:bCs w:val="0"/>
          <w:sz w:val="30"/>
          <w:szCs w:val="30"/>
        </w:rPr>
        <w:t>.</w:t>
      </w:r>
      <w:r w:rsidR="00CB419E">
        <w:rPr>
          <w:rFonts w:ascii="Angsana New" w:hAnsi="Angsana New" w:cs="Angsana New"/>
          <w:b w:val="0"/>
          <w:bCs w:val="0"/>
          <w:sz w:val="30"/>
          <w:szCs w:val="30"/>
        </w:rPr>
        <w:t>12</w:t>
      </w:r>
      <w:r w:rsidRPr="007007D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ล้านบาท </w:t>
      </w:r>
    </w:p>
    <w:p w14:paraId="2ED28DC9" w14:textId="03264C41" w:rsidR="009147BF" w:rsidRPr="00D10D60" w:rsidRDefault="009147BF" w:rsidP="007F0CE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9147BF" w:rsidRPr="00D10D60" w:rsidSect="00C75D87">
      <w:headerReference w:type="default" r:id="rId16"/>
      <w:footerReference w:type="default" r:id="rId17"/>
      <w:type w:val="nextColumn"/>
      <w:pgSz w:w="11909" w:h="16834" w:code="9"/>
      <w:pgMar w:top="691" w:right="1152" w:bottom="576" w:left="1152" w:header="720" w:footer="720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222BF" w14:textId="77777777" w:rsidR="007573D7" w:rsidRDefault="007573D7">
      <w:r>
        <w:separator/>
      </w:r>
    </w:p>
  </w:endnote>
  <w:endnote w:type="continuationSeparator" w:id="0">
    <w:p w14:paraId="0D62D4A0" w14:textId="77777777" w:rsidR="007573D7" w:rsidRDefault="00757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00B74" w14:textId="77777777" w:rsidR="000E1C5E" w:rsidRDefault="000E1C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269195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AA3C04E" w14:textId="62756FD7" w:rsidR="007532D6" w:rsidRPr="00FA55B3" w:rsidRDefault="007532D6" w:rsidP="007C5193">
        <w:pPr>
          <w:pStyle w:val="Footer"/>
          <w:jc w:val="center"/>
          <w:rPr>
            <w:rFonts w:asciiTheme="majorBidi" w:hAnsiTheme="majorBidi" w:cstheme="majorBidi"/>
            <w:sz w:val="30"/>
            <w:szCs w:val="30"/>
            <w:cs/>
          </w:rPr>
        </w:pPr>
        <w:r w:rsidRPr="00FA55B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A55B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A55B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862F8"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Pr="00FA55B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59116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201903FD" w14:textId="6C0AF911" w:rsidR="000E1C5E" w:rsidRPr="000E1C5E" w:rsidRDefault="000E1C5E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0E1C5E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0E1C5E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0E1C5E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Pr="000E1C5E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0E1C5E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941293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FE3E7A" w14:textId="72894642" w:rsidR="007532D6" w:rsidRPr="003B4E4E" w:rsidRDefault="007532D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4E4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4E4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4E4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862F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B4E4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BB3EE" w14:textId="77777777" w:rsidR="007573D7" w:rsidRDefault="007573D7">
      <w:r>
        <w:separator/>
      </w:r>
    </w:p>
  </w:footnote>
  <w:footnote w:type="continuationSeparator" w:id="0">
    <w:p w14:paraId="7F4F2DA3" w14:textId="77777777" w:rsidR="007573D7" w:rsidRDefault="00757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A5797" w14:textId="77777777" w:rsidR="000E1C5E" w:rsidRDefault="000E1C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4A601" w14:textId="77777777" w:rsidR="000E1C5E" w:rsidRDefault="000E1C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D9DC4" w14:textId="77777777" w:rsidR="000E1C5E" w:rsidRDefault="000E1C5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67AC2" w14:textId="77777777" w:rsidR="007532D6" w:rsidRPr="00B032BE" w:rsidRDefault="007532D6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B032BE">
      <w:rPr>
        <w:rFonts w:asciiTheme="majorBidi" w:hAnsiTheme="majorBidi" w:cs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</w:t>
    </w:r>
  </w:p>
  <w:p w14:paraId="57C045BB" w14:textId="75722C96" w:rsidR="007532D6" w:rsidRPr="00B032BE" w:rsidRDefault="007532D6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06400E4C" w14:textId="381623BD" w:rsidR="007532D6" w:rsidRDefault="00013B9F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013B9F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013B9F">
      <w:rPr>
        <w:rFonts w:ascii="Angsana New" w:hAnsi="Angsana New"/>
        <w:b/>
        <w:bCs/>
        <w:sz w:val="32"/>
        <w:szCs w:val="32"/>
      </w:rPr>
      <w:t xml:space="preserve">30 </w:t>
    </w:r>
    <w:r w:rsidRPr="00013B9F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7532D6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="007532D6" w:rsidRPr="00E862F8">
      <w:rPr>
        <w:rFonts w:asciiTheme="majorBidi" w:hAnsiTheme="majorBidi" w:cstheme="majorBidi"/>
        <w:b/>
        <w:bCs/>
        <w:sz w:val="32"/>
        <w:szCs w:val="32"/>
      </w:rPr>
      <w:t>256</w:t>
    </w:r>
    <w:r w:rsidR="00756F9D">
      <w:rPr>
        <w:rFonts w:asciiTheme="majorBidi" w:hAnsiTheme="majorBidi" w:cstheme="majorBidi"/>
        <w:b/>
        <w:bCs/>
        <w:sz w:val="32"/>
        <w:szCs w:val="32"/>
      </w:rPr>
      <w:t>5</w:t>
    </w:r>
    <w:r w:rsidR="007532D6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="007532D6">
      <w:rPr>
        <w:rFonts w:asciiTheme="majorBidi" w:hAnsiTheme="majorBidi" w:cstheme="majorBidi" w:hint="cs"/>
        <w:b/>
        <w:bCs/>
        <w:sz w:val="32"/>
        <w:szCs w:val="32"/>
        <w:cs/>
      </w:rPr>
      <w:t>ไม่ได้ตรวจสอบ)</w:t>
    </w:r>
  </w:p>
  <w:p w14:paraId="0CA43FEA" w14:textId="77777777" w:rsidR="007532D6" w:rsidRPr="00B032BE" w:rsidRDefault="007532D6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9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FEE2D17"/>
    <w:multiLevelType w:val="multilevel"/>
    <w:tmpl w:val="5D70F4D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7"/>
  </w:num>
  <w:num w:numId="13">
    <w:abstractNumId w:val="28"/>
  </w:num>
  <w:num w:numId="14">
    <w:abstractNumId w:val="21"/>
  </w:num>
  <w:num w:numId="15">
    <w:abstractNumId w:val="14"/>
  </w:num>
  <w:num w:numId="16">
    <w:abstractNumId w:val="30"/>
  </w:num>
  <w:num w:numId="17">
    <w:abstractNumId w:val="23"/>
  </w:num>
  <w:num w:numId="18">
    <w:abstractNumId w:val="16"/>
  </w:num>
  <w:num w:numId="19">
    <w:abstractNumId w:val="20"/>
  </w:num>
  <w:num w:numId="20">
    <w:abstractNumId w:val="12"/>
  </w:num>
  <w:num w:numId="21">
    <w:abstractNumId w:val="15"/>
  </w:num>
  <w:num w:numId="22">
    <w:abstractNumId w:val="27"/>
  </w:num>
  <w:num w:numId="23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2"/>
  </w:num>
  <w:num w:numId="25">
    <w:abstractNumId w:val="25"/>
  </w:num>
  <w:num w:numId="26">
    <w:abstractNumId w:val="24"/>
  </w:num>
  <w:num w:numId="27">
    <w:abstractNumId w:val="13"/>
  </w:num>
  <w:num w:numId="28">
    <w:abstractNumId w:val="33"/>
  </w:num>
  <w:num w:numId="29">
    <w:abstractNumId w:val="26"/>
  </w:num>
  <w:num w:numId="30">
    <w:abstractNumId w:val="31"/>
  </w:num>
  <w:num w:numId="31">
    <w:abstractNumId w:val="29"/>
  </w:num>
  <w:num w:numId="32">
    <w:abstractNumId w:val="18"/>
  </w:num>
  <w:num w:numId="33">
    <w:abstractNumId w:val="22"/>
  </w:num>
  <w:num w:numId="34">
    <w:abstractNumId w:val="10"/>
  </w:num>
  <w:num w:numId="35">
    <w:abstractNumId w:val="34"/>
  </w:num>
  <w:num w:numId="36">
    <w:abstractNumId w:val="1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376"/>
    <w:rsid w:val="00000447"/>
    <w:rsid w:val="000004DD"/>
    <w:rsid w:val="00000548"/>
    <w:rsid w:val="000005E7"/>
    <w:rsid w:val="000006CF"/>
    <w:rsid w:val="00000752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10"/>
    <w:rsid w:val="00001886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F5B"/>
    <w:rsid w:val="000031FF"/>
    <w:rsid w:val="00003361"/>
    <w:rsid w:val="000034C2"/>
    <w:rsid w:val="000037D8"/>
    <w:rsid w:val="0000394B"/>
    <w:rsid w:val="00003A83"/>
    <w:rsid w:val="00003D33"/>
    <w:rsid w:val="00003F7C"/>
    <w:rsid w:val="0000403E"/>
    <w:rsid w:val="00004048"/>
    <w:rsid w:val="000043BA"/>
    <w:rsid w:val="00004836"/>
    <w:rsid w:val="0000494C"/>
    <w:rsid w:val="00004DAD"/>
    <w:rsid w:val="000054AF"/>
    <w:rsid w:val="00005597"/>
    <w:rsid w:val="00005DEC"/>
    <w:rsid w:val="000063D6"/>
    <w:rsid w:val="0000655E"/>
    <w:rsid w:val="00006591"/>
    <w:rsid w:val="00006A1D"/>
    <w:rsid w:val="00006D7D"/>
    <w:rsid w:val="00007275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435"/>
    <w:rsid w:val="0001176D"/>
    <w:rsid w:val="00011A52"/>
    <w:rsid w:val="00011E1C"/>
    <w:rsid w:val="00011ECE"/>
    <w:rsid w:val="00012439"/>
    <w:rsid w:val="00012655"/>
    <w:rsid w:val="00012E13"/>
    <w:rsid w:val="00012F54"/>
    <w:rsid w:val="000132F3"/>
    <w:rsid w:val="00013AE7"/>
    <w:rsid w:val="00013B9F"/>
    <w:rsid w:val="00013D2B"/>
    <w:rsid w:val="00013DCC"/>
    <w:rsid w:val="0001443B"/>
    <w:rsid w:val="000147E0"/>
    <w:rsid w:val="0001485B"/>
    <w:rsid w:val="00014AEE"/>
    <w:rsid w:val="00014B08"/>
    <w:rsid w:val="00014EF0"/>
    <w:rsid w:val="000150B3"/>
    <w:rsid w:val="00015681"/>
    <w:rsid w:val="000156B2"/>
    <w:rsid w:val="00015941"/>
    <w:rsid w:val="00015B88"/>
    <w:rsid w:val="00016841"/>
    <w:rsid w:val="000168CC"/>
    <w:rsid w:val="00016B2C"/>
    <w:rsid w:val="00016FB2"/>
    <w:rsid w:val="00017057"/>
    <w:rsid w:val="000172BF"/>
    <w:rsid w:val="000173FE"/>
    <w:rsid w:val="0001741D"/>
    <w:rsid w:val="0001790D"/>
    <w:rsid w:val="00017B34"/>
    <w:rsid w:val="00017C21"/>
    <w:rsid w:val="00017C6F"/>
    <w:rsid w:val="00017DA6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31F"/>
    <w:rsid w:val="00021321"/>
    <w:rsid w:val="00021354"/>
    <w:rsid w:val="00021556"/>
    <w:rsid w:val="00021583"/>
    <w:rsid w:val="000216FD"/>
    <w:rsid w:val="00021983"/>
    <w:rsid w:val="0002220F"/>
    <w:rsid w:val="00022272"/>
    <w:rsid w:val="000222D4"/>
    <w:rsid w:val="000225B4"/>
    <w:rsid w:val="00022618"/>
    <w:rsid w:val="000228AA"/>
    <w:rsid w:val="00023156"/>
    <w:rsid w:val="00023730"/>
    <w:rsid w:val="000241DE"/>
    <w:rsid w:val="0002422C"/>
    <w:rsid w:val="00024267"/>
    <w:rsid w:val="00024306"/>
    <w:rsid w:val="000245D8"/>
    <w:rsid w:val="0002464C"/>
    <w:rsid w:val="000247F4"/>
    <w:rsid w:val="000248CE"/>
    <w:rsid w:val="00024960"/>
    <w:rsid w:val="00024E48"/>
    <w:rsid w:val="000251F5"/>
    <w:rsid w:val="0002528A"/>
    <w:rsid w:val="0002531C"/>
    <w:rsid w:val="000255C6"/>
    <w:rsid w:val="00025A0D"/>
    <w:rsid w:val="00025CC6"/>
    <w:rsid w:val="000260AE"/>
    <w:rsid w:val="0002686C"/>
    <w:rsid w:val="000268BF"/>
    <w:rsid w:val="00026C3A"/>
    <w:rsid w:val="00026E3A"/>
    <w:rsid w:val="00027568"/>
    <w:rsid w:val="0002756E"/>
    <w:rsid w:val="00027944"/>
    <w:rsid w:val="00027A7F"/>
    <w:rsid w:val="00027A89"/>
    <w:rsid w:val="00027C1A"/>
    <w:rsid w:val="00027CAA"/>
    <w:rsid w:val="00030027"/>
    <w:rsid w:val="000300EB"/>
    <w:rsid w:val="000302F8"/>
    <w:rsid w:val="0003055F"/>
    <w:rsid w:val="00030618"/>
    <w:rsid w:val="0003062D"/>
    <w:rsid w:val="00030680"/>
    <w:rsid w:val="000308AE"/>
    <w:rsid w:val="000309C1"/>
    <w:rsid w:val="00030A91"/>
    <w:rsid w:val="00030B28"/>
    <w:rsid w:val="00030DAF"/>
    <w:rsid w:val="000311C8"/>
    <w:rsid w:val="000313E6"/>
    <w:rsid w:val="0003147C"/>
    <w:rsid w:val="00031629"/>
    <w:rsid w:val="000318C0"/>
    <w:rsid w:val="00031B22"/>
    <w:rsid w:val="00031B7E"/>
    <w:rsid w:val="00032018"/>
    <w:rsid w:val="00032436"/>
    <w:rsid w:val="0003247A"/>
    <w:rsid w:val="00032B17"/>
    <w:rsid w:val="00032C37"/>
    <w:rsid w:val="00032F7C"/>
    <w:rsid w:val="000331AC"/>
    <w:rsid w:val="000331CB"/>
    <w:rsid w:val="000335E0"/>
    <w:rsid w:val="00033946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CBE"/>
    <w:rsid w:val="00034D0B"/>
    <w:rsid w:val="000352A5"/>
    <w:rsid w:val="000352B4"/>
    <w:rsid w:val="00035380"/>
    <w:rsid w:val="0003572F"/>
    <w:rsid w:val="000358F6"/>
    <w:rsid w:val="00035B08"/>
    <w:rsid w:val="00035CA6"/>
    <w:rsid w:val="00035E08"/>
    <w:rsid w:val="0003622B"/>
    <w:rsid w:val="00036237"/>
    <w:rsid w:val="00036490"/>
    <w:rsid w:val="00036548"/>
    <w:rsid w:val="00036811"/>
    <w:rsid w:val="000368A6"/>
    <w:rsid w:val="0003694D"/>
    <w:rsid w:val="000369C3"/>
    <w:rsid w:val="00036ACF"/>
    <w:rsid w:val="00036B89"/>
    <w:rsid w:val="00036BC6"/>
    <w:rsid w:val="00036CF6"/>
    <w:rsid w:val="00037B16"/>
    <w:rsid w:val="00037C6B"/>
    <w:rsid w:val="00037D68"/>
    <w:rsid w:val="00040017"/>
    <w:rsid w:val="0004012A"/>
    <w:rsid w:val="00040497"/>
    <w:rsid w:val="0004075B"/>
    <w:rsid w:val="000408B7"/>
    <w:rsid w:val="0004099E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808"/>
    <w:rsid w:val="00043CFA"/>
    <w:rsid w:val="00043F74"/>
    <w:rsid w:val="0004412E"/>
    <w:rsid w:val="00044167"/>
    <w:rsid w:val="000443DF"/>
    <w:rsid w:val="00044958"/>
    <w:rsid w:val="00044AF3"/>
    <w:rsid w:val="00044AFF"/>
    <w:rsid w:val="00044D98"/>
    <w:rsid w:val="00044F2E"/>
    <w:rsid w:val="00045079"/>
    <w:rsid w:val="000452CC"/>
    <w:rsid w:val="00045512"/>
    <w:rsid w:val="000455BC"/>
    <w:rsid w:val="00045609"/>
    <w:rsid w:val="0004566D"/>
    <w:rsid w:val="0004582E"/>
    <w:rsid w:val="00045879"/>
    <w:rsid w:val="00045915"/>
    <w:rsid w:val="00045B09"/>
    <w:rsid w:val="00045E10"/>
    <w:rsid w:val="000460DE"/>
    <w:rsid w:val="0004668C"/>
    <w:rsid w:val="00046777"/>
    <w:rsid w:val="00046993"/>
    <w:rsid w:val="00046D2B"/>
    <w:rsid w:val="00046D93"/>
    <w:rsid w:val="00046E78"/>
    <w:rsid w:val="00047116"/>
    <w:rsid w:val="000475BC"/>
    <w:rsid w:val="000475D2"/>
    <w:rsid w:val="00047752"/>
    <w:rsid w:val="0004790A"/>
    <w:rsid w:val="00047A47"/>
    <w:rsid w:val="000500EA"/>
    <w:rsid w:val="00050632"/>
    <w:rsid w:val="0005088D"/>
    <w:rsid w:val="00050A02"/>
    <w:rsid w:val="00050C58"/>
    <w:rsid w:val="00050D82"/>
    <w:rsid w:val="000511E6"/>
    <w:rsid w:val="00051209"/>
    <w:rsid w:val="000514EF"/>
    <w:rsid w:val="000518AC"/>
    <w:rsid w:val="0005192D"/>
    <w:rsid w:val="00051D63"/>
    <w:rsid w:val="00052010"/>
    <w:rsid w:val="000524C4"/>
    <w:rsid w:val="00052811"/>
    <w:rsid w:val="000529CA"/>
    <w:rsid w:val="00052E96"/>
    <w:rsid w:val="000537D4"/>
    <w:rsid w:val="000539C6"/>
    <w:rsid w:val="00053D8A"/>
    <w:rsid w:val="00053E92"/>
    <w:rsid w:val="00053EAC"/>
    <w:rsid w:val="00054023"/>
    <w:rsid w:val="0005422D"/>
    <w:rsid w:val="00054347"/>
    <w:rsid w:val="000544F8"/>
    <w:rsid w:val="000545DE"/>
    <w:rsid w:val="00054E98"/>
    <w:rsid w:val="00055066"/>
    <w:rsid w:val="00055168"/>
    <w:rsid w:val="000552A5"/>
    <w:rsid w:val="0005556C"/>
    <w:rsid w:val="00055749"/>
    <w:rsid w:val="0005576B"/>
    <w:rsid w:val="00055899"/>
    <w:rsid w:val="00055A90"/>
    <w:rsid w:val="00055AFF"/>
    <w:rsid w:val="00055DD8"/>
    <w:rsid w:val="00055F10"/>
    <w:rsid w:val="00056146"/>
    <w:rsid w:val="00056467"/>
    <w:rsid w:val="0005653D"/>
    <w:rsid w:val="00056650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920"/>
    <w:rsid w:val="00060EBF"/>
    <w:rsid w:val="00060F98"/>
    <w:rsid w:val="000610C9"/>
    <w:rsid w:val="00061748"/>
    <w:rsid w:val="000618B3"/>
    <w:rsid w:val="000618E0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F15"/>
    <w:rsid w:val="00062F92"/>
    <w:rsid w:val="000630BC"/>
    <w:rsid w:val="00063588"/>
    <w:rsid w:val="00063CF6"/>
    <w:rsid w:val="00063DF6"/>
    <w:rsid w:val="00063E8F"/>
    <w:rsid w:val="0006416A"/>
    <w:rsid w:val="00064505"/>
    <w:rsid w:val="0006476B"/>
    <w:rsid w:val="000647EE"/>
    <w:rsid w:val="00064C7B"/>
    <w:rsid w:val="0006552C"/>
    <w:rsid w:val="000657F6"/>
    <w:rsid w:val="0006596C"/>
    <w:rsid w:val="000659D4"/>
    <w:rsid w:val="00065E8F"/>
    <w:rsid w:val="00065F18"/>
    <w:rsid w:val="00066333"/>
    <w:rsid w:val="00066A9B"/>
    <w:rsid w:val="00066C98"/>
    <w:rsid w:val="000673D5"/>
    <w:rsid w:val="00067576"/>
    <w:rsid w:val="00067809"/>
    <w:rsid w:val="000678CB"/>
    <w:rsid w:val="00067C19"/>
    <w:rsid w:val="000703A7"/>
    <w:rsid w:val="00070684"/>
    <w:rsid w:val="000706A4"/>
    <w:rsid w:val="00070964"/>
    <w:rsid w:val="00070B0D"/>
    <w:rsid w:val="00070E0E"/>
    <w:rsid w:val="00070FD4"/>
    <w:rsid w:val="0007170D"/>
    <w:rsid w:val="000717A2"/>
    <w:rsid w:val="000717BB"/>
    <w:rsid w:val="00071B93"/>
    <w:rsid w:val="00071BB0"/>
    <w:rsid w:val="00071D19"/>
    <w:rsid w:val="00071F22"/>
    <w:rsid w:val="00071FDB"/>
    <w:rsid w:val="00072082"/>
    <w:rsid w:val="000722DE"/>
    <w:rsid w:val="0007269D"/>
    <w:rsid w:val="000727EB"/>
    <w:rsid w:val="00072844"/>
    <w:rsid w:val="00072857"/>
    <w:rsid w:val="00072A14"/>
    <w:rsid w:val="00072CDD"/>
    <w:rsid w:val="0007316A"/>
    <w:rsid w:val="0007330E"/>
    <w:rsid w:val="00073C06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0F8"/>
    <w:rsid w:val="000751C5"/>
    <w:rsid w:val="00075407"/>
    <w:rsid w:val="0007559A"/>
    <w:rsid w:val="00075788"/>
    <w:rsid w:val="0007597E"/>
    <w:rsid w:val="00075E96"/>
    <w:rsid w:val="00076093"/>
    <w:rsid w:val="00076267"/>
    <w:rsid w:val="00076271"/>
    <w:rsid w:val="00076382"/>
    <w:rsid w:val="0007639A"/>
    <w:rsid w:val="00076B2D"/>
    <w:rsid w:val="00076B4A"/>
    <w:rsid w:val="0007703C"/>
    <w:rsid w:val="00077062"/>
    <w:rsid w:val="000771C2"/>
    <w:rsid w:val="000774EE"/>
    <w:rsid w:val="000775D9"/>
    <w:rsid w:val="0008009A"/>
    <w:rsid w:val="00080320"/>
    <w:rsid w:val="00080469"/>
    <w:rsid w:val="00080B5B"/>
    <w:rsid w:val="00080C1C"/>
    <w:rsid w:val="00080CD1"/>
    <w:rsid w:val="00080E36"/>
    <w:rsid w:val="00080FDC"/>
    <w:rsid w:val="000810DC"/>
    <w:rsid w:val="0008111D"/>
    <w:rsid w:val="000813CB"/>
    <w:rsid w:val="00081E08"/>
    <w:rsid w:val="00081E69"/>
    <w:rsid w:val="000822DD"/>
    <w:rsid w:val="00082361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3EFC"/>
    <w:rsid w:val="000843C9"/>
    <w:rsid w:val="000844A5"/>
    <w:rsid w:val="00084E16"/>
    <w:rsid w:val="00084E80"/>
    <w:rsid w:val="00084F1D"/>
    <w:rsid w:val="00084F1E"/>
    <w:rsid w:val="000853F6"/>
    <w:rsid w:val="00085823"/>
    <w:rsid w:val="00085924"/>
    <w:rsid w:val="00085A5B"/>
    <w:rsid w:val="00085E1B"/>
    <w:rsid w:val="00085FD2"/>
    <w:rsid w:val="00086456"/>
    <w:rsid w:val="00086516"/>
    <w:rsid w:val="000865C8"/>
    <w:rsid w:val="000866F6"/>
    <w:rsid w:val="0008671F"/>
    <w:rsid w:val="00086B05"/>
    <w:rsid w:val="00086E0A"/>
    <w:rsid w:val="00086EA6"/>
    <w:rsid w:val="0008736C"/>
    <w:rsid w:val="000877F7"/>
    <w:rsid w:val="0008782A"/>
    <w:rsid w:val="00087831"/>
    <w:rsid w:val="00087894"/>
    <w:rsid w:val="00087980"/>
    <w:rsid w:val="00087A50"/>
    <w:rsid w:val="00087DBC"/>
    <w:rsid w:val="00087E3B"/>
    <w:rsid w:val="00087E4B"/>
    <w:rsid w:val="00090233"/>
    <w:rsid w:val="0009067E"/>
    <w:rsid w:val="00090D9D"/>
    <w:rsid w:val="00091283"/>
    <w:rsid w:val="00091578"/>
    <w:rsid w:val="000917A7"/>
    <w:rsid w:val="00091BB9"/>
    <w:rsid w:val="00091D3D"/>
    <w:rsid w:val="00092684"/>
    <w:rsid w:val="00092697"/>
    <w:rsid w:val="000926D4"/>
    <w:rsid w:val="00092AAA"/>
    <w:rsid w:val="00092B2B"/>
    <w:rsid w:val="00092F05"/>
    <w:rsid w:val="00092F4F"/>
    <w:rsid w:val="0009304C"/>
    <w:rsid w:val="000933E6"/>
    <w:rsid w:val="000934E2"/>
    <w:rsid w:val="0009364E"/>
    <w:rsid w:val="000936AD"/>
    <w:rsid w:val="000937D2"/>
    <w:rsid w:val="00093889"/>
    <w:rsid w:val="00093B32"/>
    <w:rsid w:val="00093EB1"/>
    <w:rsid w:val="00093F7C"/>
    <w:rsid w:val="00093FCC"/>
    <w:rsid w:val="00094508"/>
    <w:rsid w:val="0009483E"/>
    <w:rsid w:val="00094A34"/>
    <w:rsid w:val="00094BB2"/>
    <w:rsid w:val="00094D7D"/>
    <w:rsid w:val="00094D99"/>
    <w:rsid w:val="0009519C"/>
    <w:rsid w:val="000952F2"/>
    <w:rsid w:val="00095541"/>
    <w:rsid w:val="00095727"/>
    <w:rsid w:val="00095789"/>
    <w:rsid w:val="000960DF"/>
    <w:rsid w:val="0009630D"/>
    <w:rsid w:val="000967E2"/>
    <w:rsid w:val="00096A26"/>
    <w:rsid w:val="00096BDA"/>
    <w:rsid w:val="00096FA9"/>
    <w:rsid w:val="000970CB"/>
    <w:rsid w:val="00097175"/>
    <w:rsid w:val="0009760C"/>
    <w:rsid w:val="00097896"/>
    <w:rsid w:val="000978E3"/>
    <w:rsid w:val="00097A06"/>
    <w:rsid w:val="00097DB1"/>
    <w:rsid w:val="00097E89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1292"/>
    <w:rsid w:val="000A191F"/>
    <w:rsid w:val="000A1990"/>
    <w:rsid w:val="000A19C1"/>
    <w:rsid w:val="000A20ED"/>
    <w:rsid w:val="000A211D"/>
    <w:rsid w:val="000A23AB"/>
    <w:rsid w:val="000A260A"/>
    <w:rsid w:val="000A2619"/>
    <w:rsid w:val="000A27F5"/>
    <w:rsid w:val="000A29C5"/>
    <w:rsid w:val="000A2D94"/>
    <w:rsid w:val="000A302E"/>
    <w:rsid w:val="000A318A"/>
    <w:rsid w:val="000A332D"/>
    <w:rsid w:val="000A353E"/>
    <w:rsid w:val="000A360C"/>
    <w:rsid w:val="000A3BA7"/>
    <w:rsid w:val="000A3CD6"/>
    <w:rsid w:val="000A44D7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F83"/>
    <w:rsid w:val="000A613C"/>
    <w:rsid w:val="000A63E6"/>
    <w:rsid w:val="000A66DB"/>
    <w:rsid w:val="000A67FC"/>
    <w:rsid w:val="000A6B4F"/>
    <w:rsid w:val="000A71BC"/>
    <w:rsid w:val="000A7269"/>
    <w:rsid w:val="000A753D"/>
    <w:rsid w:val="000A772D"/>
    <w:rsid w:val="000A7784"/>
    <w:rsid w:val="000A78BD"/>
    <w:rsid w:val="000A79F0"/>
    <w:rsid w:val="000A7ACF"/>
    <w:rsid w:val="000A7D06"/>
    <w:rsid w:val="000B001C"/>
    <w:rsid w:val="000B0B41"/>
    <w:rsid w:val="000B0C2D"/>
    <w:rsid w:val="000B0E4C"/>
    <w:rsid w:val="000B0ED8"/>
    <w:rsid w:val="000B1192"/>
    <w:rsid w:val="000B141F"/>
    <w:rsid w:val="000B14A9"/>
    <w:rsid w:val="000B1EE2"/>
    <w:rsid w:val="000B2179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3B4"/>
    <w:rsid w:val="000B3501"/>
    <w:rsid w:val="000B3521"/>
    <w:rsid w:val="000B3812"/>
    <w:rsid w:val="000B3A10"/>
    <w:rsid w:val="000B3AFF"/>
    <w:rsid w:val="000B3D15"/>
    <w:rsid w:val="000B3FF0"/>
    <w:rsid w:val="000B42DF"/>
    <w:rsid w:val="000B4442"/>
    <w:rsid w:val="000B447B"/>
    <w:rsid w:val="000B46D1"/>
    <w:rsid w:val="000B49AF"/>
    <w:rsid w:val="000B4D26"/>
    <w:rsid w:val="000B5178"/>
    <w:rsid w:val="000B527E"/>
    <w:rsid w:val="000B53D6"/>
    <w:rsid w:val="000B55D2"/>
    <w:rsid w:val="000B5618"/>
    <w:rsid w:val="000B5825"/>
    <w:rsid w:val="000B597A"/>
    <w:rsid w:val="000B5EEB"/>
    <w:rsid w:val="000B65B6"/>
    <w:rsid w:val="000B6668"/>
    <w:rsid w:val="000B6894"/>
    <w:rsid w:val="000B6D80"/>
    <w:rsid w:val="000B6F81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5FF"/>
    <w:rsid w:val="000C0872"/>
    <w:rsid w:val="000C0966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190"/>
    <w:rsid w:val="000C4192"/>
    <w:rsid w:val="000C47AC"/>
    <w:rsid w:val="000C49ED"/>
    <w:rsid w:val="000C4D5B"/>
    <w:rsid w:val="000C4EB2"/>
    <w:rsid w:val="000C4EF6"/>
    <w:rsid w:val="000C5055"/>
    <w:rsid w:val="000C5388"/>
    <w:rsid w:val="000C55FC"/>
    <w:rsid w:val="000C571B"/>
    <w:rsid w:val="000C5DB9"/>
    <w:rsid w:val="000C5DE6"/>
    <w:rsid w:val="000C5FAF"/>
    <w:rsid w:val="000C5FB0"/>
    <w:rsid w:val="000C6267"/>
    <w:rsid w:val="000C6881"/>
    <w:rsid w:val="000C6B37"/>
    <w:rsid w:val="000C6BE0"/>
    <w:rsid w:val="000C74B2"/>
    <w:rsid w:val="000C7595"/>
    <w:rsid w:val="000C760D"/>
    <w:rsid w:val="000C772C"/>
    <w:rsid w:val="000C7B93"/>
    <w:rsid w:val="000C7D70"/>
    <w:rsid w:val="000D0132"/>
    <w:rsid w:val="000D03CE"/>
    <w:rsid w:val="000D05B4"/>
    <w:rsid w:val="000D0861"/>
    <w:rsid w:val="000D0880"/>
    <w:rsid w:val="000D11D5"/>
    <w:rsid w:val="000D177D"/>
    <w:rsid w:val="000D1A0C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53"/>
    <w:rsid w:val="000D2AB2"/>
    <w:rsid w:val="000D2AE2"/>
    <w:rsid w:val="000D2C13"/>
    <w:rsid w:val="000D2E3D"/>
    <w:rsid w:val="000D2F37"/>
    <w:rsid w:val="000D305D"/>
    <w:rsid w:val="000D328E"/>
    <w:rsid w:val="000D33D4"/>
    <w:rsid w:val="000D3477"/>
    <w:rsid w:val="000D3585"/>
    <w:rsid w:val="000D37BD"/>
    <w:rsid w:val="000D3A48"/>
    <w:rsid w:val="000D3CAE"/>
    <w:rsid w:val="000D3F5A"/>
    <w:rsid w:val="000D435E"/>
    <w:rsid w:val="000D44ED"/>
    <w:rsid w:val="000D45B3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5486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C05"/>
    <w:rsid w:val="000D6DC1"/>
    <w:rsid w:val="000D6FCC"/>
    <w:rsid w:val="000D73BB"/>
    <w:rsid w:val="000D79E6"/>
    <w:rsid w:val="000D7BC8"/>
    <w:rsid w:val="000E03C5"/>
    <w:rsid w:val="000E0404"/>
    <w:rsid w:val="000E0575"/>
    <w:rsid w:val="000E0712"/>
    <w:rsid w:val="000E0788"/>
    <w:rsid w:val="000E086C"/>
    <w:rsid w:val="000E0B7A"/>
    <w:rsid w:val="000E0BC1"/>
    <w:rsid w:val="000E0CC0"/>
    <w:rsid w:val="000E0D94"/>
    <w:rsid w:val="000E1508"/>
    <w:rsid w:val="000E172B"/>
    <w:rsid w:val="000E1913"/>
    <w:rsid w:val="000E1C5E"/>
    <w:rsid w:val="000E207C"/>
    <w:rsid w:val="000E2265"/>
    <w:rsid w:val="000E2297"/>
    <w:rsid w:val="000E22E0"/>
    <w:rsid w:val="000E2737"/>
    <w:rsid w:val="000E289D"/>
    <w:rsid w:val="000E2E59"/>
    <w:rsid w:val="000E30FC"/>
    <w:rsid w:val="000E3526"/>
    <w:rsid w:val="000E355E"/>
    <w:rsid w:val="000E35E2"/>
    <w:rsid w:val="000E37C0"/>
    <w:rsid w:val="000E3990"/>
    <w:rsid w:val="000E3ABE"/>
    <w:rsid w:val="000E3AC4"/>
    <w:rsid w:val="000E3DF5"/>
    <w:rsid w:val="000E3EB5"/>
    <w:rsid w:val="000E4040"/>
    <w:rsid w:val="000E42F8"/>
    <w:rsid w:val="000E4C4F"/>
    <w:rsid w:val="000E512B"/>
    <w:rsid w:val="000E56AB"/>
    <w:rsid w:val="000E580A"/>
    <w:rsid w:val="000E58A8"/>
    <w:rsid w:val="000E5AB8"/>
    <w:rsid w:val="000E5EFD"/>
    <w:rsid w:val="000E6098"/>
    <w:rsid w:val="000E64A8"/>
    <w:rsid w:val="000E6525"/>
    <w:rsid w:val="000E65B0"/>
    <w:rsid w:val="000E6A29"/>
    <w:rsid w:val="000E6BF7"/>
    <w:rsid w:val="000E6C3A"/>
    <w:rsid w:val="000E6D9C"/>
    <w:rsid w:val="000E6E07"/>
    <w:rsid w:val="000E7168"/>
    <w:rsid w:val="000E72D3"/>
    <w:rsid w:val="000E74C3"/>
    <w:rsid w:val="000E77E2"/>
    <w:rsid w:val="000E789F"/>
    <w:rsid w:val="000E7BEC"/>
    <w:rsid w:val="000E7F6E"/>
    <w:rsid w:val="000E7FE7"/>
    <w:rsid w:val="000F0081"/>
    <w:rsid w:val="000F0378"/>
    <w:rsid w:val="000F037D"/>
    <w:rsid w:val="000F05ED"/>
    <w:rsid w:val="000F0695"/>
    <w:rsid w:val="000F081F"/>
    <w:rsid w:val="000F0839"/>
    <w:rsid w:val="000F089A"/>
    <w:rsid w:val="000F0B95"/>
    <w:rsid w:val="000F0C09"/>
    <w:rsid w:val="000F1AEC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85C"/>
    <w:rsid w:val="000F3911"/>
    <w:rsid w:val="000F39FF"/>
    <w:rsid w:val="000F3D4D"/>
    <w:rsid w:val="000F3D6B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79"/>
    <w:rsid w:val="000F599A"/>
    <w:rsid w:val="000F5DC7"/>
    <w:rsid w:val="000F5E68"/>
    <w:rsid w:val="000F5F52"/>
    <w:rsid w:val="000F6104"/>
    <w:rsid w:val="000F651D"/>
    <w:rsid w:val="000F6762"/>
    <w:rsid w:val="000F69B9"/>
    <w:rsid w:val="000F6DBC"/>
    <w:rsid w:val="000F6DDA"/>
    <w:rsid w:val="000F7154"/>
    <w:rsid w:val="000F71EF"/>
    <w:rsid w:val="000F7207"/>
    <w:rsid w:val="000F7528"/>
    <w:rsid w:val="000F7554"/>
    <w:rsid w:val="000F7594"/>
    <w:rsid w:val="000F7849"/>
    <w:rsid w:val="000F7B14"/>
    <w:rsid w:val="000F7B18"/>
    <w:rsid w:val="000F7B9A"/>
    <w:rsid w:val="000F7C27"/>
    <w:rsid w:val="000F7E68"/>
    <w:rsid w:val="000F7FD3"/>
    <w:rsid w:val="00100123"/>
    <w:rsid w:val="00100177"/>
    <w:rsid w:val="00100233"/>
    <w:rsid w:val="001004B7"/>
    <w:rsid w:val="00100BEF"/>
    <w:rsid w:val="001013A3"/>
    <w:rsid w:val="00101AA0"/>
    <w:rsid w:val="00101B3B"/>
    <w:rsid w:val="00101B98"/>
    <w:rsid w:val="00101C1B"/>
    <w:rsid w:val="00101E9A"/>
    <w:rsid w:val="00101F4F"/>
    <w:rsid w:val="001023F6"/>
    <w:rsid w:val="00102432"/>
    <w:rsid w:val="001027C3"/>
    <w:rsid w:val="00102BF2"/>
    <w:rsid w:val="001035FA"/>
    <w:rsid w:val="0010380E"/>
    <w:rsid w:val="00103C6B"/>
    <w:rsid w:val="00103CB0"/>
    <w:rsid w:val="00103E94"/>
    <w:rsid w:val="00103EC8"/>
    <w:rsid w:val="00103FF4"/>
    <w:rsid w:val="00104128"/>
    <w:rsid w:val="00104253"/>
    <w:rsid w:val="00104A32"/>
    <w:rsid w:val="00104BCE"/>
    <w:rsid w:val="00104EA1"/>
    <w:rsid w:val="00104EF5"/>
    <w:rsid w:val="00105180"/>
    <w:rsid w:val="00105199"/>
    <w:rsid w:val="0010552F"/>
    <w:rsid w:val="001059E6"/>
    <w:rsid w:val="00105A15"/>
    <w:rsid w:val="00105BD3"/>
    <w:rsid w:val="00105C8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B82"/>
    <w:rsid w:val="00107B89"/>
    <w:rsid w:val="00107BA6"/>
    <w:rsid w:val="00107BF6"/>
    <w:rsid w:val="00107C1F"/>
    <w:rsid w:val="00110299"/>
    <w:rsid w:val="0011043B"/>
    <w:rsid w:val="0011051C"/>
    <w:rsid w:val="001107A6"/>
    <w:rsid w:val="001107C1"/>
    <w:rsid w:val="00110800"/>
    <w:rsid w:val="0011081A"/>
    <w:rsid w:val="0011089C"/>
    <w:rsid w:val="001109FE"/>
    <w:rsid w:val="00110F80"/>
    <w:rsid w:val="00111084"/>
    <w:rsid w:val="0011108E"/>
    <w:rsid w:val="001110C6"/>
    <w:rsid w:val="00111322"/>
    <w:rsid w:val="00111352"/>
    <w:rsid w:val="00111412"/>
    <w:rsid w:val="00111508"/>
    <w:rsid w:val="001115C6"/>
    <w:rsid w:val="001116F5"/>
    <w:rsid w:val="001119D4"/>
    <w:rsid w:val="00111A1E"/>
    <w:rsid w:val="00112065"/>
    <w:rsid w:val="00112288"/>
    <w:rsid w:val="00112399"/>
    <w:rsid w:val="00112A5E"/>
    <w:rsid w:val="00112D3C"/>
    <w:rsid w:val="00112D70"/>
    <w:rsid w:val="0011332D"/>
    <w:rsid w:val="001134A0"/>
    <w:rsid w:val="001135DA"/>
    <w:rsid w:val="001135EA"/>
    <w:rsid w:val="0011370A"/>
    <w:rsid w:val="00113A0B"/>
    <w:rsid w:val="00113FB8"/>
    <w:rsid w:val="0011418F"/>
    <w:rsid w:val="001147B6"/>
    <w:rsid w:val="0011499F"/>
    <w:rsid w:val="001149B6"/>
    <w:rsid w:val="00114B9B"/>
    <w:rsid w:val="00115ADB"/>
    <w:rsid w:val="00115DEB"/>
    <w:rsid w:val="001161F9"/>
    <w:rsid w:val="00116336"/>
    <w:rsid w:val="00116397"/>
    <w:rsid w:val="00116493"/>
    <w:rsid w:val="00116825"/>
    <w:rsid w:val="00116B77"/>
    <w:rsid w:val="00116C3C"/>
    <w:rsid w:val="001170AA"/>
    <w:rsid w:val="0011710E"/>
    <w:rsid w:val="001172E9"/>
    <w:rsid w:val="00117427"/>
    <w:rsid w:val="0011777B"/>
    <w:rsid w:val="00117958"/>
    <w:rsid w:val="00117C7E"/>
    <w:rsid w:val="00120087"/>
    <w:rsid w:val="001202E8"/>
    <w:rsid w:val="00120393"/>
    <w:rsid w:val="001203C3"/>
    <w:rsid w:val="0012056E"/>
    <w:rsid w:val="001205C4"/>
    <w:rsid w:val="00120927"/>
    <w:rsid w:val="00120DC1"/>
    <w:rsid w:val="00120F3C"/>
    <w:rsid w:val="00121377"/>
    <w:rsid w:val="001214C8"/>
    <w:rsid w:val="001215EA"/>
    <w:rsid w:val="00121857"/>
    <w:rsid w:val="001218DB"/>
    <w:rsid w:val="00121B78"/>
    <w:rsid w:val="00121D5E"/>
    <w:rsid w:val="00121DE2"/>
    <w:rsid w:val="00121EC1"/>
    <w:rsid w:val="00121F5F"/>
    <w:rsid w:val="001221D3"/>
    <w:rsid w:val="0012236A"/>
    <w:rsid w:val="00122388"/>
    <w:rsid w:val="00122667"/>
    <w:rsid w:val="00122AD1"/>
    <w:rsid w:val="00122B59"/>
    <w:rsid w:val="0012386A"/>
    <w:rsid w:val="001238D8"/>
    <w:rsid w:val="00123AF3"/>
    <w:rsid w:val="00123B04"/>
    <w:rsid w:val="00123C47"/>
    <w:rsid w:val="00123E65"/>
    <w:rsid w:val="0012443C"/>
    <w:rsid w:val="0012450D"/>
    <w:rsid w:val="00124CE9"/>
    <w:rsid w:val="001251E2"/>
    <w:rsid w:val="0012557A"/>
    <w:rsid w:val="001256D5"/>
    <w:rsid w:val="00125816"/>
    <w:rsid w:val="0012593E"/>
    <w:rsid w:val="00125975"/>
    <w:rsid w:val="00125B7D"/>
    <w:rsid w:val="00126036"/>
    <w:rsid w:val="001262D2"/>
    <w:rsid w:val="0012685D"/>
    <w:rsid w:val="001268F0"/>
    <w:rsid w:val="00126F66"/>
    <w:rsid w:val="00127047"/>
    <w:rsid w:val="0012707C"/>
    <w:rsid w:val="001273BD"/>
    <w:rsid w:val="0012744F"/>
    <w:rsid w:val="00127B4D"/>
    <w:rsid w:val="00127D07"/>
    <w:rsid w:val="00127F6C"/>
    <w:rsid w:val="0013031F"/>
    <w:rsid w:val="00130341"/>
    <w:rsid w:val="00130354"/>
    <w:rsid w:val="001304CD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63D"/>
    <w:rsid w:val="001326AA"/>
    <w:rsid w:val="001326E8"/>
    <w:rsid w:val="001326FE"/>
    <w:rsid w:val="001327E8"/>
    <w:rsid w:val="001328EC"/>
    <w:rsid w:val="0013290D"/>
    <w:rsid w:val="00132E45"/>
    <w:rsid w:val="0013344B"/>
    <w:rsid w:val="001335D7"/>
    <w:rsid w:val="00133742"/>
    <w:rsid w:val="001338D5"/>
    <w:rsid w:val="001339D1"/>
    <w:rsid w:val="00133C1D"/>
    <w:rsid w:val="001340DA"/>
    <w:rsid w:val="00134502"/>
    <w:rsid w:val="001345C0"/>
    <w:rsid w:val="001345C5"/>
    <w:rsid w:val="00134808"/>
    <w:rsid w:val="001348CB"/>
    <w:rsid w:val="00134948"/>
    <w:rsid w:val="00134ABE"/>
    <w:rsid w:val="00134D8C"/>
    <w:rsid w:val="001350BF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B75"/>
    <w:rsid w:val="00136B7C"/>
    <w:rsid w:val="00136BBA"/>
    <w:rsid w:val="00136D2E"/>
    <w:rsid w:val="001372DE"/>
    <w:rsid w:val="00137428"/>
    <w:rsid w:val="001374D6"/>
    <w:rsid w:val="001376BF"/>
    <w:rsid w:val="001377A8"/>
    <w:rsid w:val="00137868"/>
    <w:rsid w:val="00140024"/>
    <w:rsid w:val="0014029E"/>
    <w:rsid w:val="001402C4"/>
    <w:rsid w:val="0014045C"/>
    <w:rsid w:val="001405B6"/>
    <w:rsid w:val="001406B9"/>
    <w:rsid w:val="00140A17"/>
    <w:rsid w:val="00140D07"/>
    <w:rsid w:val="00141083"/>
    <w:rsid w:val="001410F4"/>
    <w:rsid w:val="001411E3"/>
    <w:rsid w:val="0014140C"/>
    <w:rsid w:val="00141560"/>
    <w:rsid w:val="00141BFB"/>
    <w:rsid w:val="00141C36"/>
    <w:rsid w:val="00141D70"/>
    <w:rsid w:val="00141FE6"/>
    <w:rsid w:val="00142590"/>
    <w:rsid w:val="001428DF"/>
    <w:rsid w:val="00142AAF"/>
    <w:rsid w:val="001430E0"/>
    <w:rsid w:val="001431EF"/>
    <w:rsid w:val="001432D0"/>
    <w:rsid w:val="00143541"/>
    <w:rsid w:val="00143593"/>
    <w:rsid w:val="001436A6"/>
    <w:rsid w:val="00143A3B"/>
    <w:rsid w:val="00143CC1"/>
    <w:rsid w:val="00143F2B"/>
    <w:rsid w:val="001440AE"/>
    <w:rsid w:val="0014430C"/>
    <w:rsid w:val="001444C9"/>
    <w:rsid w:val="00144AAE"/>
    <w:rsid w:val="00144D32"/>
    <w:rsid w:val="00144EF9"/>
    <w:rsid w:val="00144FF1"/>
    <w:rsid w:val="0014532A"/>
    <w:rsid w:val="00145393"/>
    <w:rsid w:val="00145713"/>
    <w:rsid w:val="00145A60"/>
    <w:rsid w:val="00145ABB"/>
    <w:rsid w:val="00145BB9"/>
    <w:rsid w:val="00145F57"/>
    <w:rsid w:val="00146003"/>
    <w:rsid w:val="001461C1"/>
    <w:rsid w:val="0014669F"/>
    <w:rsid w:val="00146AAF"/>
    <w:rsid w:val="00146E80"/>
    <w:rsid w:val="00146EB0"/>
    <w:rsid w:val="00147070"/>
    <w:rsid w:val="00147360"/>
    <w:rsid w:val="00147515"/>
    <w:rsid w:val="00147C1B"/>
    <w:rsid w:val="00147DED"/>
    <w:rsid w:val="00147E11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0FC9"/>
    <w:rsid w:val="00151174"/>
    <w:rsid w:val="001511A6"/>
    <w:rsid w:val="001513CC"/>
    <w:rsid w:val="001513DC"/>
    <w:rsid w:val="0015158D"/>
    <w:rsid w:val="00151707"/>
    <w:rsid w:val="00151836"/>
    <w:rsid w:val="001519E1"/>
    <w:rsid w:val="00151D64"/>
    <w:rsid w:val="00151D6E"/>
    <w:rsid w:val="00151E2E"/>
    <w:rsid w:val="00151EDE"/>
    <w:rsid w:val="00151FD8"/>
    <w:rsid w:val="001520E2"/>
    <w:rsid w:val="001524B0"/>
    <w:rsid w:val="001529FA"/>
    <w:rsid w:val="00152AED"/>
    <w:rsid w:val="00152BA0"/>
    <w:rsid w:val="00152BDA"/>
    <w:rsid w:val="00152EC1"/>
    <w:rsid w:val="00152EC4"/>
    <w:rsid w:val="00152EED"/>
    <w:rsid w:val="00152EF3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504"/>
    <w:rsid w:val="00155884"/>
    <w:rsid w:val="00155D79"/>
    <w:rsid w:val="00155DE2"/>
    <w:rsid w:val="001560E0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736"/>
    <w:rsid w:val="00161884"/>
    <w:rsid w:val="00161FEF"/>
    <w:rsid w:val="0016206D"/>
    <w:rsid w:val="001621D7"/>
    <w:rsid w:val="0016228F"/>
    <w:rsid w:val="001625A7"/>
    <w:rsid w:val="001629C7"/>
    <w:rsid w:val="00162CBE"/>
    <w:rsid w:val="00162ECE"/>
    <w:rsid w:val="001632FE"/>
    <w:rsid w:val="00163659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DE4"/>
    <w:rsid w:val="00164E7B"/>
    <w:rsid w:val="00164EA1"/>
    <w:rsid w:val="00165160"/>
    <w:rsid w:val="00165528"/>
    <w:rsid w:val="001655CD"/>
    <w:rsid w:val="00165BEE"/>
    <w:rsid w:val="00165BF8"/>
    <w:rsid w:val="00165E39"/>
    <w:rsid w:val="00165F2C"/>
    <w:rsid w:val="00166186"/>
    <w:rsid w:val="001662CE"/>
    <w:rsid w:val="00166AE4"/>
    <w:rsid w:val="00166B9E"/>
    <w:rsid w:val="00166D2F"/>
    <w:rsid w:val="00167056"/>
    <w:rsid w:val="001677CA"/>
    <w:rsid w:val="00167D4D"/>
    <w:rsid w:val="00167ECF"/>
    <w:rsid w:val="00170081"/>
    <w:rsid w:val="001700E8"/>
    <w:rsid w:val="001701E3"/>
    <w:rsid w:val="00170271"/>
    <w:rsid w:val="00170361"/>
    <w:rsid w:val="00170467"/>
    <w:rsid w:val="001705C4"/>
    <w:rsid w:val="001705DB"/>
    <w:rsid w:val="0017067E"/>
    <w:rsid w:val="00170688"/>
    <w:rsid w:val="00170733"/>
    <w:rsid w:val="00170D3D"/>
    <w:rsid w:val="00171104"/>
    <w:rsid w:val="001712A2"/>
    <w:rsid w:val="00171408"/>
    <w:rsid w:val="00171535"/>
    <w:rsid w:val="001718DA"/>
    <w:rsid w:val="0017212E"/>
    <w:rsid w:val="00172660"/>
    <w:rsid w:val="00172860"/>
    <w:rsid w:val="00172CEE"/>
    <w:rsid w:val="00173277"/>
    <w:rsid w:val="001732B8"/>
    <w:rsid w:val="00173739"/>
    <w:rsid w:val="00173743"/>
    <w:rsid w:val="0017379E"/>
    <w:rsid w:val="00173F6E"/>
    <w:rsid w:val="00174009"/>
    <w:rsid w:val="00174113"/>
    <w:rsid w:val="00174568"/>
    <w:rsid w:val="00174E8F"/>
    <w:rsid w:val="00174E9E"/>
    <w:rsid w:val="001750B1"/>
    <w:rsid w:val="00175135"/>
    <w:rsid w:val="0017525D"/>
    <w:rsid w:val="00175440"/>
    <w:rsid w:val="00175813"/>
    <w:rsid w:val="00175886"/>
    <w:rsid w:val="00175CE4"/>
    <w:rsid w:val="00175F89"/>
    <w:rsid w:val="0017608C"/>
    <w:rsid w:val="00176168"/>
    <w:rsid w:val="00176266"/>
    <w:rsid w:val="0017663F"/>
    <w:rsid w:val="0017675E"/>
    <w:rsid w:val="001767BC"/>
    <w:rsid w:val="001767C9"/>
    <w:rsid w:val="00176E8D"/>
    <w:rsid w:val="00176EDD"/>
    <w:rsid w:val="00176FCD"/>
    <w:rsid w:val="00177165"/>
    <w:rsid w:val="00177508"/>
    <w:rsid w:val="00177CAB"/>
    <w:rsid w:val="00177EDD"/>
    <w:rsid w:val="00177FF6"/>
    <w:rsid w:val="00180196"/>
    <w:rsid w:val="00180224"/>
    <w:rsid w:val="00180246"/>
    <w:rsid w:val="00180408"/>
    <w:rsid w:val="001805A0"/>
    <w:rsid w:val="001805EE"/>
    <w:rsid w:val="001807A2"/>
    <w:rsid w:val="0018081A"/>
    <w:rsid w:val="00180A5D"/>
    <w:rsid w:val="00180E6C"/>
    <w:rsid w:val="00180F49"/>
    <w:rsid w:val="00181018"/>
    <w:rsid w:val="00181023"/>
    <w:rsid w:val="0018104D"/>
    <w:rsid w:val="00181174"/>
    <w:rsid w:val="001811B2"/>
    <w:rsid w:val="001813FC"/>
    <w:rsid w:val="00181A91"/>
    <w:rsid w:val="00181B05"/>
    <w:rsid w:val="00181E56"/>
    <w:rsid w:val="00181FA9"/>
    <w:rsid w:val="001821D8"/>
    <w:rsid w:val="001822B8"/>
    <w:rsid w:val="001822BA"/>
    <w:rsid w:val="001829F3"/>
    <w:rsid w:val="00182D55"/>
    <w:rsid w:val="00182DC2"/>
    <w:rsid w:val="00182DC4"/>
    <w:rsid w:val="001830F0"/>
    <w:rsid w:val="00183558"/>
    <w:rsid w:val="001836F9"/>
    <w:rsid w:val="00183759"/>
    <w:rsid w:val="00183A4D"/>
    <w:rsid w:val="00183B8F"/>
    <w:rsid w:val="00183BE2"/>
    <w:rsid w:val="00183F41"/>
    <w:rsid w:val="001840AC"/>
    <w:rsid w:val="00184165"/>
    <w:rsid w:val="00184215"/>
    <w:rsid w:val="001843FD"/>
    <w:rsid w:val="00184674"/>
    <w:rsid w:val="00184C2A"/>
    <w:rsid w:val="00184E16"/>
    <w:rsid w:val="00184E31"/>
    <w:rsid w:val="00184F67"/>
    <w:rsid w:val="00185047"/>
    <w:rsid w:val="00185136"/>
    <w:rsid w:val="00185500"/>
    <w:rsid w:val="00185613"/>
    <w:rsid w:val="001857E9"/>
    <w:rsid w:val="0018591C"/>
    <w:rsid w:val="00185970"/>
    <w:rsid w:val="00185AF8"/>
    <w:rsid w:val="00185E7F"/>
    <w:rsid w:val="00185EAF"/>
    <w:rsid w:val="0018644D"/>
    <w:rsid w:val="00186519"/>
    <w:rsid w:val="00186A2B"/>
    <w:rsid w:val="00186AAF"/>
    <w:rsid w:val="00186AB3"/>
    <w:rsid w:val="00186BF6"/>
    <w:rsid w:val="00186CB2"/>
    <w:rsid w:val="00186DBE"/>
    <w:rsid w:val="00186F85"/>
    <w:rsid w:val="00186F9D"/>
    <w:rsid w:val="00187047"/>
    <w:rsid w:val="00187323"/>
    <w:rsid w:val="00187473"/>
    <w:rsid w:val="001875F3"/>
    <w:rsid w:val="001877D5"/>
    <w:rsid w:val="00187AAA"/>
    <w:rsid w:val="00187BAC"/>
    <w:rsid w:val="001902D2"/>
    <w:rsid w:val="001906D3"/>
    <w:rsid w:val="001907DD"/>
    <w:rsid w:val="00190923"/>
    <w:rsid w:val="00190AA4"/>
    <w:rsid w:val="00190F01"/>
    <w:rsid w:val="001910E8"/>
    <w:rsid w:val="00191334"/>
    <w:rsid w:val="001913AA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A9B"/>
    <w:rsid w:val="00193343"/>
    <w:rsid w:val="001935F0"/>
    <w:rsid w:val="001936F4"/>
    <w:rsid w:val="001937BB"/>
    <w:rsid w:val="0019395E"/>
    <w:rsid w:val="00193DAC"/>
    <w:rsid w:val="001943C8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A03"/>
    <w:rsid w:val="00195F5A"/>
    <w:rsid w:val="00196498"/>
    <w:rsid w:val="0019697A"/>
    <w:rsid w:val="001969F0"/>
    <w:rsid w:val="00196CC3"/>
    <w:rsid w:val="0019756C"/>
    <w:rsid w:val="001976E3"/>
    <w:rsid w:val="00197AEC"/>
    <w:rsid w:val="00197BD9"/>
    <w:rsid w:val="00197BDC"/>
    <w:rsid w:val="00197C1E"/>
    <w:rsid w:val="00197C7D"/>
    <w:rsid w:val="00197DA4"/>
    <w:rsid w:val="001A1081"/>
    <w:rsid w:val="001A118A"/>
    <w:rsid w:val="001A15D6"/>
    <w:rsid w:val="001A1A7B"/>
    <w:rsid w:val="001A1FF5"/>
    <w:rsid w:val="001A2073"/>
    <w:rsid w:val="001A214B"/>
    <w:rsid w:val="001A23C3"/>
    <w:rsid w:val="001A2466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146"/>
    <w:rsid w:val="001A49CE"/>
    <w:rsid w:val="001A4A9B"/>
    <w:rsid w:val="001A4AE5"/>
    <w:rsid w:val="001A4AEC"/>
    <w:rsid w:val="001A52E7"/>
    <w:rsid w:val="001A5336"/>
    <w:rsid w:val="001A563D"/>
    <w:rsid w:val="001A585A"/>
    <w:rsid w:val="001A5D56"/>
    <w:rsid w:val="001A5E83"/>
    <w:rsid w:val="001A60C7"/>
    <w:rsid w:val="001A6113"/>
    <w:rsid w:val="001A627C"/>
    <w:rsid w:val="001A646E"/>
    <w:rsid w:val="001A653E"/>
    <w:rsid w:val="001A6626"/>
    <w:rsid w:val="001A6849"/>
    <w:rsid w:val="001A6B99"/>
    <w:rsid w:val="001A6F6E"/>
    <w:rsid w:val="001A6FB6"/>
    <w:rsid w:val="001A7599"/>
    <w:rsid w:val="001A75CD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C1"/>
    <w:rsid w:val="001B18DE"/>
    <w:rsid w:val="001B1AC5"/>
    <w:rsid w:val="001B1BFC"/>
    <w:rsid w:val="001B1FA1"/>
    <w:rsid w:val="001B2112"/>
    <w:rsid w:val="001B21A8"/>
    <w:rsid w:val="001B258B"/>
    <w:rsid w:val="001B27C7"/>
    <w:rsid w:val="001B2FE1"/>
    <w:rsid w:val="001B342B"/>
    <w:rsid w:val="001B3564"/>
    <w:rsid w:val="001B3647"/>
    <w:rsid w:val="001B3721"/>
    <w:rsid w:val="001B39CF"/>
    <w:rsid w:val="001B3A3E"/>
    <w:rsid w:val="001B3CF8"/>
    <w:rsid w:val="001B3D17"/>
    <w:rsid w:val="001B3D66"/>
    <w:rsid w:val="001B3E47"/>
    <w:rsid w:val="001B44D1"/>
    <w:rsid w:val="001B45AF"/>
    <w:rsid w:val="001B4737"/>
    <w:rsid w:val="001B4825"/>
    <w:rsid w:val="001B511A"/>
    <w:rsid w:val="001B52AC"/>
    <w:rsid w:val="001B56D3"/>
    <w:rsid w:val="001B57B9"/>
    <w:rsid w:val="001B5AC2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C7A"/>
    <w:rsid w:val="001B7CE4"/>
    <w:rsid w:val="001B7EB0"/>
    <w:rsid w:val="001C00D8"/>
    <w:rsid w:val="001C0134"/>
    <w:rsid w:val="001C039A"/>
    <w:rsid w:val="001C0AED"/>
    <w:rsid w:val="001C0C05"/>
    <w:rsid w:val="001C0D21"/>
    <w:rsid w:val="001C0EF4"/>
    <w:rsid w:val="001C11FA"/>
    <w:rsid w:val="001C169E"/>
    <w:rsid w:val="001C1792"/>
    <w:rsid w:val="001C1967"/>
    <w:rsid w:val="001C19C4"/>
    <w:rsid w:val="001C2278"/>
    <w:rsid w:val="001C257E"/>
    <w:rsid w:val="001C26C7"/>
    <w:rsid w:val="001C2A00"/>
    <w:rsid w:val="001C2B29"/>
    <w:rsid w:val="001C2B52"/>
    <w:rsid w:val="001C2D21"/>
    <w:rsid w:val="001C2F34"/>
    <w:rsid w:val="001C3141"/>
    <w:rsid w:val="001C3203"/>
    <w:rsid w:val="001C32DF"/>
    <w:rsid w:val="001C3441"/>
    <w:rsid w:val="001C4302"/>
    <w:rsid w:val="001C431A"/>
    <w:rsid w:val="001C44CC"/>
    <w:rsid w:val="001C45F3"/>
    <w:rsid w:val="001C4821"/>
    <w:rsid w:val="001C5053"/>
    <w:rsid w:val="001C50F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61D"/>
    <w:rsid w:val="001C7899"/>
    <w:rsid w:val="001C790F"/>
    <w:rsid w:val="001C7A28"/>
    <w:rsid w:val="001C7AE6"/>
    <w:rsid w:val="001C7B1E"/>
    <w:rsid w:val="001C7D27"/>
    <w:rsid w:val="001C7FBC"/>
    <w:rsid w:val="001D00AA"/>
    <w:rsid w:val="001D026B"/>
    <w:rsid w:val="001D0319"/>
    <w:rsid w:val="001D0338"/>
    <w:rsid w:val="001D0339"/>
    <w:rsid w:val="001D0643"/>
    <w:rsid w:val="001D0659"/>
    <w:rsid w:val="001D07B0"/>
    <w:rsid w:val="001D0CBB"/>
    <w:rsid w:val="001D10BC"/>
    <w:rsid w:val="001D10CF"/>
    <w:rsid w:val="001D118E"/>
    <w:rsid w:val="001D1210"/>
    <w:rsid w:val="001D121A"/>
    <w:rsid w:val="001D1746"/>
    <w:rsid w:val="001D1A65"/>
    <w:rsid w:val="001D212A"/>
    <w:rsid w:val="001D2381"/>
    <w:rsid w:val="001D26B6"/>
    <w:rsid w:val="001D282F"/>
    <w:rsid w:val="001D293A"/>
    <w:rsid w:val="001D2A29"/>
    <w:rsid w:val="001D2BB1"/>
    <w:rsid w:val="001D2D09"/>
    <w:rsid w:val="001D2E12"/>
    <w:rsid w:val="001D2F51"/>
    <w:rsid w:val="001D3029"/>
    <w:rsid w:val="001D30AF"/>
    <w:rsid w:val="001D30B4"/>
    <w:rsid w:val="001D3290"/>
    <w:rsid w:val="001D3709"/>
    <w:rsid w:val="001D38CE"/>
    <w:rsid w:val="001D3BEF"/>
    <w:rsid w:val="001D4963"/>
    <w:rsid w:val="001D49CD"/>
    <w:rsid w:val="001D4F78"/>
    <w:rsid w:val="001D50C6"/>
    <w:rsid w:val="001D5346"/>
    <w:rsid w:val="001D577E"/>
    <w:rsid w:val="001D58EC"/>
    <w:rsid w:val="001D5A4C"/>
    <w:rsid w:val="001D5A85"/>
    <w:rsid w:val="001D5AFB"/>
    <w:rsid w:val="001D6122"/>
    <w:rsid w:val="001D6169"/>
    <w:rsid w:val="001D6212"/>
    <w:rsid w:val="001D657F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EE9"/>
    <w:rsid w:val="001E0080"/>
    <w:rsid w:val="001E00DE"/>
    <w:rsid w:val="001E01CF"/>
    <w:rsid w:val="001E0209"/>
    <w:rsid w:val="001E044D"/>
    <w:rsid w:val="001E058C"/>
    <w:rsid w:val="001E085D"/>
    <w:rsid w:val="001E093B"/>
    <w:rsid w:val="001E0D67"/>
    <w:rsid w:val="001E0EA1"/>
    <w:rsid w:val="001E163B"/>
    <w:rsid w:val="001E1741"/>
    <w:rsid w:val="001E176F"/>
    <w:rsid w:val="001E194E"/>
    <w:rsid w:val="001E1B6A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46E"/>
    <w:rsid w:val="001E36B0"/>
    <w:rsid w:val="001E3C33"/>
    <w:rsid w:val="001E401D"/>
    <w:rsid w:val="001E4255"/>
    <w:rsid w:val="001E43CD"/>
    <w:rsid w:val="001E44EA"/>
    <w:rsid w:val="001E461E"/>
    <w:rsid w:val="001E4714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F00B2"/>
    <w:rsid w:val="001F03D4"/>
    <w:rsid w:val="001F07A0"/>
    <w:rsid w:val="001F0EA0"/>
    <w:rsid w:val="001F1006"/>
    <w:rsid w:val="001F13A5"/>
    <w:rsid w:val="001F1715"/>
    <w:rsid w:val="001F177D"/>
    <w:rsid w:val="001F182E"/>
    <w:rsid w:val="001F198B"/>
    <w:rsid w:val="001F1AE8"/>
    <w:rsid w:val="001F1B1E"/>
    <w:rsid w:val="001F1B34"/>
    <w:rsid w:val="001F1B90"/>
    <w:rsid w:val="001F2049"/>
    <w:rsid w:val="001F2355"/>
    <w:rsid w:val="001F248F"/>
    <w:rsid w:val="001F2531"/>
    <w:rsid w:val="001F253A"/>
    <w:rsid w:val="001F259A"/>
    <w:rsid w:val="001F26BC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146"/>
    <w:rsid w:val="001F3563"/>
    <w:rsid w:val="001F3721"/>
    <w:rsid w:val="001F3B33"/>
    <w:rsid w:val="001F3CB0"/>
    <w:rsid w:val="001F41DC"/>
    <w:rsid w:val="001F4AF9"/>
    <w:rsid w:val="001F4D00"/>
    <w:rsid w:val="001F4E74"/>
    <w:rsid w:val="001F4FDD"/>
    <w:rsid w:val="001F5118"/>
    <w:rsid w:val="001F527B"/>
    <w:rsid w:val="001F5315"/>
    <w:rsid w:val="001F5437"/>
    <w:rsid w:val="001F554E"/>
    <w:rsid w:val="001F55AD"/>
    <w:rsid w:val="001F5627"/>
    <w:rsid w:val="001F5757"/>
    <w:rsid w:val="001F57F9"/>
    <w:rsid w:val="001F5C32"/>
    <w:rsid w:val="001F6089"/>
    <w:rsid w:val="001F6165"/>
    <w:rsid w:val="001F6311"/>
    <w:rsid w:val="001F6424"/>
    <w:rsid w:val="001F6574"/>
    <w:rsid w:val="001F65BE"/>
    <w:rsid w:val="001F66BC"/>
    <w:rsid w:val="001F68A4"/>
    <w:rsid w:val="001F6BFE"/>
    <w:rsid w:val="001F6D28"/>
    <w:rsid w:val="001F723D"/>
    <w:rsid w:val="001F7255"/>
    <w:rsid w:val="001F725A"/>
    <w:rsid w:val="001F745A"/>
    <w:rsid w:val="001F7541"/>
    <w:rsid w:val="00200262"/>
    <w:rsid w:val="002005BC"/>
    <w:rsid w:val="002006DF"/>
    <w:rsid w:val="0020082D"/>
    <w:rsid w:val="00200903"/>
    <w:rsid w:val="00200B82"/>
    <w:rsid w:val="00200BD3"/>
    <w:rsid w:val="00200D9C"/>
    <w:rsid w:val="00200F46"/>
    <w:rsid w:val="0020105E"/>
    <w:rsid w:val="002010A8"/>
    <w:rsid w:val="002010B4"/>
    <w:rsid w:val="002011A9"/>
    <w:rsid w:val="00201275"/>
    <w:rsid w:val="00201504"/>
    <w:rsid w:val="002016F9"/>
    <w:rsid w:val="002017B9"/>
    <w:rsid w:val="00201944"/>
    <w:rsid w:val="00201CC7"/>
    <w:rsid w:val="00201D07"/>
    <w:rsid w:val="00201D41"/>
    <w:rsid w:val="00201DAD"/>
    <w:rsid w:val="00202128"/>
    <w:rsid w:val="002021EC"/>
    <w:rsid w:val="002024B8"/>
    <w:rsid w:val="00202674"/>
    <w:rsid w:val="002028C3"/>
    <w:rsid w:val="002031F3"/>
    <w:rsid w:val="002036E6"/>
    <w:rsid w:val="002037D3"/>
    <w:rsid w:val="0020383A"/>
    <w:rsid w:val="00204879"/>
    <w:rsid w:val="00204950"/>
    <w:rsid w:val="00204A21"/>
    <w:rsid w:val="00204C63"/>
    <w:rsid w:val="00204D4B"/>
    <w:rsid w:val="002056BD"/>
    <w:rsid w:val="0020570D"/>
    <w:rsid w:val="00205B4A"/>
    <w:rsid w:val="00205B86"/>
    <w:rsid w:val="00205CCC"/>
    <w:rsid w:val="00205CE9"/>
    <w:rsid w:val="00205D5E"/>
    <w:rsid w:val="002063E8"/>
    <w:rsid w:val="00206AFD"/>
    <w:rsid w:val="00206D13"/>
    <w:rsid w:val="00206F2D"/>
    <w:rsid w:val="00206F42"/>
    <w:rsid w:val="0020740A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E8C"/>
    <w:rsid w:val="00211218"/>
    <w:rsid w:val="0021185C"/>
    <w:rsid w:val="00211907"/>
    <w:rsid w:val="00211BC8"/>
    <w:rsid w:val="00211D3D"/>
    <w:rsid w:val="00211D55"/>
    <w:rsid w:val="00212391"/>
    <w:rsid w:val="00212552"/>
    <w:rsid w:val="00212D36"/>
    <w:rsid w:val="00212DB4"/>
    <w:rsid w:val="002134D6"/>
    <w:rsid w:val="0021358C"/>
    <w:rsid w:val="0021386E"/>
    <w:rsid w:val="0021406D"/>
    <w:rsid w:val="0021457A"/>
    <w:rsid w:val="00214657"/>
    <w:rsid w:val="002146F5"/>
    <w:rsid w:val="0021470C"/>
    <w:rsid w:val="00214815"/>
    <w:rsid w:val="002150B8"/>
    <w:rsid w:val="00215297"/>
    <w:rsid w:val="002153CD"/>
    <w:rsid w:val="00215400"/>
    <w:rsid w:val="00215C13"/>
    <w:rsid w:val="00215DC1"/>
    <w:rsid w:val="00215F46"/>
    <w:rsid w:val="00216B02"/>
    <w:rsid w:val="00216B64"/>
    <w:rsid w:val="00216CDC"/>
    <w:rsid w:val="0021717D"/>
    <w:rsid w:val="0021726A"/>
    <w:rsid w:val="00217368"/>
    <w:rsid w:val="00217381"/>
    <w:rsid w:val="002173C2"/>
    <w:rsid w:val="0021767E"/>
    <w:rsid w:val="0021774A"/>
    <w:rsid w:val="002177D1"/>
    <w:rsid w:val="00217AC5"/>
    <w:rsid w:val="00217B2D"/>
    <w:rsid w:val="00217FF8"/>
    <w:rsid w:val="00220CC4"/>
    <w:rsid w:val="00220CE9"/>
    <w:rsid w:val="00220F13"/>
    <w:rsid w:val="00221030"/>
    <w:rsid w:val="00221048"/>
    <w:rsid w:val="002210B9"/>
    <w:rsid w:val="002212E6"/>
    <w:rsid w:val="0022148C"/>
    <w:rsid w:val="0022153C"/>
    <w:rsid w:val="00221679"/>
    <w:rsid w:val="00221710"/>
    <w:rsid w:val="00221E25"/>
    <w:rsid w:val="002222D8"/>
    <w:rsid w:val="00222845"/>
    <w:rsid w:val="0022298B"/>
    <w:rsid w:val="00222DB9"/>
    <w:rsid w:val="00223047"/>
    <w:rsid w:val="0022325C"/>
    <w:rsid w:val="00223736"/>
    <w:rsid w:val="00223C2B"/>
    <w:rsid w:val="00223F8A"/>
    <w:rsid w:val="0022401A"/>
    <w:rsid w:val="00224027"/>
    <w:rsid w:val="00224181"/>
    <w:rsid w:val="0022447F"/>
    <w:rsid w:val="0022453C"/>
    <w:rsid w:val="0022462E"/>
    <w:rsid w:val="00224A58"/>
    <w:rsid w:val="00224AC8"/>
    <w:rsid w:val="002251EB"/>
    <w:rsid w:val="00225641"/>
    <w:rsid w:val="002258E9"/>
    <w:rsid w:val="00225AA9"/>
    <w:rsid w:val="00225B91"/>
    <w:rsid w:val="00225EC9"/>
    <w:rsid w:val="00225FA6"/>
    <w:rsid w:val="002260E3"/>
    <w:rsid w:val="0022638C"/>
    <w:rsid w:val="00226573"/>
    <w:rsid w:val="00226775"/>
    <w:rsid w:val="00226A93"/>
    <w:rsid w:val="00226D91"/>
    <w:rsid w:val="00226E03"/>
    <w:rsid w:val="00226E65"/>
    <w:rsid w:val="00226F12"/>
    <w:rsid w:val="002270F5"/>
    <w:rsid w:val="002272C1"/>
    <w:rsid w:val="002272D0"/>
    <w:rsid w:val="00227330"/>
    <w:rsid w:val="00227613"/>
    <w:rsid w:val="002278EB"/>
    <w:rsid w:val="002279B3"/>
    <w:rsid w:val="00227BE7"/>
    <w:rsid w:val="00227C21"/>
    <w:rsid w:val="00227ED4"/>
    <w:rsid w:val="00230188"/>
    <w:rsid w:val="002303E3"/>
    <w:rsid w:val="0023071D"/>
    <w:rsid w:val="00230A59"/>
    <w:rsid w:val="00230BC9"/>
    <w:rsid w:val="00230C24"/>
    <w:rsid w:val="00231035"/>
    <w:rsid w:val="002314F2"/>
    <w:rsid w:val="0023170C"/>
    <w:rsid w:val="00231969"/>
    <w:rsid w:val="00231E81"/>
    <w:rsid w:val="0023239A"/>
    <w:rsid w:val="00232424"/>
    <w:rsid w:val="0023306F"/>
    <w:rsid w:val="00233467"/>
    <w:rsid w:val="00233608"/>
    <w:rsid w:val="00233817"/>
    <w:rsid w:val="00234567"/>
    <w:rsid w:val="00234684"/>
    <w:rsid w:val="002349C0"/>
    <w:rsid w:val="00234E0A"/>
    <w:rsid w:val="00234E48"/>
    <w:rsid w:val="002358F2"/>
    <w:rsid w:val="002358F6"/>
    <w:rsid w:val="00235915"/>
    <w:rsid w:val="00235AF9"/>
    <w:rsid w:val="00235D4B"/>
    <w:rsid w:val="00235F6C"/>
    <w:rsid w:val="00235F9F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1EC"/>
    <w:rsid w:val="00240476"/>
    <w:rsid w:val="002408EF"/>
    <w:rsid w:val="00240AE7"/>
    <w:rsid w:val="00240C68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A2"/>
    <w:rsid w:val="0024277D"/>
    <w:rsid w:val="00242B21"/>
    <w:rsid w:val="00242C7A"/>
    <w:rsid w:val="00242CAB"/>
    <w:rsid w:val="002430BD"/>
    <w:rsid w:val="00243247"/>
    <w:rsid w:val="00243354"/>
    <w:rsid w:val="00243425"/>
    <w:rsid w:val="0024349C"/>
    <w:rsid w:val="00243777"/>
    <w:rsid w:val="00244190"/>
    <w:rsid w:val="00244525"/>
    <w:rsid w:val="00244986"/>
    <w:rsid w:val="00244BDD"/>
    <w:rsid w:val="00244CFA"/>
    <w:rsid w:val="00244E35"/>
    <w:rsid w:val="00244E63"/>
    <w:rsid w:val="00245262"/>
    <w:rsid w:val="0024526E"/>
    <w:rsid w:val="00245648"/>
    <w:rsid w:val="00245A6C"/>
    <w:rsid w:val="00245B27"/>
    <w:rsid w:val="0024613C"/>
    <w:rsid w:val="0024666E"/>
    <w:rsid w:val="002468C1"/>
    <w:rsid w:val="002468D2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DE"/>
    <w:rsid w:val="00247D55"/>
    <w:rsid w:val="002508A3"/>
    <w:rsid w:val="00250F63"/>
    <w:rsid w:val="00250F93"/>
    <w:rsid w:val="00251153"/>
    <w:rsid w:val="0025126A"/>
    <w:rsid w:val="0025162D"/>
    <w:rsid w:val="00251821"/>
    <w:rsid w:val="00251BEC"/>
    <w:rsid w:val="00251D59"/>
    <w:rsid w:val="00251E37"/>
    <w:rsid w:val="00252003"/>
    <w:rsid w:val="00252017"/>
    <w:rsid w:val="00252034"/>
    <w:rsid w:val="00252802"/>
    <w:rsid w:val="0025289B"/>
    <w:rsid w:val="00252B80"/>
    <w:rsid w:val="00252CCD"/>
    <w:rsid w:val="00252D62"/>
    <w:rsid w:val="00252F7F"/>
    <w:rsid w:val="00253378"/>
    <w:rsid w:val="00253459"/>
    <w:rsid w:val="002536B0"/>
    <w:rsid w:val="00253A24"/>
    <w:rsid w:val="00253AFE"/>
    <w:rsid w:val="00254094"/>
    <w:rsid w:val="002543F9"/>
    <w:rsid w:val="002544C8"/>
    <w:rsid w:val="00254964"/>
    <w:rsid w:val="002549EB"/>
    <w:rsid w:val="00254C50"/>
    <w:rsid w:val="00254C6A"/>
    <w:rsid w:val="00254D50"/>
    <w:rsid w:val="00254D8C"/>
    <w:rsid w:val="00254F4F"/>
    <w:rsid w:val="0025519C"/>
    <w:rsid w:val="002553A3"/>
    <w:rsid w:val="002556CD"/>
    <w:rsid w:val="002556F5"/>
    <w:rsid w:val="00255A5A"/>
    <w:rsid w:val="00255A7F"/>
    <w:rsid w:val="0025646B"/>
    <w:rsid w:val="00256761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FDF"/>
    <w:rsid w:val="00260256"/>
    <w:rsid w:val="00260276"/>
    <w:rsid w:val="00260482"/>
    <w:rsid w:val="00260A96"/>
    <w:rsid w:val="00260C68"/>
    <w:rsid w:val="00261444"/>
    <w:rsid w:val="0026153E"/>
    <w:rsid w:val="00261573"/>
    <w:rsid w:val="002615FE"/>
    <w:rsid w:val="00261D62"/>
    <w:rsid w:val="00262742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CA0"/>
    <w:rsid w:val="00263F63"/>
    <w:rsid w:val="0026400F"/>
    <w:rsid w:val="0026412E"/>
    <w:rsid w:val="002643F4"/>
    <w:rsid w:val="0026440B"/>
    <w:rsid w:val="00264484"/>
    <w:rsid w:val="002645E3"/>
    <w:rsid w:val="00264A40"/>
    <w:rsid w:val="00264A82"/>
    <w:rsid w:val="00264B6D"/>
    <w:rsid w:val="00264E50"/>
    <w:rsid w:val="002652EB"/>
    <w:rsid w:val="00265771"/>
    <w:rsid w:val="00265E85"/>
    <w:rsid w:val="00265FE3"/>
    <w:rsid w:val="002661F8"/>
    <w:rsid w:val="00266424"/>
    <w:rsid w:val="00266573"/>
    <w:rsid w:val="0026658C"/>
    <w:rsid w:val="002665A9"/>
    <w:rsid w:val="002665EE"/>
    <w:rsid w:val="002665FE"/>
    <w:rsid w:val="00266821"/>
    <w:rsid w:val="00266EA2"/>
    <w:rsid w:val="00267642"/>
    <w:rsid w:val="002679AA"/>
    <w:rsid w:val="00267B8A"/>
    <w:rsid w:val="00267EF1"/>
    <w:rsid w:val="00267F5C"/>
    <w:rsid w:val="002702BE"/>
    <w:rsid w:val="0027047C"/>
    <w:rsid w:val="0027057B"/>
    <w:rsid w:val="002707AF"/>
    <w:rsid w:val="00270C95"/>
    <w:rsid w:val="0027136B"/>
    <w:rsid w:val="0027188E"/>
    <w:rsid w:val="00271898"/>
    <w:rsid w:val="00271D80"/>
    <w:rsid w:val="00271F4D"/>
    <w:rsid w:val="002721F5"/>
    <w:rsid w:val="00272405"/>
    <w:rsid w:val="0027273F"/>
    <w:rsid w:val="002727D5"/>
    <w:rsid w:val="00272868"/>
    <w:rsid w:val="00272B87"/>
    <w:rsid w:val="00272C68"/>
    <w:rsid w:val="00272D11"/>
    <w:rsid w:val="00273131"/>
    <w:rsid w:val="00273468"/>
    <w:rsid w:val="002736CA"/>
    <w:rsid w:val="00273DBA"/>
    <w:rsid w:val="002740AD"/>
    <w:rsid w:val="002740EC"/>
    <w:rsid w:val="002743F4"/>
    <w:rsid w:val="002746B7"/>
    <w:rsid w:val="00274757"/>
    <w:rsid w:val="00274A43"/>
    <w:rsid w:val="00274AC7"/>
    <w:rsid w:val="00274B2A"/>
    <w:rsid w:val="00274F0B"/>
    <w:rsid w:val="00274FF0"/>
    <w:rsid w:val="00275123"/>
    <w:rsid w:val="0027524B"/>
    <w:rsid w:val="002754B6"/>
    <w:rsid w:val="002754C0"/>
    <w:rsid w:val="0027555F"/>
    <w:rsid w:val="00275599"/>
    <w:rsid w:val="00275888"/>
    <w:rsid w:val="00275C08"/>
    <w:rsid w:val="002763AF"/>
    <w:rsid w:val="0027669E"/>
    <w:rsid w:val="002766CC"/>
    <w:rsid w:val="00276A75"/>
    <w:rsid w:val="00276C1D"/>
    <w:rsid w:val="00276C77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4BC"/>
    <w:rsid w:val="00280B1B"/>
    <w:rsid w:val="00280CFD"/>
    <w:rsid w:val="0028116F"/>
    <w:rsid w:val="002813B6"/>
    <w:rsid w:val="002816CB"/>
    <w:rsid w:val="00281703"/>
    <w:rsid w:val="002817AD"/>
    <w:rsid w:val="002818AD"/>
    <w:rsid w:val="00281A4B"/>
    <w:rsid w:val="00281A6D"/>
    <w:rsid w:val="00281D42"/>
    <w:rsid w:val="00281EAE"/>
    <w:rsid w:val="0028232B"/>
    <w:rsid w:val="00282468"/>
    <w:rsid w:val="0028285D"/>
    <w:rsid w:val="00282A49"/>
    <w:rsid w:val="00282A6F"/>
    <w:rsid w:val="00282A83"/>
    <w:rsid w:val="00282C6C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E55"/>
    <w:rsid w:val="002851B1"/>
    <w:rsid w:val="002851E9"/>
    <w:rsid w:val="00285308"/>
    <w:rsid w:val="0028539E"/>
    <w:rsid w:val="0028544E"/>
    <w:rsid w:val="002854BB"/>
    <w:rsid w:val="002854FE"/>
    <w:rsid w:val="00285AAA"/>
    <w:rsid w:val="00285B11"/>
    <w:rsid w:val="00285C18"/>
    <w:rsid w:val="00285C37"/>
    <w:rsid w:val="00285D6A"/>
    <w:rsid w:val="00285D78"/>
    <w:rsid w:val="00285D98"/>
    <w:rsid w:val="00285E52"/>
    <w:rsid w:val="0028604F"/>
    <w:rsid w:val="00286198"/>
    <w:rsid w:val="002861BA"/>
    <w:rsid w:val="002862BC"/>
    <w:rsid w:val="002863B8"/>
    <w:rsid w:val="00286687"/>
    <w:rsid w:val="002867E9"/>
    <w:rsid w:val="00286BE4"/>
    <w:rsid w:val="00286CFD"/>
    <w:rsid w:val="00286D95"/>
    <w:rsid w:val="00287007"/>
    <w:rsid w:val="00287052"/>
    <w:rsid w:val="00287075"/>
    <w:rsid w:val="0028772E"/>
    <w:rsid w:val="00287801"/>
    <w:rsid w:val="00287903"/>
    <w:rsid w:val="00287B95"/>
    <w:rsid w:val="00287DB8"/>
    <w:rsid w:val="00287E22"/>
    <w:rsid w:val="00287FA0"/>
    <w:rsid w:val="00290082"/>
    <w:rsid w:val="002904E5"/>
    <w:rsid w:val="002905CE"/>
    <w:rsid w:val="0029066D"/>
    <w:rsid w:val="002909A3"/>
    <w:rsid w:val="00290A72"/>
    <w:rsid w:val="00290C03"/>
    <w:rsid w:val="00290C5F"/>
    <w:rsid w:val="00290DA7"/>
    <w:rsid w:val="00290DAE"/>
    <w:rsid w:val="00290EF2"/>
    <w:rsid w:val="00291470"/>
    <w:rsid w:val="002914D7"/>
    <w:rsid w:val="0029158E"/>
    <w:rsid w:val="00291771"/>
    <w:rsid w:val="00291868"/>
    <w:rsid w:val="00291EC5"/>
    <w:rsid w:val="00291EF1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CB"/>
    <w:rsid w:val="00292DD5"/>
    <w:rsid w:val="00292E9F"/>
    <w:rsid w:val="00292EF3"/>
    <w:rsid w:val="00292F82"/>
    <w:rsid w:val="00293426"/>
    <w:rsid w:val="002937B0"/>
    <w:rsid w:val="0029383E"/>
    <w:rsid w:val="00293A43"/>
    <w:rsid w:val="00293C00"/>
    <w:rsid w:val="00293F5F"/>
    <w:rsid w:val="00293F99"/>
    <w:rsid w:val="00294272"/>
    <w:rsid w:val="002944E1"/>
    <w:rsid w:val="00294914"/>
    <w:rsid w:val="00294BBC"/>
    <w:rsid w:val="00294C26"/>
    <w:rsid w:val="00294D75"/>
    <w:rsid w:val="00294E04"/>
    <w:rsid w:val="0029514D"/>
    <w:rsid w:val="00295255"/>
    <w:rsid w:val="0029587B"/>
    <w:rsid w:val="00295A7A"/>
    <w:rsid w:val="00295E0D"/>
    <w:rsid w:val="00295F35"/>
    <w:rsid w:val="002960CD"/>
    <w:rsid w:val="00296430"/>
    <w:rsid w:val="00296459"/>
    <w:rsid w:val="002964D6"/>
    <w:rsid w:val="002966FC"/>
    <w:rsid w:val="00296973"/>
    <w:rsid w:val="00296C30"/>
    <w:rsid w:val="00296E13"/>
    <w:rsid w:val="00297516"/>
    <w:rsid w:val="002975C4"/>
    <w:rsid w:val="00297796"/>
    <w:rsid w:val="00297AA7"/>
    <w:rsid w:val="00297D31"/>
    <w:rsid w:val="002A0480"/>
    <w:rsid w:val="002A0505"/>
    <w:rsid w:val="002A05ED"/>
    <w:rsid w:val="002A0835"/>
    <w:rsid w:val="002A0D6B"/>
    <w:rsid w:val="002A0E96"/>
    <w:rsid w:val="002A10CD"/>
    <w:rsid w:val="002A1163"/>
    <w:rsid w:val="002A116D"/>
    <w:rsid w:val="002A14B8"/>
    <w:rsid w:val="002A15A1"/>
    <w:rsid w:val="002A18B1"/>
    <w:rsid w:val="002A2017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85A"/>
    <w:rsid w:val="002A3B1B"/>
    <w:rsid w:val="002A3BCE"/>
    <w:rsid w:val="002A4096"/>
    <w:rsid w:val="002A4236"/>
    <w:rsid w:val="002A4508"/>
    <w:rsid w:val="002A4523"/>
    <w:rsid w:val="002A459B"/>
    <w:rsid w:val="002A4623"/>
    <w:rsid w:val="002A4928"/>
    <w:rsid w:val="002A4952"/>
    <w:rsid w:val="002A4AC5"/>
    <w:rsid w:val="002A5628"/>
    <w:rsid w:val="002A564F"/>
    <w:rsid w:val="002A5852"/>
    <w:rsid w:val="002A59AB"/>
    <w:rsid w:val="002A5E1B"/>
    <w:rsid w:val="002A5FE1"/>
    <w:rsid w:val="002A6545"/>
    <w:rsid w:val="002A6958"/>
    <w:rsid w:val="002A6AEF"/>
    <w:rsid w:val="002A7025"/>
    <w:rsid w:val="002A721A"/>
    <w:rsid w:val="002A7585"/>
    <w:rsid w:val="002A76EF"/>
    <w:rsid w:val="002A78A8"/>
    <w:rsid w:val="002B033B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9E8"/>
    <w:rsid w:val="002B216E"/>
    <w:rsid w:val="002B219F"/>
    <w:rsid w:val="002B21EB"/>
    <w:rsid w:val="002B245C"/>
    <w:rsid w:val="002B258F"/>
    <w:rsid w:val="002B26E2"/>
    <w:rsid w:val="002B2ADD"/>
    <w:rsid w:val="002B2C4E"/>
    <w:rsid w:val="002B2D3D"/>
    <w:rsid w:val="002B2E8F"/>
    <w:rsid w:val="002B2F22"/>
    <w:rsid w:val="002B359F"/>
    <w:rsid w:val="002B371E"/>
    <w:rsid w:val="002B3E2C"/>
    <w:rsid w:val="002B3F1E"/>
    <w:rsid w:val="002B40DF"/>
    <w:rsid w:val="002B4235"/>
    <w:rsid w:val="002B4307"/>
    <w:rsid w:val="002B44E5"/>
    <w:rsid w:val="002B4EF8"/>
    <w:rsid w:val="002B512F"/>
    <w:rsid w:val="002B55E1"/>
    <w:rsid w:val="002B5614"/>
    <w:rsid w:val="002B57EB"/>
    <w:rsid w:val="002B5815"/>
    <w:rsid w:val="002B5A11"/>
    <w:rsid w:val="002B5C5D"/>
    <w:rsid w:val="002B6045"/>
    <w:rsid w:val="002B6A5D"/>
    <w:rsid w:val="002B6B8F"/>
    <w:rsid w:val="002B6BEB"/>
    <w:rsid w:val="002B6C7B"/>
    <w:rsid w:val="002B6D31"/>
    <w:rsid w:val="002B7041"/>
    <w:rsid w:val="002B7415"/>
    <w:rsid w:val="002B7532"/>
    <w:rsid w:val="002B78C5"/>
    <w:rsid w:val="002B7930"/>
    <w:rsid w:val="002B7E8A"/>
    <w:rsid w:val="002B7ED6"/>
    <w:rsid w:val="002B7F05"/>
    <w:rsid w:val="002B7F83"/>
    <w:rsid w:val="002C0007"/>
    <w:rsid w:val="002C0306"/>
    <w:rsid w:val="002C033F"/>
    <w:rsid w:val="002C03C9"/>
    <w:rsid w:val="002C05B2"/>
    <w:rsid w:val="002C05B4"/>
    <w:rsid w:val="002C073A"/>
    <w:rsid w:val="002C08B7"/>
    <w:rsid w:val="002C0AD7"/>
    <w:rsid w:val="002C0B92"/>
    <w:rsid w:val="002C0F56"/>
    <w:rsid w:val="002C112E"/>
    <w:rsid w:val="002C1606"/>
    <w:rsid w:val="002C1CC7"/>
    <w:rsid w:val="002C229C"/>
    <w:rsid w:val="002C274D"/>
    <w:rsid w:val="002C2910"/>
    <w:rsid w:val="002C2AB3"/>
    <w:rsid w:val="002C2B75"/>
    <w:rsid w:val="002C2CCC"/>
    <w:rsid w:val="002C2D8A"/>
    <w:rsid w:val="002C30F5"/>
    <w:rsid w:val="002C3169"/>
    <w:rsid w:val="002C33D1"/>
    <w:rsid w:val="002C39C1"/>
    <w:rsid w:val="002C3B34"/>
    <w:rsid w:val="002C3F9F"/>
    <w:rsid w:val="002C4159"/>
    <w:rsid w:val="002C441E"/>
    <w:rsid w:val="002C4715"/>
    <w:rsid w:val="002C484E"/>
    <w:rsid w:val="002C49B1"/>
    <w:rsid w:val="002C4B96"/>
    <w:rsid w:val="002C4C4F"/>
    <w:rsid w:val="002C4D41"/>
    <w:rsid w:val="002C4D46"/>
    <w:rsid w:val="002C515B"/>
    <w:rsid w:val="002C5320"/>
    <w:rsid w:val="002C5D1A"/>
    <w:rsid w:val="002C5D53"/>
    <w:rsid w:val="002C5D9E"/>
    <w:rsid w:val="002C5E2C"/>
    <w:rsid w:val="002C6064"/>
    <w:rsid w:val="002C60A2"/>
    <w:rsid w:val="002C66DF"/>
    <w:rsid w:val="002C6710"/>
    <w:rsid w:val="002C6AE0"/>
    <w:rsid w:val="002C6C82"/>
    <w:rsid w:val="002C6D50"/>
    <w:rsid w:val="002C6F12"/>
    <w:rsid w:val="002C7A98"/>
    <w:rsid w:val="002C7D7E"/>
    <w:rsid w:val="002D0174"/>
    <w:rsid w:val="002D0350"/>
    <w:rsid w:val="002D0664"/>
    <w:rsid w:val="002D0CBD"/>
    <w:rsid w:val="002D0E29"/>
    <w:rsid w:val="002D0E3D"/>
    <w:rsid w:val="002D0F2A"/>
    <w:rsid w:val="002D1345"/>
    <w:rsid w:val="002D16E7"/>
    <w:rsid w:val="002D1C2D"/>
    <w:rsid w:val="002D1C53"/>
    <w:rsid w:val="002D1E00"/>
    <w:rsid w:val="002D1E47"/>
    <w:rsid w:val="002D1F96"/>
    <w:rsid w:val="002D203E"/>
    <w:rsid w:val="002D20EB"/>
    <w:rsid w:val="002D2274"/>
    <w:rsid w:val="002D255A"/>
    <w:rsid w:val="002D2782"/>
    <w:rsid w:val="002D2C04"/>
    <w:rsid w:val="002D2C1D"/>
    <w:rsid w:val="002D3059"/>
    <w:rsid w:val="002D30DB"/>
    <w:rsid w:val="002D3158"/>
    <w:rsid w:val="002D3185"/>
    <w:rsid w:val="002D31B8"/>
    <w:rsid w:val="002D39A4"/>
    <w:rsid w:val="002D3A80"/>
    <w:rsid w:val="002D3B13"/>
    <w:rsid w:val="002D3EDF"/>
    <w:rsid w:val="002D3F78"/>
    <w:rsid w:val="002D4982"/>
    <w:rsid w:val="002D4D8C"/>
    <w:rsid w:val="002D4E6A"/>
    <w:rsid w:val="002D4F10"/>
    <w:rsid w:val="002D4F3F"/>
    <w:rsid w:val="002D5FB5"/>
    <w:rsid w:val="002D6489"/>
    <w:rsid w:val="002D6705"/>
    <w:rsid w:val="002D6F12"/>
    <w:rsid w:val="002D7466"/>
    <w:rsid w:val="002D785E"/>
    <w:rsid w:val="002D7C88"/>
    <w:rsid w:val="002D7D1C"/>
    <w:rsid w:val="002D7E87"/>
    <w:rsid w:val="002E0080"/>
    <w:rsid w:val="002E0459"/>
    <w:rsid w:val="002E07C6"/>
    <w:rsid w:val="002E08D0"/>
    <w:rsid w:val="002E0A72"/>
    <w:rsid w:val="002E0AC1"/>
    <w:rsid w:val="002E0CBF"/>
    <w:rsid w:val="002E0CD4"/>
    <w:rsid w:val="002E0F2D"/>
    <w:rsid w:val="002E1659"/>
    <w:rsid w:val="002E1AD0"/>
    <w:rsid w:val="002E1B53"/>
    <w:rsid w:val="002E1C42"/>
    <w:rsid w:val="002E1F68"/>
    <w:rsid w:val="002E1F82"/>
    <w:rsid w:val="002E2019"/>
    <w:rsid w:val="002E20E2"/>
    <w:rsid w:val="002E21EE"/>
    <w:rsid w:val="002E22C1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B1F"/>
    <w:rsid w:val="002E3B45"/>
    <w:rsid w:val="002E3C58"/>
    <w:rsid w:val="002E4038"/>
    <w:rsid w:val="002E4627"/>
    <w:rsid w:val="002E4678"/>
    <w:rsid w:val="002E4730"/>
    <w:rsid w:val="002E4924"/>
    <w:rsid w:val="002E4A41"/>
    <w:rsid w:val="002E516C"/>
    <w:rsid w:val="002E53DD"/>
    <w:rsid w:val="002E566B"/>
    <w:rsid w:val="002E576D"/>
    <w:rsid w:val="002E57AF"/>
    <w:rsid w:val="002E5B4E"/>
    <w:rsid w:val="002E5B85"/>
    <w:rsid w:val="002E5CA6"/>
    <w:rsid w:val="002E5EE5"/>
    <w:rsid w:val="002E6039"/>
    <w:rsid w:val="002E6348"/>
    <w:rsid w:val="002E64BC"/>
    <w:rsid w:val="002E6611"/>
    <w:rsid w:val="002E6636"/>
    <w:rsid w:val="002E683E"/>
    <w:rsid w:val="002E69ED"/>
    <w:rsid w:val="002E6D55"/>
    <w:rsid w:val="002E76B7"/>
    <w:rsid w:val="002E7BA7"/>
    <w:rsid w:val="002E7C74"/>
    <w:rsid w:val="002E7CC1"/>
    <w:rsid w:val="002E7D1F"/>
    <w:rsid w:val="002E7E29"/>
    <w:rsid w:val="002E7E58"/>
    <w:rsid w:val="002F02CD"/>
    <w:rsid w:val="002F0576"/>
    <w:rsid w:val="002F0614"/>
    <w:rsid w:val="002F094F"/>
    <w:rsid w:val="002F0C86"/>
    <w:rsid w:val="002F13E5"/>
    <w:rsid w:val="002F146C"/>
    <w:rsid w:val="002F19FD"/>
    <w:rsid w:val="002F1BE4"/>
    <w:rsid w:val="002F1DD0"/>
    <w:rsid w:val="002F1E83"/>
    <w:rsid w:val="002F1FCC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B04"/>
    <w:rsid w:val="002F4292"/>
    <w:rsid w:val="002F47E7"/>
    <w:rsid w:val="002F486A"/>
    <w:rsid w:val="002F4AFB"/>
    <w:rsid w:val="002F4B59"/>
    <w:rsid w:val="002F4C0A"/>
    <w:rsid w:val="002F4C4A"/>
    <w:rsid w:val="002F4D68"/>
    <w:rsid w:val="002F4E63"/>
    <w:rsid w:val="002F4F54"/>
    <w:rsid w:val="002F5177"/>
    <w:rsid w:val="002F51A8"/>
    <w:rsid w:val="002F53BB"/>
    <w:rsid w:val="002F560F"/>
    <w:rsid w:val="002F563E"/>
    <w:rsid w:val="002F5773"/>
    <w:rsid w:val="002F5A4C"/>
    <w:rsid w:val="002F5AE7"/>
    <w:rsid w:val="002F5B01"/>
    <w:rsid w:val="002F5FD5"/>
    <w:rsid w:val="002F5FDC"/>
    <w:rsid w:val="002F6039"/>
    <w:rsid w:val="002F611F"/>
    <w:rsid w:val="002F63AA"/>
    <w:rsid w:val="002F6706"/>
    <w:rsid w:val="002F686F"/>
    <w:rsid w:val="002F6A8E"/>
    <w:rsid w:val="002F6D30"/>
    <w:rsid w:val="002F6E5A"/>
    <w:rsid w:val="002F72B7"/>
    <w:rsid w:val="002F7436"/>
    <w:rsid w:val="002F754C"/>
    <w:rsid w:val="002F7980"/>
    <w:rsid w:val="002F7AFD"/>
    <w:rsid w:val="003004A3"/>
    <w:rsid w:val="0030087A"/>
    <w:rsid w:val="00300CEA"/>
    <w:rsid w:val="00300D4B"/>
    <w:rsid w:val="00300ECD"/>
    <w:rsid w:val="00301204"/>
    <w:rsid w:val="0030132E"/>
    <w:rsid w:val="003014CE"/>
    <w:rsid w:val="0030157B"/>
    <w:rsid w:val="0030196C"/>
    <w:rsid w:val="00301A7C"/>
    <w:rsid w:val="00301BEB"/>
    <w:rsid w:val="00301D70"/>
    <w:rsid w:val="00302277"/>
    <w:rsid w:val="003026CA"/>
    <w:rsid w:val="0030278B"/>
    <w:rsid w:val="00302822"/>
    <w:rsid w:val="0030289B"/>
    <w:rsid w:val="003028AA"/>
    <w:rsid w:val="00302936"/>
    <w:rsid w:val="00302AAD"/>
    <w:rsid w:val="00302C96"/>
    <w:rsid w:val="00302F03"/>
    <w:rsid w:val="003032B0"/>
    <w:rsid w:val="003033C7"/>
    <w:rsid w:val="003035CE"/>
    <w:rsid w:val="003035EF"/>
    <w:rsid w:val="0030372B"/>
    <w:rsid w:val="00303768"/>
    <w:rsid w:val="0030394D"/>
    <w:rsid w:val="00303BCF"/>
    <w:rsid w:val="00303C96"/>
    <w:rsid w:val="00303DC1"/>
    <w:rsid w:val="00303E58"/>
    <w:rsid w:val="003040C3"/>
    <w:rsid w:val="003041DE"/>
    <w:rsid w:val="003046C2"/>
    <w:rsid w:val="00304B88"/>
    <w:rsid w:val="00304EAC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6EC"/>
    <w:rsid w:val="0030678A"/>
    <w:rsid w:val="00306968"/>
    <w:rsid w:val="00306B66"/>
    <w:rsid w:val="00306CE4"/>
    <w:rsid w:val="00306E27"/>
    <w:rsid w:val="003071D2"/>
    <w:rsid w:val="00307497"/>
    <w:rsid w:val="003076FE"/>
    <w:rsid w:val="003078FF"/>
    <w:rsid w:val="00307994"/>
    <w:rsid w:val="00307B41"/>
    <w:rsid w:val="00307EC0"/>
    <w:rsid w:val="00310446"/>
    <w:rsid w:val="00310B35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CF7"/>
    <w:rsid w:val="0031207D"/>
    <w:rsid w:val="003122D2"/>
    <w:rsid w:val="00312974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590"/>
    <w:rsid w:val="00314B47"/>
    <w:rsid w:val="00314CA4"/>
    <w:rsid w:val="00314D13"/>
    <w:rsid w:val="00315100"/>
    <w:rsid w:val="003152CE"/>
    <w:rsid w:val="00315528"/>
    <w:rsid w:val="00315708"/>
    <w:rsid w:val="00315791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F9F"/>
    <w:rsid w:val="00320588"/>
    <w:rsid w:val="003207C9"/>
    <w:rsid w:val="00320806"/>
    <w:rsid w:val="003208B6"/>
    <w:rsid w:val="00320C86"/>
    <w:rsid w:val="00320D3C"/>
    <w:rsid w:val="00320EF9"/>
    <w:rsid w:val="00320F73"/>
    <w:rsid w:val="003210AD"/>
    <w:rsid w:val="00321186"/>
    <w:rsid w:val="0032119E"/>
    <w:rsid w:val="003216C7"/>
    <w:rsid w:val="0032177B"/>
    <w:rsid w:val="00321A67"/>
    <w:rsid w:val="00321B22"/>
    <w:rsid w:val="00321B2F"/>
    <w:rsid w:val="00321B79"/>
    <w:rsid w:val="00321CDD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A96"/>
    <w:rsid w:val="00323B2F"/>
    <w:rsid w:val="00323B9C"/>
    <w:rsid w:val="00323E3D"/>
    <w:rsid w:val="0032403E"/>
    <w:rsid w:val="00324055"/>
    <w:rsid w:val="00324435"/>
    <w:rsid w:val="003244B6"/>
    <w:rsid w:val="003246BF"/>
    <w:rsid w:val="00324B5A"/>
    <w:rsid w:val="00324DE5"/>
    <w:rsid w:val="00324F32"/>
    <w:rsid w:val="003250AB"/>
    <w:rsid w:val="00325434"/>
    <w:rsid w:val="003254C2"/>
    <w:rsid w:val="003259E7"/>
    <w:rsid w:val="00325A0E"/>
    <w:rsid w:val="00325F82"/>
    <w:rsid w:val="00326316"/>
    <w:rsid w:val="003263B8"/>
    <w:rsid w:val="003264A0"/>
    <w:rsid w:val="003266FC"/>
    <w:rsid w:val="003267BC"/>
    <w:rsid w:val="003268EB"/>
    <w:rsid w:val="00326D59"/>
    <w:rsid w:val="00326E38"/>
    <w:rsid w:val="00327186"/>
    <w:rsid w:val="003274B3"/>
    <w:rsid w:val="0032776A"/>
    <w:rsid w:val="00327816"/>
    <w:rsid w:val="003278EA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210"/>
    <w:rsid w:val="003323E4"/>
    <w:rsid w:val="00332439"/>
    <w:rsid w:val="0033297E"/>
    <w:rsid w:val="00332B75"/>
    <w:rsid w:val="00332C6A"/>
    <w:rsid w:val="00332CDE"/>
    <w:rsid w:val="00332E2A"/>
    <w:rsid w:val="0033302A"/>
    <w:rsid w:val="0033357A"/>
    <w:rsid w:val="00333934"/>
    <w:rsid w:val="00333AC6"/>
    <w:rsid w:val="00333DDF"/>
    <w:rsid w:val="00333F6B"/>
    <w:rsid w:val="003341AA"/>
    <w:rsid w:val="00334338"/>
    <w:rsid w:val="00334593"/>
    <w:rsid w:val="003347B1"/>
    <w:rsid w:val="00334973"/>
    <w:rsid w:val="00334CBF"/>
    <w:rsid w:val="00334CE3"/>
    <w:rsid w:val="00334D97"/>
    <w:rsid w:val="00335811"/>
    <w:rsid w:val="00335995"/>
    <w:rsid w:val="00335A44"/>
    <w:rsid w:val="00335AE0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F4F"/>
    <w:rsid w:val="00336F7F"/>
    <w:rsid w:val="00337711"/>
    <w:rsid w:val="00337A51"/>
    <w:rsid w:val="00337D12"/>
    <w:rsid w:val="00337E17"/>
    <w:rsid w:val="00337EEE"/>
    <w:rsid w:val="00340142"/>
    <w:rsid w:val="003403D0"/>
    <w:rsid w:val="0034055D"/>
    <w:rsid w:val="00340676"/>
    <w:rsid w:val="003407CD"/>
    <w:rsid w:val="003409AE"/>
    <w:rsid w:val="00340BE7"/>
    <w:rsid w:val="00341031"/>
    <w:rsid w:val="00341104"/>
    <w:rsid w:val="00341230"/>
    <w:rsid w:val="00341654"/>
    <w:rsid w:val="00341665"/>
    <w:rsid w:val="00341D60"/>
    <w:rsid w:val="00341DB5"/>
    <w:rsid w:val="00341E6B"/>
    <w:rsid w:val="00342629"/>
    <w:rsid w:val="0034266B"/>
    <w:rsid w:val="00342873"/>
    <w:rsid w:val="00342946"/>
    <w:rsid w:val="00342A24"/>
    <w:rsid w:val="00342B86"/>
    <w:rsid w:val="00342E14"/>
    <w:rsid w:val="0034304A"/>
    <w:rsid w:val="003430D5"/>
    <w:rsid w:val="0034338B"/>
    <w:rsid w:val="003436FC"/>
    <w:rsid w:val="00343E65"/>
    <w:rsid w:val="00344484"/>
    <w:rsid w:val="00344B5B"/>
    <w:rsid w:val="00344CFE"/>
    <w:rsid w:val="00344E78"/>
    <w:rsid w:val="00344F7E"/>
    <w:rsid w:val="00345023"/>
    <w:rsid w:val="003454B1"/>
    <w:rsid w:val="00345C74"/>
    <w:rsid w:val="00345EEA"/>
    <w:rsid w:val="00346044"/>
    <w:rsid w:val="003462FD"/>
    <w:rsid w:val="00346324"/>
    <w:rsid w:val="0034635F"/>
    <w:rsid w:val="00346381"/>
    <w:rsid w:val="003464C1"/>
    <w:rsid w:val="003466B9"/>
    <w:rsid w:val="00346BE9"/>
    <w:rsid w:val="00346D7B"/>
    <w:rsid w:val="00346E1E"/>
    <w:rsid w:val="00346E57"/>
    <w:rsid w:val="00347085"/>
    <w:rsid w:val="003476A6"/>
    <w:rsid w:val="003476E2"/>
    <w:rsid w:val="00347B3C"/>
    <w:rsid w:val="00347DC5"/>
    <w:rsid w:val="00350252"/>
    <w:rsid w:val="0035042E"/>
    <w:rsid w:val="00350593"/>
    <w:rsid w:val="0035072E"/>
    <w:rsid w:val="00350823"/>
    <w:rsid w:val="00350972"/>
    <w:rsid w:val="00350B3A"/>
    <w:rsid w:val="00350BFE"/>
    <w:rsid w:val="00351042"/>
    <w:rsid w:val="003510FD"/>
    <w:rsid w:val="003511DD"/>
    <w:rsid w:val="003514DD"/>
    <w:rsid w:val="003514E4"/>
    <w:rsid w:val="0035173D"/>
    <w:rsid w:val="00351A7F"/>
    <w:rsid w:val="00351BB1"/>
    <w:rsid w:val="0035248B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41A2"/>
    <w:rsid w:val="00354642"/>
    <w:rsid w:val="00354839"/>
    <w:rsid w:val="00354AF2"/>
    <w:rsid w:val="00354F33"/>
    <w:rsid w:val="00355537"/>
    <w:rsid w:val="003555AE"/>
    <w:rsid w:val="0035595E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8D"/>
    <w:rsid w:val="00360E3D"/>
    <w:rsid w:val="00360F4E"/>
    <w:rsid w:val="00361052"/>
    <w:rsid w:val="00361457"/>
    <w:rsid w:val="00361DB3"/>
    <w:rsid w:val="00361F57"/>
    <w:rsid w:val="00362305"/>
    <w:rsid w:val="0036268B"/>
    <w:rsid w:val="00362827"/>
    <w:rsid w:val="00362A69"/>
    <w:rsid w:val="00362B35"/>
    <w:rsid w:val="00362D1A"/>
    <w:rsid w:val="00362FC3"/>
    <w:rsid w:val="0036326B"/>
    <w:rsid w:val="0036339E"/>
    <w:rsid w:val="00363672"/>
    <w:rsid w:val="003637E0"/>
    <w:rsid w:val="00363948"/>
    <w:rsid w:val="00363982"/>
    <w:rsid w:val="00363B76"/>
    <w:rsid w:val="00363D76"/>
    <w:rsid w:val="00363F84"/>
    <w:rsid w:val="00363FFD"/>
    <w:rsid w:val="00364195"/>
    <w:rsid w:val="003641AB"/>
    <w:rsid w:val="003642BE"/>
    <w:rsid w:val="003645AC"/>
    <w:rsid w:val="003646BA"/>
    <w:rsid w:val="0036480A"/>
    <w:rsid w:val="00364893"/>
    <w:rsid w:val="00364B0B"/>
    <w:rsid w:val="00364CA0"/>
    <w:rsid w:val="00364EC6"/>
    <w:rsid w:val="00365150"/>
    <w:rsid w:val="00365429"/>
    <w:rsid w:val="003659CA"/>
    <w:rsid w:val="00365FD3"/>
    <w:rsid w:val="00365FDD"/>
    <w:rsid w:val="0036627B"/>
    <w:rsid w:val="0036637C"/>
    <w:rsid w:val="003664F4"/>
    <w:rsid w:val="003666FD"/>
    <w:rsid w:val="00366844"/>
    <w:rsid w:val="0036687B"/>
    <w:rsid w:val="00366A52"/>
    <w:rsid w:val="00366B64"/>
    <w:rsid w:val="00366F84"/>
    <w:rsid w:val="00366FFC"/>
    <w:rsid w:val="0036726A"/>
    <w:rsid w:val="00367D70"/>
    <w:rsid w:val="0037004C"/>
    <w:rsid w:val="00370366"/>
    <w:rsid w:val="00370518"/>
    <w:rsid w:val="0037058A"/>
    <w:rsid w:val="003706C9"/>
    <w:rsid w:val="00370E44"/>
    <w:rsid w:val="00370E93"/>
    <w:rsid w:val="00370F88"/>
    <w:rsid w:val="003711DC"/>
    <w:rsid w:val="003717CF"/>
    <w:rsid w:val="00371AAD"/>
    <w:rsid w:val="00372107"/>
    <w:rsid w:val="003724AF"/>
    <w:rsid w:val="0037255D"/>
    <w:rsid w:val="003726B4"/>
    <w:rsid w:val="00372B11"/>
    <w:rsid w:val="00372B25"/>
    <w:rsid w:val="00372BC9"/>
    <w:rsid w:val="00372BFD"/>
    <w:rsid w:val="00372E0F"/>
    <w:rsid w:val="00372E64"/>
    <w:rsid w:val="00372F9B"/>
    <w:rsid w:val="003733C5"/>
    <w:rsid w:val="003735E4"/>
    <w:rsid w:val="003737B5"/>
    <w:rsid w:val="00373B37"/>
    <w:rsid w:val="00373D37"/>
    <w:rsid w:val="00373E31"/>
    <w:rsid w:val="00373F6E"/>
    <w:rsid w:val="0037431E"/>
    <w:rsid w:val="00374397"/>
    <w:rsid w:val="003745D5"/>
    <w:rsid w:val="003747AE"/>
    <w:rsid w:val="00374CCE"/>
    <w:rsid w:val="00374F63"/>
    <w:rsid w:val="00375B6A"/>
    <w:rsid w:val="00375D43"/>
    <w:rsid w:val="00375F78"/>
    <w:rsid w:val="00375F7E"/>
    <w:rsid w:val="0037640F"/>
    <w:rsid w:val="00376942"/>
    <w:rsid w:val="00376ADA"/>
    <w:rsid w:val="00376AE5"/>
    <w:rsid w:val="00376C94"/>
    <w:rsid w:val="00376E77"/>
    <w:rsid w:val="0037733D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E5C"/>
    <w:rsid w:val="003810EA"/>
    <w:rsid w:val="003812EA"/>
    <w:rsid w:val="003813A1"/>
    <w:rsid w:val="00381448"/>
    <w:rsid w:val="00381582"/>
    <w:rsid w:val="003815DA"/>
    <w:rsid w:val="003818C3"/>
    <w:rsid w:val="00381E67"/>
    <w:rsid w:val="00381F5B"/>
    <w:rsid w:val="003820AB"/>
    <w:rsid w:val="003826BD"/>
    <w:rsid w:val="00382E0F"/>
    <w:rsid w:val="003833DE"/>
    <w:rsid w:val="0038340B"/>
    <w:rsid w:val="00383648"/>
    <w:rsid w:val="0038382F"/>
    <w:rsid w:val="00383AC9"/>
    <w:rsid w:val="00383E05"/>
    <w:rsid w:val="00384215"/>
    <w:rsid w:val="003845B8"/>
    <w:rsid w:val="00384BD3"/>
    <w:rsid w:val="00384CCE"/>
    <w:rsid w:val="00384F80"/>
    <w:rsid w:val="0038513E"/>
    <w:rsid w:val="0038544E"/>
    <w:rsid w:val="0038596D"/>
    <w:rsid w:val="00386238"/>
    <w:rsid w:val="003864A7"/>
    <w:rsid w:val="00386A91"/>
    <w:rsid w:val="00386B8F"/>
    <w:rsid w:val="00386CD8"/>
    <w:rsid w:val="00386FB2"/>
    <w:rsid w:val="00387073"/>
    <w:rsid w:val="003870DD"/>
    <w:rsid w:val="00387742"/>
    <w:rsid w:val="003877FC"/>
    <w:rsid w:val="003878AE"/>
    <w:rsid w:val="00387A12"/>
    <w:rsid w:val="00387B2E"/>
    <w:rsid w:val="00387B76"/>
    <w:rsid w:val="0039011D"/>
    <w:rsid w:val="003901EE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8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750"/>
    <w:rsid w:val="00392BC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E98"/>
    <w:rsid w:val="00393F7D"/>
    <w:rsid w:val="003941F6"/>
    <w:rsid w:val="003944E8"/>
    <w:rsid w:val="00394588"/>
    <w:rsid w:val="00394C3A"/>
    <w:rsid w:val="00394D7E"/>
    <w:rsid w:val="00394FDF"/>
    <w:rsid w:val="003951CE"/>
    <w:rsid w:val="0039521E"/>
    <w:rsid w:val="0039563D"/>
    <w:rsid w:val="00395662"/>
    <w:rsid w:val="00395914"/>
    <w:rsid w:val="00395937"/>
    <w:rsid w:val="0039619C"/>
    <w:rsid w:val="00396A8A"/>
    <w:rsid w:val="00396C5B"/>
    <w:rsid w:val="00396E80"/>
    <w:rsid w:val="00397527"/>
    <w:rsid w:val="00397532"/>
    <w:rsid w:val="003977E4"/>
    <w:rsid w:val="00397826"/>
    <w:rsid w:val="003978E9"/>
    <w:rsid w:val="00397D58"/>
    <w:rsid w:val="003A01AA"/>
    <w:rsid w:val="003A073A"/>
    <w:rsid w:val="003A0C6A"/>
    <w:rsid w:val="003A0D1A"/>
    <w:rsid w:val="003A1140"/>
    <w:rsid w:val="003A1246"/>
    <w:rsid w:val="003A1321"/>
    <w:rsid w:val="003A1431"/>
    <w:rsid w:val="003A1477"/>
    <w:rsid w:val="003A14EC"/>
    <w:rsid w:val="003A14F5"/>
    <w:rsid w:val="003A1AAE"/>
    <w:rsid w:val="003A1E90"/>
    <w:rsid w:val="003A1FB9"/>
    <w:rsid w:val="003A205F"/>
    <w:rsid w:val="003A2202"/>
    <w:rsid w:val="003A23BC"/>
    <w:rsid w:val="003A2690"/>
    <w:rsid w:val="003A292B"/>
    <w:rsid w:val="003A2CAB"/>
    <w:rsid w:val="003A2E75"/>
    <w:rsid w:val="003A341F"/>
    <w:rsid w:val="003A37DD"/>
    <w:rsid w:val="003A3A25"/>
    <w:rsid w:val="003A3AEF"/>
    <w:rsid w:val="003A3C6B"/>
    <w:rsid w:val="003A428C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B9E"/>
    <w:rsid w:val="003A70A5"/>
    <w:rsid w:val="003A71F1"/>
    <w:rsid w:val="003A76B0"/>
    <w:rsid w:val="003A7FC0"/>
    <w:rsid w:val="003B075D"/>
    <w:rsid w:val="003B0BE1"/>
    <w:rsid w:val="003B0F75"/>
    <w:rsid w:val="003B1076"/>
    <w:rsid w:val="003B1086"/>
    <w:rsid w:val="003B1AD9"/>
    <w:rsid w:val="003B1BF2"/>
    <w:rsid w:val="003B1BFA"/>
    <w:rsid w:val="003B1C3F"/>
    <w:rsid w:val="003B1CB4"/>
    <w:rsid w:val="003B2B46"/>
    <w:rsid w:val="003B2B4F"/>
    <w:rsid w:val="003B2C77"/>
    <w:rsid w:val="003B2C96"/>
    <w:rsid w:val="003B2C9C"/>
    <w:rsid w:val="003B2DCC"/>
    <w:rsid w:val="003B2EF9"/>
    <w:rsid w:val="003B3085"/>
    <w:rsid w:val="003B314D"/>
    <w:rsid w:val="003B32B3"/>
    <w:rsid w:val="003B33A1"/>
    <w:rsid w:val="003B3521"/>
    <w:rsid w:val="003B36A0"/>
    <w:rsid w:val="003B36B3"/>
    <w:rsid w:val="003B3920"/>
    <w:rsid w:val="003B3A47"/>
    <w:rsid w:val="003B3A91"/>
    <w:rsid w:val="003B3C64"/>
    <w:rsid w:val="003B3C7D"/>
    <w:rsid w:val="003B410D"/>
    <w:rsid w:val="003B423E"/>
    <w:rsid w:val="003B4506"/>
    <w:rsid w:val="003B4C40"/>
    <w:rsid w:val="003B4E4E"/>
    <w:rsid w:val="003B50A0"/>
    <w:rsid w:val="003B5438"/>
    <w:rsid w:val="003B5476"/>
    <w:rsid w:val="003B5677"/>
    <w:rsid w:val="003B5838"/>
    <w:rsid w:val="003B59F7"/>
    <w:rsid w:val="003B5AAB"/>
    <w:rsid w:val="003B5B52"/>
    <w:rsid w:val="003B5C4E"/>
    <w:rsid w:val="003B5C99"/>
    <w:rsid w:val="003B5CCF"/>
    <w:rsid w:val="003B5FF8"/>
    <w:rsid w:val="003B622B"/>
    <w:rsid w:val="003B6270"/>
    <w:rsid w:val="003B62B9"/>
    <w:rsid w:val="003B634D"/>
    <w:rsid w:val="003B6350"/>
    <w:rsid w:val="003B690F"/>
    <w:rsid w:val="003B6A99"/>
    <w:rsid w:val="003B6B0B"/>
    <w:rsid w:val="003B6BFA"/>
    <w:rsid w:val="003B7450"/>
    <w:rsid w:val="003B7687"/>
    <w:rsid w:val="003B77E5"/>
    <w:rsid w:val="003B7D58"/>
    <w:rsid w:val="003B7F6A"/>
    <w:rsid w:val="003C04D6"/>
    <w:rsid w:val="003C0654"/>
    <w:rsid w:val="003C0691"/>
    <w:rsid w:val="003C09C0"/>
    <w:rsid w:val="003C0DDF"/>
    <w:rsid w:val="003C12A3"/>
    <w:rsid w:val="003C15A8"/>
    <w:rsid w:val="003C15F4"/>
    <w:rsid w:val="003C169D"/>
    <w:rsid w:val="003C1A23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9E"/>
    <w:rsid w:val="003C320E"/>
    <w:rsid w:val="003C3294"/>
    <w:rsid w:val="003C332E"/>
    <w:rsid w:val="003C351D"/>
    <w:rsid w:val="003C3BD3"/>
    <w:rsid w:val="003C3E41"/>
    <w:rsid w:val="003C3F9F"/>
    <w:rsid w:val="003C3FD3"/>
    <w:rsid w:val="003C42B0"/>
    <w:rsid w:val="003C43C0"/>
    <w:rsid w:val="003C4505"/>
    <w:rsid w:val="003C45B9"/>
    <w:rsid w:val="003C46EF"/>
    <w:rsid w:val="003C4A8F"/>
    <w:rsid w:val="003C53ED"/>
    <w:rsid w:val="003C53EF"/>
    <w:rsid w:val="003C54CE"/>
    <w:rsid w:val="003C5B0B"/>
    <w:rsid w:val="003C5B86"/>
    <w:rsid w:val="003C5C93"/>
    <w:rsid w:val="003C5E97"/>
    <w:rsid w:val="003C5E9E"/>
    <w:rsid w:val="003C5F2C"/>
    <w:rsid w:val="003C5F65"/>
    <w:rsid w:val="003C5FB0"/>
    <w:rsid w:val="003C6236"/>
    <w:rsid w:val="003C62AE"/>
    <w:rsid w:val="003C6758"/>
    <w:rsid w:val="003C676F"/>
    <w:rsid w:val="003C67CE"/>
    <w:rsid w:val="003C6AFF"/>
    <w:rsid w:val="003C70FB"/>
    <w:rsid w:val="003C7116"/>
    <w:rsid w:val="003C763B"/>
    <w:rsid w:val="003C769B"/>
    <w:rsid w:val="003C76D1"/>
    <w:rsid w:val="003C7729"/>
    <w:rsid w:val="003C7998"/>
    <w:rsid w:val="003C7A10"/>
    <w:rsid w:val="003C7A6F"/>
    <w:rsid w:val="003C7C20"/>
    <w:rsid w:val="003D024B"/>
    <w:rsid w:val="003D0583"/>
    <w:rsid w:val="003D06CB"/>
    <w:rsid w:val="003D07E2"/>
    <w:rsid w:val="003D09E7"/>
    <w:rsid w:val="003D0A5F"/>
    <w:rsid w:val="003D0C56"/>
    <w:rsid w:val="003D0CCD"/>
    <w:rsid w:val="003D0F44"/>
    <w:rsid w:val="003D117B"/>
    <w:rsid w:val="003D11E5"/>
    <w:rsid w:val="003D1501"/>
    <w:rsid w:val="003D1B10"/>
    <w:rsid w:val="003D1BE1"/>
    <w:rsid w:val="003D1C53"/>
    <w:rsid w:val="003D2431"/>
    <w:rsid w:val="003D26EA"/>
    <w:rsid w:val="003D2721"/>
    <w:rsid w:val="003D2A20"/>
    <w:rsid w:val="003D2C71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5337"/>
    <w:rsid w:val="003D5471"/>
    <w:rsid w:val="003D5574"/>
    <w:rsid w:val="003D56FF"/>
    <w:rsid w:val="003D5769"/>
    <w:rsid w:val="003D58B0"/>
    <w:rsid w:val="003D5D60"/>
    <w:rsid w:val="003D5FCC"/>
    <w:rsid w:val="003D614D"/>
    <w:rsid w:val="003D6244"/>
    <w:rsid w:val="003D62C8"/>
    <w:rsid w:val="003D6367"/>
    <w:rsid w:val="003D685B"/>
    <w:rsid w:val="003D6B7F"/>
    <w:rsid w:val="003D6EF0"/>
    <w:rsid w:val="003D702B"/>
    <w:rsid w:val="003D707E"/>
    <w:rsid w:val="003D7166"/>
    <w:rsid w:val="003D7481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C64"/>
    <w:rsid w:val="003E0CC1"/>
    <w:rsid w:val="003E0DAD"/>
    <w:rsid w:val="003E0E13"/>
    <w:rsid w:val="003E134D"/>
    <w:rsid w:val="003E1416"/>
    <w:rsid w:val="003E14E0"/>
    <w:rsid w:val="003E189F"/>
    <w:rsid w:val="003E1966"/>
    <w:rsid w:val="003E1AF8"/>
    <w:rsid w:val="003E1C22"/>
    <w:rsid w:val="003E1EB2"/>
    <w:rsid w:val="003E205B"/>
    <w:rsid w:val="003E2212"/>
    <w:rsid w:val="003E26A9"/>
    <w:rsid w:val="003E27AA"/>
    <w:rsid w:val="003E28EE"/>
    <w:rsid w:val="003E29A8"/>
    <w:rsid w:val="003E2CBA"/>
    <w:rsid w:val="003E2D86"/>
    <w:rsid w:val="003E2F08"/>
    <w:rsid w:val="003E335B"/>
    <w:rsid w:val="003E33C1"/>
    <w:rsid w:val="003E359E"/>
    <w:rsid w:val="003E3A06"/>
    <w:rsid w:val="003E3FBC"/>
    <w:rsid w:val="003E4039"/>
    <w:rsid w:val="003E4160"/>
    <w:rsid w:val="003E4176"/>
    <w:rsid w:val="003E44F1"/>
    <w:rsid w:val="003E450A"/>
    <w:rsid w:val="003E4D15"/>
    <w:rsid w:val="003E4DEE"/>
    <w:rsid w:val="003E4E9E"/>
    <w:rsid w:val="003E513A"/>
    <w:rsid w:val="003E52A1"/>
    <w:rsid w:val="003E5549"/>
    <w:rsid w:val="003E55A5"/>
    <w:rsid w:val="003E56D1"/>
    <w:rsid w:val="003E58E3"/>
    <w:rsid w:val="003E5C6A"/>
    <w:rsid w:val="003E6010"/>
    <w:rsid w:val="003E60F9"/>
    <w:rsid w:val="003E6125"/>
    <w:rsid w:val="003E6137"/>
    <w:rsid w:val="003E61C9"/>
    <w:rsid w:val="003E6305"/>
    <w:rsid w:val="003E6433"/>
    <w:rsid w:val="003E6510"/>
    <w:rsid w:val="003E6585"/>
    <w:rsid w:val="003E66AF"/>
    <w:rsid w:val="003E67E4"/>
    <w:rsid w:val="003E6C72"/>
    <w:rsid w:val="003E702E"/>
    <w:rsid w:val="003E7281"/>
    <w:rsid w:val="003E7356"/>
    <w:rsid w:val="003E7794"/>
    <w:rsid w:val="003E77F2"/>
    <w:rsid w:val="003E7CB4"/>
    <w:rsid w:val="003E7CCB"/>
    <w:rsid w:val="003E7E0A"/>
    <w:rsid w:val="003E7F0F"/>
    <w:rsid w:val="003E7FB4"/>
    <w:rsid w:val="003F012A"/>
    <w:rsid w:val="003F0A46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14B"/>
    <w:rsid w:val="003F21D8"/>
    <w:rsid w:val="003F2371"/>
    <w:rsid w:val="003F2382"/>
    <w:rsid w:val="003F277D"/>
    <w:rsid w:val="003F27B1"/>
    <w:rsid w:val="003F2D73"/>
    <w:rsid w:val="003F30BA"/>
    <w:rsid w:val="003F324D"/>
    <w:rsid w:val="003F36C2"/>
    <w:rsid w:val="003F38A1"/>
    <w:rsid w:val="003F38A9"/>
    <w:rsid w:val="003F3BE5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70C5"/>
    <w:rsid w:val="003F70F3"/>
    <w:rsid w:val="003F7353"/>
    <w:rsid w:val="003F7603"/>
    <w:rsid w:val="003F770B"/>
    <w:rsid w:val="003F7A99"/>
    <w:rsid w:val="003F7DAB"/>
    <w:rsid w:val="003F7E05"/>
    <w:rsid w:val="00400748"/>
    <w:rsid w:val="00400964"/>
    <w:rsid w:val="00400A35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50"/>
    <w:rsid w:val="00401692"/>
    <w:rsid w:val="00401961"/>
    <w:rsid w:val="0040197C"/>
    <w:rsid w:val="00401C0F"/>
    <w:rsid w:val="004021CE"/>
    <w:rsid w:val="00402335"/>
    <w:rsid w:val="00402838"/>
    <w:rsid w:val="00402D9F"/>
    <w:rsid w:val="00402DE7"/>
    <w:rsid w:val="00403006"/>
    <w:rsid w:val="00403144"/>
    <w:rsid w:val="00403491"/>
    <w:rsid w:val="00403567"/>
    <w:rsid w:val="0040379B"/>
    <w:rsid w:val="00403899"/>
    <w:rsid w:val="00403DCE"/>
    <w:rsid w:val="00403F25"/>
    <w:rsid w:val="00403F6E"/>
    <w:rsid w:val="00404008"/>
    <w:rsid w:val="004040AA"/>
    <w:rsid w:val="004040AF"/>
    <w:rsid w:val="004041F4"/>
    <w:rsid w:val="0040459B"/>
    <w:rsid w:val="00404775"/>
    <w:rsid w:val="004047F6"/>
    <w:rsid w:val="00404D0B"/>
    <w:rsid w:val="00405463"/>
    <w:rsid w:val="004057BE"/>
    <w:rsid w:val="004059D3"/>
    <w:rsid w:val="00405B64"/>
    <w:rsid w:val="00405B8D"/>
    <w:rsid w:val="00405E33"/>
    <w:rsid w:val="004060B2"/>
    <w:rsid w:val="004062CF"/>
    <w:rsid w:val="0040661C"/>
    <w:rsid w:val="00406761"/>
    <w:rsid w:val="00406974"/>
    <w:rsid w:val="004072AF"/>
    <w:rsid w:val="004074B7"/>
    <w:rsid w:val="00407500"/>
    <w:rsid w:val="00407579"/>
    <w:rsid w:val="00407712"/>
    <w:rsid w:val="00407929"/>
    <w:rsid w:val="00407C5F"/>
    <w:rsid w:val="00407D38"/>
    <w:rsid w:val="00407E35"/>
    <w:rsid w:val="00407EFF"/>
    <w:rsid w:val="0041011D"/>
    <w:rsid w:val="004108A1"/>
    <w:rsid w:val="00410A36"/>
    <w:rsid w:val="00410B27"/>
    <w:rsid w:val="004110E1"/>
    <w:rsid w:val="00411353"/>
    <w:rsid w:val="00411647"/>
    <w:rsid w:val="00411A8D"/>
    <w:rsid w:val="00411C1C"/>
    <w:rsid w:val="00411D43"/>
    <w:rsid w:val="00411E63"/>
    <w:rsid w:val="004123F7"/>
    <w:rsid w:val="004125E3"/>
    <w:rsid w:val="0041270C"/>
    <w:rsid w:val="00412776"/>
    <w:rsid w:val="00412A54"/>
    <w:rsid w:val="00412DF6"/>
    <w:rsid w:val="00412E6C"/>
    <w:rsid w:val="00412ECB"/>
    <w:rsid w:val="0041313A"/>
    <w:rsid w:val="004139EA"/>
    <w:rsid w:val="00413A3C"/>
    <w:rsid w:val="00413D12"/>
    <w:rsid w:val="00414021"/>
    <w:rsid w:val="004141B7"/>
    <w:rsid w:val="0041430E"/>
    <w:rsid w:val="0041465A"/>
    <w:rsid w:val="0041474A"/>
    <w:rsid w:val="0041498E"/>
    <w:rsid w:val="00414D39"/>
    <w:rsid w:val="00414D6D"/>
    <w:rsid w:val="00414D8C"/>
    <w:rsid w:val="00414F56"/>
    <w:rsid w:val="00415001"/>
    <w:rsid w:val="0041501A"/>
    <w:rsid w:val="004150EE"/>
    <w:rsid w:val="0041517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211"/>
    <w:rsid w:val="0041728D"/>
    <w:rsid w:val="00417498"/>
    <w:rsid w:val="004174DF"/>
    <w:rsid w:val="004179C7"/>
    <w:rsid w:val="00417CBF"/>
    <w:rsid w:val="00417E0B"/>
    <w:rsid w:val="004200F6"/>
    <w:rsid w:val="00420107"/>
    <w:rsid w:val="00420117"/>
    <w:rsid w:val="00421272"/>
    <w:rsid w:val="00421334"/>
    <w:rsid w:val="00421616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66B"/>
    <w:rsid w:val="00422982"/>
    <w:rsid w:val="00422D9D"/>
    <w:rsid w:val="00422F0B"/>
    <w:rsid w:val="0042321E"/>
    <w:rsid w:val="004236A2"/>
    <w:rsid w:val="00423781"/>
    <w:rsid w:val="004238FB"/>
    <w:rsid w:val="00423B41"/>
    <w:rsid w:val="0042400A"/>
    <w:rsid w:val="004244D9"/>
    <w:rsid w:val="004244E9"/>
    <w:rsid w:val="004246BF"/>
    <w:rsid w:val="0042496A"/>
    <w:rsid w:val="00424ABB"/>
    <w:rsid w:val="00424E25"/>
    <w:rsid w:val="00424EB6"/>
    <w:rsid w:val="00425793"/>
    <w:rsid w:val="0042579A"/>
    <w:rsid w:val="00425B72"/>
    <w:rsid w:val="00425BD8"/>
    <w:rsid w:val="0042602C"/>
    <w:rsid w:val="00426400"/>
    <w:rsid w:val="004269B1"/>
    <w:rsid w:val="004269FC"/>
    <w:rsid w:val="00426B88"/>
    <w:rsid w:val="00426E0C"/>
    <w:rsid w:val="00426F59"/>
    <w:rsid w:val="00426FF2"/>
    <w:rsid w:val="00427109"/>
    <w:rsid w:val="004278E2"/>
    <w:rsid w:val="00427B98"/>
    <w:rsid w:val="00427EA2"/>
    <w:rsid w:val="00430148"/>
    <w:rsid w:val="004304E8"/>
    <w:rsid w:val="0043079B"/>
    <w:rsid w:val="004309F6"/>
    <w:rsid w:val="00430A10"/>
    <w:rsid w:val="00430E93"/>
    <w:rsid w:val="00430E9D"/>
    <w:rsid w:val="00430FC7"/>
    <w:rsid w:val="0043113D"/>
    <w:rsid w:val="00431400"/>
    <w:rsid w:val="00431E88"/>
    <w:rsid w:val="00431EB1"/>
    <w:rsid w:val="00432013"/>
    <w:rsid w:val="004320D1"/>
    <w:rsid w:val="00432215"/>
    <w:rsid w:val="0043258E"/>
    <w:rsid w:val="00432960"/>
    <w:rsid w:val="00432ACD"/>
    <w:rsid w:val="00432E9C"/>
    <w:rsid w:val="00433072"/>
    <w:rsid w:val="004330D4"/>
    <w:rsid w:val="0043333D"/>
    <w:rsid w:val="00433711"/>
    <w:rsid w:val="00433BFE"/>
    <w:rsid w:val="00433CB9"/>
    <w:rsid w:val="00434558"/>
    <w:rsid w:val="004345D1"/>
    <w:rsid w:val="004348F4"/>
    <w:rsid w:val="00434A0E"/>
    <w:rsid w:val="0043533B"/>
    <w:rsid w:val="00435555"/>
    <w:rsid w:val="00435998"/>
    <w:rsid w:val="004359A8"/>
    <w:rsid w:val="00435AF4"/>
    <w:rsid w:val="00435B5E"/>
    <w:rsid w:val="00436270"/>
    <w:rsid w:val="00436363"/>
    <w:rsid w:val="00436511"/>
    <w:rsid w:val="004365EA"/>
    <w:rsid w:val="00436766"/>
    <w:rsid w:val="00436788"/>
    <w:rsid w:val="004368B8"/>
    <w:rsid w:val="00436B55"/>
    <w:rsid w:val="00436DEF"/>
    <w:rsid w:val="00436E8B"/>
    <w:rsid w:val="00436F83"/>
    <w:rsid w:val="0043747A"/>
    <w:rsid w:val="00437521"/>
    <w:rsid w:val="004375FA"/>
    <w:rsid w:val="0043775D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29"/>
    <w:rsid w:val="00440701"/>
    <w:rsid w:val="00440753"/>
    <w:rsid w:val="00440757"/>
    <w:rsid w:val="00440AD3"/>
    <w:rsid w:val="00440E56"/>
    <w:rsid w:val="004411AB"/>
    <w:rsid w:val="004411B9"/>
    <w:rsid w:val="00441546"/>
    <w:rsid w:val="00441612"/>
    <w:rsid w:val="00441B99"/>
    <w:rsid w:val="00441C4F"/>
    <w:rsid w:val="00441DC2"/>
    <w:rsid w:val="00442029"/>
    <w:rsid w:val="00442034"/>
    <w:rsid w:val="00442143"/>
    <w:rsid w:val="004422FD"/>
    <w:rsid w:val="00442403"/>
    <w:rsid w:val="00442B09"/>
    <w:rsid w:val="00442F33"/>
    <w:rsid w:val="00442FB7"/>
    <w:rsid w:val="0044312D"/>
    <w:rsid w:val="00443139"/>
    <w:rsid w:val="00443770"/>
    <w:rsid w:val="0044380B"/>
    <w:rsid w:val="00443CF4"/>
    <w:rsid w:val="00443DF4"/>
    <w:rsid w:val="00444452"/>
    <w:rsid w:val="00444529"/>
    <w:rsid w:val="00444781"/>
    <w:rsid w:val="00444788"/>
    <w:rsid w:val="00445425"/>
    <w:rsid w:val="00445487"/>
    <w:rsid w:val="0044560E"/>
    <w:rsid w:val="00445C19"/>
    <w:rsid w:val="00445C75"/>
    <w:rsid w:val="00445DB3"/>
    <w:rsid w:val="004461AB"/>
    <w:rsid w:val="004461C2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D4"/>
    <w:rsid w:val="004479B1"/>
    <w:rsid w:val="00447E50"/>
    <w:rsid w:val="00450015"/>
    <w:rsid w:val="0045025F"/>
    <w:rsid w:val="004503FE"/>
    <w:rsid w:val="0045054C"/>
    <w:rsid w:val="00450822"/>
    <w:rsid w:val="00450A94"/>
    <w:rsid w:val="0045164D"/>
    <w:rsid w:val="00451F76"/>
    <w:rsid w:val="00452475"/>
    <w:rsid w:val="0045290D"/>
    <w:rsid w:val="00452997"/>
    <w:rsid w:val="00452FC5"/>
    <w:rsid w:val="0045304C"/>
    <w:rsid w:val="0045320C"/>
    <w:rsid w:val="00453549"/>
    <w:rsid w:val="00453808"/>
    <w:rsid w:val="0045387A"/>
    <w:rsid w:val="004538BF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9C4"/>
    <w:rsid w:val="00454A9D"/>
    <w:rsid w:val="00454E18"/>
    <w:rsid w:val="00454F74"/>
    <w:rsid w:val="00455057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88B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2E3"/>
    <w:rsid w:val="0046147F"/>
    <w:rsid w:val="004614EE"/>
    <w:rsid w:val="004618A9"/>
    <w:rsid w:val="00461C50"/>
    <w:rsid w:val="00461DBA"/>
    <w:rsid w:val="00461F1E"/>
    <w:rsid w:val="0046207A"/>
    <w:rsid w:val="004623F7"/>
    <w:rsid w:val="004626C0"/>
    <w:rsid w:val="0046273F"/>
    <w:rsid w:val="004631F6"/>
    <w:rsid w:val="004632CA"/>
    <w:rsid w:val="00463348"/>
    <w:rsid w:val="004637D9"/>
    <w:rsid w:val="00463850"/>
    <w:rsid w:val="004639E7"/>
    <w:rsid w:val="00463D6B"/>
    <w:rsid w:val="00464254"/>
    <w:rsid w:val="004642DC"/>
    <w:rsid w:val="004643C7"/>
    <w:rsid w:val="004644D6"/>
    <w:rsid w:val="004649C8"/>
    <w:rsid w:val="00464CA7"/>
    <w:rsid w:val="004651BE"/>
    <w:rsid w:val="004658BF"/>
    <w:rsid w:val="0046596F"/>
    <w:rsid w:val="00465C35"/>
    <w:rsid w:val="00465C3B"/>
    <w:rsid w:val="00465C59"/>
    <w:rsid w:val="00465C94"/>
    <w:rsid w:val="00465C9B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F4"/>
    <w:rsid w:val="0047101C"/>
    <w:rsid w:val="0047180A"/>
    <w:rsid w:val="00471A59"/>
    <w:rsid w:val="00471ABB"/>
    <w:rsid w:val="00471E12"/>
    <w:rsid w:val="00472477"/>
    <w:rsid w:val="004726A3"/>
    <w:rsid w:val="00472702"/>
    <w:rsid w:val="00472774"/>
    <w:rsid w:val="00472802"/>
    <w:rsid w:val="00472B08"/>
    <w:rsid w:val="00472E20"/>
    <w:rsid w:val="00472EA9"/>
    <w:rsid w:val="0047303A"/>
    <w:rsid w:val="004733B1"/>
    <w:rsid w:val="00473414"/>
    <w:rsid w:val="004737B0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46"/>
    <w:rsid w:val="00477151"/>
    <w:rsid w:val="0047776C"/>
    <w:rsid w:val="00477C99"/>
    <w:rsid w:val="00480047"/>
    <w:rsid w:val="004800D2"/>
    <w:rsid w:val="0048015C"/>
    <w:rsid w:val="00480386"/>
    <w:rsid w:val="0048053A"/>
    <w:rsid w:val="00480A50"/>
    <w:rsid w:val="00480FF9"/>
    <w:rsid w:val="0048139C"/>
    <w:rsid w:val="00481695"/>
    <w:rsid w:val="0048169B"/>
    <w:rsid w:val="00481C8F"/>
    <w:rsid w:val="00481D7C"/>
    <w:rsid w:val="00481DC9"/>
    <w:rsid w:val="004821FA"/>
    <w:rsid w:val="00482600"/>
    <w:rsid w:val="0048266B"/>
    <w:rsid w:val="0048298D"/>
    <w:rsid w:val="00482B4C"/>
    <w:rsid w:val="00482CBB"/>
    <w:rsid w:val="00483172"/>
    <w:rsid w:val="004832D1"/>
    <w:rsid w:val="004834E6"/>
    <w:rsid w:val="004835F1"/>
    <w:rsid w:val="00483AC1"/>
    <w:rsid w:val="00483FAC"/>
    <w:rsid w:val="00484051"/>
    <w:rsid w:val="004841C0"/>
    <w:rsid w:val="00484245"/>
    <w:rsid w:val="00484357"/>
    <w:rsid w:val="00484A81"/>
    <w:rsid w:val="00484BC7"/>
    <w:rsid w:val="00484F70"/>
    <w:rsid w:val="00485425"/>
    <w:rsid w:val="00485495"/>
    <w:rsid w:val="00485A6E"/>
    <w:rsid w:val="00485AA2"/>
    <w:rsid w:val="004861DC"/>
    <w:rsid w:val="004866A8"/>
    <w:rsid w:val="0048675B"/>
    <w:rsid w:val="004867AA"/>
    <w:rsid w:val="004873D9"/>
    <w:rsid w:val="00487443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13E5"/>
    <w:rsid w:val="0049179D"/>
    <w:rsid w:val="00491887"/>
    <w:rsid w:val="004918E8"/>
    <w:rsid w:val="00491B37"/>
    <w:rsid w:val="00491BF9"/>
    <w:rsid w:val="00491DA7"/>
    <w:rsid w:val="00491DF5"/>
    <w:rsid w:val="00491E4E"/>
    <w:rsid w:val="00491E7B"/>
    <w:rsid w:val="004920FC"/>
    <w:rsid w:val="00492414"/>
    <w:rsid w:val="0049263B"/>
    <w:rsid w:val="00492774"/>
    <w:rsid w:val="00492CB4"/>
    <w:rsid w:val="00492DCA"/>
    <w:rsid w:val="00492E22"/>
    <w:rsid w:val="00492ED3"/>
    <w:rsid w:val="00493083"/>
    <w:rsid w:val="004934F1"/>
    <w:rsid w:val="004935CC"/>
    <w:rsid w:val="00493780"/>
    <w:rsid w:val="0049381C"/>
    <w:rsid w:val="00493B1E"/>
    <w:rsid w:val="00493BD7"/>
    <w:rsid w:val="00493EFA"/>
    <w:rsid w:val="004942A8"/>
    <w:rsid w:val="00494429"/>
    <w:rsid w:val="004944D4"/>
    <w:rsid w:val="00494738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7E2"/>
    <w:rsid w:val="00495DB6"/>
    <w:rsid w:val="00495FA2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570"/>
    <w:rsid w:val="004975C8"/>
    <w:rsid w:val="004977E9"/>
    <w:rsid w:val="00497AA4"/>
    <w:rsid w:val="00497C38"/>
    <w:rsid w:val="004A0104"/>
    <w:rsid w:val="004A032A"/>
    <w:rsid w:val="004A03BF"/>
    <w:rsid w:val="004A06E7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ACF"/>
    <w:rsid w:val="004A1C6E"/>
    <w:rsid w:val="004A1EFA"/>
    <w:rsid w:val="004A2014"/>
    <w:rsid w:val="004A2220"/>
    <w:rsid w:val="004A247F"/>
    <w:rsid w:val="004A26E0"/>
    <w:rsid w:val="004A290C"/>
    <w:rsid w:val="004A2D51"/>
    <w:rsid w:val="004A2F53"/>
    <w:rsid w:val="004A2FD0"/>
    <w:rsid w:val="004A3261"/>
    <w:rsid w:val="004A332A"/>
    <w:rsid w:val="004A3674"/>
    <w:rsid w:val="004A3706"/>
    <w:rsid w:val="004A3E32"/>
    <w:rsid w:val="004A482A"/>
    <w:rsid w:val="004A4C9A"/>
    <w:rsid w:val="004A4CB0"/>
    <w:rsid w:val="004A4D47"/>
    <w:rsid w:val="004A4DD0"/>
    <w:rsid w:val="004A539E"/>
    <w:rsid w:val="004A5905"/>
    <w:rsid w:val="004A59AB"/>
    <w:rsid w:val="004A5FC9"/>
    <w:rsid w:val="004A63B5"/>
    <w:rsid w:val="004A6802"/>
    <w:rsid w:val="004A6845"/>
    <w:rsid w:val="004A6B08"/>
    <w:rsid w:val="004A6CB4"/>
    <w:rsid w:val="004A6E92"/>
    <w:rsid w:val="004A71CA"/>
    <w:rsid w:val="004A759D"/>
    <w:rsid w:val="004A75CB"/>
    <w:rsid w:val="004A783E"/>
    <w:rsid w:val="004A7D7E"/>
    <w:rsid w:val="004A7FD4"/>
    <w:rsid w:val="004A7FD7"/>
    <w:rsid w:val="004B0405"/>
    <w:rsid w:val="004B04C1"/>
    <w:rsid w:val="004B0766"/>
    <w:rsid w:val="004B08B0"/>
    <w:rsid w:val="004B0978"/>
    <w:rsid w:val="004B111C"/>
    <w:rsid w:val="004B1246"/>
    <w:rsid w:val="004B1BB3"/>
    <w:rsid w:val="004B1EBF"/>
    <w:rsid w:val="004B28A4"/>
    <w:rsid w:val="004B293D"/>
    <w:rsid w:val="004B2A1E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EB1"/>
    <w:rsid w:val="004B3EFD"/>
    <w:rsid w:val="004B4181"/>
    <w:rsid w:val="004B43B9"/>
    <w:rsid w:val="004B4913"/>
    <w:rsid w:val="004B4A45"/>
    <w:rsid w:val="004B4CB2"/>
    <w:rsid w:val="004B4FE0"/>
    <w:rsid w:val="004B5450"/>
    <w:rsid w:val="004B54A9"/>
    <w:rsid w:val="004B5988"/>
    <w:rsid w:val="004B5B8C"/>
    <w:rsid w:val="004B5DE7"/>
    <w:rsid w:val="004B602F"/>
    <w:rsid w:val="004B60AC"/>
    <w:rsid w:val="004B6148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8D8"/>
    <w:rsid w:val="004B7900"/>
    <w:rsid w:val="004B7DA4"/>
    <w:rsid w:val="004C0164"/>
    <w:rsid w:val="004C04B6"/>
    <w:rsid w:val="004C08A7"/>
    <w:rsid w:val="004C0986"/>
    <w:rsid w:val="004C0B72"/>
    <w:rsid w:val="004C0F01"/>
    <w:rsid w:val="004C1081"/>
    <w:rsid w:val="004C1281"/>
    <w:rsid w:val="004C12F4"/>
    <w:rsid w:val="004C12FC"/>
    <w:rsid w:val="004C13DF"/>
    <w:rsid w:val="004C14C6"/>
    <w:rsid w:val="004C19A5"/>
    <w:rsid w:val="004C254D"/>
    <w:rsid w:val="004C2826"/>
    <w:rsid w:val="004C282E"/>
    <w:rsid w:val="004C2ED3"/>
    <w:rsid w:val="004C2EE0"/>
    <w:rsid w:val="004C3067"/>
    <w:rsid w:val="004C3120"/>
    <w:rsid w:val="004C348C"/>
    <w:rsid w:val="004C35E7"/>
    <w:rsid w:val="004C36D7"/>
    <w:rsid w:val="004C3791"/>
    <w:rsid w:val="004C3D28"/>
    <w:rsid w:val="004C3F43"/>
    <w:rsid w:val="004C4035"/>
    <w:rsid w:val="004C437A"/>
    <w:rsid w:val="004C440A"/>
    <w:rsid w:val="004C4688"/>
    <w:rsid w:val="004C4B0F"/>
    <w:rsid w:val="004C4B1F"/>
    <w:rsid w:val="004C4D72"/>
    <w:rsid w:val="004C4DCC"/>
    <w:rsid w:val="004C4F17"/>
    <w:rsid w:val="004C4F20"/>
    <w:rsid w:val="004C5066"/>
    <w:rsid w:val="004C5AE8"/>
    <w:rsid w:val="004C5D37"/>
    <w:rsid w:val="004C5EBD"/>
    <w:rsid w:val="004C6DB8"/>
    <w:rsid w:val="004C70AD"/>
    <w:rsid w:val="004C743B"/>
    <w:rsid w:val="004C74FC"/>
    <w:rsid w:val="004C77FC"/>
    <w:rsid w:val="004C7802"/>
    <w:rsid w:val="004C7D24"/>
    <w:rsid w:val="004C7D37"/>
    <w:rsid w:val="004D00DD"/>
    <w:rsid w:val="004D06F1"/>
    <w:rsid w:val="004D0D56"/>
    <w:rsid w:val="004D10DD"/>
    <w:rsid w:val="004D11AB"/>
    <w:rsid w:val="004D11DC"/>
    <w:rsid w:val="004D12BB"/>
    <w:rsid w:val="004D14E4"/>
    <w:rsid w:val="004D16EA"/>
    <w:rsid w:val="004D195F"/>
    <w:rsid w:val="004D1A19"/>
    <w:rsid w:val="004D2552"/>
    <w:rsid w:val="004D2731"/>
    <w:rsid w:val="004D27E1"/>
    <w:rsid w:val="004D2AD7"/>
    <w:rsid w:val="004D2EE4"/>
    <w:rsid w:val="004D3223"/>
    <w:rsid w:val="004D38FF"/>
    <w:rsid w:val="004D3971"/>
    <w:rsid w:val="004D3C5C"/>
    <w:rsid w:val="004D3C84"/>
    <w:rsid w:val="004D41CA"/>
    <w:rsid w:val="004D439C"/>
    <w:rsid w:val="004D44FF"/>
    <w:rsid w:val="004D45A7"/>
    <w:rsid w:val="004D4A2E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8E6"/>
    <w:rsid w:val="004D5B2E"/>
    <w:rsid w:val="004D5B7A"/>
    <w:rsid w:val="004D5BB0"/>
    <w:rsid w:val="004D6072"/>
    <w:rsid w:val="004D62DD"/>
    <w:rsid w:val="004D6319"/>
    <w:rsid w:val="004D6CB6"/>
    <w:rsid w:val="004D6E1A"/>
    <w:rsid w:val="004D6FD5"/>
    <w:rsid w:val="004D6FF1"/>
    <w:rsid w:val="004D716B"/>
    <w:rsid w:val="004D745C"/>
    <w:rsid w:val="004D7851"/>
    <w:rsid w:val="004D79F5"/>
    <w:rsid w:val="004D7D2A"/>
    <w:rsid w:val="004D7F2D"/>
    <w:rsid w:val="004D7F54"/>
    <w:rsid w:val="004D7FD1"/>
    <w:rsid w:val="004E013D"/>
    <w:rsid w:val="004E04FE"/>
    <w:rsid w:val="004E0678"/>
    <w:rsid w:val="004E07FC"/>
    <w:rsid w:val="004E0C80"/>
    <w:rsid w:val="004E0DE5"/>
    <w:rsid w:val="004E12C0"/>
    <w:rsid w:val="004E197C"/>
    <w:rsid w:val="004E1AE4"/>
    <w:rsid w:val="004E1C90"/>
    <w:rsid w:val="004E2333"/>
    <w:rsid w:val="004E2392"/>
    <w:rsid w:val="004E29D5"/>
    <w:rsid w:val="004E2B8E"/>
    <w:rsid w:val="004E2BE6"/>
    <w:rsid w:val="004E2D21"/>
    <w:rsid w:val="004E2E04"/>
    <w:rsid w:val="004E35A7"/>
    <w:rsid w:val="004E372E"/>
    <w:rsid w:val="004E3A1B"/>
    <w:rsid w:val="004E3A3F"/>
    <w:rsid w:val="004E3B92"/>
    <w:rsid w:val="004E44E2"/>
    <w:rsid w:val="004E4685"/>
    <w:rsid w:val="004E4AAF"/>
    <w:rsid w:val="004E4D67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88A"/>
    <w:rsid w:val="004E694B"/>
    <w:rsid w:val="004E7010"/>
    <w:rsid w:val="004E7284"/>
    <w:rsid w:val="004E7411"/>
    <w:rsid w:val="004E782D"/>
    <w:rsid w:val="004E7E16"/>
    <w:rsid w:val="004F0255"/>
    <w:rsid w:val="004F049F"/>
    <w:rsid w:val="004F0CBD"/>
    <w:rsid w:val="004F0D95"/>
    <w:rsid w:val="004F0DE4"/>
    <w:rsid w:val="004F0F92"/>
    <w:rsid w:val="004F125C"/>
    <w:rsid w:val="004F1310"/>
    <w:rsid w:val="004F1B1D"/>
    <w:rsid w:val="004F1B3D"/>
    <w:rsid w:val="004F1B40"/>
    <w:rsid w:val="004F2034"/>
    <w:rsid w:val="004F252A"/>
    <w:rsid w:val="004F2D94"/>
    <w:rsid w:val="004F2E8D"/>
    <w:rsid w:val="004F2E94"/>
    <w:rsid w:val="004F3481"/>
    <w:rsid w:val="004F3495"/>
    <w:rsid w:val="004F34CB"/>
    <w:rsid w:val="004F37DD"/>
    <w:rsid w:val="004F38F2"/>
    <w:rsid w:val="004F3CA8"/>
    <w:rsid w:val="004F3E1B"/>
    <w:rsid w:val="004F4251"/>
    <w:rsid w:val="004F4380"/>
    <w:rsid w:val="004F46F1"/>
    <w:rsid w:val="004F49BA"/>
    <w:rsid w:val="004F4BDD"/>
    <w:rsid w:val="004F4E39"/>
    <w:rsid w:val="004F4E5F"/>
    <w:rsid w:val="004F57CA"/>
    <w:rsid w:val="004F5DC4"/>
    <w:rsid w:val="004F5E02"/>
    <w:rsid w:val="004F5EAA"/>
    <w:rsid w:val="004F6544"/>
    <w:rsid w:val="004F65AA"/>
    <w:rsid w:val="004F65DF"/>
    <w:rsid w:val="004F68DB"/>
    <w:rsid w:val="004F6B1C"/>
    <w:rsid w:val="004F6BF8"/>
    <w:rsid w:val="004F6D0B"/>
    <w:rsid w:val="004F734B"/>
    <w:rsid w:val="004F738D"/>
    <w:rsid w:val="004F74A9"/>
    <w:rsid w:val="004F74F8"/>
    <w:rsid w:val="004F76EA"/>
    <w:rsid w:val="004F7A66"/>
    <w:rsid w:val="004F7AD4"/>
    <w:rsid w:val="004F7CE8"/>
    <w:rsid w:val="005000B3"/>
    <w:rsid w:val="0050018E"/>
    <w:rsid w:val="0050036F"/>
    <w:rsid w:val="005003D9"/>
    <w:rsid w:val="00500472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9A0"/>
    <w:rsid w:val="00501F2F"/>
    <w:rsid w:val="005021EB"/>
    <w:rsid w:val="00502411"/>
    <w:rsid w:val="0050254E"/>
    <w:rsid w:val="00502C20"/>
    <w:rsid w:val="00502DC4"/>
    <w:rsid w:val="00503289"/>
    <w:rsid w:val="00503558"/>
    <w:rsid w:val="00503804"/>
    <w:rsid w:val="0050411D"/>
    <w:rsid w:val="005043F0"/>
    <w:rsid w:val="00504779"/>
    <w:rsid w:val="0050489C"/>
    <w:rsid w:val="00504C8A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D83"/>
    <w:rsid w:val="00505EA9"/>
    <w:rsid w:val="00505ED8"/>
    <w:rsid w:val="00506311"/>
    <w:rsid w:val="00506360"/>
    <w:rsid w:val="0050649C"/>
    <w:rsid w:val="00506E98"/>
    <w:rsid w:val="00506F60"/>
    <w:rsid w:val="00506FDB"/>
    <w:rsid w:val="005077D7"/>
    <w:rsid w:val="00507931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0F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285"/>
    <w:rsid w:val="00512351"/>
    <w:rsid w:val="005123C9"/>
    <w:rsid w:val="00512814"/>
    <w:rsid w:val="00512B29"/>
    <w:rsid w:val="00512C94"/>
    <w:rsid w:val="00512CD5"/>
    <w:rsid w:val="00512E59"/>
    <w:rsid w:val="005131AD"/>
    <w:rsid w:val="0051338A"/>
    <w:rsid w:val="00513534"/>
    <w:rsid w:val="0051353D"/>
    <w:rsid w:val="00513782"/>
    <w:rsid w:val="005138C5"/>
    <w:rsid w:val="00513D93"/>
    <w:rsid w:val="00513E1D"/>
    <w:rsid w:val="00514083"/>
    <w:rsid w:val="0051456F"/>
    <w:rsid w:val="0051458D"/>
    <w:rsid w:val="00514A17"/>
    <w:rsid w:val="00514B7E"/>
    <w:rsid w:val="00514ECE"/>
    <w:rsid w:val="00514FC0"/>
    <w:rsid w:val="0051506A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967"/>
    <w:rsid w:val="00516CC1"/>
    <w:rsid w:val="00517393"/>
    <w:rsid w:val="005174A9"/>
    <w:rsid w:val="00517743"/>
    <w:rsid w:val="00517801"/>
    <w:rsid w:val="00517A46"/>
    <w:rsid w:val="00517BBF"/>
    <w:rsid w:val="00517C8B"/>
    <w:rsid w:val="00517F64"/>
    <w:rsid w:val="0052020A"/>
    <w:rsid w:val="005203CA"/>
    <w:rsid w:val="0052042D"/>
    <w:rsid w:val="0052099B"/>
    <w:rsid w:val="00520BC1"/>
    <w:rsid w:val="00520F19"/>
    <w:rsid w:val="0052126E"/>
    <w:rsid w:val="005213CE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F97"/>
    <w:rsid w:val="00523583"/>
    <w:rsid w:val="00523647"/>
    <w:rsid w:val="005236E2"/>
    <w:rsid w:val="0052376E"/>
    <w:rsid w:val="00523D4D"/>
    <w:rsid w:val="0052412D"/>
    <w:rsid w:val="0052430E"/>
    <w:rsid w:val="00524797"/>
    <w:rsid w:val="00524952"/>
    <w:rsid w:val="00524A6C"/>
    <w:rsid w:val="00524B39"/>
    <w:rsid w:val="00524C7B"/>
    <w:rsid w:val="00524F04"/>
    <w:rsid w:val="00524F69"/>
    <w:rsid w:val="0052552E"/>
    <w:rsid w:val="005256D0"/>
    <w:rsid w:val="0052593C"/>
    <w:rsid w:val="00525D50"/>
    <w:rsid w:val="00525F40"/>
    <w:rsid w:val="005261FF"/>
    <w:rsid w:val="00526454"/>
    <w:rsid w:val="005268DB"/>
    <w:rsid w:val="005269B9"/>
    <w:rsid w:val="00526A88"/>
    <w:rsid w:val="00526BE0"/>
    <w:rsid w:val="00526E6F"/>
    <w:rsid w:val="005272B3"/>
    <w:rsid w:val="005273D1"/>
    <w:rsid w:val="005274F2"/>
    <w:rsid w:val="005275CC"/>
    <w:rsid w:val="00527690"/>
    <w:rsid w:val="00527864"/>
    <w:rsid w:val="00527BD0"/>
    <w:rsid w:val="00527E1F"/>
    <w:rsid w:val="0053057B"/>
    <w:rsid w:val="0053086E"/>
    <w:rsid w:val="005309BB"/>
    <w:rsid w:val="00530D37"/>
    <w:rsid w:val="00530DE7"/>
    <w:rsid w:val="0053114B"/>
    <w:rsid w:val="00531278"/>
    <w:rsid w:val="005312CE"/>
    <w:rsid w:val="00531411"/>
    <w:rsid w:val="00531432"/>
    <w:rsid w:val="005317E4"/>
    <w:rsid w:val="0053187E"/>
    <w:rsid w:val="00531916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8D3"/>
    <w:rsid w:val="00534A7C"/>
    <w:rsid w:val="00534D00"/>
    <w:rsid w:val="00534F30"/>
    <w:rsid w:val="00534F5E"/>
    <w:rsid w:val="0053502A"/>
    <w:rsid w:val="00535A55"/>
    <w:rsid w:val="00535A92"/>
    <w:rsid w:val="00535C1F"/>
    <w:rsid w:val="00535C80"/>
    <w:rsid w:val="00535C9A"/>
    <w:rsid w:val="0053600F"/>
    <w:rsid w:val="00536563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EA"/>
    <w:rsid w:val="00537770"/>
    <w:rsid w:val="00537C1A"/>
    <w:rsid w:val="00537C7A"/>
    <w:rsid w:val="00540391"/>
    <w:rsid w:val="00540612"/>
    <w:rsid w:val="0054094E"/>
    <w:rsid w:val="00540BB0"/>
    <w:rsid w:val="00540C3A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8E8"/>
    <w:rsid w:val="00542971"/>
    <w:rsid w:val="00542FED"/>
    <w:rsid w:val="00543139"/>
    <w:rsid w:val="0054346A"/>
    <w:rsid w:val="0054373C"/>
    <w:rsid w:val="005438FF"/>
    <w:rsid w:val="00543A01"/>
    <w:rsid w:val="00543A21"/>
    <w:rsid w:val="00543B18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885"/>
    <w:rsid w:val="00545A9D"/>
    <w:rsid w:val="00545DEE"/>
    <w:rsid w:val="00545E21"/>
    <w:rsid w:val="005461B5"/>
    <w:rsid w:val="00546561"/>
    <w:rsid w:val="0054680A"/>
    <w:rsid w:val="00546D35"/>
    <w:rsid w:val="00546E8E"/>
    <w:rsid w:val="0054783C"/>
    <w:rsid w:val="00547D62"/>
    <w:rsid w:val="00547F56"/>
    <w:rsid w:val="00550047"/>
    <w:rsid w:val="005500F7"/>
    <w:rsid w:val="005500FE"/>
    <w:rsid w:val="005502EB"/>
    <w:rsid w:val="005506A3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309D"/>
    <w:rsid w:val="00553181"/>
    <w:rsid w:val="0055337E"/>
    <w:rsid w:val="0055351D"/>
    <w:rsid w:val="00553717"/>
    <w:rsid w:val="00553811"/>
    <w:rsid w:val="00553948"/>
    <w:rsid w:val="005539B7"/>
    <w:rsid w:val="00553B74"/>
    <w:rsid w:val="0055429A"/>
    <w:rsid w:val="00554396"/>
    <w:rsid w:val="0055447A"/>
    <w:rsid w:val="005544CF"/>
    <w:rsid w:val="0055483B"/>
    <w:rsid w:val="00554A88"/>
    <w:rsid w:val="00555269"/>
    <w:rsid w:val="005552A3"/>
    <w:rsid w:val="0055535C"/>
    <w:rsid w:val="00555699"/>
    <w:rsid w:val="00555706"/>
    <w:rsid w:val="00555A6A"/>
    <w:rsid w:val="00555F26"/>
    <w:rsid w:val="00556022"/>
    <w:rsid w:val="00556EE0"/>
    <w:rsid w:val="00556FCD"/>
    <w:rsid w:val="00557086"/>
    <w:rsid w:val="00557132"/>
    <w:rsid w:val="0055714D"/>
    <w:rsid w:val="005573A8"/>
    <w:rsid w:val="00557693"/>
    <w:rsid w:val="00557B7E"/>
    <w:rsid w:val="00557F2E"/>
    <w:rsid w:val="00557F72"/>
    <w:rsid w:val="00560223"/>
    <w:rsid w:val="0056041A"/>
    <w:rsid w:val="00560560"/>
    <w:rsid w:val="005606B7"/>
    <w:rsid w:val="005608E4"/>
    <w:rsid w:val="00560D98"/>
    <w:rsid w:val="0056101D"/>
    <w:rsid w:val="005610E9"/>
    <w:rsid w:val="0056137B"/>
    <w:rsid w:val="00561991"/>
    <w:rsid w:val="00561EF8"/>
    <w:rsid w:val="005628E6"/>
    <w:rsid w:val="00563D23"/>
    <w:rsid w:val="0056416C"/>
    <w:rsid w:val="00564264"/>
    <w:rsid w:val="005644C0"/>
    <w:rsid w:val="00564737"/>
    <w:rsid w:val="00564BE4"/>
    <w:rsid w:val="00564E77"/>
    <w:rsid w:val="00564EFA"/>
    <w:rsid w:val="005652F2"/>
    <w:rsid w:val="005653D5"/>
    <w:rsid w:val="005654C0"/>
    <w:rsid w:val="005656BA"/>
    <w:rsid w:val="00565B49"/>
    <w:rsid w:val="00565F4D"/>
    <w:rsid w:val="00565F7E"/>
    <w:rsid w:val="0056620B"/>
    <w:rsid w:val="00566440"/>
    <w:rsid w:val="00566708"/>
    <w:rsid w:val="00566735"/>
    <w:rsid w:val="00566A71"/>
    <w:rsid w:val="00566E31"/>
    <w:rsid w:val="00566FFF"/>
    <w:rsid w:val="005671D8"/>
    <w:rsid w:val="00567300"/>
    <w:rsid w:val="00567B5D"/>
    <w:rsid w:val="00567B64"/>
    <w:rsid w:val="00567B68"/>
    <w:rsid w:val="00567C86"/>
    <w:rsid w:val="00570928"/>
    <w:rsid w:val="005709EE"/>
    <w:rsid w:val="005709FB"/>
    <w:rsid w:val="00570B08"/>
    <w:rsid w:val="00570D89"/>
    <w:rsid w:val="00571060"/>
    <w:rsid w:val="00571537"/>
    <w:rsid w:val="0057196D"/>
    <w:rsid w:val="00571C1D"/>
    <w:rsid w:val="00571D03"/>
    <w:rsid w:val="00572B40"/>
    <w:rsid w:val="00572E5C"/>
    <w:rsid w:val="005734AE"/>
    <w:rsid w:val="005734E8"/>
    <w:rsid w:val="005736AB"/>
    <w:rsid w:val="00573AF0"/>
    <w:rsid w:val="00574047"/>
    <w:rsid w:val="00574381"/>
    <w:rsid w:val="005744BF"/>
    <w:rsid w:val="0057458B"/>
    <w:rsid w:val="00574724"/>
    <w:rsid w:val="0057474B"/>
    <w:rsid w:val="00574B87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80102"/>
    <w:rsid w:val="00580513"/>
    <w:rsid w:val="005805AF"/>
    <w:rsid w:val="00580A6A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E6D"/>
    <w:rsid w:val="00582037"/>
    <w:rsid w:val="005821AF"/>
    <w:rsid w:val="005823ED"/>
    <w:rsid w:val="00582A1F"/>
    <w:rsid w:val="00582BAA"/>
    <w:rsid w:val="0058386E"/>
    <w:rsid w:val="00583934"/>
    <w:rsid w:val="00583DAD"/>
    <w:rsid w:val="00583FDE"/>
    <w:rsid w:val="005841BE"/>
    <w:rsid w:val="00584244"/>
    <w:rsid w:val="00584261"/>
    <w:rsid w:val="005842C7"/>
    <w:rsid w:val="0058446D"/>
    <w:rsid w:val="00584622"/>
    <w:rsid w:val="005849B6"/>
    <w:rsid w:val="00584A6B"/>
    <w:rsid w:val="00584A96"/>
    <w:rsid w:val="00584BEA"/>
    <w:rsid w:val="00584C7A"/>
    <w:rsid w:val="00584C86"/>
    <w:rsid w:val="00584D87"/>
    <w:rsid w:val="005851CB"/>
    <w:rsid w:val="005856CC"/>
    <w:rsid w:val="0058571C"/>
    <w:rsid w:val="005858E1"/>
    <w:rsid w:val="00586061"/>
    <w:rsid w:val="0058613D"/>
    <w:rsid w:val="00586159"/>
    <w:rsid w:val="00586785"/>
    <w:rsid w:val="0058683E"/>
    <w:rsid w:val="00586E3B"/>
    <w:rsid w:val="00586EBE"/>
    <w:rsid w:val="00586FA3"/>
    <w:rsid w:val="005871A7"/>
    <w:rsid w:val="0058735E"/>
    <w:rsid w:val="005873D3"/>
    <w:rsid w:val="0058753A"/>
    <w:rsid w:val="00587680"/>
    <w:rsid w:val="00587702"/>
    <w:rsid w:val="005879FB"/>
    <w:rsid w:val="00587A13"/>
    <w:rsid w:val="00587C9B"/>
    <w:rsid w:val="00587CB5"/>
    <w:rsid w:val="00587EB5"/>
    <w:rsid w:val="0059002C"/>
    <w:rsid w:val="005905DB"/>
    <w:rsid w:val="00590DE5"/>
    <w:rsid w:val="00591536"/>
    <w:rsid w:val="00591C32"/>
    <w:rsid w:val="00591D78"/>
    <w:rsid w:val="00591F26"/>
    <w:rsid w:val="00592445"/>
    <w:rsid w:val="0059249E"/>
    <w:rsid w:val="005927F6"/>
    <w:rsid w:val="005929AE"/>
    <w:rsid w:val="00592B23"/>
    <w:rsid w:val="005930B9"/>
    <w:rsid w:val="00593349"/>
    <w:rsid w:val="00593579"/>
    <w:rsid w:val="005939D8"/>
    <w:rsid w:val="00593E98"/>
    <w:rsid w:val="00593F4B"/>
    <w:rsid w:val="00593F88"/>
    <w:rsid w:val="00594426"/>
    <w:rsid w:val="00594936"/>
    <w:rsid w:val="00594BB8"/>
    <w:rsid w:val="00594CCC"/>
    <w:rsid w:val="00595340"/>
    <w:rsid w:val="005953D8"/>
    <w:rsid w:val="00595681"/>
    <w:rsid w:val="00595981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B90"/>
    <w:rsid w:val="005971CA"/>
    <w:rsid w:val="0059725B"/>
    <w:rsid w:val="0059729E"/>
    <w:rsid w:val="00597325"/>
    <w:rsid w:val="00597776"/>
    <w:rsid w:val="00597980"/>
    <w:rsid w:val="00597CDD"/>
    <w:rsid w:val="00597D0F"/>
    <w:rsid w:val="005A01C1"/>
    <w:rsid w:val="005A0511"/>
    <w:rsid w:val="005A0871"/>
    <w:rsid w:val="005A0D60"/>
    <w:rsid w:val="005A0E9A"/>
    <w:rsid w:val="005A1255"/>
    <w:rsid w:val="005A1B03"/>
    <w:rsid w:val="005A1FF9"/>
    <w:rsid w:val="005A219D"/>
    <w:rsid w:val="005A23BE"/>
    <w:rsid w:val="005A25FE"/>
    <w:rsid w:val="005A261B"/>
    <w:rsid w:val="005A2939"/>
    <w:rsid w:val="005A2CC3"/>
    <w:rsid w:val="005A2D3C"/>
    <w:rsid w:val="005A3087"/>
    <w:rsid w:val="005A3130"/>
    <w:rsid w:val="005A35D7"/>
    <w:rsid w:val="005A36D3"/>
    <w:rsid w:val="005A3852"/>
    <w:rsid w:val="005A3E95"/>
    <w:rsid w:val="005A4423"/>
    <w:rsid w:val="005A46B9"/>
    <w:rsid w:val="005A4EB5"/>
    <w:rsid w:val="005A516D"/>
    <w:rsid w:val="005A5747"/>
    <w:rsid w:val="005A57C5"/>
    <w:rsid w:val="005A59B3"/>
    <w:rsid w:val="005A5D6A"/>
    <w:rsid w:val="005A601A"/>
    <w:rsid w:val="005A6151"/>
    <w:rsid w:val="005A6762"/>
    <w:rsid w:val="005A6EB1"/>
    <w:rsid w:val="005A6F30"/>
    <w:rsid w:val="005A6F6D"/>
    <w:rsid w:val="005A7081"/>
    <w:rsid w:val="005A70E1"/>
    <w:rsid w:val="005A73DD"/>
    <w:rsid w:val="005A7400"/>
    <w:rsid w:val="005A7564"/>
    <w:rsid w:val="005A75D3"/>
    <w:rsid w:val="005A7AC9"/>
    <w:rsid w:val="005A7DFA"/>
    <w:rsid w:val="005A7E1D"/>
    <w:rsid w:val="005B0377"/>
    <w:rsid w:val="005B03BB"/>
    <w:rsid w:val="005B0423"/>
    <w:rsid w:val="005B0588"/>
    <w:rsid w:val="005B05C1"/>
    <w:rsid w:val="005B09FB"/>
    <w:rsid w:val="005B0D68"/>
    <w:rsid w:val="005B1015"/>
    <w:rsid w:val="005B14CE"/>
    <w:rsid w:val="005B168A"/>
    <w:rsid w:val="005B222F"/>
    <w:rsid w:val="005B22FD"/>
    <w:rsid w:val="005B2416"/>
    <w:rsid w:val="005B274C"/>
    <w:rsid w:val="005B285D"/>
    <w:rsid w:val="005B29E5"/>
    <w:rsid w:val="005B2B29"/>
    <w:rsid w:val="005B2F4F"/>
    <w:rsid w:val="005B3065"/>
    <w:rsid w:val="005B33F5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77F"/>
    <w:rsid w:val="005B578D"/>
    <w:rsid w:val="005B5B99"/>
    <w:rsid w:val="005B5BB9"/>
    <w:rsid w:val="005B5CD6"/>
    <w:rsid w:val="005B5D35"/>
    <w:rsid w:val="005B5FA8"/>
    <w:rsid w:val="005B61C5"/>
    <w:rsid w:val="005B61DB"/>
    <w:rsid w:val="005B622C"/>
    <w:rsid w:val="005B6398"/>
    <w:rsid w:val="005B6679"/>
    <w:rsid w:val="005B66F4"/>
    <w:rsid w:val="005B673D"/>
    <w:rsid w:val="005B6A3A"/>
    <w:rsid w:val="005B6F6F"/>
    <w:rsid w:val="005B7102"/>
    <w:rsid w:val="005B7482"/>
    <w:rsid w:val="005B7740"/>
    <w:rsid w:val="005B776A"/>
    <w:rsid w:val="005B791E"/>
    <w:rsid w:val="005B7A98"/>
    <w:rsid w:val="005B7DE7"/>
    <w:rsid w:val="005B7F36"/>
    <w:rsid w:val="005C02A6"/>
    <w:rsid w:val="005C08D1"/>
    <w:rsid w:val="005C0900"/>
    <w:rsid w:val="005C0923"/>
    <w:rsid w:val="005C098E"/>
    <w:rsid w:val="005C09F8"/>
    <w:rsid w:val="005C0AC3"/>
    <w:rsid w:val="005C0B5B"/>
    <w:rsid w:val="005C0F8B"/>
    <w:rsid w:val="005C0F9F"/>
    <w:rsid w:val="005C12EC"/>
    <w:rsid w:val="005C13CE"/>
    <w:rsid w:val="005C15D5"/>
    <w:rsid w:val="005C18C8"/>
    <w:rsid w:val="005C1A8B"/>
    <w:rsid w:val="005C1D0A"/>
    <w:rsid w:val="005C1E46"/>
    <w:rsid w:val="005C22ED"/>
    <w:rsid w:val="005C2935"/>
    <w:rsid w:val="005C2B30"/>
    <w:rsid w:val="005C2B41"/>
    <w:rsid w:val="005C2DE1"/>
    <w:rsid w:val="005C2E58"/>
    <w:rsid w:val="005C366C"/>
    <w:rsid w:val="005C39AB"/>
    <w:rsid w:val="005C39E7"/>
    <w:rsid w:val="005C3BDB"/>
    <w:rsid w:val="005C3EE6"/>
    <w:rsid w:val="005C40EB"/>
    <w:rsid w:val="005C428E"/>
    <w:rsid w:val="005C4401"/>
    <w:rsid w:val="005C4544"/>
    <w:rsid w:val="005C45DA"/>
    <w:rsid w:val="005C4A15"/>
    <w:rsid w:val="005C4C0D"/>
    <w:rsid w:val="005C4D8E"/>
    <w:rsid w:val="005C4FB5"/>
    <w:rsid w:val="005C5283"/>
    <w:rsid w:val="005C56A9"/>
    <w:rsid w:val="005C5B8A"/>
    <w:rsid w:val="005C5CC1"/>
    <w:rsid w:val="005C6401"/>
    <w:rsid w:val="005C6937"/>
    <w:rsid w:val="005C6952"/>
    <w:rsid w:val="005C70EA"/>
    <w:rsid w:val="005C7241"/>
    <w:rsid w:val="005C74C9"/>
    <w:rsid w:val="005C74E0"/>
    <w:rsid w:val="005C7D92"/>
    <w:rsid w:val="005C7FC9"/>
    <w:rsid w:val="005D0499"/>
    <w:rsid w:val="005D05E3"/>
    <w:rsid w:val="005D0658"/>
    <w:rsid w:val="005D0868"/>
    <w:rsid w:val="005D0C7B"/>
    <w:rsid w:val="005D0DA6"/>
    <w:rsid w:val="005D0F36"/>
    <w:rsid w:val="005D0F5F"/>
    <w:rsid w:val="005D1235"/>
    <w:rsid w:val="005D1880"/>
    <w:rsid w:val="005D188A"/>
    <w:rsid w:val="005D1C14"/>
    <w:rsid w:val="005D1D49"/>
    <w:rsid w:val="005D2181"/>
    <w:rsid w:val="005D2469"/>
    <w:rsid w:val="005D249C"/>
    <w:rsid w:val="005D2567"/>
    <w:rsid w:val="005D2872"/>
    <w:rsid w:val="005D28D4"/>
    <w:rsid w:val="005D2ADE"/>
    <w:rsid w:val="005D2B78"/>
    <w:rsid w:val="005D3014"/>
    <w:rsid w:val="005D3060"/>
    <w:rsid w:val="005D3A10"/>
    <w:rsid w:val="005D3A7E"/>
    <w:rsid w:val="005D4221"/>
    <w:rsid w:val="005D4872"/>
    <w:rsid w:val="005D4EE9"/>
    <w:rsid w:val="005D5183"/>
    <w:rsid w:val="005D5223"/>
    <w:rsid w:val="005D5A90"/>
    <w:rsid w:val="005D5B7D"/>
    <w:rsid w:val="005D616D"/>
    <w:rsid w:val="005D6262"/>
    <w:rsid w:val="005D667E"/>
    <w:rsid w:val="005D679E"/>
    <w:rsid w:val="005D6ACE"/>
    <w:rsid w:val="005D6FAB"/>
    <w:rsid w:val="005D7699"/>
    <w:rsid w:val="005D7838"/>
    <w:rsid w:val="005D7BD9"/>
    <w:rsid w:val="005D7E50"/>
    <w:rsid w:val="005E007A"/>
    <w:rsid w:val="005E0124"/>
    <w:rsid w:val="005E038B"/>
    <w:rsid w:val="005E0543"/>
    <w:rsid w:val="005E063F"/>
    <w:rsid w:val="005E076B"/>
    <w:rsid w:val="005E09F7"/>
    <w:rsid w:val="005E0C80"/>
    <w:rsid w:val="005E0F76"/>
    <w:rsid w:val="005E1069"/>
    <w:rsid w:val="005E11F7"/>
    <w:rsid w:val="005E12CF"/>
    <w:rsid w:val="005E15DD"/>
    <w:rsid w:val="005E208C"/>
    <w:rsid w:val="005E23F6"/>
    <w:rsid w:val="005E24D8"/>
    <w:rsid w:val="005E27B6"/>
    <w:rsid w:val="005E2B82"/>
    <w:rsid w:val="005E2CB5"/>
    <w:rsid w:val="005E2D5B"/>
    <w:rsid w:val="005E3003"/>
    <w:rsid w:val="005E30CE"/>
    <w:rsid w:val="005E3212"/>
    <w:rsid w:val="005E3400"/>
    <w:rsid w:val="005E3CBC"/>
    <w:rsid w:val="005E40AA"/>
    <w:rsid w:val="005E41B8"/>
    <w:rsid w:val="005E4A59"/>
    <w:rsid w:val="005E4D45"/>
    <w:rsid w:val="005E520D"/>
    <w:rsid w:val="005E529F"/>
    <w:rsid w:val="005E54ED"/>
    <w:rsid w:val="005E554F"/>
    <w:rsid w:val="005E5682"/>
    <w:rsid w:val="005E5A24"/>
    <w:rsid w:val="005E5A3E"/>
    <w:rsid w:val="005E5C71"/>
    <w:rsid w:val="005E5C95"/>
    <w:rsid w:val="005E61BC"/>
    <w:rsid w:val="005E61CF"/>
    <w:rsid w:val="005E631F"/>
    <w:rsid w:val="005E6503"/>
    <w:rsid w:val="005E65AB"/>
    <w:rsid w:val="005E65EF"/>
    <w:rsid w:val="005E66A8"/>
    <w:rsid w:val="005E672D"/>
    <w:rsid w:val="005E6D66"/>
    <w:rsid w:val="005E6E6D"/>
    <w:rsid w:val="005E707F"/>
    <w:rsid w:val="005E71E7"/>
    <w:rsid w:val="005E75AE"/>
    <w:rsid w:val="005E77E9"/>
    <w:rsid w:val="005E79BA"/>
    <w:rsid w:val="005E7B6A"/>
    <w:rsid w:val="005F01F8"/>
    <w:rsid w:val="005F0201"/>
    <w:rsid w:val="005F03D8"/>
    <w:rsid w:val="005F08C5"/>
    <w:rsid w:val="005F0901"/>
    <w:rsid w:val="005F0B2D"/>
    <w:rsid w:val="005F0D04"/>
    <w:rsid w:val="005F1277"/>
    <w:rsid w:val="005F1316"/>
    <w:rsid w:val="005F1438"/>
    <w:rsid w:val="005F16C6"/>
    <w:rsid w:val="005F1887"/>
    <w:rsid w:val="005F19FE"/>
    <w:rsid w:val="005F1BD1"/>
    <w:rsid w:val="005F240E"/>
    <w:rsid w:val="005F2BDA"/>
    <w:rsid w:val="005F303D"/>
    <w:rsid w:val="005F31DD"/>
    <w:rsid w:val="005F3243"/>
    <w:rsid w:val="005F34A9"/>
    <w:rsid w:val="005F38B3"/>
    <w:rsid w:val="005F3951"/>
    <w:rsid w:val="005F3AEB"/>
    <w:rsid w:val="005F3FEF"/>
    <w:rsid w:val="005F46E7"/>
    <w:rsid w:val="005F4E12"/>
    <w:rsid w:val="005F5202"/>
    <w:rsid w:val="005F5A0B"/>
    <w:rsid w:val="005F5AE2"/>
    <w:rsid w:val="005F5B4C"/>
    <w:rsid w:val="005F5C3D"/>
    <w:rsid w:val="005F5D00"/>
    <w:rsid w:val="005F615D"/>
    <w:rsid w:val="005F6200"/>
    <w:rsid w:val="005F6572"/>
    <w:rsid w:val="005F663B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AB9"/>
    <w:rsid w:val="005F7C84"/>
    <w:rsid w:val="005F7D8C"/>
    <w:rsid w:val="00600362"/>
    <w:rsid w:val="006004ED"/>
    <w:rsid w:val="006004F2"/>
    <w:rsid w:val="00600532"/>
    <w:rsid w:val="00600AD3"/>
    <w:rsid w:val="00600D37"/>
    <w:rsid w:val="00600F89"/>
    <w:rsid w:val="00600FC8"/>
    <w:rsid w:val="006018F3"/>
    <w:rsid w:val="00601B0A"/>
    <w:rsid w:val="00601DDC"/>
    <w:rsid w:val="00601ECE"/>
    <w:rsid w:val="00601FB1"/>
    <w:rsid w:val="0060216F"/>
    <w:rsid w:val="006021B7"/>
    <w:rsid w:val="00602C1D"/>
    <w:rsid w:val="00602F6B"/>
    <w:rsid w:val="00602F7D"/>
    <w:rsid w:val="0060328F"/>
    <w:rsid w:val="00603412"/>
    <w:rsid w:val="0060358C"/>
    <w:rsid w:val="0060371F"/>
    <w:rsid w:val="00603D75"/>
    <w:rsid w:val="0060423C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4C"/>
    <w:rsid w:val="00605E56"/>
    <w:rsid w:val="00605F00"/>
    <w:rsid w:val="00605F01"/>
    <w:rsid w:val="00606243"/>
    <w:rsid w:val="00606344"/>
    <w:rsid w:val="00606419"/>
    <w:rsid w:val="006064F3"/>
    <w:rsid w:val="006065B6"/>
    <w:rsid w:val="00606B51"/>
    <w:rsid w:val="00606E34"/>
    <w:rsid w:val="00607178"/>
    <w:rsid w:val="00607275"/>
    <w:rsid w:val="00607286"/>
    <w:rsid w:val="00607515"/>
    <w:rsid w:val="006076A5"/>
    <w:rsid w:val="00607757"/>
    <w:rsid w:val="00607C0A"/>
    <w:rsid w:val="00607C8E"/>
    <w:rsid w:val="00607CD6"/>
    <w:rsid w:val="006102E0"/>
    <w:rsid w:val="006102E8"/>
    <w:rsid w:val="00610C30"/>
    <w:rsid w:val="00611034"/>
    <w:rsid w:val="00612013"/>
    <w:rsid w:val="006124EC"/>
    <w:rsid w:val="006127BD"/>
    <w:rsid w:val="00612953"/>
    <w:rsid w:val="00612A11"/>
    <w:rsid w:val="006133ED"/>
    <w:rsid w:val="00613551"/>
    <w:rsid w:val="0061362F"/>
    <w:rsid w:val="006136AF"/>
    <w:rsid w:val="006139AC"/>
    <w:rsid w:val="00613A09"/>
    <w:rsid w:val="00613CA8"/>
    <w:rsid w:val="00613DA8"/>
    <w:rsid w:val="00614027"/>
    <w:rsid w:val="006142BF"/>
    <w:rsid w:val="006144B4"/>
    <w:rsid w:val="00614623"/>
    <w:rsid w:val="0061486C"/>
    <w:rsid w:val="006148F8"/>
    <w:rsid w:val="00614A7C"/>
    <w:rsid w:val="00614AD2"/>
    <w:rsid w:val="00614C7F"/>
    <w:rsid w:val="00614D6A"/>
    <w:rsid w:val="0061516D"/>
    <w:rsid w:val="00615395"/>
    <w:rsid w:val="006154BC"/>
    <w:rsid w:val="006155CC"/>
    <w:rsid w:val="0061564D"/>
    <w:rsid w:val="00615703"/>
    <w:rsid w:val="006158E8"/>
    <w:rsid w:val="006159E1"/>
    <w:rsid w:val="00615DC7"/>
    <w:rsid w:val="00615E77"/>
    <w:rsid w:val="006167E0"/>
    <w:rsid w:val="0061688F"/>
    <w:rsid w:val="006168A7"/>
    <w:rsid w:val="00616B22"/>
    <w:rsid w:val="00616F98"/>
    <w:rsid w:val="00617117"/>
    <w:rsid w:val="00617198"/>
    <w:rsid w:val="0061784E"/>
    <w:rsid w:val="0061786B"/>
    <w:rsid w:val="00617B5C"/>
    <w:rsid w:val="00617BA9"/>
    <w:rsid w:val="006201DD"/>
    <w:rsid w:val="006207FB"/>
    <w:rsid w:val="00620853"/>
    <w:rsid w:val="00620875"/>
    <w:rsid w:val="0062087F"/>
    <w:rsid w:val="00620A26"/>
    <w:rsid w:val="00620BA3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D3C"/>
    <w:rsid w:val="00622EF1"/>
    <w:rsid w:val="00622FE7"/>
    <w:rsid w:val="00623030"/>
    <w:rsid w:val="00623056"/>
    <w:rsid w:val="0062328E"/>
    <w:rsid w:val="0062375A"/>
    <w:rsid w:val="00623A27"/>
    <w:rsid w:val="00623BF0"/>
    <w:rsid w:val="00623E75"/>
    <w:rsid w:val="00623FED"/>
    <w:rsid w:val="006242E2"/>
    <w:rsid w:val="00624636"/>
    <w:rsid w:val="00624C67"/>
    <w:rsid w:val="00624DBC"/>
    <w:rsid w:val="006250BA"/>
    <w:rsid w:val="006250C3"/>
    <w:rsid w:val="006253C3"/>
    <w:rsid w:val="006258A6"/>
    <w:rsid w:val="006258DC"/>
    <w:rsid w:val="0062596E"/>
    <w:rsid w:val="00625977"/>
    <w:rsid w:val="00625E1D"/>
    <w:rsid w:val="00625E7D"/>
    <w:rsid w:val="00626108"/>
    <w:rsid w:val="006261F0"/>
    <w:rsid w:val="006262EE"/>
    <w:rsid w:val="00626442"/>
    <w:rsid w:val="0062674F"/>
    <w:rsid w:val="0062699C"/>
    <w:rsid w:val="00626EBE"/>
    <w:rsid w:val="00626EE7"/>
    <w:rsid w:val="0062701F"/>
    <w:rsid w:val="0062734D"/>
    <w:rsid w:val="006274E2"/>
    <w:rsid w:val="0062764C"/>
    <w:rsid w:val="00627675"/>
    <w:rsid w:val="006276A6"/>
    <w:rsid w:val="00627AAD"/>
    <w:rsid w:val="00627C32"/>
    <w:rsid w:val="00627E29"/>
    <w:rsid w:val="00630805"/>
    <w:rsid w:val="00630B9B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D1E"/>
    <w:rsid w:val="00631E45"/>
    <w:rsid w:val="006324F2"/>
    <w:rsid w:val="00632A21"/>
    <w:rsid w:val="00632DBB"/>
    <w:rsid w:val="00632F40"/>
    <w:rsid w:val="00632F85"/>
    <w:rsid w:val="00633297"/>
    <w:rsid w:val="006332EF"/>
    <w:rsid w:val="006333BF"/>
    <w:rsid w:val="00633488"/>
    <w:rsid w:val="006336A5"/>
    <w:rsid w:val="006336AA"/>
    <w:rsid w:val="006339E7"/>
    <w:rsid w:val="00633F54"/>
    <w:rsid w:val="0063430C"/>
    <w:rsid w:val="006346CF"/>
    <w:rsid w:val="0063477C"/>
    <w:rsid w:val="006348CC"/>
    <w:rsid w:val="00634BF7"/>
    <w:rsid w:val="00634F27"/>
    <w:rsid w:val="006354BD"/>
    <w:rsid w:val="006356AF"/>
    <w:rsid w:val="00635906"/>
    <w:rsid w:val="00635A43"/>
    <w:rsid w:val="00635D2C"/>
    <w:rsid w:val="006360AB"/>
    <w:rsid w:val="00636250"/>
    <w:rsid w:val="00636B78"/>
    <w:rsid w:val="00636DFE"/>
    <w:rsid w:val="00636E9B"/>
    <w:rsid w:val="00637129"/>
    <w:rsid w:val="00637378"/>
    <w:rsid w:val="006374A1"/>
    <w:rsid w:val="0063776C"/>
    <w:rsid w:val="00637D46"/>
    <w:rsid w:val="00637E3D"/>
    <w:rsid w:val="00637EFE"/>
    <w:rsid w:val="00640764"/>
    <w:rsid w:val="00641155"/>
    <w:rsid w:val="006418D9"/>
    <w:rsid w:val="00641997"/>
    <w:rsid w:val="00641A3D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0CD"/>
    <w:rsid w:val="00643108"/>
    <w:rsid w:val="006431B0"/>
    <w:rsid w:val="0064323F"/>
    <w:rsid w:val="006432AD"/>
    <w:rsid w:val="00643A0E"/>
    <w:rsid w:val="00643E10"/>
    <w:rsid w:val="00643E1F"/>
    <w:rsid w:val="00644228"/>
    <w:rsid w:val="00644399"/>
    <w:rsid w:val="00644551"/>
    <w:rsid w:val="0064477F"/>
    <w:rsid w:val="00644A9B"/>
    <w:rsid w:val="00644BAF"/>
    <w:rsid w:val="00644D5A"/>
    <w:rsid w:val="0064502D"/>
    <w:rsid w:val="0064518E"/>
    <w:rsid w:val="006457EF"/>
    <w:rsid w:val="006459CF"/>
    <w:rsid w:val="0064620A"/>
    <w:rsid w:val="006462C1"/>
    <w:rsid w:val="0064670D"/>
    <w:rsid w:val="006468E8"/>
    <w:rsid w:val="00646B53"/>
    <w:rsid w:val="00646CDA"/>
    <w:rsid w:val="00646F11"/>
    <w:rsid w:val="006474AD"/>
    <w:rsid w:val="00647828"/>
    <w:rsid w:val="00647A95"/>
    <w:rsid w:val="00647D64"/>
    <w:rsid w:val="00647D9C"/>
    <w:rsid w:val="00647DBD"/>
    <w:rsid w:val="00647E60"/>
    <w:rsid w:val="00647FDB"/>
    <w:rsid w:val="00650606"/>
    <w:rsid w:val="00650845"/>
    <w:rsid w:val="006508E6"/>
    <w:rsid w:val="00650940"/>
    <w:rsid w:val="00650989"/>
    <w:rsid w:val="00650A56"/>
    <w:rsid w:val="00650B29"/>
    <w:rsid w:val="00650E81"/>
    <w:rsid w:val="00651078"/>
    <w:rsid w:val="006514D9"/>
    <w:rsid w:val="006515CF"/>
    <w:rsid w:val="006517CB"/>
    <w:rsid w:val="00651FE1"/>
    <w:rsid w:val="006520F0"/>
    <w:rsid w:val="006521C2"/>
    <w:rsid w:val="00652266"/>
    <w:rsid w:val="00652381"/>
    <w:rsid w:val="006527C2"/>
    <w:rsid w:val="006528C6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5C"/>
    <w:rsid w:val="00654C9A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67C"/>
    <w:rsid w:val="00655EC9"/>
    <w:rsid w:val="00655ECB"/>
    <w:rsid w:val="00656226"/>
    <w:rsid w:val="00656235"/>
    <w:rsid w:val="006563B2"/>
    <w:rsid w:val="0065673C"/>
    <w:rsid w:val="00656AB8"/>
    <w:rsid w:val="00656C14"/>
    <w:rsid w:val="00656C4F"/>
    <w:rsid w:val="00656E13"/>
    <w:rsid w:val="006573DF"/>
    <w:rsid w:val="006576CA"/>
    <w:rsid w:val="006577E0"/>
    <w:rsid w:val="0065789E"/>
    <w:rsid w:val="00657E31"/>
    <w:rsid w:val="00660074"/>
    <w:rsid w:val="006601FE"/>
    <w:rsid w:val="006602A8"/>
    <w:rsid w:val="006603A0"/>
    <w:rsid w:val="00660447"/>
    <w:rsid w:val="0066050B"/>
    <w:rsid w:val="00660544"/>
    <w:rsid w:val="00660583"/>
    <w:rsid w:val="006606DB"/>
    <w:rsid w:val="00660AF2"/>
    <w:rsid w:val="00660F51"/>
    <w:rsid w:val="00661033"/>
    <w:rsid w:val="0066118F"/>
    <w:rsid w:val="00661210"/>
    <w:rsid w:val="0066125D"/>
    <w:rsid w:val="006612F1"/>
    <w:rsid w:val="006618A2"/>
    <w:rsid w:val="00661C88"/>
    <w:rsid w:val="00661CAC"/>
    <w:rsid w:val="00661DE9"/>
    <w:rsid w:val="00661E69"/>
    <w:rsid w:val="00662259"/>
    <w:rsid w:val="00662842"/>
    <w:rsid w:val="00662A53"/>
    <w:rsid w:val="00662C6D"/>
    <w:rsid w:val="00662D12"/>
    <w:rsid w:val="00662D8B"/>
    <w:rsid w:val="00663627"/>
    <w:rsid w:val="0066375F"/>
    <w:rsid w:val="006638A5"/>
    <w:rsid w:val="00663933"/>
    <w:rsid w:val="00663973"/>
    <w:rsid w:val="00663D96"/>
    <w:rsid w:val="006640BE"/>
    <w:rsid w:val="006642EB"/>
    <w:rsid w:val="006643F6"/>
    <w:rsid w:val="006646CA"/>
    <w:rsid w:val="006648CF"/>
    <w:rsid w:val="0066490C"/>
    <w:rsid w:val="00664D5F"/>
    <w:rsid w:val="0066521E"/>
    <w:rsid w:val="0066524C"/>
    <w:rsid w:val="00665546"/>
    <w:rsid w:val="006656FA"/>
    <w:rsid w:val="00665966"/>
    <w:rsid w:val="00665FE0"/>
    <w:rsid w:val="00666055"/>
    <w:rsid w:val="00666135"/>
    <w:rsid w:val="006661E4"/>
    <w:rsid w:val="00666211"/>
    <w:rsid w:val="006662D6"/>
    <w:rsid w:val="006662E5"/>
    <w:rsid w:val="00666354"/>
    <w:rsid w:val="006663B8"/>
    <w:rsid w:val="00666412"/>
    <w:rsid w:val="00666429"/>
    <w:rsid w:val="006666A0"/>
    <w:rsid w:val="006668BC"/>
    <w:rsid w:val="00666989"/>
    <w:rsid w:val="00666A87"/>
    <w:rsid w:val="00666E8F"/>
    <w:rsid w:val="00667413"/>
    <w:rsid w:val="00667556"/>
    <w:rsid w:val="00667661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23F"/>
    <w:rsid w:val="00671556"/>
    <w:rsid w:val="00671880"/>
    <w:rsid w:val="00671AE4"/>
    <w:rsid w:val="00671C7B"/>
    <w:rsid w:val="00671FD3"/>
    <w:rsid w:val="006720FB"/>
    <w:rsid w:val="00672162"/>
    <w:rsid w:val="0067257A"/>
    <w:rsid w:val="006725A7"/>
    <w:rsid w:val="00672CD4"/>
    <w:rsid w:val="00672D57"/>
    <w:rsid w:val="00672E42"/>
    <w:rsid w:val="00672E9D"/>
    <w:rsid w:val="00672ED5"/>
    <w:rsid w:val="006731FA"/>
    <w:rsid w:val="00673262"/>
    <w:rsid w:val="00673481"/>
    <w:rsid w:val="00673566"/>
    <w:rsid w:val="0067357E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82E"/>
    <w:rsid w:val="006758F0"/>
    <w:rsid w:val="00675A4B"/>
    <w:rsid w:val="00675C1F"/>
    <w:rsid w:val="006761CD"/>
    <w:rsid w:val="0067682A"/>
    <w:rsid w:val="00676864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523"/>
    <w:rsid w:val="00680E72"/>
    <w:rsid w:val="0068104C"/>
    <w:rsid w:val="006811CE"/>
    <w:rsid w:val="006813A3"/>
    <w:rsid w:val="006816E6"/>
    <w:rsid w:val="006816F8"/>
    <w:rsid w:val="00681A80"/>
    <w:rsid w:val="00681F24"/>
    <w:rsid w:val="00682450"/>
    <w:rsid w:val="006824BF"/>
    <w:rsid w:val="006825D7"/>
    <w:rsid w:val="006829F9"/>
    <w:rsid w:val="00682A2C"/>
    <w:rsid w:val="00682BE2"/>
    <w:rsid w:val="00682D9D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D2A"/>
    <w:rsid w:val="00684DC4"/>
    <w:rsid w:val="00684E8D"/>
    <w:rsid w:val="00685212"/>
    <w:rsid w:val="0068522B"/>
    <w:rsid w:val="006853AC"/>
    <w:rsid w:val="00685625"/>
    <w:rsid w:val="00685CFD"/>
    <w:rsid w:val="00685DA3"/>
    <w:rsid w:val="00686518"/>
    <w:rsid w:val="006868F9"/>
    <w:rsid w:val="00686B30"/>
    <w:rsid w:val="00686CF0"/>
    <w:rsid w:val="00686D5B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4D4"/>
    <w:rsid w:val="006906B6"/>
    <w:rsid w:val="00690722"/>
    <w:rsid w:val="006907F6"/>
    <w:rsid w:val="0069086F"/>
    <w:rsid w:val="0069087F"/>
    <w:rsid w:val="0069090C"/>
    <w:rsid w:val="00690A36"/>
    <w:rsid w:val="00691217"/>
    <w:rsid w:val="00691ACE"/>
    <w:rsid w:val="00691B11"/>
    <w:rsid w:val="00691E7C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40C"/>
    <w:rsid w:val="006944D9"/>
    <w:rsid w:val="00694507"/>
    <w:rsid w:val="006945EF"/>
    <w:rsid w:val="0069484B"/>
    <w:rsid w:val="00694D52"/>
    <w:rsid w:val="00695054"/>
    <w:rsid w:val="00695546"/>
    <w:rsid w:val="0069554A"/>
    <w:rsid w:val="0069583A"/>
    <w:rsid w:val="006958FA"/>
    <w:rsid w:val="00695B33"/>
    <w:rsid w:val="00695EA2"/>
    <w:rsid w:val="00696058"/>
    <w:rsid w:val="00696061"/>
    <w:rsid w:val="006962E0"/>
    <w:rsid w:val="00696802"/>
    <w:rsid w:val="0069681D"/>
    <w:rsid w:val="0069684B"/>
    <w:rsid w:val="00696B80"/>
    <w:rsid w:val="00696DF0"/>
    <w:rsid w:val="00696E25"/>
    <w:rsid w:val="0069716C"/>
    <w:rsid w:val="006972BD"/>
    <w:rsid w:val="006975AC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3B9"/>
    <w:rsid w:val="006A15B1"/>
    <w:rsid w:val="006A191E"/>
    <w:rsid w:val="006A1A91"/>
    <w:rsid w:val="006A24C7"/>
    <w:rsid w:val="006A2654"/>
    <w:rsid w:val="006A26A6"/>
    <w:rsid w:val="006A2747"/>
    <w:rsid w:val="006A2A61"/>
    <w:rsid w:val="006A3164"/>
    <w:rsid w:val="006A322C"/>
    <w:rsid w:val="006A369B"/>
    <w:rsid w:val="006A372F"/>
    <w:rsid w:val="006A37ED"/>
    <w:rsid w:val="006A385F"/>
    <w:rsid w:val="006A39AF"/>
    <w:rsid w:val="006A3C33"/>
    <w:rsid w:val="006A3DF5"/>
    <w:rsid w:val="006A3EA3"/>
    <w:rsid w:val="006A3EE7"/>
    <w:rsid w:val="006A44BF"/>
    <w:rsid w:val="006A453E"/>
    <w:rsid w:val="006A4905"/>
    <w:rsid w:val="006A4973"/>
    <w:rsid w:val="006A5098"/>
    <w:rsid w:val="006A54E0"/>
    <w:rsid w:val="006A55FE"/>
    <w:rsid w:val="006A57F7"/>
    <w:rsid w:val="006A5AA0"/>
    <w:rsid w:val="006A5D25"/>
    <w:rsid w:val="006A5F24"/>
    <w:rsid w:val="006A602A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B17"/>
    <w:rsid w:val="006A7FFD"/>
    <w:rsid w:val="006B005D"/>
    <w:rsid w:val="006B008A"/>
    <w:rsid w:val="006B03C1"/>
    <w:rsid w:val="006B03C8"/>
    <w:rsid w:val="006B03E5"/>
    <w:rsid w:val="006B0483"/>
    <w:rsid w:val="006B0825"/>
    <w:rsid w:val="006B0BA0"/>
    <w:rsid w:val="006B0C10"/>
    <w:rsid w:val="006B0E7C"/>
    <w:rsid w:val="006B120C"/>
    <w:rsid w:val="006B15DE"/>
    <w:rsid w:val="006B19EE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98"/>
    <w:rsid w:val="006B37AA"/>
    <w:rsid w:val="006B39CC"/>
    <w:rsid w:val="006B42F3"/>
    <w:rsid w:val="006B441A"/>
    <w:rsid w:val="006B4506"/>
    <w:rsid w:val="006B45E3"/>
    <w:rsid w:val="006B461F"/>
    <w:rsid w:val="006B4894"/>
    <w:rsid w:val="006B48FB"/>
    <w:rsid w:val="006B497C"/>
    <w:rsid w:val="006B5087"/>
    <w:rsid w:val="006B526C"/>
    <w:rsid w:val="006B5781"/>
    <w:rsid w:val="006B590A"/>
    <w:rsid w:val="006B59EA"/>
    <w:rsid w:val="006B5A0B"/>
    <w:rsid w:val="006B5AE4"/>
    <w:rsid w:val="006B600C"/>
    <w:rsid w:val="006B6529"/>
    <w:rsid w:val="006B6D3C"/>
    <w:rsid w:val="006B6DF0"/>
    <w:rsid w:val="006B74C4"/>
    <w:rsid w:val="006C02EA"/>
    <w:rsid w:val="006C036E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BCD"/>
    <w:rsid w:val="006C1C01"/>
    <w:rsid w:val="006C1C93"/>
    <w:rsid w:val="006C1F34"/>
    <w:rsid w:val="006C2026"/>
    <w:rsid w:val="006C226A"/>
    <w:rsid w:val="006C2340"/>
    <w:rsid w:val="006C24C3"/>
    <w:rsid w:val="006C2542"/>
    <w:rsid w:val="006C25B2"/>
    <w:rsid w:val="006C2829"/>
    <w:rsid w:val="006C2D00"/>
    <w:rsid w:val="006C2D22"/>
    <w:rsid w:val="006C3000"/>
    <w:rsid w:val="006C31FE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D0E"/>
    <w:rsid w:val="006C4EED"/>
    <w:rsid w:val="006C50BE"/>
    <w:rsid w:val="006C52FC"/>
    <w:rsid w:val="006C59FC"/>
    <w:rsid w:val="006C5C65"/>
    <w:rsid w:val="006C5D2E"/>
    <w:rsid w:val="006C5F18"/>
    <w:rsid w:val="006C61E0"/>
    <w:rsid w:val="006C675C"/>
    <w:rsid w:val="006C6874"/>
    <w:rsid w:val="006C6A43"/>
    <w:rsid w:val="006C6ADA"/>
    <w:rsid w:val="006C6B19"/>
    <w:rsid w:val="006C6C76"/>
    <w:rsid w:val="006C6D48"/>
    <w:rsid w:val="006C6D85"/>
    <w:rsid w:val="006C6E44"/>
    <w:rsid w:val="006C6E6C"/>
    <w:rsid w:val="006C6E9C"/>
    <w:rsid w:val="006C7497"/>
    <w:rsid w:val="006C7598"/>
    <w:rsid w:val="006C7C31"/>
    <w:rsid w:val="006C7E78"/>
    <w:rsid w:val="006C7EA6"/>
    <w:rsid w:val="006D0462"/>
    <w:rsid w:val="006D050E"/>
    <w:rsid w:val="006D070D"/>
    <w:rsid w:val="006D07FD"/>
    <w:rsid w:val="006D0A48"/>
    <w:rsid w:val="006D0B3C"/>
    <w:rsid w:val="006D0D1E"/>
    <w:rsid w:val="006D0F4D"/>
    <w:rsid w:val="006D127F"/>
    <w:rsid w:val="006D13E9"/>
    <w:rsid w:val="006D197D"/>
    <w:rsid w:val="006D1C9D"/>
    <w:rsid w:val="006D1E04"/>
    <w:rsid w:val="006D1E60"/>
    <w:rsid w:val="006D1FF6"/>
    <w:rsid w:val="006D2011"/>
    <w:rsid w:val="006D2083"/>
    <w:rsid w:val="006D232B"/>
    <w:rsid w:val="006D271B"/>
    <w:rsid w:val="006D286D"/>
    <w:rsid w:val="006D2874"/>
    <w:rsid w:val="006D2C70"/>
    <w:rsid w:val="006D32E8"/>
    <w:rsid w:val="006D399F"/>
    <w:rsid w:val="006D39DA"/>
    <w:rsid w:val="006D4433"/>
    <w:rsid w:val="006D46D8"/>
    <w:rsid w:val="006D4A3C"/>
    <w:rsid w:val="006D4D2D"/>
    <w:rsid w:val="006D5239"/>
    <w:rsid w:val="006D5427"/>
    <w:rsid w:val="006D5B7E"/>
    <w:rsid w:val="006D5E87"/>
    <w:rsid w:val="006D5EED"/>
    <w:rsid w:val="006D603E"/>
    <w:rsid w:val="006D60CA"/>
    <w:rsid w:val="006D6259"/>
    <w:rsid w:val="006D625A"/>
    <w:rsid w:val="006D6977"/>
    <w:rsid w:val="006D6C6A"/>
    <w:rsid w:val="006D6E88"/>
    <w:rsid w:val="006D71AB"/>
    <w:rsid w:val="006D73D3"/>
    <w:rsid w:val="006D75BE"/>
    <w:rsid w:val="006D7641"/>
    <w:rsid w:val="006D76BE"/>
    <w:rsid w:val="006D77A9"/>
    <w:rsid w:val="006D7996"/>
    <w:rsid w:val="006D7C2A"/>
    <w:rsid w:val="006D7CC1"/>
    <w:rsid w:val="006E0033"/>
    <w:rsid w:val="006E00BC"/>
    <w:rsid w:val="006E00E8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E66"/>
    <w:rsid w:val="006E301E"/>
    <w:rsid w:val="006E3372"/>
    <w:rsid w:val="006E39B7"/>
    <w:rsid w:val="006E3C8F"/>
    <w:rsid w:val="006E3FBF"/>
    <w:rsid w:val="006E40F0"/>
    <w:rsid w:val="006E43CC"/>
    <w:rsid w:val="006E485D"/>
    <w:rsid w:val="006E48A1"/>
    <w:rsid w:val="006E491D"/>
    <w:rsid w:val="006E49D6"/>
    <w:rsid w:val="006E4B5E"/>
    <w:rsid w:val="006E4B8F"/>
    <w:rsid w:val="006E515D"/>
    <w:rsid w:val="006E5372"/>
    <w:rsid w:val="006E55E9"/>
    <w:rsid w:val="006E567C"/>
    <w:rsid w:val="006E58AA"/>
    <w:rsid w:val="006E5F44"/>
    <w:rsid w:val="006E6255"/>
    <w:rsid w:val="006E6256"/>
    <w:rsid w:val="006E63B6"/>
    <w:rsid w:val="006E6516"/>
    <w:rsid w:val="006E66C9"/>
    <w:rsid w:val="006E68D5"/>
    <w:rsid w:val="006E6928"/>
    <w:rsid w:val="006E6ACB"/>
    <w:rsid w:val="006E6B1C"/>
    <w:rsid w:val="006E6D04"/>
    <w:rsid w:val="006E6D0B"/>
    <w:rsid w:val="006E7186"/>
    <w:rsid w:val="006E72E5"/>
    <w:rsid w:val="006E7399"/>
    <w:rsid w:val="006E7694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134C"/>
    <w:rsid w:val="006F13CB"/>
    <w:rsid w:val="006F13EA"/>
    <w:rsid w:val="006F1418"/>
    <w:rsid w:val="006F14C9"/>
    <w:rsid w:val="006F171E"/>
    <w:rsid w:val="006F1A34"/>
    <w:rsid w:val="006F1B64"/>
    <w:rsid w:val="006F1E43"/>
    <w:rsid w:val="006F1E56"/>
    <w:rsid w:val="006F1F58"/>
    <w:rsid w:val="006F2268"/>
    <w:rsid w:val="006F242E"/>
    <w:rsid w:val="006F2619"/>
    <w:rsid w:val="006F29C2"/>
    <w:rsid w:val="006F2A6C"/>
    <w:rsid w:val="006F2AE1"/>
    <w:rsid w:val="006F2B26"/>
    <w:rsid w:val="006F2C5B"/>
    <w:rsid w:val="006F3033"/>
    <w:rsid w:val="006F30EC"/>
    <w:rsid w:val="006F3388"/>
    <w:rsid w:val="006F34C0"/>
    <w:rsid w:val="006F3573"/>
    <w:rsid w:val="006F37D3"/>
    <w:rsid w:val="006F3909"/>
    <w:rsid w:val="006F418B"/>
    <w:rsid w:val="006F454F"/>
    <w:rsid w:val="006F45CC"/>
    <w:rsid w:val="006F516A"/>
    <w:rsid w:val="006F5502"/>
    <w:rsid w:val="006F5588"/>
    <w:rsid w:val="006F58BA"/>
    <w:rsid w:val="006F5A52"/>
    <w:rsid w:val="006F5B01"/>
    <w:rsid w:val="006F5B52"/>
    <w:rsid w:val="006F5F34"/>
    <w:rsid w:val="006F6423"/>
    <w:rsid w:val="006F6517"/>
    <w:rsid w:val="006F6C83"/>
    <w:rsid w:val="006F6C8B"/>
    <w:rsid w:val="006F6ED8"/>
    <w:rsid w:val="006F7240"/>
    <w:rsid w:val="006F7C4E"/>
    <w:rsid w:val="00700172"/>
    <w:rsid w:val="0070027A"/>
    <w:rsid w:val="0070067F"/>
    <w:rsid w:val="007007D3"/>
    <w:rsid w:val="0070091B"/>
    <w:rsid w:val="00700A69"/>
    <w:rsid w:val="00700F80"/>
    <w:rsid w:val="00700FBC"/>
    <w:rsid w:val="00700FEC"/>
    <w:rsid w:val="007010EB"/>
    <w:rsid w:val="007012BE"/>
    <w:rsid w:val="00701537"/>
    <w:rsid w:val="007015C2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11"/>
    <w:rsid w:val="00702C85"/>
    <w:rsid w:val="00702CE2"/>
    <w:rsid w:val="00702D56"/>
    <w:rsid w:val="00702F93"/>
    <w:rsid w:val="007032C4"/>
    <w:rsid w:val="00703BF1"/>
    <w:rsid w:val="00703F50"/>
    <w:rsid w:val="0070483E"/>
    <w:rsid w:val="00704C97"/>
    <w:rsid w:val="007058C0"/>
    <w:rsid w:val="00705B41"/>
    <w:rsid w:val="00705C60"/>
    <w:rsid w:val="00705F08"/>
    <w:rsid w:val="00705F12"/>
    <w:rsid w:val="00706033"/>
    <w:rsid w:val="00706084"/>
    <w:rsid w:val="00706417"/>
    <w:rsid w:val="007068BA"/>
    <w:rsid w:val="00706AE0"/>
    <w:rsid w:val="00707342"/>
    <w:rsid w:val="0070740C"/>
    <w:rsid w:val="0070769A"/>
    <w:rsid w:val="00707B66"/>
    <w:rsid w:val="00707CCC"/>
    <w:rsid w:val="00707ED9"/>
    <w:rsid w:val="0071021D"/>
    <w:rsid w:val="00710248"/>
    <w:rsid w:val="00710411"/>
    <w:rsid w:val="00710489"/>
    <w:rsid w:val="0071062B"/>
    <w:rsid w:val="007107B8"/>
    <w:rsid w:val="00710F08"/>
    <w:rsid w:val="0071103A"/>
    <w:rsid w:val="00711AD4"/>
    <w:rsid w:val="00711B2A"/>
    <w:rsid w:val="00711D63"/>
    <w:rsid w:val="0071239A"/>
    <w:rsid w:val="0071251F"/>
    <w:rsid w:val="00712529"/>
    <w:rsid w:val="007126BB"/>
    <w:rsid w:val="007128FD"/>
    <w:rsid w:val="00712BDA"/>
    <w:rsid w:val="00712E17"/>
    <w:rsid w:val="0071303D"/>
    <w:rsid w:val="00713073"/>
    <w:rsid w:val="0071328A"/>
    <w:rsid w:val="0071330A"/>
    <w:rsid w:val="00713501"/>
    <w:rsid w:val="007135C3"/>
    <w:rsid w:val="007136F0"/>
    <w:rsid w:val="00713FAB"/>
    <w:rsid w:val="007140DF"/>
    <w:rsid w:val="007140E3"/>
    <w:rsid w:val="0071423E"/>
    <w:rsid w:val="00714263"/>
    <w:rsid w:val="0071440D"/>
    <w:rsid w:val="00714741"/>
    <w:rsid w:val="00714C6C"/>
    <w:rsid w:val="00715072"/>
    <w:rsid w:val="007152C8"/>
    <w:rsid w:val="007153BD"/>
    <w:rsid w:val="00715475"/>
    <w:rsid w:val="0071555A"/>
    <w:rsid w:val="007159E6"/>
    <w:rsid w:val="00715A22"/>
    <w:rsid w:val="00715A5D"/>
    <w:rsid w:val="00715AB4"/>
    <w:rsid w:val="00715E52"/>
    <w:rsid w:val="00715F34"/>
    <w:rsid w:val="00715F9A"/>
    <w:rsid w:val="0071609B"/>
    <w:rsid w:val="00716319"/>
    <w:rsid w:val="007164AB"/>
    <w:rsid w:val="007166EA"/>
    <w:rsid w:val="00716721"/>
    <w:rsid w:val="00717153"/>
    <w:rsid w:val="00717631"/>
    <w:rsid w:val="00717870"/>
    <w:rsid w:val="007208E2"/>
    <w:rsid w:val="00720A57"/>
    <w:rsid w:val="00720BAE"/>
    <w:rsid w:val="00720D83"/>
    <w:rsid w:val="00720F83"/>
    <w:rsid w:val="0072129B"/>
    <w:rsid w:val="00721583"/>
    <w:rsid w:val="007216C5"/>
    <w:rsid w:val="00721A3E"/>
    <w:rsid w:val="00721B3A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CF"/>
    <w:rsid w:val="00723D84"/>
    <w:rsid w:val="00724191"/>
    <w:rsid w:val="007243ED"/>
    <w:rsid w:val="007244D3"/>
    <w:rsid w:val="007247E5"/>
    <w:rsid w:val="00724F38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E59"/>
    <w:rsid w:val="00725FD1"/>
    <w:rsid w:val="00726295"/>
    <w:rsid w:val="00726B28"/>
    <w:rsid w:val="00726FA0"/>
    <w:rsid w:val="00726FDE"/>
    <w:rsid w:val="0072716D"/>
    <w:rsid w:val="00727263"/>
    <w:rsid w:val="007274FB"/>
    <w:rsid w:val="00727623"/>
    <w:rsid w:val="00727642"/>
    <w:rsid w:val="00727689"/>
    <w:rsid w:val="007279F7"/>
    <w:rsid w:val="00727A2F"/>
    <w:rsid w:val="00727B03"/>
    <w:rsid w:val="00727E9E"/>
    <w:rsid w:val="00730017"/>
    <w:rsid w:val="007301B4"/>
    <w:rsid w:val="007303AD"/>
    <w:rsid w:val="007305F4"/>
    <w:rsid w:val="007308E5"/>
    <w:rsid w:val="00730C2D"/>
    <w:rsid w:val="00730C73"/>
    <w:rsid w:val="00730D56"/>
    <w:rsid w:val="00731400"/>
    <w:rsid w:val="00731429"/>
    <w:rsid w:val="0073153C"/>
    <w:rsid w:val="00731601"/>
    <w:rsid w:val="00731909"/>
    <w:rsid w:val="00731D6F"/>
    <w:rsid w:val="00732559"/>
    <w:rsid w:val="007327B4"/>
    <w:rsid w:val="007327C0"/>
    <w:rsid w:val="007328A9"/>
    <w:rsid w:val="00732C6A"/>
    <w:rsid w:val="00732D89"/>
    <w:rsid w:val="00732DB9"/>
    <w:rsid w:val="00732E11"/>
    <w:rsid w:val="00732EA3"/>
    <w:rsid w:val="007333C5"/>
    <w:rsid w:val="007337C5"/>
    <w:rsid w:val="007339AC"/>
    <w:rsid w:val="00733B02"/>
    <w:rsid w:val="00733EA2"/>
    <w:rsid w:val="00733F15"/>
    <w:rsid w:val="00733F96"/>
    <w:rsid w:val="00733FED"/>
    <w:rsid w:val="007340C6"/>
    <w:rsid w:val="0073424D"/>
    <w:rsid w:val="0073426C"/>
    <w:rsid w:val="00734312"/>
    <w:rsid w:val="00734694"/>
    <w:rsid w:val="007346D7"/>
    <w:rsid w:val="00734A85"/>
    <w:rsid w:val="00734C03"/>
    <w:rsid w:val="007352E1"/>
    <w:rsid w:val="007352F0"/>
    <w:rsid w:val="007353A5"/>
    <w:rsid w:val="00735D2C"/>
    <w:rsid w:val="00735DA6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5A2"/>
    <w:rsid w:val="007375FA"/>
    <w:rsid w:val="00737791"/>
    <w:rsid w:val="007379B6"/>
    <w:rsid w:val="00737FBC"/>
    <w:rsid w:val="0074010E"/>
    <w:rsid w:val="00740352"/>
    <w:rsid w:val="007412C8"/>
    <w:rsid w:val="00741394"/>
    <w:rsid w:val="00741478"/>
    <w:rsid w:val="00741591"/>
    <w:rsid w:val="0074198A"/>
    <w:rsid w:val="00741A97"/>
    <w:rsid w:val="00741C30"/>
    <w:rsid w:val="00741C79"/>
    <w:rsid w:val="007426CE"/>
    <w:rsid w:val="00742831"/>
    <w:rsid w:val="00742873"/>
    <w:rsid w:val="00742A58"/>
    <w:rsid w:val="00742B34"/>
    <w:rsid w:val="00742B56"/>
    <w:rsid w:val="00742E52"/>
    <w:rsid w:val="00742EE5"/>
    <w:rsid w:val="00743220"/>
    <w:rsid w:val="00743256"/>
    <w:rsid w:val="0074326D"/>
    <w:rsid w:val="007433A8"/>
    <w:rsid w:val="007433C8"/>
    <w:rsid w:val="00743466"/>
    <w:rsid w:val="007434C3"/>
    <w:rsid w:val="0074362E"/>
    <w:rsid w:val="007436D4"/>
    <w:rsid w:val="00743716"/>
    <w:rsid w:val="0074394F"/>
    <w:rsid w:val="00743F00"/>
    <w:rsid w:val="00743F5B"/>
    <w:rsid w:val="00744B6A"/>
    <w:rsid w:val="00744D4E"/>
    <w:rsid w:val="00745067"/>
    <w:rsid w:val="0074536C"/>
    <w:rsid w:val="00745445"/>
    <w:rsid w:val="00745651"/>
    <w:rsid w:val="007458BB"/>
    <w:rsid w:val="00745CB6"/>
    <w:rsid w:val="00745E94"/>
    <w:rsid w:val="00745ED5"/>
    <w:rsid w:val="00746003"/>
    <w:rsid w:val="007465A4"/>
    <w:rsid w:val="007465FA"/>
    <w:rsid w:val="007468A4"/>
    <w:rsid w:val="0074695C"/>
    <w:rsid w:val="00746B2B"/>
    <w:rsid w:val="00746CB3"/>
    <w:rsid w:val="00747223"/>
    <w:rsid w:val="007472BE"/>
    <w:rsid w:val="0074743F"/>
    <w:rsid w:val="0074786B"/>
    <w:rsid w:val="00747A0C"/>
    <w:rsid w:val="00747AEC"/>
    <w:rsid w:val="00747E3F"/>
    <w:rsid w:val="00750501"/>
    <w:rsid w:val="007508ED"/>
    <w:rsid w:val="00750E6E"/>
    <w:rsid w:val="00750F19"/>
    <w:rsid w:val="00750F88"/>
    <w:rsid w:val="00751046"/>
    <w:rsid w:val="007510C2"/>
    <w:rsid w:val="00751918"/>
    <w:rsid w:val="00751A91"/>
    <w:rsid w:val="00751AF5"/>
    <w:rsid w:val="00751C3D"/>
    <w:rsid w:val="00751CC0"/>
    <w:rsid w:val="00751CEB"/>
    <w:rsid w:val="00752210"/>
    <w:rsid w:val="007523B5"/>
    <w:rsid w:val="0075245B"/>
    <w:rsid w:val="007525EC"/>
    <w:rsid w:val="0075283F"/>
    <w:rsid w:val="00752944"/>
    <w:rsid w:val="00752F1C"/>
    <w:rsid w:val="00753247"/>
    <w:rsid w:val="007532D6"/>
    <w:rsid w:val="0075330E"/>
    <w:rsid w:val="00753314"/>
    <w:rsid w:val="0075348E"/>
    <w:rsid w:val="0075391A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53B6"/>
    <w:rsid w:val="00755B09"/>
    <w:rsid w:val="00755F49"/>
    <w:rsid w:val="00756185"/>
    <w:rsid w:val="00756AE5"/>
    <w:rsid w:val="00756C82"/>
    <w:rsid w:val="00756D48"/>
    <w:rsid w:val="00756EAD"/>
    <w:rsid w:val="00756F9D"/>
    <w:rsid w:val="00757147"/>
    <w:rsid w:val="007571DF"/>
    <w:rsid w:val="007573D7"/>
    <w:rsid w:val="007575D8"/>
    <w:rsid w:val="0075763F"/>
    <w:rsid w:val="00757AE3"/>
    <w:rsid w:val="00757B18"/>
    <w:rsid w:val="00757BDE"/>
    <w:rsid w:val="00757C5C"/>
    <w:rsid w:val="00757E7F"/>
    <w:rsid w:val="00757F7B"/>
    <w:rsid w:val="007600D8"/>
    <w:rsid w:val="00760261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F9D"/>
    <w:rsid w:val="00761FA2"/>
    <w:rsid w:val="007623A8"/>
    <w:rsid w:val="00762404"/>
    <w:rsid w:val="00762485"/>
    <w:rsid w:val="007624F1"/>
    <w:rsid w:val="00762C98"/>
    <w:rsid w:val="00762E78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F79"/>
    <w:rsid w:val="00763FEF"/>
    <w:rsid w:val="00764119"/>
    <w:rsid w:val="00764146"/>
    <w:rsid w:val="00764164"/>
    <w:rsid w:val="00764664"/>
    <w:rsid w:val="007646C0"/>
    <w:rsid w:val="007647E5"/>
    <w:rsid w:val="00764C18"/>
    <w:rsid w:val="00764C8E"/>
    <w:rsid w:val="0076526B"/>
    <w:rsid w:val="007653B8"/>
    <w:rsid w:val="007658E4"/>
    <w:rsid w:val="00765A2B"/>
    <w:rsid w:val="00765A52"/>
    <w:rsid w:val="00765BB0"/>
    <w:rsid w:val="00765D91"/>
    <w:rsid w:val="00766462"/>
    <w:rsid w:val="0076675E"/>
    <w:rsid w:val="007668C6"/>
    <w:rsid w:val="00766927"/>
    <w:rsid w:val="00766B1F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4F6"/>
    <w:rsid w:val="00767559"/>
    <w:rsid w:val="00770029"/>
    <w:rsid w:val="00770EB5"/>
    <w:rsid w:val="00770F42"/>
    <w:rsid w:val="00771501"/>
    <w:rsid w:val="007720AA"/>
    <w:rsid w:val="007720FE"/>
    <w:rsid w:val="00772258"/>
    <w:rsid w:val="007724D6"/>
    <w:rsid w:val="00772543"/>
    <w:rsid w:val="00772894"/>
    <w:rsid w:val="0077315D"/>
    <w:rsid w:val="007731A0"/>
    <w:rsid w:val="00773278"/>
    <w:rsid w:val="0077361D"/>
    <w:rsid w:val="00773757"/>
    <w:rsid w:val="00773A56"/>
    <w:rsid w:val="00773B40"/>
    <w:rsid w:val="00773FB7"/>
    <w:rsid w:val="00774048"/>
    <w:rsid w:val="007745E7"/>
    <w:rsid w:val="0077470D"/>
    <w:rsid w:val="00774719"/>
    <w:rsid w:val="00774AFF"/>
    <w:rsid w:val="00774CA0"/>
    <w:rsid w:val="00774CA9"/>
    <w:rsid w:val="00774FA7"/>
    <w:rsid w:val="0077529D"/>
    <w:rsid w:val="00775584"/>
    <w:rsid w:val="00775C80"/>
    <w:rsid w:val="0077627C"/>
    <w:rsid w:val="007762BF"/>
    <w:rsid w:val="0077678C"/>
    <w:rsid w:val="00776DDB"/>
    <w:rsid w:val="00776DEB"/>
    <w:rsid w:val="007774E8"/>
    <w:rsid w:val="007776B7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629"/>
    <w:rsid w:val="0078063F"/>
    <w:rsid w:val="00780E59"/>
    <w:rsid w:val="007812E9"/>
    <w:rsid w:val="007816C3"/>
    <w:rsid w:val="00781A45"/>
    <w:rsid w:val="00781CDE"/>
    <w:rsid w:val="00781D74"/>
    <w:rsid w:val="0078203A"/>
    <w:rsid w:val="00782205"/>
    <w:rsid w:val="00782563"/>
    <w:rsid w:val="007828CC"/>
    <w:rsid w:val="007829A5"/>
    <w:rsid w:val="00782D71"/>
    <w:rsid w:val="00782E92"/>
    <w:rsid w:val="007830AE"/>
    <w:rsid w:val="007834E2"/>
    <w:rsid w:val="007836B5"/>
    <w:rsid w:val="007838A8"/>
    <w:rsid w:val="0078428A"/>
    <w:rsid w:val="0078447E"/>
    <w:rsid w:val="00784D41"/>
    <w:rsid w:val="00784DB6"/>
    <w:rsid w:val="00784E0F"/>
    <w:rsid w:val="00784FBB"/>
    <w:rsid w:val="00785127"/>
    <w:rsid w:val="007851CD"/>
    <w:rsid w:val="00785212"/>
    <w:rsid w:val="0078585E"/>
    <w:rsid w:val="00785940"/>
    <w:rsid w:val="00785A85"/>
    <w:rsid w:val="00785ABA"/>
    <w:rsid w:val="00785ABF"/>
    <w:rsid w:val="0078630F"/>
    <w:rsid w:val="00786459"/>
    <w:rsid w:val="007864F5"/>
    <w:rsid w:val="00786879"/>
    <w:rsid w:val="0078696C"/>
    <w:rsid w:val="00786A79"/>
    <w:rsid w:val="00786D32"/>
    <w:rsid w:val="00786D97"/>
    <w:rsid w:val="00787632"/>
    <w:rsid w:val="007878F1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E2B"/>
    <w:rsid w:val="007920B6"/>
    <w:rsid w:val="00792270"/>
    <w:rsid w:val="00792501"/>
    <w:rsid w:val="0079268D"/>
    <w:rsid w:val="007926DA"/>
    <w:rsid w:val="0079275E"/>
    <w:rsid w:val="007928D4"/>
    <w:rsid w:val="00792ECE"/>
    <w:rsid w:val="0079335E"/>
    <w:rsid w:val="0079352B"/>
    <w:rsid w:val="007937EB"/>
    <w:rsid w:val="00793AFB"/>
    <w:rsid w:val="00793DAE"/>
    <w:rsid w:val="0079402C"/>
    <w:rsid w:val="0079417D"/>
    <w:rsid w:val="007941EE"/>
    <w:rsid w:val="007949AB"/>
    <w:rsid w:val="00794F66"/>
    <w:rsid w:val="007951D5"/>
    <w:rsid w:val="00795C17"/>
    <w:rsid w:val="00795DC1"/>
    <w:rsid w:val="00795E99"/>
    <w:rsid w:val="00795FF6"/>
    <w:rsid w:val="00796413"/>
    <w:rsid w:val="0079644F"/>
    <w:rsid w:val="0079650B"/>
    <w:rsid w:val="0079654F"/>
    <w:rsid w:val="0079692F"/>
    <w:rsid w:val="00796B7E"/>
    <w:rsid w:val="00796C1C"/>
    <w:rsid w:val="00796FB7"/>
    <w:rsid w:val="0079730A"/>
    <w:rsid w:val="007973C2"/>
    <w:rsid w:val="0079747C"/>
    <w:rsid w:val="00797970"/>
    <w:rsid w:val="00797A6A"/>
    <w:rsid w:val="00797C38"/>
    <w:rsid w:val="00797F08"/>
    <w:rsid w:val="007A05AE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4E3"/>
    <w:rsid w:val="007A19E0"/>
    <w:rsid w:val="007A1F8E"/>
    <w:rsid w:val="007A1FB2"/>
    <w:rsid w:val="007A2294"/>
    <w:rsid w:val="007A23AE"/>
    <w:rsid w:val="007A2485"/>
    <w:rsid w:val="007A2997"/>
    <w:rsid w:val="007A29E4"/>
    <w:rsid w:val="007A2A73"/>
    <w:rsid w:val="007A2B54"/>
    <w:rsid w:val="007A2E45"/>
    <w:rsid w:val="007A2EC0"/>
    <w:rsid w:val="007A323B"/>
    <w:rsid w:val="007A33B9"/>
    <w:rsid w:val="007A345A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4CF"/>
    <w:rsid w:val="007A5897"/>
    <w:rsid w:val="007A5AF3"/>
    <w:rsid w:val="007A5AFB"/>
    <w:rsid w:val="007A5B10"/>
    <w:rsid w:val="007A5C98"/>
    <w:rsid w:val="007A616C"/>
    <w:rsid w:val="007A62C8"/>
    <w:rsid w:val="007A63A6"/>
    <w:rsid w:val="007A6433"/>
    <w:rsid w:val="007A6872"/>
    <w:rsid w:val="007A729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F14"/>
    <w:rsid w:val="007B2221"/>
    <w:rsid w:val="007B2444"/>
    <w:rsid w:val="007B2524"/>
    <w:rsid w:val="007B2646"/>
    <w:rsid w:val="007B2740"/>
    <w:rsid w:val="007B2766"/>
    <w:rsid w:val="007B2911"/>
    <w:rsid w:val="007B2C39"/>
    <w:rsid w:val="007B2C5E"/>
    <w:rsid w:val="007B326C"/>
    <w:rsid w:val="007B32F5"/>
    <w:rsid w:val="007B34AC"/>
    <w:rsid w:val="007B36E4"/>
    <w:rsid w:val="007B3945"/>
    <w:rsid w:val="007B3C97"/>
    <w:rsid w:val="007B3E14"/>
    <w:rsid w:val="007B3EA3"/>
    <w:rsid w:val="007B465F"/>
    <w:rsid w:val="007B47E9"/>
    <w:rsid w:val="007B4BD3"/>
    <w:rsid w:val="007B4F07"/>
    <w:rsid w:val="007B4F4A"/>
    <w:rsid w:val="007B5550"/>
    <w:rsid w:val="007B56F1"/>
    <w:rsid w:val="007B595F"/>
    <w:rsid w:val="007B5A98"/>
    <w:rsid w:val="007B5EDF"/>
    <w:rsid w:val="007B601A"/>
    <w:rsid w:val="007B601F"/>
    <w:rsid w:val="007B67DB"/>
    <w:rsid w:val="007B6AC6"/>
    <w:rsid w:val="007B70FC"/>
    <w:rsid w:val="007B72C4"/>
    <w:rsid w:val="007B75D3"/>
    <w:rsid w:val="007B796F"/>
    <w:rsid w:val="007B7B33"/>
    <w:rsid w:val="007B7E3B"/>
    <w:rsid w:val="007C0114"/>
    <w:rsid w:val="007C046C"/>
    <w:rsid w:val="007C059A"/>
    <w:rsid w:val="007C0892"/>
    <w:rsid w:val="007C09B7"/>
    <w:rsid w:val="007C0AD4"/>
    <w:rsid w:val="007C0D42"/>
    <w:rsid w:val="007C0D45"/>
    <w:rsid w:val="007C0DEB"/>
    <w:rsid w:val="007C0F5C"/>
    <w:rsid w:val="007C15BA"/>
    <w:rsid w:val="007C1780"/>
    <w:rsid w:val="007C187C"/>
    <w:rsid w:val="007C197B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722"/>
    <w:rsid w:val="007C27BD"/>
    <w:rsid w:val="007C2A1D"/>
    <w:rsid w:val="007C2B12"/>
    <w:rsid w:val="007C3110"/>
    <w:rsid w:val="007C33FA"/>
    <w:rsid w:val="007C36C6"/>
    <w:rsid w:val="007C39D2"/>
    <w:rsid w:val="007C43E2"/>
    <w:rsid w:val="007C471B"/>
    <w:rsid w:val="007C509E"/>
    <w:rsid w:val="007C5193"/>
    <w:rsid w:val="007C52E3"/>
    <w:rsid w:val="007C56E1"/>
    <w:rsid w:val="007C5953"/>
    <w:rsid w:val="007C5DA7"/>
    <w:rsid w:val="007C5DB2"/>
    <w:rsid w:val="007C5E9E"/>
    <w:rsid w:val="007C5F2B"/>
    <w:rsid w:val="007C5F7C"/>
    <w:rsid w:val="007C5F7F"/>
    <w:rsid w:val="007C6055"/>
    <w:rsid w:val="007C620D"/>
    <w:rsid w:val="007C6851"/>
    <w:rsid w:val="007C6978"/>
    <w:rsid w:val="007C6EC2"/>
    <w:rsid w:val="007C6F1A"/>
    <w:rsid w:val="007C721C"/>
    <w:rsid w:val="007C7280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85C"/>
    <w:rsid w:val="007D1DD2"/>
    <w:rsid w:val="007D2375"/>
    <w:rsid w:val="007D2626"/>
    <w:rsid w:val="007D29A7"/>
    <w:rsid w:val="007D29D1"/>
    <w:rsid w:val="007D2C4C"/>
    <w:rsid w:val="007D33D3"/>
    <w:rsid w:val="007D37FE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8FC"/>
    <w:rsid w:val="007D4E89"/>
    <w:rsid w:val="007D5C94"/>
    <w:rsid w:val="007D5D51"/>
    <w:rsid w:val="007D5EC3"/>
    <w:rsid w:val="007D5EE0"/>
    <w:rsid w:val="007D5F08"/>
    <w:rsid w:val="007D5FC8"/>
    <w:rsid w:val="007D609D"/>
    <w:rsid w:val="007D61B3"/>
    <w:rsid w:val="007D6681"/>
    <w:rsid w:val="007D69F2"/>
    <w:rsid w:val="007D6C50"/>
    <w:rsid w:val="007D6EDC"/>
    <w:rsid w:val="007D7460"/>
    <w:rsid w:val="007D7B30"/>
    <w:rsid w:val="007D7CCB"/>
    <w:rsid w:val="007D7D6F"/>
    <w:rsid w:val="007D7F19"/>
    <w:rsid w:val="007D7F7F"/>
    <w:rsid w:val="007E038A"/>
    <w:rsid w:val="007E0397"/>
    <w:rsid w:val="007E0DE3"/>
    <w:rsid w:val="007E0FB8"/>
    <w:rsid w:val="007E0FDD"/>
    <w:rsid w:val="007E1328"/>
    <w:rsid w:val="007E1761"/>
    <w:rsid w:val="007E184D"/>
    <w:rsid w:val="007E1891"/>
    <w:rsid w:val="007E1B7D"/>
    <w:rsid w:val="007E1FF7"/>
    <w:rsid w:val="007E21AC"/>
    <w:rsid w:val="007E228F"/>
    <w:rsid w:val="007E24BB"/>
    <w:rsid w:val="007E2B1E"/>
    <w:rsid w:val="007E2B3F"/>
    <w:rsid w:val="007E32D9"/>
    <w:rsid w:val="007E389B"/>
    <w:rsid w:val="007E3BA9"/>
    <w:rsid w:val="007E3F18"/>
    <w:rsid w:val="007E42E8"/>
    <w:rsid w:val="007E4398"/>
    <w:rsid w:val="007E43E4"/>
    <w:rsid w:val="007E43F6"/>
    <w:rsid w:val="007E490F"/>
    <w:rsid w:val="007E5403"/>
    <w:rsid w:val="007E5E56"/>
    <w:rsid w:val="007E67FB"/>
    <w:rsid w:val="007E67FC"/>
    <w:rsid w:val="007E6E7B"/>
    <w:rsid w:val="007E6E81"/>
    <w:rsid w:val="007E6FB1"/>
    <w:rsid w:val="007E7197"/>
    <w:rsid w:val="007E71A0"/>
    <w:rsid w:val="007E722C"/>
    <w:rsid w:val="007E73DA"/>
    <w:rsid w:val="007E754D"/>
    <w:rsid w:val="007E7BA6"/>
    <w:rsid w:val="007E7C48"/>
    <w:rsid w:val="007E7D10"/>
    <w:rsid w:val="007E7F80"/>
    <w:rsid w:val="007F0072"/>
    <w:rsid w:val="007F016A"/>
    <w:rsid w:val="007F02C2"/>
    <w:rsid w:val="007F044B"/>
    <w:rsid w:val="007F059D"/>
    <w:rsid w:val="007F05C4"/>
    <w:rsid w:val="007F0610"/>
    <w:rsid w:val="007F0951"/>
    <w:rsid w:val="007F0B3F"/>
    <w:rsid w:val="007F0CE9"/>
    <w:rsid w:val="007F0F17"/>
    <w:rsid w:val="007F0FC4"/>
    <w:rsid w:val="007F1017"/>
    <w:rsid w:val="007F1396"/>
    <w:rsid w:val="007F1643"/>
    <w:rsid w:val="007F1822"/>
    <w:rsid w:val="007F18B3"/>
    <w:rsid w:val="007F1BFA"/>
    <w:rsid w:val="007F1E81"/>
    <w:rsid w:val="007F249C"/>
    <w:rsid w:val="007F267D"/>
    <w:rsid w:val="007F2760"/>
    <w:rsid w:val="007F282D"/>
    <w:rsid w:val="007F2835"/>
    <w:rsid w:val="007F2AF0"/>
    <w:rsid w:val="007F2E93"/>
    <w:rsid w:val="007F31FE"/>
    <w:rsid w:val="007F3693"/>
    <w:rsid w:val="007F37B9"/>
    <w:rsid w:val="007F3854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CA8"/>
    <w:rsid w:val="007F4DCD"/>
    <w:rsid w:val="007F53CE"/>
    <w:rsid w:val="007F5593"/>
    <w:rsid w:val="007F57F0"/>
    <w:rsid w:val="007F5D8D"/>
    <w:rsid w:val="007F5EA5"/>
    <w:rsid w:val="007F607B"/>
    <w:rsid w:val="007F636C"/>
    <w:rsid w:val="007F67DD"/>
    <w:rsid w:val="007F6B2A"/>
    <w:rsid w:val="007F6C57"/>
    <w:rsid w:val="007F6D11"/>
    <w:rsid w:val="007F6D1E"/>
    <w:rsid w:val="007F70E4"/>
    <w:rsid w:val="007F7172"/>
    <w:rsid w:val="007F746B"/>
    <w:rsid w:val="007F74AE"/>
    <w:rsid w:val="007F75D8"/>
    <w:rsid w:val="007F7A9F"/>
    <w:rsid w:val="007F7BEC"/>
    <w:rsid w:val="008000A3"/>
    <w:rsid w:val="008001A8"/>
    <w:rsid w:val="00800262"/>
    <w:rsid w:val="00800374"/>
    <w:rsid w:val="00800444"/>
    <w:rsid w:val="00800770"/>
    <w:rsid w:val="00800780"/>
    <w:rsid w:val="00800895"/>
    <w:rsid w:val="0080091A"/>
    <w:rsid w:val="00800B73"/>
    <w:rsid w:val="00800F67"/>
    <w:rsid w:val="00801496"/>
    <w:rsid w:val="00801640"/>
    <w:rsid w:val="00801880"/>
    <w:rsid w:val="00801BD4"/>
    <w:rsid w:val="00801D54"/>
    <w:rsid w:val="00801F11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D5A"/>
    <w:rsid w:val="00803FEF"/>
    <w:rsid w:val="008040AB"/>
    <w:rsid w:val="00804B6F"/>
    <w:rsid w:val="00804C43"/>
    <w:rsid w:val="00804E52"/>
    <w:rsid w:val="00804FA6"/>
    <w:rsid w:val="00805607"/>
    <w:rsid w:val="00805874"/>
    <w:rsid w:val="00805B4F"/>
    <w:rsid w:val="00805C49"/>
    <w:rsid w:val="00806138"/>
    <w:rsid w:val="008063C1"/>
    <w:rsid w:val="0080691F"/>
    <w:rsid w:val="008069B1"/>
    <w:rsid w:val="00806C63"/>
    <w:rsid w:val="00806CED"/>
    <w:rsid w:val="00806E12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10190"/>
    <w:rsid w:val="00810315"/>
    <w:rsid w:val="00810738"/>
    <w:rsid w:val="00810AC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B33"/>
    <w:rsid w:val="00814CB2"/>
    <w:rsid w:val="008152E3"/>
    <w:rsid w:val="008154AC"/>
    <w:rsid w:val="00815B92"/>
    <w:rsid w:val="00815C49"/>
    <w:rsid w:val="00815CD4"/>
    <w:rsid w:val="00815D94"/>
    <w:rsid w:val="0081635C"/>
    <w:rsid w:val="00816746"/>
    <w:rsid w:val="00816808"/>
    <w:rsid w:val="0081689B"/>
    <w:rsid w:val="008169C9"/>
    <w:rsid w:val="00816B9E"/>
    <w:rsid w:val="008170CC"/>
    <w:rsid w:val="008173C8"/>
    <w:rsid w:val="00817421"/>
    <w:rsid w:val="00817467"/>
    <w:rsid w:val="00817516"/>
    <w:rsid w:val="00817646"/>
    <w:rsid w:val="008178BA"/>
    <w:rsid w:val="00817FA8"/>
    <w:rsid w:val="00820600"/>
    <w:rsid w:val="008207DB"/>
    <w:rsid w:val="00820815"/>
    <w:rsid w:val="008208AE"/>
    <w:rsid w:val="008208F4"/>
    <w:rsid w:val="008209CC"/>
    <w:rsid w:val="00820AE3"/>
    <w:rsid w:val="00820C2A"/>
    <w:rsid w:val="00820FEF"/>
    <w:rsid w:val="00821043"/>
    <w:rsid w:val="00821439"/>
    <w:rsid w:val="008214ED"/>
    <w:rsid w:val="00821A1F"/>
    <w:rsid w:val="00821AC9"/>
    <w:rsid w:val="00821DFF"/>
    <w:rsid w:val="0082228B"/>
    <w:rsid w:val="0082230D"/>
    <w:rsid w:val="00822A94"/>
    <w:rsid w:val="00822B8B"/>
    <w:rsid w:val="008230EF"/>
    <w:rsid w:val="008231D8"/>
    <w:rsid w:val="008231F9"/>
    <w:rsid w:val="00823601"/>
    <w:rsid w:val="00823964"/>
    <w:rsid w:val="00823D51"/>
    <w:rsid w:val="008245A4"/>
    <w:rsid w:val="00824845"/>
    <w:rsid w:val="00824D68"/>
    <w:rsid w:val="00824E8E"/>
    <w:rsid w:val="0082516C"/>
    <w:rsid w:val="00825A45"/>
    <w:rsid w:val="00826388"/>
    <w:rsid w:val="008264CD"/>
    <w:rsid w:val="00826736"/>
    <w:rsid w:val="00826898"/>
    <w:rsid w:val="00826B0C"/>
    <w:rsid w:val="00826CEC"/>
    <w:rsid w:val="00826F62"/>
    <w:rsid w:val="00827587"/>
    <w:rsid w:val="0082780B"/>
    <w:rsid w:val="0082793D"/>
    <w:rsid w:val="00827A85"/>
    <w:rsid w:val="00827D77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20B9"/>
    <w:rsid w:val="008321DA"/>
    <w:rsid w:val="0083281C"/>
    <w:rsid w:val="0083290F"/>
    <w:rsid w:val="00832B84"/>
    <w:rsid w:val="00832F32"/>
    <w:rsid w:val="00832F89"/>
    <w:rsid w:val="00833053"/>
    <w:rsid w:val="00833836"/>
    <w:rsid w:val="00833886"/>
    <w:rsid w:val="008338A7"/>
    <w:rsid w:val="00833978"/>
    <w:rsid w:val="00833D93"/>
    <w:rsid w:val="00833FC1"/>
    <w:rsid w:val="00834266"/>
    <w:rsid w:val="008344F2"/>
    <w:rsid w:val="008348B3"/>
    <w:rsid w:val="0083508A"/>
    <w:rsid w:val="00835334"/>
    <w:rsid w:val="008353E6"/>
    <w:rsid w:val="0083554D"/>
    <w:rsid w:val="008358D1"/>
    <w:rsid w:val="00835D0F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7217"/>
    <w:rsid w:val="0083745A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FE"/>
    <w:rsid w:val="008412E9"/>
    <w:rsid w:val="00841478"/>
    <w:rsid w:val="00841554"/>
    <w:rsid w:val="00841587"/>
    <w:rsid w:val="008417F9"/>
    <w:rsid w:val="00841A22"/>
    <w:rsid w:val="00841C6F"/>
    <w:rsid w:val="00841DA0"/>
    <w:rsid w:val="00841DCD"/>
    <w:rsid w:val="008424CD"/>
    <w:rsid w:val="00842628"/>
    <w:rsid w:val="008429C7"/>
    <w:rsid w:val="008429CB"/>
    <w:rsid w:val="00842BE9"/>
    <w:rsid w:val="00842C82"/>
    <w:rsid w:val="0084307C"/>
    <w:rsid w:val="008435DF"/>
    <w:rsid w:val="0084371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8A"/>
    <w:rsid w:val="0084478E"/>
    <w:rsid w:val="00844917"/>
    <w:rsid w:val="008449F9"/>
    <w:rsid w:val="00844B6C"/>
    <w:rsid w:val="00844CD5"/>
    <w:rsid w:val="00844D1C"/>
    <w:rsid w:val="00844D3D"/>
    <w:rsid w:val="00844E94"/>
    <w:rsid w:val="00845091"/>
    <w:rsid w:val="0084515F"/>
    <w:rsid w:val="008451A3"/>
    <w:rsid w:val="008451F5"/>
    <w:rsid w:val="008456B7"/>
    <w:rsid w:val="00845824"/>
    <w:rsid w:val="008458E0"/>
    <w:rsid w:val="008462F2"/>
    <w:rsid w:val="008462FC"/>
    <w:rsid w:val="00846534"/>
    <w:rsid w:val="008466FB"/>
    <w:rsid w:val="0084672A"/>
    <w:rsid w:val="00846A0B"/>
    <w:rsid w:val="00846B19"/>
    <w:rsid w:val="008476AD"/>
    <w:rsid w:val="008476AF"/>
    <w:rsid w:val="008477D9"/>
    <w:rsid w:val="00847910"/>
    <w:rsid w:val="00847921"/>
    <w:rsid w:val="00847B13"/>
    <w:rsid w:val="00847D38"/>
    <w:rsid w:val="00847E70"/>
    <w:rsid w:val="0085026E"/>
    <w:rsid w:val="00850333"/>
    <w:rsid w:val="0085039C"/>
    <w:rsid w:val="008503E6"/>
    <w:rsid w:val="00850452"/>
    <w:rsid w:val="00850779"/>
    <w:rsid w:val="008508F1"/>
    <w:rsid w:val="00850955"/>
    <w:rsid w:val="00850D18"/>
    <w:rsid w:val="00850D8C"/>
    <w:rsid w:val="00850F34"/>
    <w:rsid w:val="00851077"/>
    <w:rsid w:val="008511EA"/>
    <w:rsid w:val="00851351"/>
    <w:rsid w:val="008515B9"/>
    <w:rsid w:val="008518D4"/>
    <w:rsid w:val="008518E4"/>
    <w:rsid w:val="00852109"/>
    <w:rsid w:val="00852202"/>
    <w:rsid w:val="00852507"/>
    <w:rsid w:val="00852C60"/>
    <w:rsid w:val="00852D8B"/>
    <w:rsid w:val="00852E85"/>
    <w:rsid w:val="00852E9D"/>
    <w:rsid w:val="00853123"/>
    <w:rsid w:val="00853197"/>
    <w:rsid w:val="0085368D"/>
    <w:rsid w:val="0085372E"/>
    <w:rsid w:val="008539EC"/>
    <w:rsid w:val="0085402F"/>
    <w:rsid w:val="0085457B"/>
    <w:rsid w:val="00854724"/>
    <w:rsid w:val="00854986"/>
    <w:rsid w:val="00854D30"/>
    <w:rsid w:val="0085507F"/>
    <w:rsid w:val="0085527E"/>
    <w:rsid w:val="00855413"/>
    <w:rsid w:val="008554E1"/>
    <w:rsid w:val="00855584"/>
    <w:rsid w:val="0085592D"/>
    <w:rsid w:val="00855A6B"/>
    <w:rsid w:val="00855F3A"/>
    <w:rsid w:val="00856187"/>
    <w:rsid w:val="00856323"/>
    <w:rsid w:val="008563D2"/>
    <w:rsid w:val="0085658F"/>
    <w:rsid w:val="008569EF"/>
    <w:rsid w:val="00856A96"/>
    <w:rsid w:val="00856DC0"/>
    <w:rsid w:val="00856E1B"/>
    <w:rsid w:val="00857145"/>
    <w:rsid w:val="0085790F"/>
    <w:rsid w:val="008579F2"/>
    <w:rsid w:val="00857AAE"/>
    <w:rsid w:val="00857B37"/>
    <w:rsid w:val="00857C0F"/>
    <w:rsid w:val="00857CA1"/>
    <w:rsid w:val="00857D03"/>
    <w:rsid w:val="00857DDF"/>
    <w:rsid w:val="00860165"/>
    <w:rsid w:val="008602A5"/>
    <w:rsid w:val="00860811"/>
    <w:rsid w:val="0086084D"/>
    <w:rsid w:val="00860B44"/>
    <w:rsid w:val="00860C50"/>
    <w:rsid w:val="00860CAC"/>
    <w:rsid w:val="00860DB4"/>
    <w:rsid w:val="00860E2F"/>
    <w:rsid w:val="00860E8A"/>
    <w:rsid w:val="00861329"/>
    <w:rsid w:val="00861DDB"/>
    <w:rsid w:val="00861E5D"/>
    <w:rsid w:val="008621C2"/>
    <w:rsid w:val="008621E5"/>
    <w:rsid w:val="0086284E"/>
    <w:rsid w:val="00862BA0"/>
    <w:rsid w:val="00862DDA"/>
    <w:rsid w:val="00862FBE"/>
    <w:rsid w:val="00863325"/>
    <w:rsid w:val="00863519"/>
    <w:rsid w:val="0086382F"/>
    <w:rsid w:val="008638B3"/>
    <w:rsid w:val="0086398C"/>
    <w:rsid w:val="008639A5"/>
    <w:rsid w:val="00863BFC"/>
    <w:rsid w:val="00863E88"/>
    <w:rsid w:val="00863F3F"/>
    <w:rsid w:val="008640CF"/>
    <w:rsid w:val="00864318"/>
    <w:rsid w:val="008643B7"/>
    <w:rsid w:val="00864A84"/>
    <w:rsid w:val="00864ACF"/>
    <w:rsid w:val="00864B92"/>
    <w:rsid w:val="00864D25"/>
    <w:rsid w:val="00865032"/>
    <w:rsid w:val="00865052"/>
    <w:rsid w:val="00865072"/>
    <w:rsid w:val="00865300"/>
    <w:rsid w:val="00865B99"/>
    <w:rsid w:val="00865E20"/>
    <w:rsid w:val="00865FEF"/>
    <w:rsid w:val="008667A8"/>
    <w:rsid w:val="00866A11"/>
    <w:rsid w:val="00866CF1"/>
    <w:rsid w:val="00866F02"/>
    <w:rsid w:val="00866F87"/>
    <w:rsid w:val="008670DE"/>
    <w:rsid w:val="008672AC"/>
    <w:rsid w:val="0086742B"/>
    <w:rsid w:val="00867A24"/>
    <w:rsid w:val="00867F92"/>
    <w:rsid w:val="00870101"/>
    <w:rsid w:val="00870163"/>
    <w:rsid w:val="0087024F"/>
    <w:rsid w:val="008705A3"/>
    <w:rsid w:val="00870612"/>
    <w:rsid w:val="00870683"/>
    <w:rsid w:val="008707FF"/>
    <w:rsid w:val="00870800"/>
    <w:rsid w:val="00870832"/>
    <w:rsid w:val="00870878"/>
    <w:rsid w:val="0087091F"/>
    <w:rsid w:val="00870B96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F3"/>
    <w:rsid w:val="00872C71"/>
    <w:rsid w:val="00872E76"/>
    <w:rsid w:val="00873A9D"/>
    <w:rsid w:val="00873E14"/>
    <w:rsid w:val="00873EE0"/>
    <w:rsid w:val="00873FB6"/>
    <w:rsid w:val="00874285"/>
    <w:rsid w:val="008742AE"/>
    <w:rsid w:val="008742D1"/>
    <w:rsid w:val="00874AB0"/>
    <w:rsid w:val="00874D79"/>
    <w:rsid w:val="00875355"/>
    <w:rsid w:val="008754B8"/>
    <w:rsid w:val="008757B7"/>
    <w:rsid w:val="0087584E"/>
    <w:rsid w:val="00875BEC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F25"/>
    <w:rsid w:val="00876F81"/>
    <w:rsid w:val="00877082"/>
    <w:rsid w:val="008770C9"/>
    <w:rsid w:val="00877149"/>
    <w:rsid w:val="0087755A"/>
    <w:rsid w:val="00877A1E"/>
    <w:rsid w:val="00877E63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4A0"/>
    <w:rsid w:val="008814FB"/>
    <w:rsid w:val="00881719"/>
    <w:rsid w:val="008817DB"/>
    <w:rsid w:val="00881E84"/>
    <w:rsid w:val="00882000"/>
    <w:rsid w:val="00882098"/>
    <w:rsid w:val="00882762"/>
    <w:rsid w:val="00882B1A"/>
    <w:rsid w:val="00882B26"/>
    <w:rsid w:val="00882B7E"/>
    <w:rsid w:val="00882CCF"/>
    <w:rsid w:val="00882DF3"/>
    <w:rsid w:val="008831FC"/>
    <w:rsid w:val="0088332A"/>
    <w:rsid w:val="008834CF"/>
    <w:rsid w:val="00883834"/>
    <w:rsid w:val="00883BB0"/>
    <w:rsid w:val="00883CF2"/>
    <w:rsid w:val="00884291"/>
    <w:rsid w:val="008842BB"/>
    <w:rsid w:val="0088436C"/>
    <w:rsid w:val="0088439C"/>
    <w:rsid w:val="008847E2"/>
    <w:rsid w:val="00884BB7"/>
    <w:rsid w:val="00884DCD"/>
    <w:rsid w:val="0088529E"/>
    <w:rsid w:val="008852EA"/>
    <w:rsid w:val="00885410"/>
    <w:rsid w:val="0088543F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DDC"/>
    <w:rsid w:val="00886EA7"/>
    <w:rsid w:val="008870DE"/>
    <w:rsid w:val="008878BE"/>
    <w:rsid w:val="00887D99"/>
    <w:rsid w:val="00887E93"/>
    <w:rsid w:val="00890202"/>
    <w:rsid w:val="00890489"/>
    <w:rsid w:val="0089085C"/>
    <w:rsid w:val="008908FF"/>
    <w:rsid w:val="00890ED7"/>
    <w:rsid w:val="00891149"/>
    <w:rsid w:val="008911F2"/>
    <w:rsid w:val="0089120D"/>
    <w:rsid w:val="00891431"/>
    <w:rsid w:val="00891536"/>
    <w:rsid w:val="00891A91"/>
    <w:rsid w:val="00891CB1"/>
    <w:rsid w:val="00891EB7"/>
    <w:rsid w:val="008920AE"/>
    <w:rsid w:val="008928F2"/>
    <w:rsid w:val="00892A60"/>
    <w:rsid w:val="00893331"/>
    <w:rsid w:val="00893362"/>
    <w:rsid w:val="008933FD"/>
    <w:rsid w:val="0089349D"/>
    <w:rsid w:val="00893647"/>
    <w:rsid w:val="00893A3D"/>
    <w:rsid w:val="00893B56"/>
    <w:rsid w:val="00893DC0"/>
    <w:rsid w:val="00894279"/>
    <w:rsid w:val="008946E9"/>
    <w:rsid w:val="00894905"/>
    <w:rsid w:val="00894980"/>
    <w:rsid w:val="00894BC9"/>
    <w:rsid w:val="00894DF6"/>
    <w:rsid w:val="00894E29"/>
    <w:rsid w:val="00894F22"/>
    <w:rsid w:val="00894F40"/>
    <w:rsid w:val="00894F5F"/>
    <w:rsid w:val="00894FAE"/>
    <w:rsid w:val="0089530E"/>
    <w:rsid w:val="00895562"/>
    <w:rsid w:val="008956D5"/>
    <w:rsid w:val="00895DF8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40A"/>
    <w:rsid w:val="00897669"/>
    <w:rsid w:val="0089793D"/>
    <w:rsid w:val="008979BF"/>
    <w:rsid w:val="00897AA1"/>
    <w:rsid w:val="008A0097"/>
    <w:rsid w:val="008A010A"/>
    <w:rsid w:val="008A02E0"/>
    <w:rsid w:val="008A03DA"/>
    <w:rsid w:val="008A04C1"/>
    <w:rsid w:val="008A07B2"/>
    <w:rsid w:val="008A0BE6"/>
    <w:rsid w:val="008A0D74"/>
    <w:rsid w:val="008A0F62"/>
    <w:rsid w:val="008A123B"/>
    <w:rsid w:val="008A12B1"/>
    <w:rsid w:val="008A17A6"/>
    <w:rsid w:val="008A17E5"/>
    <w:rsid w:val="008A1A36"/>
    <w:rsid w:val="008A1C84"/>
    <w:rsid w:val="008A1F37"/>
    <w:rsid w:val="008A1F6F"/>
    <w:rsid w:val="008A1FE0"/>
    <w:rsid w:val="008A2187"/>
    <w:rsid w:val="008A27CB"/>
    <w:rsid w:val="008A2B2B"/>
    <w:rsid w:val="008A2B3F"/>
    <w:rsid w:val="008A2BFB"/>
    <w:rsid w:val="008A2E15"/>
    <w:rsid w:val="008A3065"/>
    <w:rsid w:val="008A3261"/>
    <w:rsid w:val="008A348C"/>
    <w:rsid w:val="008A3547"/>
    <w:rsid w:val="008A3837"/>
    <w:rsid w:val="008A3972"/>
    <w:rsid w:val="008A3ADB"/>
    <w:rsid w:val="008A3B23"/>
    <w:rsid w:val="008A3C7E"/>
    <w:rsid w:val="008A3FB1"/>
    <w:rsid w:val="008A4039"/>
    <w:rsid w:val="008A416A"/>
    <w:rsid w:val="008A433A"/>
    <w:rsid w:val="008A446C"/>
    <w:rsid w:val="008A46D0"/>
    <w:rsid w:val="008A4AED"/>
    <w:rsid w:val="008A4F84"/>
    <w:rsid w:val="008A50BA"/>
    <w:rsid w:val="008A5A69"/>
    <w:rsid w:val="008A5B2F"/>
    <w:rsid w:val="008A5F4E"/>
    <w:rsid w:val="008A60BB"/>
    <w:rsid w:val="008A62D3"/>
    <w:rsid w:val="008A6316"/>
    <w:rsid w:val="008A6441"/>
    <w:rsid w:val="008A64AB"/>
    <w:rsid w:val="008A66D8"/>
    <w:rsid w:val="008A6C11"/>
    <w:rsid w:val="008A73B7"/>
    <w:rsid w:val="008A7795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AC2"/>
    <w:rsid w:val="008B0FA0"/>
    <w:rsid w:val="008B0FEA"/>
    <w:rsid w:val="008B1162"/>
    <w:rsid w:val="008B127C"/>
    <w:rsid w:val="008B13FF"/>
    <w:rsid w:val="008B1455"/>
    <w:rsid w:val="008B17FE"/>
    <w:rsid w:val="008B1828"/>
    <w:rsid w:val="008B1B10"/>
    <w:rsid w:val="008B1D26"/>
    <w:rsid w:val="008B1E0F"/>
    <w:rsid w:val="008B20C3"/>
    <w:rsid w:val="008B2113"/>
    <w:rsid w:val="008B25A5"/>
    <w:rsid w:val="008B27E9"/>
    <w:rsid w:val="008B28C7"/>
    <w:rsid w:val="008B2E84"/>
    <w:rsid w:val="008B2E89"/>
    <w:rsid w:val="008B3585"/>
    <w:rsid w:val="008B35A4"/>
    <w:rsid w:val="008B3706"/>
    <w:rsid w:val="008B379C"/>
    <w:rsid w:val="008B38B4"/>
    <w:rsid w:val="008B3AAF"/>
    <w:rsid w:val="008B3BD1"/>
    <w:rsid w:val="008B3BEA"/>
    <w:rsid w:val="008B40CD"/>
    <w:rsid w:val="008B4286"/>
    <w:rsid w:val="008B47F8"/>
    <w:rsid w:val="008B4833"/>
    <w:rsid w:val="008B4CA4"/>
    <w:rsid w:val="008B4D65"/>
    <w:rsid w:val="008B4E86"/>
    <w:rsid w:val="008B4EFD"/>
    <w:rsid w:val="008B4FB8"/>
    <w:rsid w:val="008B54EE"/>
    <w:rsid w:val="008B5661"/>
    <w:rsid w:val="008B571B"/>
    <w:rsid w:val="008B57E8"/>
    <w:rsid w:val="008B5850"/>
    <w:rsid w:val="008B58FD"/>
    <w:rsid w:val="008B597C"/>
    <w:rsid w:val="008B5A16"/>
    <w:rsid w:val="008B5B1E"/>
    <w:rsid w:val="008B5B94"/>
    <w:rsid w:val="008B5CE7"/>
    <w:rsid w:val="008B5D25"/>
    <w:rsid w:val="008B5DEC"/>
    <w:rsid w:val="008B5FE2"/>
    <w:rsid w:val="008B6014"/>
    <w:rsid w:val="008B60CB"/>
    <w:rsid w:val="008B625B"/>
    <w:rsid w:val="008B6280"/>
    <w:rsid w:val="008B638E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3AB"/>
    <w:rsid w:val="008B744E"/>
    <w:rsid w:val="008B74E4"/>
    <w:rsid w:val="008B75A2"/>
    <w:rsid w:val="008B78AC"/>
    <w:rsid w:val="008B7DED"/>
    <w:rsid w:val="008B7E1C"/>
    <w:rsid w:val="008C03AD"/>
    <w:rsid w:val="008C043C"/>
    <w:rsid w:val="008C055A"/>
    <w:rsid w:val="008C05A5"/>
    <w:rsid w:val="008C07C9"/>
    <w:rsid w:val="008C08FC"/>
    <w:rsid w:val="008C0A5F"/>
    <w:rsid w:val="008C0BC7"/>
    <w:rsid w:val="008C0C4D"/>
    <w:rsid w:val="008C13B5"/>
    <w:rsid w:val="008C1971"/>
    <w:rsid w:val="008C1BA0"/>
    <w:rsid w:val="008C1C8E"/>
    <w:rsid w:val="008C2022"/>
    <w:rsid w:val="008C21BD"/>
    <w:rsid w:val="008C229A"/>
    <w:rsid w:val="008C25E1"/>
    <w:rsid w:val="008C26B2"/>
    <w:rsid w:val="008C308A"/>
    <w:rsid w:val="008C3ACD"/>
    <w:rsid w:val="008C3DE9"/>
    <w:rsid w:val="008C4161"/>
    <w:rsid w:val="008C421B"/>
    <w:rsid w:val="008C42EB"/>
    <w:rsid w:val="008C4720"/>
    <w:rsid w:val="008C47F9"/>
    <w:rsid w:val="008C4923"/>
    <w:rsid w:val="008C495D"/>
    <w:rsid w:val="008C4D46"/>
    <w:rsid w:val="008C4F8C"/>
    <w:rsid w:val="008C5267"/>
    <w:rsid w:val="008C562B"/>
    <w:rsid w:val="008C5A5A"/>
    <w:rsid w:val="008C5B9C"/>
    <w:rsid w:val="008C5BC8"/>
    <w:rsid w:val="008C5D86"/>
    <w:rsid w:val="008C5EAB"/>
    <w:rsid w:val="008C5FF6"/>
    <w:rsid w:val="008C6245"/>
    <w:rsid w:val="008C62CB"/>
    <w:rsid w:val="008C63CE"/>
    <w:rsid w:val="008C655D"/>
    <w:rsid w:val="008C683F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1FC"/>
    <w:rsid w:val="008D161A"/>
    <w:rsid w:val="008D164E"/>
    <w:rsid w:val="008D17F2"/>
    <w:rsid w:val="008D18AB"/>
    <w:rsid w:val="008D1BBB"/>
    <w:rsid w:val="008D1BDB"/>
    <w:rsid w:val="008D1C1C"/>
    <w:rsid w:val="008D1C8C"/>
    <w:rsid w:val="008D1EDA"/>
    <w:rsid w:val="008D1F60"/>
    <w:rsid w:val="008D201B"/>
    <w:rsid w:val="008D20E2"/>
    <w:rsid w:val="008D2116"/>
    <w:rsid w:val="008D2821"/>
    <w:rsid w:val="008D2E36"/>
    <w:rsid w:val="008D2E82"/>
    <w:rsid w:val="008D2EF8"/>
    <w:rsid w:val="008D3070"/>
    <w:rsid w:val="008D30C8"/>
    <w:rsid w:val="008D320E"/>
    <w:rsid w:val="008D328A"/>
    <w:rsid w:val="008D334D"/>
    <w:rsid w:val="008D363F"/>
    <w:rsid w:val="008D37B7"/>
    <w:rsid w:val="008D3843"/>
    <w:rsid w:val="008D3B6B"/>
    <w:rsid w:val="008D3EF7"/>
    <w:rsid w:val="008D428D"/>
    <w:rsid w:val="008D445A"/>
    <w:rsid w:val="008D4485"/>
    <w:rsid w:val="008D4538"/>
    <w:rsid w:val="008D4CC0"/>
    <w:rsid w:val="008D4D51"/>
    <w:rsid w:val="008D4FF1"/>
    <w:rsid w:val="008D505C"/>
    <w:rsid w:val="008D5743"/>
    <w:rsid w:val="008D5827"/>
    <w:rsid w:val="008D5880"/>
    <w:rsid w:val="008D6B51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A8E"/>
    <w:rsid w:val="008E1B36"/>
    <w:rsid w:val="008E1D4D"/>
    <w:rsid w:val="008E1E2E"/>
    <w:rsid w:val="008E1FB6"/>
    <w:rsid w:val="008E2160"/>
    <w:rsid w:val="008E216E"/>
    <w:rsid w:val="008E2598"/>
    <w:rsid w:val="008E28C3"/>
    <w:rsid w:val="008E2D94"/>
    <w:rsid w:val="008E2E41"/>
    <w:rsid w:val="008E2F37"/>
    <w:rsid w:val="008E2F7B"/>
    <w:rsid w:val="008E30AD"/>
    <w:rsid w:val="008E31AB"/>
    <w:rsid w:val="008E3744"/>
    <w:rsid w:val="008E37E7"/>
    <w:rsid w:val="008E3947"/>
    <w:rsid w:val="008E3E67"/>
    <w:rsid w:val="008E422B"/>
    <w:rsid w:val="008E4528"/>
    <w:rsid w:val="008E47A2"/>
    <w:rsid w:val="008E4817"/>
    <w:rsid w:val="008E4C3C"/>
    <w:rsid w:val="008E507B"/>
    <w:rsid w:val="008E52C0"/>
    <w:rsid w:val="008E55AF"/>
    <w:rsid w:val="008E560A"/>
    <w:rsid w:val="008E5711"/>
    <w:rsid w:val="008E5AE6"/>
    <w:rsid w:val="008E5D7C"/>
    <w:rsid w:val="008E5DD8"/>
    <w:rsid w:val="008E5F6A"/>
    <w:rsid w:val="008E60ED"/>
    <w:rsid w:val="008E60F4"/>
    <w:rsid w:val="008E64E4"/>
    <w:rsid w:val="008E651F"/>
    <w:rsid w:val="008E6838"/>
    <w:rsid w:val="008E6A8E"/>
    <w:rsid w:val="008E6B61"/>
    <w:rsid w:val="008E6D9A"/>
    <w:rsid w:val="008E6F24"/>
    <w:rsid w:val="008E7010"/>
    <w:rsid w:val="008E70A6"/>
    <w:rsid w:val="008E7396"/>
    <w:rsid w:val="008E7662"/>
    <w:rsid w:val="008E76C7"/>
    <w:rsid w:val="008E784C"/>
    <w:rsid w:val="008E7932"/>
    <w:rsid w:val="008E7B30"/>
    <w:rsid w:val="008E7B5D"/>
    <w:rsid w:val="008E7C6F"/>
    <w:rsid w:val="008F009E"/>
    <w:rsid w:val="008F010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53A"/>
    <w:rsid w:val="008F25BE"/>
    <w:rsid w:val="008F25F8"/>
    <w:rsid w:val="008F2883"/>
    <w:rsid w:val="008F2B78"/>
    <w:rsid w:val="008F2D36"/>
    <w:rsid w:val="008F2E98"/>
    <w:rsid w:val="008F2EEC"/>
    <w:rsid w:val="008F2F7D"/>
    <w:rsid w:val="008F34CC"/>
    <w:rsid w:val="008F3660"/>
    <w:rsid w:val="008F3A1E"/>
    <w:rsid w:val="008F3BA7"/>
    <w:rsid w:val="008F3E32"/>
    <w:rsid w:val="008F3F09"/>
    <w:rsid w:val="008F44DD"/>
    <w:rsid w:val="008F458C"/>
    <w:rsid w:val="008F463E"/>
    <w:rsid w:val="008F52E1"/>
    <w:rsid w:val="008F5314"/>
    <w:rsid w:val="008F5436"/>
    <w:rsid w:val="008F55A0"/>
    <w:rsid w:val="008F55B1"/>
    <w:rsid w:val="008F5707"/>
    <w:rsid w:val="008F57EE"/>
    <w:rsid w:val="008F58CA"/>
    <w:rsid w:val="008F5998"/>
    <w:rsid w:val="008F59A1"/>
    <w:rsid w:val="008F5C26"/>
    <w:rsid w:val="008F5CC5"/>
    <w:rsid w:val="008F604B"/>
    <w:rsid w:val="008F6186"/>
    <w:rsid w:val="008F6302"/>
    <w:rsid w:val="008F6489"/>
    <w:rsid w:val="008F6500"/>
    <w:rsid w:val="008F6A2E"/>
    <w:rsid w:val="008F6BD9"/>
    <w:rsid w:val="008F6E81"/>
    <w:rsid w:val="008F7025"/>
    <w:rsid w:val="008F7150"/>
    <w:rsid w:val="008F7BBA"/>
    <w:rsid w:val="008F7D68"/>
    <w:rsid w:val="008F7E76"/>
    <w:rsid w:val="008F7F11"/>
    <w:rsid w:val="008F7FE4"/>
    <w:rsid w:val="00900868"/>
    <w:rsid w:val="00900B60"/>
    <w:rsid w:val="00900BFC"/>
    <w:rsid w:val="00900C57"/>
    <w:rsid w:val="009010FA"/>
    <w:rsid w:val="0090164B"/>
    <w:rsid w:val="00901667"/>
    <w:rsid w:val="0090175E"/>
    <w:rsid w:val="00901C3B"/>
    <w:rsid w:val="00901CE3"/>
    <w:rsid w:val="00901E26"/>
    <w:rsid w:val="00901E9D"/>
    <w:rsid w:val="009021F0"/>
    <w:rsid w:val="009023C4"/>
    <w:rsid w:val="0090241D"/>
    <w:rsid w:val="00902AD1"/>
    <w:rsid w:val="00902C5E"/>
    <w:rsid w:val="00902E3D"/>
    <w:rsid w:val="0090326C"/>
    <w:rsid w:val="0090328D"/>
    <w:rsid w:val="00903482"/>
    <w:rsid w:val="00903578"/>
    <w:rsid w:val="009035EE"/>
    <w:rsid w:val="00903CCD"/>
    <w:rsid w:val="0090425D"/>
    <w:rsid w:val="009042BB"/>
    <w:rsid w:val="009045F7"/>
    <w:rsid w:val="009047C2"/>
    <w:rsid w:val="009047C7"/>
    <w:rsid w:val="009049B9"/>
    <w:rsid w:val="00904B19"/>
    <w:rsid w:val="00904CB5"/>
    <w:rsid w:val="00904EEF"/>
    <w:rsid w:val="00905276"/>
    <w:rsid w:val="009055CE"/>
    <w:rsid w:val="00905854"/>
    <w:rsid w:val="009059B9"/>
    <w:rsid w:val="009059C3"/>
    <w:rsid w:val="00905AC0"/>
    <w:rsid w:val="00905E1D"/>
    <w:rsid w:val="00906035"/>
    <w:rsid w:val="009063C8"/>
    <w:rsid w:val="009064A5"/>
    <w:rsid w:val="0090654B"/>
    <w:rsid w:val="009069D2"/>
    <w:rsid w:val="00906FED"/>
    <w:rsid w:val="0090701C"/>
    <w:rsid w:val="00907825"/>
    <w:rsid w:val="00907DA9"/>
    <w:rsid w:val="009101A5"/>
    <w:rsid w:val="00910294"/>
    <w:rsid w:val="009105C6"/>
    <w:rsid w:val="009105E6"/>
    <w:rsid w:val="009106D8"/>
    <w:rsid w:val="00910879"/>
    <w:rsid w:val="00910A49"/>
    <w:rsid w:val="00910B78"/>
    <w:rsid w:val="00910D85"/>
    <w:rsid w:val="00910E4C"/>
    <w:rsid w:val="00910EEA"/>
    <w:rsid w:val="009110AA"/>
    <w:rsid w:val="00911108"/>
    <w:rsid w:val="0091149E"/>
    <w:rsid w:val="00911916"/>
    <w:rsid w:val="00911A3A"/>
    <w:rsid w:val="00911C95"/>
    <w:rsid w:val="00911E8F"/>
    <w:rsid w:val="009123F0"/>
    <w:rsid w:val="00912728"/>
    <w:rsid w:val="00912ED7"/>
    <w:rsid w:val="009131BA"/>
    <w:rsid w:val="00913835"/>
    <w:rsid w:val="009138E5"/>
    <w:rsid w:val="00913A7F"/>
    <w:rsid w:val="00913DAF"/>
    <w:rsid w:val="00913FE0"/>
    <w:rsid w:val="00914105"/>
    <w:rsid w:val="0091411B"/>
    <w:rsid w:val="00914435"/>
    <w:rsid w:val="009147BF"/>
    <w:rsid w:val="00914DEA"/>
    <w:rsid w:val="00914E17"/>
    <w:rsid w:val="00914EF1"/>
    <w:rsid w:val="00914F09"/>
    <w:rsid w:val="00914FB4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CC"/>
    <w:rsid w:val="009162D5"/>
    <w:rsid w:val="00916533"/>
    <w:rsid w:val="00916747"/>
    <w:rsid w:val="009167A4"/>
    <w:rsid w:val="00916847"/>
    <w:rsid w:val="00916BDB"/>
    <w:rsid w:val="00916C83"/>
    <w:rsid w:val="00916DB1"/>
    <w:rsid w:val="00917021"/>
    <w:rsid w:val="00917113"/>
    <w:rsid w:val="009174EC"/>
    <w:rsid w:val="00917585"/>
    <w:rsid w:val="009176AF"/>
    <w:rsid w:val="009176F8"/>
    <w:rsid w:val="00917831"/>
    <w:rsid w:val="00917844"/>
    <w:rsid w:val="00917F8D"/>
    <w:rsid w:val="009201B1"/>
    <w:rsid w:val="009201BA"/>
    <w:rsid w:val="009201DC"/>
    <w:rsid w:val="009202A0"/>
    <w:rsid w:val="009203E5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9DD"/>
    <w:rsid w:val="009219FA"/>
    <w:rsid w:val="00921A52"/>
    <w:rsid w:val="00921A6F"/>
    <w:rsid w:val="00921EA8"/>
    <w:rsid w:val="00922608"/>
    <w:rsid w:val="0092292D"/>
    <w:rsid w:val="00922B41"/>
    <w:rsid w:val="00922C2D"/>
    <w:rsid w:val="00922D2A"/>
    <w:rsid w:val="009230F9"/>
    <w:rsid w:val="0092365F"/>
    <w:rsid w:val="0092370F"/>
    <w:rsid w:val="0092377C"/>
    <w:rsid w:val="00923F9D"/>
    <w:rsid w:val="00924017"/>
    <w:rsid w:val="0092410D"/>
    <w:rsid w:val="00924464"/>
    <w:rsid w:val="00924BD4"/>
    <w:rsid w:val="00924F81"/>
    <w:rsid w:val="009252CB"/>
    <w:rsid w:val="00925379"/>
    <w:rsid w:val="009254C2"/>
    <w:rsid w:val="00925746"/>
    <w:rsid w:val="00925BA4"/>
    <w:rsid w:val="00925C02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7C2"/>
    <w:rsid w:val="00930AF1"/>
    <w:rsid w:val="00930E16"/>
    <w:rsid w:val="00930EE9"/>
    <w:rsid w:val="00930F70"/>
    <w:rsid w:val="00931223"/>
    <w:rsid w:val="0093158D"/>
    <w:rsid w:val="00931898"/>
    <w:rsid w:val="009319BE"/>
    <w:rsid w:val="00931A26"/>
    <w:rsid w:val="00931F7E"/>
    <w:rsid w:val="00931F91"/>
    <w:rsid w:val="00931FB8"/>
    <w:rsid w:val="00932016"/>
    <w:rsid w:val="00932078"/>
    <w:rsid w:val="0093212F"/>
    <w:rsid w:val="009329D5"/>
    <w:rsid w:val="00932B78"/>
    <w:rsid w:val="00932CFD"/>
    <w:rsid w:val="00932CFF"/>
    <w:rsid w:val="00932E33"/>
    <w:rsid w:val="00932F91"/>
    <w:rsid w:val="0093309E"/>
    <w:rsid w:val="00933111"/>
    <w:rsid w:val="009333C9"/>
    <w:rsid w:val="009334E8"/>
    <w:rsid w:val="009335BC"/>
    <w:rsid w:val="009338A7"/>
    <w:rsid w:val="009339BF"/>
    <w:rsid w:val="009339D2"/>
    <w:rsid w:val="00933A86"/>
    <w:rsid w:val="00933D44"/>
    <w:rsid w:val="00933F68"/>
    <w:rsid w:val="0093411B"/>
    <w:rsid w:val="0093450C"/>
    <w:rsid w:val="00934523"/>
    <w:rsid w:val="00934541"/>
    <w:rsid w:val="00934640"/>
    <w:rsid w:val="0093489E"/>
    <w:rsid w:val="0093493A"/>
    <w:rsid w:val="00934C16"/>
    <w:rsid w:val="009350CA"/>
    <w:rsid w:val="009351BF"/>
    <w:rsid w:val="009351E3"/>
    <w:rsid w:val="0093527C"/>
    <w:rsid w:val="009354F0"/>
    <w:rsid w:val="00935DD3"/>
    <w:rsid w:val="00935FF7"/>
    <w:rsid w:val="009361E4"/>
    <w:rsid w:val="00936207"/>
    <w:rsid w:val="0093699E"/>
    <w:rsid w:val="009369F3"/>
    <w:rsid w:val="00936D73"/>
    <w:rsid w:val="00936E39"/>
    <w:rsid w:val="0093716F"/>
    <w:rsid w:val="009373B5"/>
    <w:rsid w:val="00937640"/>
    <w:rsid w:val="00937928"/>
    <w:rsid w:val="00937D47"/>
    <w:rsid w:val="0094034D"/>
    <w:rsid w:val="0094040B"/>
    <w:rsid w:val="0094069D"/>
    <w:rsid w:val="0094086F"/>
    <w:rsid w:val="009408CA"/>
    <w:rsid w:val="0094091D"/>
    <w:rsid w:val="00940DFA"/>
    <w:rsid w:val="00940EC3"/>
    <w:rsid w:val="009410A2"/>
    <w:rsid w:val="0094114F"/>
    <w:rsid w:val="00941178"/>
    <w:rsid w:val="00941223"/>
    <w:rsid w:val="009413C6"/>
    <w:rsid w:val="009418A5"/>
    <w:rsid w:val="00941940"/>
    <w:rsid w:val="00941D01"/>
    <w:rsid w:val="00942192"/>
    <w:rsid w:val="00942292"/>
    <w:rsid w:val="0094294B"/>
    <w:rsid w:val="009429B0"/>
    <w:rsid w:val="00942B70"/>
    <w:rsid w:val="00942E36"/>
    <w:rsid w:val="0094304C"/>
    <w:rsid w:val="0094305E"/>
    <w:rsid w:val="00943146"/>
    <w:rsid w:val="0094318F"/>
    <w:rsid w:val="0094324E"/>
    <w:rsid w:val="0094340D"/>
    <w:rsid w:val="009435C9"/>
    <w:rsid w:val="009437A4"/>
    <w:rsid w:val="009437D6"/>
    <w:rsid w:val="00943955"/>
    <w:rsid w:val="0094399A"/>
    <w:rsid w:val="00943D2E"/>
    <w:rsid w:val="00943D67"/>
    <w:rsid w:val="00943DB3"/>
    <w:rsid w:val="009446B0"/>
    <w:rsid w:val="009447F5"/>
    <w:rsid w:val="00944834"/>
    <w:rsid w:val="00944955"/>
    <w:rsid w:val="00944D01"/>
    <w:rsid w:val="009451CA"/>
    <w:rsid w:val="0094533D"/>
    <w:rsid w:val="009454FD"/>
    <w:rsid w:val="009455A1"/>
    <w:rsid w:val="0094562B"/>
    <w:rsid w:val="00945638"/>
    <w:rsid w:val="0094570B"/>
    <w:rsid w:val="00945E38"/>
    <w:rsid w:val="00946180"/>
    <w:rsid w:val="0094644C"/>
    <w:rsid w:val="009465F7"/>
    <w:rsid w:val="009466F2"/>
    <w:rsid w:val="00946803"/>
    <w:rsid w:val="0094698A"/>
    <w:rsid w:val="00946BFC"/>
    <w:rsid w:val="00946D43"/>
    <w:rsid w:val="00946F0A"/>
    <w:rsid w:val="00946F1D"/>
    <w:rsid w:val="0094756D"/>
    <w:rsid w:val="00947670"/>
    <w:rsid w:val="00947C29"/>
    <w:rsid w:val="00947C2F"/>
    <w:rsid w:val="009500BF"/>
    <w:rsid w:val="009501EE"/>
    <w:rsid w:val="009501F6"/>
    <w:rsid w:val="00950663"/>
    <w:rsid w:val="00950814"/>
    <w:rsid w:val="00950862"/>
    <w:rsid w:val="00950CB4"/>
    <w:rsid w:val="00950DB0"/>
    <w:rsid w:val="00950EC5"/>
    <w:rsid w:val="00951036"/>
    <w:rsid w:val="009510A9"/>
    <w:rsid w:val="0095124A"/>
    <w:rsid w:val="0095128F"/>
    <w:rsid w:val="009513BB"/>
    <w:rsid w:val="009515AD"/>
    <w:rsid w:val="009517ED"/>
    <w:rsid w:val="00951970"/>
    <w:rsid w:val="00951CE1"/>
    <w:rsid w:val="00951D19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4C3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29"/>
    <w:rsid w:val="00954974"/>
    <w:rsid w:val="00954A86"/>
    <w:rsid w:val="00954CE9"/>
    <w:rsid w:val="00954FF6"/>
    <w:rsid w:val="00955243"/>
    <w:rsid w:val="00955340"/>
    <w:rsid w:val="009555B3"/>
    <w:rsid w:val="00955B3D"/>
    <w:rsid w:val="00955CFD"/>
    <w:rsid w:val="00955F18"/>
    <w:rsid w:val="00955F5E"/>
    <w:rsid w:val="00956403"/>
    <w:rsid w:val="00956689"/>
    <w:rsid w:val="00956908"/>
    <w:rsid w:val="00956A57"/>
    <w:rsid w:val="00957251"/>
    <w:rsid w:val="00957529"/>
    <w:rsid w:val="00957985"/>
    <w:rsid w:val="00957FFC"/>
    <w:rsid w:val="00960671"/>
    <w:rsid w:val="00960816"/>
    <w:rsid w:val="009608D3"/>
    <w:rsid w:val="00961384"/>
    <w:rsid w:val="009614F6"/>
    <w:rsid w:val="009618DF"/>
    <w:rsid w:val="00961C42"/>
    <w:rsid w:val="00962086"/>
    <w:rsid w:val="009624E8"/>
    <w:rsid w:val="00962E71"/>
    <w:rsid w:val="00962F17"/>
    <w:rsid w:val="00963694"/>
    <w:rsid w:val="00963779"/>
    <w:rsid w:val="00963790"/>
    <w:rsid w:val="009639F8"/>
    <w:rsid w:val="00963C56"/>
    <w:rsid w:val="00963C88"/>
    <w:rsid w:val="00963E1E"/>
    <w:rsid w:val="00963FF2"/>
    <w:rsid w:val="0096434B"/>
    <w:rsid w:val="0096439B"/>
    <w:rsid w:val="009644A6"/>
    <w:rsid w:val="009647EB"/>
    <w:rsid w:val="00964CA6"/>
    <w:rsid w:val="00964CFC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635E"/>
    <w:rsid w:val="009665F7"/>
    <w:rsid w:val="00966BC0"/>
    <w:rsid w:val="00966BFC"/>
    <w:rsid w:val="0096714F"/>
    <w:rsid w:val="00967201"/>
    <w:rsid w:val="00967370"/>
    <w:rsid w:val="0096762F"/>
    <w:rsid w:val="0096782D"/>
    <w:rsid w:val="00967ACC"/>
    <w:rsid w:val="00967FA6"/>
    <w:rsid w:val="00970175"/>
    <w:rsid w:val="00970185"/>
    <w:rsid w:val="009705A3"/>
    <w:rsid w:val="00970613"/>
    <w:rsid w:val="00970A19"/>
    <w:rsid w:val="0097109D"/>
    <w:rsid w:val="00971273"/>
    <w:rsid w:val="00971989"/>
    <w:rsid w:val="00971A30"/>
    <w:rsid w:val="00971C7E"/>
    <w:rsid w:val="00971E2C"/>
    <w:rsid w:val="00971FB7"/>
    <w:rsid w:val="00972046"/>
    <w:rsid w:val="00972620"/>
    <w:rsid w:val="00972D60"/>
    <w:rsid w:val="009730BB"/>
    <w:rsid w:val="00973390"/>
    <w:rsid w:val="00973AFD"/>
    <w:rsid w:val="00973CCD"/>
    <w:rsid w:val="00973EA8"/>
    <w:rsid w:val="00974345"/>
    <w:rsid w:val="0097443B"/>
    <w:rsid w:val="0097448C"/>
    <w:rsid w:val="009744A5"/>
    <w:rsid w:val="00974536"/>
    <w:rsid w:val="009747AB"/>
    <w:rsid w:val="0097535D"/>
    <w:rsid w:val="0097569B"/>
    <w:rsid w:val="00975716"/>
    <w:rsid w:val="00975E42"/>
    <w:rsid w:val="00975F97"/>
    <w:rsid w:val="009760DE"/>
    <w:rsid w:val="00976287"/>
    <w:rsid w:val="00976612"/>
    <w:rsid w:val="00976CA1"/>
    <w:rsid w:val="00976FB4"/>
    <w:rsid w:val="00977550"/>
    <w:rsid w:val="00977764"/>
    <w:rsid w:val="00977A55"/>
    <w:rsid w:val="00977A96"/>
    <w:rsid w:val="00977FCE"/>
    <w:rsid w:val="00980F7C"/>
    <w:rsid w:val="009811C2"/>
    <w:rsid w:val="009814C3"/>
    <w:rsid w:val="00981AC3"/>
    <w:rsid w:val="00981F93"/>
    <w:rsid w:val="0098204D"/>
    <w:rsid w:val="0098208E"/>
    <w:rsid w:val="0098252E"/>
    <w:rsid w:val="00982998"/>
    <w:rsid w:val="00983313"/>
    <w:rsid w:val="009833A1"/>
    <w:rsid w:val="00983410"/>
    <w:rsid w:val="009837C1"/>
    <w:rsid w:val="0098398E"/>
    <w:rsid w:val="00983BB2"/>
    <w:rsid w:val="00983D12"/>
    <w:rsid w:val="0098406A"/>
    <w:rsid w:val="009840F1"/>
    <w:rsid w:val="00984342"/>
    <w:rsid w:val="00984714"/>
    <w:rsid w:val="009847DE"/>
    <w:rsid w:val="00984AE0"/>
    <w:rsid w:val="00984B24"/>
    <w:rsid w:val="00984F31"/>
    <w:rsid w:val="0098541F"/>
    <w:rsid w:val="009859DA"/>
    <w:rsid w:val="00985A89"/>
    <w:rsid w:val="00985D42"/>
    <w:rsid w:val="00985F2F"/>
    <w:rsid w:val="00985FE9"/>
    <w:rsid w:val="0098608A"/>
    <w:rsid w:val="009860FB"/>
    <w:rsid w:val="00986258"/>
    <w:rsid w:val="009864AE"/>
    <w:rsid w:val="00986541"/>
    <w:rsid w:val="0098658C"/>
    <w:rsid w:val="009866E9"/>
    <w:rsid w:val="0098676A"/>
    <w:rsid w:val="009867FF"/>
    <w:rsid w:val="00986B9C"/>
    <w:rsid w:val="00986C2B"/>
    <w:rsid w:val="00986D00"/>
    <w:rsid w:val="00987061"/>
    <w:rsid w:val="009873A9"/>
    <w:rsid w:val="00987936"/>
    <w:rsid w:val="00987D3B"/>
    <w:rsid w:val="00987D96"/>
    <w:rsid w:val="00990262"/>
    <w:rsid w:val="00990626"/>
    <w:rsid w:val="009906AE"/>
    <w:rsid w:val="00990795"/>
    <w:rsid w:val="00990AC1"/>
    <w:rsid w:val="00990B01"/>
    <w:rsid w:val="00990B5D"/>
    <w:rsid w:val="00990B66"/>
    <w:rsid w:val="00990F2D"/>
    <w:rsid w:val="0099138D"/>
    <w:rsid w:val="009913ED"/>
    <w:rsid w:val="0099145C"/>
    <w:rsid w:val="00991665"/>
    <w:rsid w:val="00991C7E"/>
    <w:rsid w:val="00991ECE"/>
    <w:rsid w:val="0099216A"/>
    <w:rsid w:val="00992489"/>
    <w:rsid w:val="009924E0"/>
    <w:rsid w:val="00992836"/>
    <w:rsid w:val="009928DE"/>
    <w:rsid w:val="00992D8B"/>
    <w:rsid w:val="00992E23"/>
    <w:rsid w:val="009936AD"/>
    <w:rsid w:val="00993714"/>
    <w:rsid w:val="00993810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503B"/>
    <w:rsid w:val="009950F3"/>
    <w:rsid w:val="0099542E"/>
    <w:rsid w:val="0099543C"/>
    <w:rsid w:val="00995645"/>
    <w:rsid w:val="00995836"/>
    <w:rsid w:val="00995DC7"/>
    <w:rsid w:val="009960E5"/>
    <w:rsid w:val="009960EA"/>
    <w:rsid w:val="00996494"/>
    <w:rsid w:val="00996572"/>
    <w:rsid w:val="0099668D"/>
    <w:rsid w:val="0099670B"/>
    <w:rsid w:val="0099679E"/>
    <w:rsid w:val="009967E7"/>
    <w:rsid w:val="00996AF1"/>
    <w:rsid w:val="009978FB"/>
    <w:rsid w:val="00997A18"/>
    <w:rsid w:val="009A01DD"/>
    <w:rsid w:val="009A075B"/>
    <w:rsid w:val="009A0B12"/>
    <w:rsid w:val="009A0FF1"/>
    <w:rsid w:val="009A17B1"/>
    <w:rsid w:val="009A1BFD"/>
    <w:rsid w:val="009A1E8D"/>
    <w:rsid w:val="009A2026"/>
    <w:rsid w:val="009A2520"/>
    <w:rsid w:val="009A255F"/>
    <w:rsid w:val="009A26B4"/>
    <w:rsid w:val="009A29D8"/>
    <w:rsid w:val="009A3506"/>
    <w:rsid w:val="009A36F0"/>
    <w:rsid w:val="009A3AB5"/>
    <w:rsid w:val="009A3F40"/>
    <w:rsid w:val="009A3F74"/>
    <w:rsid w:val="009A440E"/>
    <w:rsid w:val="009A47D0"/>
    <w:rsid w:val="009A484D"/>
    <w:rsid w:val="009A513A"/>
    <w:rsid w:val="009A5640"/>
    <w:rsid w:val="009A56DA"/>
    <w:rsid w:val="009A56FB"/>
    <w:rsid w:val="009A5817"/>
    <w:rsid w:val="009A58DF"/>
    <w:rsid w:val="009A5F6E"/>
    <w:rsid w:val="009A601E"/>
    <w:rsid w:val="009A6122"/>
    <w:rsid w:val="009A6189"/>
    <w:rsid w:val="009A66C1"/>
    <w:rsid w:val="009A66E9"/>
    <w:rsid w:val="009A726E"/>
    <w:rsid w:val="009A7353"/>
    <w:rsid w:val="009A7413"/>
    <w:rsid w:val="009A7488"/>
    <w:rsid w:val="009A7749"/>
    <w:rsid w:val="009A77A6"/>
    <w:rsid w:val="009A79C1"/>
    <w:rsid w:val="009A7B9F"/>
    <w:rsid w:val="009B0060"/>
    <w:rsid w:val="009B00AF"/>
    <w:rsid w:val="009B016C"/>
    <w:rsid w:val="009B02E1"/>
    <w:rsid w:val="009B034E"/>
    <w:rsid w:val="009B0397"/>
    <w:rsid w:val="009B03B5"/>
    <w:rsid w:val="009B03DB"/>
    <w:rsid w:val="009B0771"/>
    <w:rsid w:val="009B09AE"/>
    <w:rsid w:val="009B0D74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6F1"/>
    <w:rsid w:val="009B2820"/>
    <w:rsid w:val="009B2BB1"/>
    <w:rsid w:val="009B2C2F"/>
    <w:rsid w:val="009B2D6A"/>
    <w:rsid w:val="009B2E0C"/>
    <w:rsid w:val="009B3062"/>
    <w:rsid w:val="009B3245"/>
    <w:rsid w:val="009B35B0"/>
    <w:rsid w:val="009B3AB0"/>
    <w:rsid w:val="009B3C07"/>
    <w:rsid w:val="009B3DB6"/>
    <w:rsid w:val="009B3E81"/>
    <w:rsid w:val="009B3FCE"/>
    <w:rsid w:val="009B4589"/>
    <w:rsid w:val="009B49E7"/>
    <w:rsid w:val="009B49EC"/>
    <w:rsid w:val="009B5050"/>
    <w:rsid w:val="009B50C4"/>
    <w:rsid w:val="009B562D"/>
    <w:rsid w:val="009B5698"/>
    <w:rsid w:val="009B56AE"/>
    <w:rsid w:val="009B5729"/>
    <w:rsid w:val="009B5839"/>
    <w:rsid w:val="009B5ACF"/>
    <w:rsid w:val="009B5E36"/>
    <w:rsid w:val="009B62B3"/>
    <w:rsid w:val="009B62C7"/>
    <w:rsid w:val="009B6302"/>
    <w:rsid w:val="009B64E9"/>
    <w:rsid w:val="009B67A4"/>
    <w:rsid w:val="009B6866"/>
    <w:rsid w:val="009B68E3"/>
    <w:rsid w:val="009B7491"/>
    <w:rsid w:val="009B7656"/>
    <w:rsid w:val="009B7774"/>
    <w:rsid w:val="009B78A4"/>
    <w:rsid w:val="009B78B2"/>
    <w:rsid w:val="009B7AD7"/>
    <w:rsid w:val="009B7CFF"/>
    <w:rsid w:val="009B7F28"/>
    <w:rsid w:val="009B7F6C"/>
    <w:rsid w:val="009B7FA7"/>
    <w:rsid w:val="009C032B"/>
    <w:rsid w:val="009C0335"/>
    <w:rsid w:val="009C0EC4"/>
    <w:rsid w:val="009C104E"/>
    <w:rsid w:val="009C128A"/>
    <w:rsid w:val="009C1524"/>
    <w:rsid w:val="009C1593"/>
    <w:rsid w:val="009C1889"/>
    <w:rsid w:val="009C1A7F"/>
    <w:rsid w:val="009C1AC4"/>
    <w:rsid w:val="009C1B25"/>
    <w:rsid w:val="009C1B2A"/>
    <w:rsid w:val="009C2064"/>
    <w:rsid w:val="009C21F8"/>
    <w:rsid w:val="009C2391"/>
    <w:rsid w:val="009C23B3"/>
    <w:rsid w:val="009C27A0"/>
    <w:rsid w:val="009C2C05"/>
    <w:rsid w:val="009C2F64"/>
    <w:rsid w:val="009C322C"/>
    <w:rsid w:val="009C327E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DC4"/>
    <w:rsid w:val="009C5EAD"/>
    <w:rsid w:val="009C5FF9"/>
    <w:rsid w:val="009C627B"/>
    <w:rsid w:val="009C6373"/>
    <w:rsid w:val="009C6838"/>
    <w:rsid w:val="009C684B"/>
    <w:rsid w:val="009C6B81"/>
    <w:rsid w:val="009C6DD6"/>
    <w:rsid w:val="009C6F6E"/>
    <w:rsid w:val="009C6FAF"/>
    <w:rsid w:val="009C77D3"/>
    <w:rsid w:val="009C7A9C"/>
    <w:rsid w:val="009C7BF2"/>
    <w:rsid w:val="009C7CA0"/>
    <w:rsid w:val="009C7CE4"/>
    <w:rsid w:val="009D00D5"/>
    <w:rsid w:val="009D0651"/>
    <w:rsid w:val="009D0767"/>
    <w:rsid w:val="009D07DD"/>
    <w:rsid w:val="009D0909"/>
    <w:rsid w:val="009D0FCF"/>
    <w:rsid w:val="009D10F9"/>
    <w:rsid w:val="009D147D"/>
    <w:rsid w:val="009D151F"/>
    <w:rsid w:val="009D1A4C"/>
    <w:rsid w:val="009D1B7F"/>
    <w:rsid w:val="009D1DD1"/>
    <w:rsid w:val="009D1E7E"/>
    <w:rsid w:val="009D1FCE"/>
    <w:rsid w:val="009D2032"/>
    <w:rsid w:val="009D2067"/>
    <w:rsid w:val="009D2107"/>
    <w:rsid w:val="009D24C5"/>
    <w:rsid w:val="009D26E1"/>
    <w:rsid w:val="009D271C"/>
    <w:rsid w:val="009D2B7D"/>
    <w:rsid w:val="009D2CBC"/>
    <w:rsid w:val="009D2EA8"/>
    <w:rsid w:val="009D2FC9"/>
    <w:rsid w:val="009D312E"/>
    <w:rsid w:val="009D38DB"/>
    <w:rsid w:val="009D3A6A"/>
    <w:rsid w:val="009D3AF4"/>
    <w:rsid w:val="009D3CD3"/>
    <w:rsid w:val="009D3CDF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316"/>
    <w:rsid w:val="009D5506"/>
    <w:rsid w:val="009D5858"/>
    <w:rsid w:val="009D59D0"/>
    <w:rsid w:val="009D5F9B"/>
    <w:rsid w:val="009D6704"/>
    <w:rsid w:val="009D683B"/>
    <w:rsid w:val="009D6B8F"/>
    <w:rsid w:val="009D6CFA"/>
    <w:rsid w:val="009D71D3"/>
    <w:rsid w:val="009D7745"/>
    <w:rsid w:val="009D780C"/>
    <w:rsid w:val="009D7818"/>
    <w:rsid w:val="009D7BBE"/>
    <w:rsid w:val="009D7CB1"/>
    <w:rsid w:val="009D7CBE"/>
    <w:rsid w:val="009D7CCE"/>
    <w:rsid w:val="009D7DE3"/>
    <w:rsid w:val="009E0163"/>
    <w:rsid w:val="009E040F"/>
    <w:rsid w:val="009E05CB"/>
    <w:rsid w:val="009E0774"/>
    <w:rsid w:val="009E0803"/>
    <w:rsid w:val="009E086C"/>
    <w:rsid w:val="009E0C67"/>
    <w:rsid w:val="009E0FEC"/>
    <w:rsid w:val="009E1004"/>
    <w:rsid w:val="009E1032"/>
    <w:rsid w:val="009E1209"/>
    <w:rsid w:val="009E19F3"/>
    <w:rsid w:val="009E1D99"/>
    <w:rsid w:val="009E2128"/>
    <w:rsid w:val="009E23A2"/>
    <w:rsid w:val="009E245F"/>
    <w:rsid w:val="009E250E"/>
    <w:rsid w:val="009E2598"/>
    <w:rsid w:val="009E28A8"/>
    <w:rsid w:val="009E2940"/>
    <w:rsid w:val="009E2996"/>
    <w:rsid w:val="009E2AA2"/>
    <w:rsid w:val="009E2B99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114"/>
    <w:rsid w:val="009E413F"/>
    <w:rsid w:val="009E4569"/>
    <w:rsid w:val="009E46FD"/>
    <w:rsid w:val="009E4727"/>
    <w:rsid w:val="009E4965"/>
    <w:rsid w:val="009E4B7C"/>
    <w:rsid w:val="009E4D0C"/>
    <w:rsid w:val="009E4EE2"/>
    <w:rsid w:val="009E502D"/>
    <w:rsid w:val="009E5083"/>
    <w:rsid w:val="009E51BB"/>
    <w:rsid w:val="009E52DB"/>
    <w:rsid w:val="009E5503"/>
    <w:rsid w:val="009E554A"/>
    <w:rsid w:val="009E58C0"/>
    <w:rsid w:val="009E5928"/>
    <w:rsid w:val="009E5987"/>
    <w:rsid w:val="009E5BA6"/>
    <w:rsid w:val="009E5D66"/>
    <w:rsid w:val="009E5E10"/>
    <w:rsid w:val="009E6260"/>
    <w:rsid w:val="009E62FF"/>
    <w:rsid w:val="009E636E"/>
    <w:rsid w:val="009E6868"/>
    <w:rsid w:val="009E6957"/>
    <w:rsid w:val="009E6B97"/>
    <w:rsid w:val="009E6E5A"/>
    <w:rsid w:val="009E6FDE"/>
    <w:rsid w:val="009E7011"/>
    <w:rsid w:val="009E7019"/>
    <w:rsid w:val="009E735D"/>
    <w:rsid w:val="009E7762"/>
    <w:rsid w:val="009E7966"/>
    <w:rsid w:val="009E79AF"/>
    <w:rsid w:val="009E7C7D"/>
    <w:rsid w:val="009E7D75"/>
    <w:rsid w:val="009E7FD8"/>
    <w:rsid w:val="009F0719"/>
    <w:rsid w:val="009F0812"/>
    <w:rsid w:val="009F0C18"/>
    <w:rsid w:val="009F0E32"/>
    <w:rsid w:val="009F0F2F"/>
    <w:rsid w:val="009F10C9"/>
    <w:rsid w:val="009F16CD"/>
    <w:rsid w:val="009F195B"/>
    <w:rsid w:val="009F1DA5"/>
    <w:rsid w:val="009F21DC"/>
    <w:rsid w:val="009F260D"/>
    <w:rsid w:val="009F268E"/>
    <w:rsid w:val="009F2818"/>
    <w:rsid w:val="009F2836"/>
    <w:rsid w:val="009F2917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C79"/>
    <w:rsid w:val="009F3D5B"/>
    <w:rsid w:val="009F4369"/>
    <w:rsid w:val="009F45A8"/>
    <w:rsid w:val="009F47E4"/>
    <w:rsid w:val="009F4931"/>
    <w:rsid w:val="009F4A90"/>
    <w:rsid w:val="009F4B41"/>
    <w:rsid w:val="009F4DFC"/>
    <w:rsid w:val="009F4F1A"/>
    <w:rsid w:val="009F4F4F"/>
    <w:rsid w:val="009F4F50"/>
    <w:rsid w:val="009F5543"/>
    <w:rsid w:val="009F5912"/>
    <w:rsid w:val="009F596E"/>
    <w:rsid w:val="009F5A76"/>
    <w:rsid w:val="009F5BED"/>
    <w:rsid w:val="009F63F0"/>
    <w:rsid w:val="009F6440"/>
    <w:rsid w:val="009F6539"/>
    <w:rsid w:val="009F65CC"/>
    <w:rsid w:val="009F676D"/>
    <w:rsid w:val="009F691D"/>
    <w:rsid w:val="009F6B17"/>
    <w:rsid w:val="009F6CE6"/>
    <w:rsid w:val="009F6ED7"/>
    <w:rsid w:val="009F6F85"/>
    <w:rsid w:val="009F711C"/>
    <w:rsid w:val="009F727B"/>
    <w:rsid w:val="009F742A"/>
    <w:rsid w:val="009F76E5"/>
    <w:rsid w:val="009F7F3A"/>
    <w:rsid w:val="00A00029"/>
    <w:rsid w:val="00A000CE"/>
    <w:rsid w:val="00A0026C"/>
    <w:rsid w:val="00A003BA"/>
    <w:rsid w:val="00A00433"/>
    <w:rsid w:val="00A0070C"/>
    <w:rsid w:val="00A00ECE"/>
    <w:rsid w:val="00A010A3"/>
    <w:rsid w:val="00A0112A"/>
    <w:rsid w:val="00A01172"/>
    <w:rsid w:val="00A0147D"/>
    <w:rsid w:val="00A01640"/>
    <w:rsid w:val="00A01C25"/>
    <w:rsid w:val="00A02026"/>
    <w:rsid w:val="00A02048"/>
    <w:rsid w:val="00A02051"/>
    <w:rsid w:val="00A02152"/>
    <w:rsid w:val="00A0216C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C9F"/>
    <w:rsid w:val="00A03D77"/>
    <w:rsid w:val="00A042FD"/>
    <w:rsid w:val="00A04410"/>
    <w:rsid w:val="00A04470"/>
    <w:rsid w:val="00A04728"/>
    <w:rsid w:val="00A049DA"/>
    <w:rsid w:val="00A04A69"/>
    <w:rsid w:val="00A04E2C"/>
    <w:rsid w:val="00A05193"/>
    <w:rsid w:val="00A05519"/>
    <w:rsid w:val="00A05724"/>
    <w:rsid w:val="00A05751"/>
    <w:rsid w:val="00A05C8B"/>
    <w:rsid w:val="00A06333"/>
    <w:rsid w:val="00A06424"/>
    <w:rsid w:val="00A0694E"/>
    <w:rsid w:val="00A06B0B"/>
    <w:rsid w:val="00A06B64"/>
    <w:rsid w:val="00A06DA8"/>
    <w:rsid w:val="00A06EC7"/>
    <w:rsid w:val="00A071AE"/>
    <w:rsid w:val="00A0748D"/>
    <w:rsid w:val="00A07518"/>
    <w:rsid w:val="00A0762B"/>
    <w:rsid w:val="00A0766E"/>
    <w:rsid w:val="00A07914"/>
    <w:rsid w:val="00A079A8"/>
    <w:rsid w:val="00A079DA"/>
    <w:rsid w:val="00A07A80"/>
    <w:rsid w:val="00A07A9B"/>
    <w:rsid w:val="00A07EFD"/>
    <w:rsid w:val="00A10013"/>
    <w:rsid w:val="00A1024D"/>
    <w:rsid w:val="00A10659"/>
    <w:rsid w:val="00A10672"/>
    <w:rsid w:val="00A1083D"/>
    <w:rsid w:val="00A10862"/>
    <w:rsid w:val="00A109DA"/>
    <w:rsid w:val="00A10C41"/>
    <w:rsid w:val="00A11328"/>
    <w:rsid w:val="00A113F5"/>
    <w:rsid w:val="00A1142A"/>
    <w:rsid w:val="00A1153E"/>
    <w:rsid w:val="00A11884"/>
    <w:rsid w:val="00A118C2"/>
    <w:rsid w:val="00A118F3"/>
    <w:rsid w:val="00A121B9"/>
    <w:rsid w:val="00A1221C"/>
    <w:rsid w:val="00A12247"/>
    <w:rsid w:val="00A12436"/>
    <w:rsid w:val="00A1265B"/>
    <w:rsid w:val="00A1277D"/>
    <w:rsid w:val="00A12950"/>
    <w:rsid w:val="00A12EEF"/>
    <w:rsid w:val="00A1315A"/>
    <w:rsid w:val="00A13378"/>
    <w:rsid w:val="00A133CE"/>
    <w:rsid w:val="00A133F5"/>
    <w:rsid w:val="00A135F6"/>
    <w:rsid w:val="00A13657"/>
    <w:rsid w:val="00A13693"/>
    <w:rsid w:val="00A139FB"/>
    <w:rsid w:val="00A13DE6"/>
    <w:rsid w:val="00A13EE8"/>
    <w:rsid w:val="00A14AE4"/>
    <w:rsid w:val="00A14BD7"/>
    <w:rsid w:val="00A14BDB"/>
    <w:rsid w:val="00A14BEA"/>
    <w:rsid w:val="00A14FF6"/>
    <w:rsid w:val="00A15417"/>
    <w:rsid w:val="00A15584"/>
    <w:rsid w:val="00A15834"/>
    <w:rsid w:val="00A15AEA"/>
    <w:rsid w:val="00A15FCE"/>
    <w:rsid w:val="00A1616A"/>
    <w:rsid w:val="00A161AA"/>
    <w:rsid w:val="00A163C5"/>
    <w:rsid w:val="00A16448"/>
    <w:rsid w:val="00A16777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C78"/>
    <w:rsid w:val="00A17C92"/>
    <w:rsid w:val="00A17F64"/>
    <w:rsid w:val="00A17FC3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F16"/>
    <w:rsid w:val="00A21FB6"/>
    <w:rsid w:val="00A2206C"/>
    <w:rsid w:val="00A2231E"/>
    <w:rsid w:val="00A224B6"/>
    <w:rsid w:val="00A22815"/>
    <w:rsid w:val="00A2285F"/>
    <w:rsid w:val="00A22ADB"/>
    <w:rsid w:val="00A22C98"/>
    <w:rsid w:val="00A22E5D"/>
    <w:rsid w:val="00A23165"/>
    <w:rsid w:val="00A2337C"/>
    <w:rsid w:val="00A235FC"/>
    <w:rsid w:val="00A2376C"/>
    <w:rsid w:val="00A23AB4"/>
    <w:rsid w:val="00A23CBD"/>
    <w:rsid w:val="00A24492"/>
    <w:rsid w:val="00A244C3"/>
    <w:rsid w:val="00A244CD"/>
    <w:rsid w:val="00A2455C"/>
    <w:rsid w:val="00A246D9"/>
    <w:rsid w:val="00A247E0"/>
    <w:rsid w:val="00A24A13"/>
    <w:rsid w:val="00A250BE"/>
    <w:rsid w:val="00A253CD"/>
    <w:rsid w:val="00A2544C"/>
    <w:rsid w:val="00A25681"/>
    <w:rsid w:val="00A256BB"/>
    <w:rsid w:val="00A25EC8"/>
    <w:rsid w:val="00A26002"/>
    <w:rsid w:val="00A26428"/>
    <w:rsid w:val="00A26B18"/>
    <w:rsid w:val="00A26C27"/>
    <w:rsid w:val="00A26FA0"/>
    <w:rsid w:val="00A270CA"/>
    <w:rsid w:val="00A27103"/>
    <w:rsid w:val="00A27212"/>
    <w:rsid w:val="00A27215"/>
    <w:rsid w:val="00A273E8"/>
    <w:rsid w:val="00A27518"/>
    <w:rsid w:val="00A276DF"/>
    <w:rsid w:val="00A277F0"/>
    <w:rsid w:val="00A27967"/>
    <w:rsid w:val="00A27FC3"/>
    <w:rsid w:val="00A301A9"/>
    <w:rsid w:val="00A30353"/>
    <w:rsid w:val="00A30561"/>
    <w:rsid w:val="00A30E1A"/>
    <w:rsid w:val="00A3110C"/>
    <w:rsid w:val="00A3169C"/>
    <w:rsid w:val="00A31819"/>
    <w:rsid w:val="00A3187F"/>
    <w:rsid w:val="00A31BE2"/>
    <w:rsid w:val="00A31C2F"/>
    <w:rsid w:val="00A31CB4"/>
    <w:rsid w:val="00A31EC2"/>
    <w:rsid w:val="00A32266"/>
    <w:rsid w:val="00A323EC"/>
    <w:rsid w:val="00A3261E"/>
    <w:rsid w:val="00A3269F"/>
    <w:rsid w:val="00A33272"/>
    <w:rsid w:val="00A33CC7"/>
    <w:rsid w:val="00A33E1E"/>
    <w:rsid w:val="00A33E25"/>
    <w:rsid w:val="00A33E57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7D"/>
    <w:rsid w:val="00A35AA1"/>
    <w:rsid w:val="00A3629D"/>
    <w:rsid w:val="00A363D7"/>
    <w:rsid w:val="00A365D3"/>
    <w:rsid w:val="00A366F7"/>
    <w:rsid w:val="00A36CE1"/>
    <w:rsid w:val="00A37056"/>
    <w:rsid w:val="00A37248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A67"/>
    <w:rsid w:val="00A41A97"/>
    <w:rsid w:val="00A41AD6"/>
    <w:rsid w:val="00A41DE8"/>
    <w:rsid w:val="00A41F1A"/>
    <w:rsid w:val="00A4230F"/>
    <w:rsid w:val="00A42692"/>
    <w:rsid w:val="00A42AA8"/>
    <w:rsid w:val="00A433B6"/>
    <w:rsid w:val="00A435F1"/>
    <w:rsid w:val="00A439AD"/>
    <w:rsid w:val="00A43A92"/>
    <w:rsid w:val="00A43B81"/>
    <w:rsid w:val="00A43CEA"/>
    <w:rsid w:val="00A43E0F"/>
    <w:rsid w:val="00A43F15"/>
    <w:rsid w:val="00A440D5"/>
    <w:rsid w:val="00A441A4"/>
    <w:rsid w:val="00A44842"/>
    <w:rsid w:val="00A44BD1"/>
    <w:rsid w:val="00A44E64"/>
    <w:rsid w:val="00A4507D"/>
    <w:rsid w:val="00A4525A"/>
    <w:rsid w:val="00A455B6"/>
    <w:rsid w:val="00A456B0"/>
    <w:rsid w:val="00A45A71"/>
    <w:rsid w:val="00A45B22"/>
    <w:rsid w:val="00A45CD4"/>
    <w:rsid w:val="00A4646C"/>
    <w:rsid w:val="00A4647E"/>
    <w:rsid w:val="00A46520"/>
    <w:rsid w:val="00A46A31"/>
    <w:rsid w:val="00A46A59"/>
    <w:rsid w:val="00A471E4"/>
    <w:rsid w:val="00A47546"/>
    <w:rsid w:val="00A47549"/>
    <w:rsid w:val="00A476B7"/>
    <w:rsid w:val="00A47918"/>
    <w:rsid w:val="00A47C6D"/>
    <w:rsid w:val="00A47EE5"/>
    <w:rsid w:val="00A508F6"/>
    <w:rsid w:val="00A50973"/>
    <w:rsid w:val="00A50A03"/>
    <w:rsid w:val="00A50A85"/>
    <w:rsid w:val="00A50B11"/>
    <w:rsid w:val="00A50CD1"/>
    <w:rsid w:val="00A50E1F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F31"/>
    <w:rsid w:val="00A533D0"/>
    <w:rsid w:val="00A5341B"/>
    <w:rsid w:val="00A53485"/>
    <w:rsid w:val="00A53529"/>
    <w:rsid w:val="00A535D0"/>
    <w:rsid w:val="00A536A6"/>
    <w:rsid w:val="00A53A50"/>
    <w:rsid w:val="00A53B32"/>
    <w:rsid w:val="00A53B84"/>
    <w:rsid w:val="00A54019"/>
    <w:rsid w:val="00A540B8"/>
    <w:rsid w:val="00A5421F"/>
    <w:rsid w:val="00A542F7"/>
    <w:rsid w:val="00A54311"/>
    <w:rsid w:val="00A54885"/>
    <w:rsid w:val="00A54AFB"/>
    <w:rsid w:val="00A54F7B"/>
    <w:rsid w:val="00A553AF"/>
    <w:rsid w:val="00A554D9"/>
    <w:rsid w:val="00A55576"/>
    <w:rsid w:val="00A55A0B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EA2"/>
    <w:rsid w:val="00A56F5F"/>
    <w:rsid w:val="00A56FA8"/>
    <w:rsid w:val="00A57163"/>
    <w:rsid w:val="00A57184"/>
    <w:rsid w:val="00A57412"/>
    <w:rsid w:val="00A5756C"/>
    <w:rsid w:val="00A578D1"/>
    <w:rsid w:val="00A57E1D"/>
    <w:rsid w:val="00A602F6"/>
    <w:rsid w:val="00A60A31"/>
    <w:rsid w:val="00A60AAD"/>
    <w:rsid w:val="00A6105A"/>
    <w:rsid w:val="00A61082"/>
    <w:rsid w:val="00A61188"/>
    <w:rsid w:val="00A61484"/>
    <w:rsid w:val="00A614C0"/>
    <w:rsid w:val="00A6172A"/>
    <w:rsid w:val="00A61945"/>
    <w:rsid w:val="00A61B0E"/>
    <w:rsid w:val="00A61E63"/>
    <w:rsid w:val="00A61FF4"/>
    <w:rsid w:val="00A6227B"/>
    <w:rsid w:val="00A624C5"/>
    <w:rsid w:val="00A624DA"/>
    <w:rsid w:val="00A62604"/>
    <w:rsid w:val="00A6288E"/>
    <w:rsid w:val="00A6290E"/>
    <w:rsid w:val="00A62DAC"/>
    <w:rsid w:val="00A630BC"/>
    <w:rsid w:val="00A63145"/>
    <w:rsid w:val="00A6322A"/>
    <w:rsid w:val="00A634B0"/>
    <w:rsid w:val="00A63871"/>
    <w:rsid w:val="00A638D3"/>
    <w:rsid w:val="00A638D6"/>
    <w:rsid w:val="00A63CDD"/>
    <w:rsid w:val="00A63EC1"/>
    <w:rsid w:val="00A640D4"/>
    <w:rsid w:val="00A644C2"/>
    <w:rsid w:val="00A64595"/>
    <w:rsid w:val="00A6493B"/>
    <w:rsid w:val="00A64BF7"/>
    <w:rsid w:val="00A64C13"/>
    <w:rsid w:val="00A6500F"/>
    <w:rsid w:val="00A650FF"/>
    <w:rsid w:val="00A65160"/>
    <w:rsid w:val="00A65197"/>
    <w:rsid w:val="00A653AE"/>
    <w:rsid w:val="00A660D2"/>
    <w:rsid w:val="00A663A4"/>
    <w:rsid w:val="00A663E4"/>
    <w:rsid w:val="00A66A06"/>
    <w:rsid w:val="00A66E6E"/>
    <w:rsid w:val="00A66FC7"/>
    <w:rsid w:val="00A67300"/>
    <w:rsid w:val="00A67740"/>
    <w:rsid w:val="00A679A1"/>
    <w:rsid w:val="00A67A1A"/>
    <w:rsid w:val="00A67A50"/>
    <w:rsid w:val="00A67C7B"/>
    <w:rsid w:val="00A67D6C"/>
    <w:rsid w:val="00A70874"/>
    <w:rsid w:val="00A713F9"/>
    <w:rsid w:val="00A7163F"/>
    <w:rsid w:val="00A7209D"/>
    <w:rsid w:val="00A720FA"/>
    <w:rsid w:val="00A720FC"/>
    <w:rsid w:val="00A721F1"/>
    <w:rsid w:val="00A72201"/>
    <w:rsid w:val="00A7255D"/>
    <w:rsid w:val="00A72814"/>
    <w:rsid w:val="00A72958"/>
    <w:rsid w:val="00A7296F"/>
    <w:rsid w:val="00A73129"/>
    <w:rsid w:val="00A73295"/>
    <w:rsid w:val="00A734BC"/>
    <w:rsid w:val="00A73A7D"/>
    <w:rsid w:val="00A73BD1"/>
    <w:rsid w:val="00A73C2C"/>
    <w:rsid w:val="00A73CFE"/>
    <w:rsid w:val="00A73F22"/>
    <w:rsid w:val="00A73F42"/>
    <w:rsid w:val="00A743C6"/>
    <w:rsid w:val="00A745BC"/>
    <w:rsid w:val="00A745E9"/>
    <w:rsid w:val="00A746F5"/>
    <w:rsid w:val="00A7487B"/>
    <w:rsid w:val="00A7487C"/>
    <w:rsid w:val="00A74A08"/>
    <w:rsid w:val="00A74AAC"/>
    <w:rsid w:val="00A74BFD"/>
    <w:rsid w:val="00A74DFB"/>
    <w:rsid w:val="00A74EAF"/>
    <w:rsid w:val="00A753EA"/>
    <w:rsid w:val="00A754D1"/>
    <w:rsid w:val="00A75611"/>
    <w:rsid w:val="00A75686"/>
    <w:rsid w:val="00A7568B"/>
    <w:rsid w:val="00A758E5"/>
    <w:rsid w:val="00A759B1"/>
    <w:rsid w:val="00A75B18"/>
    <w:rsid w:val="00A76024"/>
    <w:rsid w:val="00A760F7"/>
    <w:rsid w:val="00A769DD"/>
    <w:rsid w:val="00A76A89"/>
    <w:rsid w:val="00A76C1F"/>
    <w:rsid w:val="00A76D3C"/>
    <w:rsid w:val="00A76EA3"/>
    <w:rsid w:val="00A76EE4"/>
    <w:rsid w:val="00A770A6"/>
    <w:rsid w:val="00A77434"/>
    <w:rsid w:val="00A77594"/>
    <w:rsid w:val="00A77AE3"/>
    <w:rsid w:val="00A77FF0"/>
    <w:rsid w:val="00A80035"/>
    <w:rsid w:val="00A800C5"/>
    <w:rsid w:val="00A802B6"/>
    <w:rsid w:val="00A8035B"/>
    <w:rsid w:val="00A80538"/>
    <w:rsid w:val="00A80620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551"/>
    <w:rsid w:val="00A817DA"/>
    <w:rsid w:val="00A81A82"/>
    <w:rsid w:val="00A81F3B"/>
    <w:rsid w:val="00A82766"/>
    <w:rsid w:val="00A82832"/>
    <w:rsid w:val="00A829F2"/>
    <w:rsid w:val="00A82A61"/>
    <w:rsid w:val="00A82B03"/>
    <w:rsid w:val="00A82D5E"/>
    <w:rsid w:val="00A82D9B"/>
    <w:rsid w:val="00A8306F"/>
    <w:rsid w:val="00A838C3"/>
    <w:rsid w:val="00A8392B"/>
    <w:rsid w:val="00A83D01"/>
    <w:rsid w:val="00A83E43"/>
    <w:rsid w:val="00A840D4"/>
    <w:rsid w:val="00A84617"/>
    <w:rsid w:val="00A848E8"/>
    <w:rsid w:val="00A848EB"/>
    <w:rsid w:val="00A84A83"/>
    <w:rsid w:val="00A84C95"/>
    <w:rsid w:val="00A84CBB"/>
    <w:rsid w:val="00A84F35"/>
    <w:rsid w:val="00A850CD"/>
    <w:rsid w:val="00A85333"/>
    <w:rsid w:val="00A856A3"/>
    <w:rsid w:val="00A856EE"/>
    <w:rsid w:val="00A85A82"/>
    <w:rsid w:val="00A85F35"/>
    <w:rsid w:val="00A86016"/>
    <w:rsid w:val="00A865C9"/>
    <w:rsid w:val="00A869C9"/>
    <w:rsid w:val="00A87ACA"/>
    <w:rsid w:val="00A87CDC"/>
    <w:rsid w:val="00A87DA8"/>
    <w:rsid w:val="00A87E5E"/>
    <w:rsid w:val="00A9026A"/>
    <w:rsid w:val="00A9026C"/>
    <w:rsid w:val="00A9047D"/>
    <w:rsid w:val="00A904F4"/>
    <w:rsid w:val="00A905A8"/>
    <w:rsid w:val="00A9081F"/>
    <w:rsid w:val="00A90A62"/>
    <w:rsid w:val="00A90EAD"/>
    <w:rsid w:val="00A90F2A"/>
    <w:rsid w:val="00A91123"/>
    <w:rsid w:val="00A9117B"/>
    <w:rsid w:val="00A914CF"/>
    <w:rsid w:val="00A9168E"/>
    <w:rsid w:val="00A9189E"/>
    <w:rsid w:val="00A91A44"/>
    <w:rsid w:val="00A91B10"/>
    <w:rsid w:val="00A91C6B"/>
    <w:rsid w:val="00A91CB7"/>
    <w:rsid w:val="00A91D0F"/>
    <w:rsid w:val="00A91E41"/>
    <w:rsid w:val="00A922D9"/>
    <w:rsid w:val="00A924A3"/>
    <w:rsid w:val="00A925AF"/>
    <w:rsid w:val="00A930C6"/>
    <w:rsid w:val="00A93175"/>
    <w:rsid w:val="00A93D19"/>
    <w:rsid w:val="00A941F5"/>
    <w:rsid w:val="00A9438A"/>
    <w:rsid w:val="00A9456A"/>
    <w:rsid w:val="00A946DB"/>
    <w:rsid w:val="00A946EA"/>
    <w:rsid w:val="00A94AAF"/>
    <w:rsid w:val="00A94B94"/>
    <w:rsid w:val="00A94C2D"/>
    <w:rsid w:val="00A94C65"/>
    <w:rsid w:val="00A94F33"/>
    <w:rsid w:val="00A9507C"/>
    <w:rsid w:val="00A9508A"/>
    <w:rsid w:val="00A9513E"/>
    <w:rsid w:val="00A9537D"/>
    <w:rsid w:val="00A9538A"/>
    <w:rsid w:val="00A958C0"/>
    <w:rsid w:val="00A958FC"/>
    <w:rsid w:val="00A95950"/>
    <w:rsid w:val="00A96455"/>
    <w:rsid w:val="00A9675A"/>
    <w:rsid w:val="00A9766C"/>
    <w:rsid w:val="00A97704"/>
    <w:rsid w:val="00A9794D"/>
    <w:rsid w:val="00A979B3"/>
    <w:rsid w:val="00A97BAB"/>
    <w:rsid w:val="00A97D1E"/>
    <w:rsid w:val="00AA0337"/>
    <w:rsid w:val="00AA0B84"/>
    <w:rsid w:val="00AA0C19"/>
    <w:rsid w:val="00AA0C8A"/>
    <w:rsid w:val="00AA0DCA"/>
    <w:rsid w:val="00AA0F55"/>
    <w:rsid w:val="00AA1196"/>
    <w:rsid w:val="00AA11F5"/>
    <w:rsid w:val="00AA133F"/>
    <w:rsid w:val="00AA1433"/>
    <w:rsid w:val="00AA183F"/>
    <w:rsid w:val="00AA1B71"/>
    <w:rsid w:val="00AA1E5D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BF7"/>
    <w:rsid w:val="00AA3E5B"/>
    <w:rsid w:val="00AA469F"/>
    <w:rsid w:val="00AA47F3"/>
    <w:rsid w:val="00AA4815"/>
    <w:rsid w:val="00AA4A79"/>
    <w:rsid w:val="00AA5046"/>
    <w:rsid w:val="00AA50BE"/>
    <w:rsid w:val="00AA530D"/>
    <w:rsid w:val="00AA5561"/>
    <w:rsid w:val="00AA56FC"/>
    <w:rsid w:val="00AA5B00"/>
    <w:rsid w:val="00AA5BB1"/>
    <w:rsid w:val="00AA5F04"/>
    <w:rsid w:val="00AA62AF"/>
    <w:rsid w:val="00AA64A1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A2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2140"/>
    <w:rsid w:val="00AB24CF"/>
    <w:rsid w:val="00AB2713"/>
    <w:rsid w:val="00AB294F"/>
    <w:rsid w:val="00AB2F0C"/>
    <w:rsid w:val="00AB3315"/>
    <w:rsid w:val="00AB34FF"/>
    <w:rsid w:val="00AB355E"/>
    <w:rsid w:val="00AB35F1"/>
    <w:rsid w:val="00AB3688"/>
    <w:rsid w:val="00AB3731"/>
    <w:rsid w:val="00AB397F"/>
    <w:rsid w:val="00AB3F15"/>
    <w:rsid w:val="00AB3FE5"/>
    <w:rsid w:val="00AB3FE7"/>
    <w:rsid w:val="00AB4054"/>
    <w:rsid w:val="00AB4146"/>
    <w:rsid w:val="00AB417B"/>
    <w:rsid w:val="00AB41CA"/>
    <w:rsid w:val="00AB41F3"/>
    <w:rsid w:val="00AB460F"/>
    <w:rsid w:val="00AB4C8F"/>
    <w:rsid w:val="00AB50EA"/>
    <w:rsid w:val="00AB5191"/>
    <w:rsid w:val="00AB51A3"/>
    <w:rsid w:val="00AB5297"/>
    <w:rsid w:val="00AB53B2"/>
    <w:rsid w:val="00AB575F"/>
    <w:rsid w:val="00AB577D"/>
    <w:rsid w:val="00AB57AB"/>
    <w:rsid w:val="00AB5862"/>
    <w:rsid w:val="00AB5939"/>
    <w:rsid w:val="00AB5C66"/>
    <w:rsid w:val="00AB5D93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F31"/>
    <w:rsid w:val="00AC14F1"/>
    <w:rsid w:val="00AC176A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E96"/>
    <w:rsid w:val="00AC4FAE"/>
    <w:rsid w:val="00AC5195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85C"/>
    <w:rsid w:val="00AC68AD"/>
    <w:rsid w:val="00AC6B35"/>
    <w:rsid w:val="00AC6DAD"/>
    <w:rsid w:val="00AC6E0A"/>
    <w:rsid w:val="00AC70BB"/>
    <w:rsid w:val="00AC71C6"/>
    <w:rsid w:val="00AC739D"/>
    <w:rsid w:val="00AC791C"/>
    <w:rsid w:val="00AC7CD7"/>
    <w:rsid w:val="00AD0269"/>
    <w:rsid w:val="00AD07D9"/>
    <w:rsid w:val="00AD0C1A"/>
    <w:rsid w:val="00AD0C44"/>
    <w:rsid w:val="00AD0FB2"/>
    <w:rsid w:val="00AD1007"/>
    <w:rsid w:val="00AD1485"/>
    <w:rsid w:val="00AD1639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D"/>
    <w:rsid w:val="00AD2882"/>
    <w:rsid w:val="00AD2C6E"/>
    <w:rsid w:val="00AD2E31"/>
    <w:rsid w:val="00AD2EBF"/>
    <w:rsid w:val="00AD2EFC"/>
    <w:rsid w:val="00AD3144"/>
    <w:rsid w:val="00AD3AC3"/>
    <w:rsid w:val="00AD3AC7"/>
    <w:rsid w:val="00AD3B24"/>
    <w:rsid w:val="00AD3E28"/>
    <w:rsid w:val="00AD3F0D"/>
    <w:rsid w:val="00AD3F4F"/>
    <w:rsid w:val="00AD40D8"/>
    <w:rsid w:val="00AD42E7"/>
    <w:rsid w:val="00AD42EE"/>
    <w:rsid w:val="00AD49D6"/>
    <w:rsid w:val="00AD4ECB"/>
    <w:rsid w:val="00AD51A8"/>
    <w:rsid w:val="00AD57A6"/>
    <w:rsid w:val="00AD5E6B"/>
    <w:rsid w:val="00AD5F88"/>
    <w:rsid w:val="00AD60F3"/>
    <w:rsid w:val="00AD683E"/>
    <w:rsid w:val="00AD6BD9"/>
    <w:rsid w:val="00AD6CA1"/>
    <w:rsid w:val="00AD6FFF"/>
    <w:rsid w:val="00AD7447"/>
    <w:rsid w:val="00AD7498"/>
    <w:rsid w:val="00AD7791"/>
    <w:rsid w:val="00AD77B4"/>
    <w:rsid w:val="00AD77B6"/>
    <w:rsid w:val="00AD7CC6"/>
    <w:rsid w:val="00AE030D"/>
    <w:rsid w:val="00AE0804"/>
    <w:rsid w:val="00AE0937"/>
    <w:rsid w:val="00AE0B74"/>
    <w:rsid w:val="00AE0C0F"/>
    <w:rsid w:val="00AE0CB5"/>
    <w:rsid w:val="00AE0D63"/>
    <w:rsid w:val="00AE0F7C"/>
    <w:rsid w:val="00AE1065"/>
    <w:rsid w:val="00AE10EE"/>
    <w:rsid w:val="00AE1185"/>
    <w:rsid w:val="00AE1379"/>
    <w:rsid w:val="00AE13DC"/>
    <w:rsid w:val="00AE190C"/>
    <w:rsid w:val="00AE1B41"/>
    <w:rsid w:val="00AE2350"/>
    <w:rsid w:val="00AE267A"/>
    <w:rsid w:val="00AE272C"/>
    <w:rsid w:val="00AE2B41"/>
    <w:rsid w:val="00AE2CB1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157"/>
    <w:rsid w:val="00AE4911"/>
    <w:rsid w:val="00AE4946"/>
    <w:rsid w:val="00AE4A69"/>
    <w:rsid w:val="00AE4ACD"/>
    <w:rsid w:val="00AE5027"/>
    <w:rsid w:val="00AE51A4"/>
    <w:rsid w:val="00AE52BE"/>
    <w:rsid w:val="00AE546B"/>
    <w:rsid w:val="00AE5472"/>
    <w:rsid w:val="00AE5772"/>
    <w:rsid w:val="00AE5876"/>
    <w:rsid w:val="00AE5EF5"/>
    <w:rsid w:val="00AE5F47"/>
    <w:rsid w:val="00AE6089"/>
    <w:rsid w:val="00AE62C9"/>
    <w:rsid w:val="00AE699F"/>
    <w:rsid w:val="00AE69C4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43B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D3E"/>
    <w:rsid w:val="00AF1DA0"/>
    <w:rsid w:val="00AF1DC1"/>
    <w:rsid w:val="00AF1F6A"/>
    <w:rsid w:val="00AF200C"/>
    <w:rsid w:val="00AF20EA"/>
    <w:rsid w:val="00AF21B9"/>
    <w:rsid w:val="00AF22FE"/>
    <w:rsid w:val="00AF25EC"/>
    <w:rsid w:val="00AF293D"/>
    <w:rsid w:val="00AF2C09"/>
    <w:rsid w:val="00AF332C"/>
    <w:rsid w:val="00AF3439"/>
    <w:rsid w:val="00AF34DF"/>
    <w:rsid w:val="00AF3823"/>
    <w:rsid w:val="00AF3EC5"/>
    <w:rsid w:val="00AF43AB"/>
    <w:rsid w:val="00AF447F"/>
    <w:rsid w:val="00AF49B3"/>
    <w:rsid w:val="00AF4D41"/>
    <w:rsid w:val="00AF51F6"/>
    <w:rsid w:val="00AF522B"/>
    <w:rsid w:val="00AF59EA"/>
    <w:rsid w:val="00AF5C3E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BC"/>
    <w:rsid w:val="00AF6F79"/>
    <w:rsid w:val="00AF6FF2"/>
    <w:rsid w:val="00AF7144"/>
    <w:rsid w:val="00AF7698"/>
    <w:rsid w:val="00AF7EAC"/>
    <w:rsid w:val="00AF7ED4"/>
    <w:rsid w:val="00B00103"/>
    <w:rsid w:val="00B0030F"/>
    <w:rsid w:val="00B003BB"/>
    <w:rsid w:val="00B007A8"/>
    <w:rsid w:val="00B0086A"/>
    <w:rsid w:val="00B009D5"/>
    <w:rsid w:val="00B00C12"/>
    <w:rsid w:val="00B013DD"/>
    <w:rsid w:val="00B015F6"/>
    <w:rsid w:val="00B016C2"/>
    <w:rsid w:val="00B017A7"/>
    <w:rsid w:val="00B018E7"/>
    <w:rsid w:val="00B01DAB"/>
    <w:rsid w:val="00B01E2B"/>
    <w:rsid w:val="00B025F6"/>
    <w:rsid w:val="00B028E0"/>
    <w:rsid w:val="00B0291B"/>
    <w:rsid w:val="00B02A50"/>
    <w:rsid w:val="00B02F07"/>
    <w:rsid w:val="00B02F7A"/>
    <w:rsid w:val="00B03122"/>
    <w:rsid w:val="00B0328E"/>
    <w:rsid w:val="00B032AA"/>
    <w:rsid w:val="00B032BE"/>
    <w:rsid w:val="00B035BB"/>
    <w:rsid w:val="00B03D2F"/>
    <w:rsid w:val="00B03E74"/>
    <w:rsid w:val="00B03F8A"/>
    <w:rsid w:val="00B04345"/>
    <w:rsid w:val="00B04379"/>
    <w:rsid w:val="00B04907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79"/>
    <w:rsid w:val="00B0641C"/>
    <w:rsid w:val="00B064D5"/>
    <w:rsid w:val="00B06B9B"/>
    <w:rsid w:val="00B072B7"/>
    <w:rsid w:val="00B073A9"/>
    <w:rsid w:val="00B076F0"/>
    <w:rsid w:val="00B07843"/>
    <w:rsid w:val="00B078F4"/>
    <w:rsid w:val="00B07E54"/>
    <w:rsid w:val="00B10078"/>
    <w:rsid w:val="00B101E5"/>
    <w:rsid w:val="00B1051F"/>
    <w:rsid w:val="00B106FB"/>
    <w:rsid w:val="00B10798"/>
    <w:rsid w:val="00B108BB"/>
    <w:rsid w:val="00B10A12"/>
    <w:rsid w:val="00B10C33"/>
    <w:rsid w:val="00B11112"/>
    <w:rsid w:val="00B111CD"/>
    <w:rsid w:val="00B11363"/>
    <w:rsid w:val="00B11713"/>
    <w:rsid w:val="00B119FC"/>
    <w:rsid w:val="00B11A6E"/>
    <w:rsid w:val="00B11D34"/>
    <w:rsid w:val="00B11D63"/>
    <w:rsid w:val="00B11DDF"/>
    <w:rsid w:val="00B12092"/>
    <w:rsid w:val="00B1210D"/>
    <w:rsid w:val="00B121F5"/>
    <w:rsid w:val="00B12358"/>
    <w:rsid w:val="00B12683"/>
    <w:rsid w:val="00B12894"/>
    <w:rsid w:val="00B12B17"/>
    <w:rsid w:val="00B12C0B"/>
    <w:rsid w:val="00B12E35"/>
    <w:rsid w:val="00B12E6F"/>
    <w:rsid w:val="00B12EB4"/>
    <w:rsid w:val="00B13223"/>
    <w:rsid w:val="00B1323A"/>
    <w:rsid w:val="00B13299"/>
    <w:rsid w:val="00B137B7"/>
    <w:rsid w:val="00B1391E"/>
    <w:rsid w:val="00B1424F"/>
    <w:rsid w:val="00B14279"/>
    <w:rsid w:val="00B14405"/>
    <w:rsid w:val="00B14752"/>
    <w:rsid w:val="00B1488E"/>
    <w:rsid w:val="00B14BAE"/>
    <w:rsid w:val="00B15588"/>
    <w:rsid w:val="00B158A6"/>
    <w:rsid w:val="00B15948"/>
    <w:rsid w:val="00B15958"/>
    <w:rsid w:val="00B15B44"/>
    <w:rsid w:val="00B15EE3"/>
    <w:rsid w:val="00B15FF0"/>
    <w:rsid w:val="00B16200"/>
    <w:rsid w:val="00B164D2"/>
    <w:rsid w:val="00B166B9"/>
    <w:rsid w:val="00B17222"/>
    <w:rsid w:val="00B1728E"/>
    <w:rsid w:val="00B17333"/>
    <w:rsid w:val="00B17863"/>
    <w:rsid w:val="00B179CC"/>
    <w:rsid w:val="00B17E53"/>
    <w:rsid w:val="00B17E60"/>
    <w:rsid w:val="00B200BD"/>
    <w:rsid w:val="00B204F9"/>
    <w:rsid w:val="00B207DD"/>
    <w:rsid w:val="00B20968"/>
    <w:rsid w:val="00B210BC"/>
    <w:rsid w:val="00B211D1"/>
    <w:rsid w:val="00B215D4"/>
    <w:rsid w:val="00B21852"/>
    <w:rsid w:val="00B21964"/>
    <w:rsid w:val="00B22357"/>
    <w:rsid w:val="00B226EC"/>
    <w:rsid w:val="00B22A3E"/>
    <w:rsid w:val="00B22BC6"/>
    <w:rsid w:val="00B23917"/>
    <w:rsid w:val="00B2420C"/>
    <w:rsid w:val="00B246DC"/>
    <w:rsid w:val="00B24A33"/>
    <w:rsid w:val="00B24A5B"/>
    <w:rsid w:val="00B24A6F"/>
    <w:rsid w:val="00B24AC9"/>
    <w:rsid w:val="00B24B12"/>
    <w:rsid w:val="00B24BE1"/>
    <w:rsid w:val="00B24E1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D7"/>
    <w:rsid w:val="00B25F74"/>
    <w:rsid w:val="00B26C2E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FFC"/>
    <w:rsid w:val="00B34288"/>
    <w:rsid w:val="00B34537"/>
    <w:rsid w:val="00B34786"/>
    <w:rsid w:val="00B3479F"/>
    <w:rsid w:val="00B347DF"/>
    <w:rsid w:val="00B34C42"/>
    <w:rsid w:val="00B3501D"/>
    <w:rsid w:val="00B35192"/>
    <w:rsid w:val="00B353CF"/>
    <w:rsid w:val="00B35553"/>
    <w:rsid w:val="00B3556C"/>
    <w:rsid w:val="00B3586A"/>
    <w:rsid w:val="00B35D8F"/>
    <w:rsid w:val="00B3614C"/>
    <w:rsid w:val="00B3626B"/>
    <w:rsid w:val="00B362DD"/>
    <w:rsid w:val="00B36726"/>
    <w:rsid w:val="00B36733"/>
    <w:rsid w:val="00B367FA"/>
    <w:rsid w:val="00B3682E"/>
    <w:rsid w:val="00B368BA"/>
    <w:rsid w:val="00B36E5D"/>
    <w:rsid w:val="00B36E80"/>
    <w:rsid w:val="00B371A8"/>
    <w:rsid w:val="00B37285"/>
    <w:rsid w:val="00B37305"/>
    <w:rsid w:val="00B376F7"/>
    <w:rsid w:val="00B37781"/>
    <w:rsid w:val="00B377B9"/>
    <w:rsid w:val="00B377C1"/>
    <w:rsid w:val="00B37ADC"/>
    <w:rsid w:val="00B37FBE"/>
    <w:rsid w:val="00B401ED"/>
    <w:rsid w:val="00B4031E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B1C"/>
    <w:rsid w:val="00B41B7A"/>
    <w:rsid w:val="00B41EAF"/>
    <w:rsid w:val="00B420E1"/>
    <w:rsid w:val="00B4218B"/>
    <w:rsid w:val="00B4244D"/>
    <w:rsid w:val="00B42566"/>
    <w:rsid w:val="00B426DA"/>
    <w:rsid w:val="00B42762"/>
    <w:rsid w:val="00B427DD"/>
    <w:rsid w:val="00B427FF"/>
    <w:rsid w:val="00B42835"/>
    <w:rsid w:val="00B4292C"/>
    <w:rsid w:val="00B42B3A"/>
    <w:rsid w:val="00B43111"/>
    <w:rsid w:val="00B4339D"/>
    <w:rsid w:val="00B43600"/>
    <w:rsid w:val="00B43BAB"/>
    <w:rsid w:val="00B43C80"/>
    <w:rsid w:val="00B43E42"/>
    <w:rsid w:val="00B44173"/>
    <w:rsid w:val="00B4428E"/>
    <w:rsid w:val="00B443C2"/>
    <w:rsid w:val="00B44585"/>
    <w:rsid w:val="00B44921"/>
    <w:rsid w:val="00B44B0C"/>
    <w:rsid w:val="00B45054"/>
    <w:rsid w:val="00B453A0"/>
    <w:rsid w:val="00B454A4"/>
    <w:rsid w:val="00B454BD"/>
    <w:rsid w:val="00B45EA9"/>
    <w:rsid w:val="00B45FD0"/>
    <w:rsid w:val="00B46550"/>
    <w:rsid w:val="00B46A51"/>
    <w:rsid w:val="00B46FFB"/>
    <w:rsid w:val="00B47609"/>
    <w:rsid w:val="00B47A1B"/>
    <w:rsid w:val="00B47AE8"/>
    <w:rsid w:val="00B47B65"/>
    <w:rsid w:val="00B47E30"/>
    <w:rsid w:val="00B50141"/>
    <w:rsid w:val="00B50372"/>
    <w:rsid w:val="00B5046A"/>
    <w:rsid w:val="00B5063A"/>
    <w:rsid w:val="00B50D31"/>
    <w:rsid w:val="00B50E80"/>
    <w:rsid w:val="00B50F4B"/>
    <w:rsid w:val="00B5109F"/>
    <w:rsid w:val="00B510DE"/>
    <w:rsid w:val="00B513E6"/>
    <w:rsid w:val="00B514D1"/>
    <w:rsid w:val="00B51611"/>
    <w:rsid w:val="00B516CC"/>
    <w:rsid w:val="00B518DC"/>
    <w:rsid w:val="00B520B5"/>
    <w:rsid w:val="00B520D6"/>
    <w:rsid w:val="00B5220B"/>
    <w:rsid w:val="00B5247E"/>
    <w:rsid w:val="00B525DF"/>
    <w:rsid w:val="00B52C71"/>
    <w:rsid w:val="00B52D66"/>
    <w:rsid w:val="00B52F5D"/>
    <w:rsid w:val="00B52FC8"/>
    <w:rsid w:val="00B530A4"/>
    <w:rsid w:val="00B5316A"/>
    <w:rsid w:val="00B5320C"/>
    <w:rsid w:val="00B533D2"/>
    <w:rsid w:val="00B53581"/>
    <w:rsid w:val="00B5389A"/>
    <w:rsid w:val="00B53C9A"/>
    <w:rsid w:val="00B53EDB"/>
    <w:rsid w:val="00B53FF0"/>
    <w:rsid w:val="00B541AA"/>
    <w:rsid w:val="00B54522"/>
    <w:rsid w:val="00B549EA"/>
    <w:rsid w:val="00B54AF1"/>
    <w:rsid w:val="00B54FB0"/>
    <w:rsid w:val="00B55118"/>
    <w:rsid w:val="00B5524B"/>
    <w:rsid w:val="00B55255"/>
    <w:rsid w:val="00B5556F"/>
    <w:rsid w:val="00B556FF"/>
    <w:rsid w:val="00B55A50"/>
    <w:rsid w:val="00B55A81"/>
    <w:rsid w:val="00B55BAF"/>
    <w:rsid w:val="00B55C55"/>
    <w:rsid w:val="00B55E7F"/>
    <w:rsid w:val="00B55F97"/>
    <w:rsid w:val="00B56174"/>
    <w:rsid w:val="00B562FC"/>
    <w:rsid w:val="00B56309"/>
    <w:rsid w:val="00B56614"/>
    <w:rsid w:val="00B566F2"/>
    <w:rsid w:val="00B5671D"/>
    <w:rsid w:val="00B5677F"/>
    <w:rsid w:val="00B56AB8"/>
    <w:rsid w:val="00B56C9F"/>
    <w:rsid w:val="00B56D3D"/>
    <w:rsid w:val="00B56FB0"/>
    <w:rsid w:val="00B570CC"/>
    <w:rsid w:val="00B57106"/>
    <w:rsid w:val="00B571D1"/>
    <w:rsid w:val="00B574ED"/>
    <w:rsid w:val="00B575D7"/>
    <w:rsid w:val="00B57637"/>
    <w:rsid w:val="00B57A83"/>
    <w:rsid w:val="00B610D6"/>
    <w:rsid w:val="00B6137F"/>
    <w:rsid w:val="00B618DA"/>
    <w:rsid w:val="00B619AD"/>
    <w:rsid w:val="00B619C6"/>
    <w:rsid w:val="00B61B71"/>
    <w:rsid w:val="00B61D05"/>
    <w:rsid w:val="00B61D36"/>
    <w:rsid w:val="00B61D4F"/>
    <w:rsid w:val="00B61DF9"/>
    <w:rsid w:val="00B620DA"/>
    <w:rsid w:val="00B625C7"/>
    <w:rsid w:val="00B62654"/>
    <w:rsid w:val="00B62A5C"/>
    <w:rsid w:val="00B62A82"/>
    <w:rsid w:val="00B62BBB"/>
    <w:rsid w:val="00B634AC"/>
    <w:rsid w:val="00B6355E"/>
    <w:rsid w:val="00B638B4"/>
    <w:rsid w:val="00B63B97"/>
    <w:rsid w:val="00B63EAB"/>
    <w:rsid w:val="00B63FB6"/>
    <w:rsid w:val="00B63FE7"/>
    <w:rsid w:val="00B64219"/>
    <w:rsid w:val="00B64486"/>
    <w:rsid w:val="00B64B39"/>
    <w:rsid w:val="00B64BA5"/>
    <w:rsid w:val="00B64D11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8F4"/>
    <w:rsid w:val="00B70955"/>
    <w:rsid w:val="00B70BE2"/>
    <w:rsid w:val="00B70D04"/>
    <w:rsid w:val="00B70DE9"/>
    <w:rsid w:val="00B70E69"/>
    <w:rsid w:val="00B70ED0"/>
    <w:rsid w:val="00B7109C"/>
    <w:rsid w:val="00B713B3"/>
    <w:rsid w:val="00B7173C"/>
    <w:rsid w:val="00B71F32"/>
    <w:rsid w:val="00B72066"/>
    <w:rsid w:val="00B72A04"/>
    <w:rsid w:val="00B72E6A"/>
    <w:rsid w:val="00B72F94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CD"/>
    <w:rsid w:val="00B7439D"/>
    <w:rsid w:val="00B74B90"/>
    <w:rsid w:val="00B74C23"/>
    <w:rsid w:val="00B74F26"/>
    <w:rsid w:val="00B75243"/>
    <w:rsid w:val="00B7565B"/>
    <w:rsid w:val="00B7591E"/>
    <w:rsid w:val="00B75A38"/>
    <w:rsid w:val="00B75BE6"/>
    <w:rsid w:val="00B75DA0"/>
    <w:rsid w:val="00B76021"/>
    <w:rsid w:val="00B760DA"/>
    <w:rsid w:val="00B761A1"/>
    <w:rsid w:val="00B76548"/>
    <w:rsid w:val="00B76751"/>
    <w:rsid w:val="00B76954"/>
    <w:rsid w:val="00B76E6F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F5"/>
    <w:rsid w:val="00B80B59"/>
    <w:rsid w:val="00B80B71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D76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3B2"/>
    <w:rsid w:val="00B833C0"/>
    <w:rsid w:val="00B833E9"/>
    <w:rsid w:val="00B83466"/>
    <w:rsid w:val="00B8352A"/>
    <w:rsid w:val="00B837B5"/>
    <w:rsid w:val="00B838CC"/>
    <w:rsid w:val="00B84198"/>
    <w:rsid w:val="00B8424D"/>
    <w:rsid w:val="00B846BE"/>
    <w:rsid w:val="00B84718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EB2"/>
    <w:rsid w:val="00B86496"/>
    <w:rsid w:val="00B864ED"/>
    <w:rsid w:val="00B8681C"/>
    <w:rsid w:val="00B86F05"/>
    <w:rsid w:val="00B87306"/>
    <w:rsid w:val="00B87452"/>
    <w:rsid w:val="00B8748C"/>
    <w:rsid w:val="00B87530"/>
    <w:rsid w:val="00B87625"/>
    <w:rsid w:val="00B87C5C"/>
    <w:rsid w:val="00B905B5"/>
    <w:rsid w:val="00B90755"/>
    <w:rsid w:val="00B90AC2"/>
    <w:rsid w:val="00B90BC3"/>
    <w:rsid w:val="00B90C9C"/>
    <w:rsid w:val="00B90EEB"/>
    <w:rsid w:val="00B910BB"/>
    <w:rsid w:val="00B911D7"/>
    <w:rsid w:val="00B9167B"/>
    <w:rsid w:val="00B91AF9"/>
    <w:rsid w:val="00B91B6E"/>
    <w:rsid w:val="00B91BD6"/>
    <w:rsid w:val="00B91DD4"/>
    <w:rsid w:val="00B91EF4"/>
    <w:rsid w:val="00B92556"/>
    <w:rsid w:val="00B926E9"/>
    <w:rsid w:val="00B92708"/>
    <w:rsid w:val="00B92750"/>
    <w:rsid w:val="00B92948"/>
    <w:rsid w:val="00B92E7F"/>
    <w:rsid w:val="00B92EF5"/>
    <w:rsid w:val="00B93396"/>
    <w:rsid w:val="00B936F3"/>
    <w:rsid w:val="00B9384A"/>
    <w:rsid w:val="00B93850"/>
    <w:rsid w:val="00B93923"/>
    <w:rsid w:val="00B93940"/>
    <w:rsid w:val="00B939DA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2D"/>
    <w:rsid w:val="00B94CF3"/>
    <w:rsid w:val="00B94DEB"/>
    <w:rsid w:val="00B94F67"/>
    <w:rsid w:val="00B950BC"/>
    <w:rsid w:val="00B954C6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9E9"/>
    <w:rsid w:val="00BA0A7F"/>
    <w:rsid w:val="00BA0ED1"/>
    <w:rsid w:val="00BA115E"/>
    <w:rsid w:val="00BA1473"/>
    <w:rsid w:val="00BA169E"/>
    <w:rsid w:val="00BA195D"/>
    <w:rsid w:val="00BA19A2"/>
    <w:rsid w:val="00BA1E13"/>
    <w:rsid w:val="00BA1EDB"/>
    <w:rsid w:val="00BA2003"/>
    <w:rsid w:val="00BA26CA"/>
    <w:rsid w:val="00BA296E"/>
    <w:rsid w:val="00BA2FDE"/>
    <w:rsid w:val="00BA2FF0"/>
    <w:rsid w:val="00BA333C"/>
    <w:rsid w:val="00BA39C1"/>
    <w:rsid w:val="00BA4045"/>
    <w:rsid w:val="00BA41B3"/>
    <w:rsid w:val="00BA43C7"/>
    <w:rsid w:val="00BA4401"/>
    <w:rsid w:val="00BA4965"/>
    <w:rsid w:val="00BA4B39"/>
    <w:rsid w:val="00BA4D09"/>
    <w:rsid w:val="00BA4DE1"/>
    <w:rsid w:val="00BA4F08"/>
    <w:rsid w:val="00BA58F1"/>
    <w:rsid w:val="00BA5C9D"/>
    <w:rsid w:val="00BA5F34"/>
    <w:rsid w:val="00BA62B5"/>
    <w:rsid w:val="00BA63DA"/>
    <w:rsid w:val="00BA6803"/>
    <w:rsid w:val="00BA68BF"/>
    <w:rsid w:val="00BA694E"/>
    <w:rsid w:val="00BA6B54"/>
    <w:rsid w:val="00BA6DCD"/>
    <w:rsid w:val="00BA6EB7"/>
    <w:rsid w:val="00BA6F49"/>
    <w:rsid w:val="00BA737E"/>
    <w:rsid w:val="00BA740F"/>
    <w:rsid w:val="00BA783D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292"/>
    <w:rsid w:val="00BB12BE"/>
    <w:rsid w:val="00BB13B1"/>
    <w:rsid w:val="00BB1CF5"/>
    <w:rsid w:val="00BB1D42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304E"/>
    <w:rsid w:val="00BB31D3"/>
    <w:rsid w:val="00BB33B0"/>
    <w:rsid w:val="00BB3677"/>
    <w:rsid w:val="00BB3923"/>
    <w:rsid w:val="00BB3D7B"/>
    <w:rsid w:val="00BB3E64"/>
    <w:rsid w:val="00BB3EC7"/>
    <w:rsid w:val="00BB4105"/>
    <w:rsid w:val="00BB4336"/>
    <w:rsid w:val="00BB4502"/>
    <w:rsid w:val="00BB4813"/>
    <w:rsid w:val="00BB4A52"/>
    <w:rsid w:val="00BB4BD9"/>
    <w:rsid w:val="00BB4DE3"/>
    <w:rsid w:val="00BB4E03"/>
    <w:rsid w:val="00BB4F56"/>
    <w:rsid w:val="00BB53D2"/>
    <w:rsid w:val="00BB5548"/>
    <w:rsid w:val="00BB5571"/>
    <w:rsid w:val="00BB581B"/>
    <w:rsid w:val="00BB5993"/>
    <w:rsid w:val="00BB5D2E"/>
    <w:rsid w:val="00BB5E51"/>
    <w:rsid w:val="00BB5EBB"/>
    <w:rsid w:val="00BB5F87"/>
    <w:rsid w:val="00BB6011"/>
    <w:rsid w:val="00BB68DA"/>
    <w:rsid w:val="00BB6D28"/>
    <w:rsid w:val="00BB6F37"/>
    <w:rsid w:val="00BB6FA3"/>
    <w:rsid w:val="00BB719A"/>
    <w:rsid w:val="00BB7644"/>
    <w:rsid w:val="00BB77D9"/>
    <w:rsid w:val="00BB7896"/>
    <w:rsid w:val="00BB7964"/>
    <w:rsid w:val="00BB7A1A"/>
    <w:rsid w:val="00BB7A5D"/>
    <w:rsid w:val="00BB7BDE"/>
    <w:rsid w:val="00BC0224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916"/>
    <w:rsid w:val="00BC1A9D"/>
    <w:rsid w:val="00BC240D"/>
    <w:rsid w:val="00BC267D"/>
    <w:rsid w:val="00BC276B"/>
    <w:rsid w:val="00BC276C"/>
    <w:rsid w:val="00BC2AA8"/>
    <w:rsid w:val="00BC3125"/>
    <w:rsid w:val="00BC319B"/>
    <w:rsid w:val="00BC3212"/>
    <w:rsid w:val="00BC3411"/>
    <w:rsid w:val="00BC34CC"/>
    <w:rsid w:val="00BC3619"/>
    <w:rsid w:val="00BC3B0D"/>
    <w:rsid w:val="00BC3BEC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E14"/>
    <w:rsid w:val="00BC5070"/>
    <w:rsid w:val="00BC531D"/>
    <w:rsid w:val="00BC554D"/>
    <w:rsid w:val="00BC5584"/>
    <w:rsid w:val="00BC5616"/>
    <w:rsid w:val="00BC56ED"/>
    <w:rsid w:val="00BC5A11"/>
    <w:rsid w:val="00BC5ADE"/>
    <w:rsid w:val="00BC5C1A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744B"/>
    <w:rsid w:val="00BC77FA"/>
    <w:rsid w:val="00BC79CA"/>
    <w:rsid w:val="00BD0492"/>
    <w:rsid w:val="00BD07D3"/>
    <w:rsid w:val="00BD0E00"/>
    <w:rsid w:val="00BD1444"/>
    <w:rsid w:val="00BD1534"/>
    <w:rsid w:val="00BD15B0"/>
    <w:rsid w:val="00BD166D"/>
    <w:rsid w:val="00BD18B3"/>
    <w:rsid w:val="00BD1F78"/>
    <w:rsid w:val="00BD2C4D"/>
    <w:rsid w:val="00BD2D19"/>
    <w:rsid w:val="00BD2DE3"/>
    <w:rsid w:val="00BD2E8E"/>
    <w:rsid w:val="00BD350C"/>
    <w:rsid w:val="00BD37D8"/>
    <w:rsid w:val="00BD3914"/>
    <w:rsid w:val="00BD3A21"/>
    <w:rsid w:val="00BD3BA8"/>
    <w:rsid w:val="00BD41C0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65EA"/>
    <w:rsid w:val="00BD671A"/>
    <w:rsid w:val="00BD6955"/>
    <w:rsid w:val="00BD69A1"/>
    <w:rsid w:val="00BD74E9"/>
    <w:rsid w:val="00BD786C"/>
    <w:rsid w:val="00BD7A62"/>
    <w:rsid w:val="00BD7E33"/>
    <w:rsid w:val="00BD7E95"/>
    <w:rsid w:val="00BE014A"/>
    <w:rsid w:val="00BE0833"/>
    <w:rsid w:val="00BE08B8"/>
    <w:rsid w:val="00BE0903"/>
    <w:rsid w:val="00BE0A2A"/>
    <w:rsid w:val="00BE0B22"/>
    <w:rsid w:val="00BE0BA0"/>
    <w:rsid w:val="00BE0D73"/>
    <w:rsid w:val="00BE10AB"/>
    <w:rsid w:val="00BE1510"/>
    <w:rsid w:val="00BE182B"/>
    <w:rsid w:val="00BE1AC7"/>
    <w:rsid w:val="00BE273A"/>
    <w:rsid w:val="00BE2A06"/>
    <w:rsid w:val="00BE30CB"/>
    <w:rsid w:val="00BE33A2"/>
    <w:rsid w:val="00BE35AC"/>
    <w:rsid w:val="00BE3698"/>
    <w:rsid w:val="00BE3E1D"/>
    <w:rsid w:val="00BE3E44"/>
    <w:rsid w:val="00BE4190"/>
    <w:rsid w:val="00BE41A3"/>
    <w:rsid w:val="00BE4693"/>
    <w:rsid w:val="00BE4860"/>
    <w:rsid w:val="00BE4BD4"/>
    <w:rsid w:val="00BE4CFB"/>
    <w:rsid w:val="00BE4DAB"/>
    <w:rsid w:val="00BE54AE"/>
    <w:rsid w:val="00BE569D"/>
    <w:rsid w:val="00BE56F0"/>
    <w:rsid w:val="00BE57D8"/>
    <w:rsid w:val="00BE57E3"/>
    <w:rsid w:val="00BE5931"/>
    <w:rsid w:val="00BE5B3B"/>
    <w:rsid w:val="00BE5BB1"/>
    <w:rsid w:val="00BE66AB"/>
    <w:rsid w:val="00BE677B"/>
    <w:rsid w:val="00BE6938"/>
    <w:rsid w:val="00BE6A6B"/>
    <w:rsid w:val="00BE6C5D"/>
    <w:rsid w:val="00BE6CC8"/>
    <w:rsid w:val="00BE6F07"/>
    <w:rsid w:val="00BE74D1"/>
    <w:rsid w:val="00BE7631"/>
    <w:rsid w:val="00BE76A0"/>
    <w:rsid w:val="00BE77D4"/>
    <w:rsid w:val="00BE7911"/>
    <w:rsid w:val="00BE79AC"/>
    <w:rsid w:val="00BE7ADE"/>
    <w:rsid w:val="00BE7CA0"/>
    <w:rsid w:val="00BE7D2B"/>
    <w:rsid w:val="00BE7F84"/>
    <w:rsid w:val="00BF02B0"/>
    <w:rsid w:val="00BF071A"/>
    <w:rsid w:val="00BF0C87"/>
    <w:rsid w:val="00BF0E61"/>
    <w:rsid w:val="00BF0ECC"/>
    <w:rsid w:val="00BF101B"/>
    <w:rsid w:val="00BF109E"/>
    <w:rsid w:val="00BF128D"/>
    <w:rsid w:val="00BF19DB"/>
    <w:rsid w:val="00BF27A3"/>
    <w:rsid w:val="00BF2C8A"/>
    <w:rsid w:val="00BF2CFF"/>
    <w:rsid w:val="00BF301D"/>
    <w:rsid w:val="00BF3058"/>
    <w:rsid w:val="00BF3523"/>
    <w:rsid w:val="00BF3604"/>
    <w:rsid w:val="00BF3855"/>
    <w:rsid w:val="00BF39B8"/>
    <w:rsid w:val="00BF4005"/>
    <w:rsid w:val="00BF412A"/>
    <w:rsid w:val="00BF4434"/>
    <w:rsid w:val="00BF44F9"/>
    <w:rsid w:val="00BF45C7"/>
    <w:rsid w:val="00BF486F"/>
    <w:rsid w:val="00BF49AC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5F93"/>
    <w:rsid w:val="00BF6162"/>
    <w:rsid w:val="00BF6500"/>
    <w:rsid w:val="00BF67B7"/>
    <w:rsid w:val="00BF69CC"/>
    <w:rsid w:val="00BF6A23"/>
    <w:rsid w:val="00BF7465"/>
    <w:rsid w:val="00BF75D7"/>
    <w:rsid w:val="00BF760E"/>
    <w:rsid w:val="00BF7803"/>
    <w:rsid w:val="00BF782D"/>
    <w:rsid w:val="00BF78FE"/>
    <w:rsid w:val="00BF790C"/>
    <w:rsid w:val="00C00016"/>
    <w:rsid w:val="00C00054"/>
    <w:rsid w:val="00C000F4"/>
    <w:rsid w:val="00C00174"/>
    <w:rsid w:val="00C00293"/>
    <w:rsid w:val="00C005F6"/>
    <w:rsid w:val="00C00759"/>
    <w:rsid w:val="00C00C51"/>
    <w:rsid w:val="00C01169"/>
    <w:rsid w:val="00C01180"/>
    <w:rsid w:val="00C0182A"/>
    <w:rsid w:val="00C01C63"/>
    <w:rsid w:val="00C01D38"/>
    <w:rsid w:val="00C02159"/>
    <w:rsid w:val="00C024CF"/>
    <w:rsid w:val="00C029A7"/>
    <w:rsid w:val="00C02A4C"/>
    <w:rsid w:val="00C02B1C"/>
    <w:rsid w:val="00C02D76"/>
    <w:rsid w:val="00C02F17"/>
    <w:rsid w:val="00C02F86"/>
    <w:rsid w:val="00C030D7"/>
    <w:rsid w:val="00C03222"/>
    <w:rsid w:val="00C0347B"/>
    <w:rsid w:val="00C03C9A"/>
    <w:rsid w:val="00C03E08"/>
    <w:rsid w:val="00C03EE0"/>
    <w:rsid w:val="00C04010"/>
    <w:rsid w:val="00C04570"/>
    <w:rsid w:val="00C045EA"/>
    <w:rsid w:val="00C0462D"/>
    <w:rsid w:val="00C046D7"/>
    <w:rsid w:val="00C04821"/>
    <w:rsid w:val="00C04A7D"/>
    <w:rsid w:val="00C04B6A"/>
    <w:rsid w:val="00C04D3F"/>
    <w:rsid w:val="00C04ED7"/>
    <w:rsid w:val="00C04F92"/>
    <w:rsid w:val="00C04F9D"/>
    <w:rsid w:val="00C05463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81F"/>
    <w:rsid w:val="00C06BDF"/>
    <w:rsid w:val="00C06C22"/>
    <w:rsid w:val="00C06E7C"/>
    <w:rsid w:val="00C072B1"/>
    <w:rsid w:val="00C074A1"/>
    <w:rsid w:val="00C0756E"/>
    <w:rsid w:val="00C07705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1185"/>
    <w:rsid w:val="00C11228"/>
    <w:rsid w:val="00C1175C"/>
    <w:rsid w:val="00C118B0"/>
    <w:rsid w:val="00C1206A"/>
    <w:rsid w:val="00C12071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D49"/>
    <w:rsid w:val="00C14060"/>
    <w:rsid w:val="00C14282"/>
    <w:rsid w:val="00C14918"/>
    <w:rsid w:val="00C149E0"/>
    <w:rsid w:val="00C149E2"/>
    <w:rsid w:val="00C14B50"/>
    <w:rsid w:val="00C1501C"/>
    <w:rsid w:val="00C151C5"/>
    <w:rsid w:val="00C1555B"/>
    <w:rsid w:val="00C1565F"/>
    <w:rsid w:val="00C157FD"/>
    <w:rsid w:val="00C15959"/>
    <w:rsid w:val="00C15AF9"/>
    <w:rsid w:val="00C15BBE"/>
    <w:rsid w:val="00C15D5E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C12"/>
    <w:rsid w:val="00C20EED"/>
    <w:rsid w:val="00C2124D"/>
    <w:rsid w:val="00C2181F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7"/>
    <w:rsid w:val="00C24318"/>
    <w:rsid w:val="00C24360"/>
    <w:rsid w:val="00C244A3"/>
    <w:rsid w:val="00C24502"/>
    <w:rsid w:val="00C249D8"/>
    <w:rsid w:val="00C24BC2"/>
    <w:rsid w:val="00C24EF0"/>
    <w:rsid w:val="00C24FA5"/>
    <w:rsid w:val="00C25437"/>
    <w:rsid w:val="00C255A7"/>
    <w:rsid w:val="00C255AB"/>
    <w:rsid w:val="00C25618"/>
    <w:rsid w:val="00C2564E"/>
    <w:rsid w:val="00C25858"/>
    <w:rsid w:val="00C25868"/>
    <w:rsid w:val="00C25CA8"/>
    <w:rsid w:val="00C25EA4"/>
    <w:rsid w:val="00C260CA"/>
    <w:rsid w:val="00C265E6"/>
    <w:rsid w:val="00C267CF"/>
    <w:rsid w:val="00C267D0"/>
    <w:rsid w:val="00C26A9F"/>
    <w:rsid w:val="00C26C05"/>
    <w:rsid w:val="00C26C61"/>
    <w:rsid w:val="00C26D14"/>
    <w:rsid w:val="00C27246"/>
    <w:rsid w:val="00C2736E"/>
    <w:rsid w:val="00C273E4"/>
    <w:rsid w:val="00C2743F"/>
    <w:rsid w:val="00C2782C"/>
    <w:rsid w:val="00C2787D"/>
    <w:rsid w:val="00C278E6"/>
    <w:rsid w:val="00C27BAF"/>
    <w:rsid w:val="00C27E2B"/>
    <w:rsid w:val="00C27FFB"/>
    <w:rsid w:val="00C30029"/>
    <w:rsid w:val="00C3028F"/>
    <w:rsid w:val="00C3038B"/>
    <w:rsid w:val="00C305E6"/>
    <w:rsid w:val="00C306BB"/>
    <w:rsid w:val="00C30B4A"/>
    <w:rsid w:val="00C30BA1"/>
    <w:rsid w:val="00C312D9"/>
    <w:rsid w:val="00C315CE"/>
    <w:rsid w:val="00C31998"/>
    <w:rsid w:val="00C31ADB"/>
    <w:rsid w:val="00C31C93"/>
    <w:rsid w:val="00C31E0D"/>
    <w:rsid w:val="00C31F93"/>
    <w:rsid w:val="00C32170"/>
    <w:rsid w:val="00C3225F"/>
    <w:rsid w:val="00C32356"/>
    <w:rsid w:val="00C32473"/>
    <w:rsid w:val="00C3272C"/>
    <w:rsid w:val="00C329A0"/>
    <w:rsid w:val="00C329C0"/>
    <w:rsid w:val="00C32B8A"/>
    <w:rsid w:val="00C32BF6"/>
    <w:rsid w:val="00C32C6F"/>
    <w:rsid w:val="00C33244"/>
    <w:rsid w:val="00C333E3"/>
    <w:rsid w:val="00C333E5"/>
    <w:rsid w:val="00C33AA8"/>
    <w:rsid w:val="00C33BB4"/>
    <w:rsid w:val="00C33FEF"/>
    <w:rsid w:val="00C340DF"/>
    <w:rsid w:val="00C34491"/>
    <w:rsid w:val="00C3460E"/>
    <w:rsid w:val="00C348A1"/>
    <w:rsid w:val="00C34BD7"/>
    <w:rsid w:val="00C34C06"/>
    <w:rsid w:val="00C35132"/>
    <w:rsid w:val="00C35252"/>
    <w:rsid w:val="00C35411"/>
    <w:rsid w:val="00C3542A"/>
    <w:rsid w:val="00C35C25"/>
    <w:rsid w:val="00C35D70"/>
    <w:rsid w:val="00C35E78"/>
    <w:rsid w:val="00C361A6"/>
    <w:rsid w:val="00C36261"/>
    <w:rsid w:val="00C363B9"/>
    <w:rsid w:val="00C3676C"/>
    <w:rsid w:val="00C367BA"/>
    <w:rsid w:val="00C36A43"/>
    <w:rsid w:val="00C36AC8"/>
    <w:rsid w:val="00C36C28"/>
    <w:rsid w:val="00C36D47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E11"/>
    <w:rsid w:val="00C413A7"/>
    <w:rsid w:val="00C415A9"/>
    <w:rsid w:val="00C41714"/>
    <w:rsid w:val="00C418B9"/>
    <w:rsid w:val="00C41A7E"/>
    <w:rsid w:val="00C41C9B"/>
    <w:rsid w:val="00C41DED"/>
    <w:rsid w:val="00C41E8B"/>
    <w:rsid w:val="00C41EED"/>
    <w:rsid w:val="00C42406"/>
    <w:rsid w:val="00C424B1"/>
    <w:rsid w:val="00C42D39"/>
    <w:rsid w:val="00C42D7F"/>
    <w:rsid w:val="00C431AA"/>
    <w:rsid w:val="00C43248"/>
    <w:rsid w:val="00C43981"/>
    <w:rsid w:val="00C439B5"/>
    <w:rsid w:val="00C446DD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D5D"/>
    <w:rsid w:val="00C45D6A"/>
    <w:rsid w:val="00C46002"/>
    <w:rsid w:val="00C464C0"/>
    <w:rsid w:val="00C46507"/>
    <w:rsid w:val="00C4651A"/>
    <w:rsid w:val="00C46553"/>
    <w:rsid w:val="00C4670B"/>
    <w:rsid w:val="00C46B2C"/>
    <w:rsid w:val="00C46B6A"/>
    <w:rsid w:val="00C46CA3"/>
    <w:rsid w:val="00C4751C"/>
    <w:rsid w:val="00C476A2"/>
    <w:rsid w:val="00C47967"/>
    <w:rsid w:val="00C50772"/>
    <w:rsid w:val="00C50852"/>
    <w:rsid w:val="00C5086F"/>
    <w:rsid w:val="00C50ADD"/>
    <w:rsid w:val="00C50CED"/>
    <w:rsid w:val="00C50E22"/>
    <w:rsid w:val="00C50E2C"/>
    <w:rsid w:val="00C50F9E"/>
    <w:rsid w:val="00C5108A"/>
    <w:rsid w:val="00C51205"/>
    <w:rsid w:val="00C512D9"/>
    <w:rsid w:val="00C51578"/>
    <w:rsid w:val="00C515F0"/>
    <w:rsid w:val="00C5186E"/>
    <w:rsid w:val="00C51B31"/>
    <w:rsid w:val="00C51D15"/>
    <w:rsid w:val="00C51E20"/>
    <w:rsid w:val="00C51FE7"/>
    <w:rsid w:val="00C521B7"/>
    <w:rsid w:val="00C52E91"/>
    <w:rsid w:val="00C52EA5"/>
    <w:rsid w:val="00C53194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54"/>
    <w:rsid w:val="00C54FE1"/>
    <w:rsid w:val="00C55220"/>
    <w:rsid w:val="00C557E6"/>
    <w:rsid w:val="00C55A40"/>
    <w:rsid w:val="00C55AA1"/>
    <w:rsid w:val="00C55FCA"/>
    <w:rsid w:val="00C56110"/>
    <w:rsid w:val="00C56704"/>
    <w:rsid w:val="00C567DD"/>
    <w:rsid w:val="00C56E7A"/>
    <w:rsid w:val="00C56F99"/>
    <w:rsid w:val="00C570E4"/>
    <w:rsid w:val="00C57276"/>
    <w:rsid w:val="00C57461"/>
    <w:rsid w:val="00C57578"/>
    <w:rsid w:val="00C579FC"/>
    <w:rsid w:val="00C57A5D"/>
    <w:rsid w:val="00C57B0C"/>
    <w:rsid w:val="00C57DC7"/>
    <w:rsid w:val="00C603BE"/>
    <w:rsid w:val="00C603F7"/>
    <w:rsid w:val="00C60482"/>
    <w:rsid w:val="00C60A6B"/>
    <w:rsid w:val="00C60D48"/>
    <w:rsid w:val="00C60FF5"/>
    <w:rsid w:val="00C610E2"/>
    <w:rsid w:val="00C611F6"/>
    <w:rsid w:val="00C61206"/>
    <w:rsid w:val="00C613FA"/>
    <w:rsid w:val="00C61B97"/>
    <w:rsid w:val="00C620DC"/>
    <w:rsid w:val="00C62388"/>
    <w:rsid w:val="00C62653"/>
    <w:rsid w:val="00C6276A"/>
    <w:rsid w:val="00C628E9"/>
    <w:rsid w:val="00C62A1F"/>
    <w:rsid w:val="00C630F3"/>
    <w:rsid w:val="00C63281"/>
    <w:rsid w:val="00C63405"/>
    <w:rsid w:val="00C634B2"/>
    <w:rsid w:val="00C63779"/>
    <w:rsid w:val="00C63E42"/>
    <w:rsid w:val="00C64212"/>
    <w:rsid w:val="00C642FE"/>
    <w:rsid w:val="00C645F5"/>
    <w:rsid w:val="00C6480A"/>
    <w:rsid w:val="00C64A3A"/>
    <w:rsid w:val="00C64A9C"/>
    <w:rsid w:val="00C6529C"/>
    <w:rsid w:val="00C656AB"/>
    <w:rsid w:val="00C65723"/>
    <w:rsid w:val="00C657EE"/>
    <w:rsid w:val="00C65A5D"/>
    <w:rsid w:val="00C65C80"/>
    <w:rsid w:val="00C65D49"/>
    <w:rsid w:val="00C65E15"/>
    <w:rsid w:val="00C65FAC"/>
    <w:rsid w:val="00C661B7"/>
    <w:rsid w:val="00C66387"/>
    <w:rsid w:val="00C666A7"/>
    <w:rsid w:val="00C667BB"/>
    <w:rsid w:val="00C668F8"/>
    <w:rsid w:val="00C66AD4"/>
    <w:rsid w:val="00C66E24"/>
    <w:rsid w:val="00C66E6F"/>
    <w:rsid w:val="00C66FD7"/>
    <w:rsid w:val="00C671CF"/>
    <w:rsid w:val="00C6722C"/>
    <w:rsid w:val="00C67EC2"/>
    <w:rsid w:val="00C70388"/>
    <w:rsid w:val="00C703C7"/>
    <w:rsid w:val="00C70A21"/>
    <w:rsid w:val="00C70CCF"/>
    <w:rsid w:val="00C70D83"/>
    <w:rsid w:val="00C70E2E"/>
    <w:rsid w:val="00C70EC8"/>
    <w:rsid w:val="00C71606"/>
    <w:rsid w:val="00C7175D"/>
    <w:rsid w:val="00C71962"/>
    <w:rsid w:val="00C71B0B"/>
    <w:rsid w:val="00C71D80"/>
    <w:rsid w:val="00C71E1E"/>
    <w:rsid w:val="00C71E46"/>
    <w:rsid w:val="00C71F8D"/>
    <w:rsid w:val="00C72043"/>
    <w:rsid w:val="00C72070"/>
    <w:rsid w:val="00C721C4"/>
    <w:rsid w:val="00C725B6"/>
    <w:rsid w:val="00C72620"/>
    <w:rsid w:val="00C72666"/>
    <w:rsid w:val="00C72F30"/>
    <w:rsid w:val="00C732B3"/>
    <w:rsid w:val="00C732D9"/>
    <w:rsid w:val="00C735B6"/>
    <w:rsid w:val="00C735BE"/>
    <w:rsid w:val="00C73845"/>
    <w:rsid w:val="00C738AB"/>
    <w:rsid w:val="00C738F7"/>
    <w:rsid w:val="00C73B2F"/>
    <w:rsid w:val="00C7435F"/>
    <w:rsid w:val="00C7439C"/>
    <w:rsid w:val="00C74567"/>
    <w:rsid w:val="00C745F3"/>
    <w:rsid w:val="00C748D9"/>
    <w:rsid w:val="00C74ED0"/>
    <w:rsid w:val="00C74FC1"/>
    <w:rsid w:val="00C751EA"/>
    <w:rsid w:val="00C75382"/>
    <w:rsid w:val="00C754E0"/>
    <w:rsid w:val="00C756D7"/>
    <w:rsid w:val="00C75D87"/>
    <w:rsid w:val="00C7626D"/>
    <w:rsid w:val="00C76359"/>
    <w:rsid w:val="00C765FE"/>
    <w:rsid w:val="00C767D9"/>
    <w:rsid w:val="00C76968"/>
    <w:rsid w:val="00C76B9D"/>
    <w:rsid w:val="00C76DB8"/>
    <w:rsid w:val="00C76F88"/>
    <w:rsid w:val="00C774F0"/>
    <w:rsid w:val="00C77C46"/>
    <w:rsid w:val="00C77D00"/>
    <w:rsid w:val="00C80520"/>
    <w:rsid w:val="00C8072F"/>
    <w:rsid w:val="00C808AF"/>
    <w:rsid w:val="00C80D82"/>
    <w:rsid w:val="00C80F41"/>
    <w:rsid w:val="00C817C7"/>
    <w:rsid w:val="00C81BF1"/>
    <w:rsid w:val="00C81E1E"/>
    <w:rsid w:val="00C81EA7"/>
    <w:rsid w:val="00C81F05"/>
    <w:rsid w:val="00C81F5E"/>
    <w:rsid w:val="00C81FD5"/>
    <w:rsid w:val="00C82011"/>
    <w:rsid w:val="00C820C4"/>
    <w:rsid w:val="00C82215"/>
    <w:rsid w:val="00C82362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7F8"/>
    <w:rsid w:val="00C83839"/>
    <w:rsid w:val="00C83BAC"/>
    <w:rsid w:val="00C83E44"/>
    <w:rsid w:val="00C840A6"/>
    <w:rsid w:val="00C842F3"/>
    <w:rsid w:val="00C8457A"/>
    <w:rsid w:val="00C846CE"/>
    <w:rsid w:val="00C84AD4"/>
    <w:rsid w:val="00C84C46"/>
    <w:rsid w:val="00C850DE"/>
    <w:rsid w:val="00C8542E"/>
    <w:rsid w:val="00C85543"/>
    <w:rsid w:val="00C857DD"/>
    <w:rsid w:val="00C85870"/>
    <w:rsid w:val="00C85899"/>
    <w:rsid w:val="00C85911"/>
    <w:rsid w:val="00C85D2A"/>
    <w:rsid w:val="00C85D6D"/>
    <w:rsid w:val="00C85DB0"/>
    <w:rsid w:val="00C863E7"/>
    <w:rsid w:val="00C868D6"/>
    <w:rsid w:val="00C869E3"/>
    <w:rsid w:val="00C86A47"/>
    <w:rsid w:val="00C86DF6"/>
    <w:rsid w:val="00C870BD"/>
    <w:rsid w:val="00C87216"/>
    <w:rsid w:val="00C875A1"/>
    <w:rsid w:val="00C87702"/>
    <w:rsid w:val="00C87BE5"/>
    <w:rsid w:val="00C87C3A"/>
    <w:rsid w:val="00C87E0B"/>
    <w:rsid w:val="00C87F86"/>
    <w:rsid w:val="00C90184"/>
    <w:rsid w:val="00C90220"/>
    <w:rsid w:val="00C90311"/>
    <w:rsid w:val="00C9053C"/>
    <w:rsid w:val="00C90602"/>
    <w:rsid w:val="00C90658"/>
    <w:rsid w:val="00C909D7"/>
    <w:rsid w:val="00C90AE1"/>
    <w:rsid w:val="00C90FA2"/>
    <w:rsid w:val="00C91639"/>
    <w:rsid w:val="00C91704"/>
    <w:rsid w:val="00C91727"/>
    <w:rsid w:val="00C91832"/>
    <w:rsid w:val="00C91861"/>
    <w:rsid w:val="00C91951"/>
    <w:rsid w:val="00C91A18"/>
    <w:rsid w:val="00C91C49"/>
    <w:rsid w:val="00C91FA2"/>
    <w:rsid w:val="00C9225A"/>
    <w:rsid w:val="00C922BB"/>
    <w:rsid w:val="00C9257E"/>
    <w:rsid w:val="00C9270D"/>
    <w:rsid w:val="00C92730"/>
    <w:rsid w:val="00C928F3"/>
    <w:rsid w:val="00C92AA0"/>
    <w:rsid w:val="00C92BA0"/>
    <w:rsid w:val="00C92C2D"/>
    <w:rsid w:val="00C930C8"/>
    <w:rsid w:val="00C930FD"/>
    <w:rsid w:val="00C93247"/>
    <w:rsid w:val="00C933BF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C8C"/>
    <w:rsid w:val="00C94DD6"/>
    <w:rsid w:val="00C94F38"/>
    <w:rsid w:val="00C9506E"/>
    <w:rsid w:val="00C95525"/>
    <w:rsid w:val="00C955F7"/>
    <w:rsid w:val="00C95706"/>
    <w:rsid w:val="00C95A03"/>
    <w:rsid w:val="00C95A80"/>
    <w:rsid w:val="00C95CDF"/>
    <w:rsid w:val="00C95D3C"/>
    <w:rsid w:val="00C96117"/>
    <w:rsid w:val="00C96328"/>
    <w:rsid w:val="00C963BA"/>
    <w:rsid w:val="00C96583"/>
    <w:rsid w:val="00C9658F"/>
    <w:rsid w:val="00C96599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0EE7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A6F"/>
    <w:rsid w:val="00CA2A93"/>
    <w:rsid w:val="00CA2B31"/>
    <w:rsid w:val="00CA2EB8"/>
    <w:rsid w:val="00CA2F18"/>
    <w:rsid w:val="00CA312E"/>
    <w:rsid w:val="00CA3347"/>
    <w:rsid w:val="00CA3359"/>
    <w:rsid w:val="00CA3485"/>
    <w:rsid w:val="00CA355D"/>
    <w:rsid w:val="00CA3E59"/>
    <w:rsid w:val="00CA447D"/>
    <w:rsid w:val="00CA448A"/>
    <w:rsid w:val="00CA46B1"/>
    <w:rsid w:val="00CA470D"/>
    <w:rsid w:val="00CA4ACA"/>
    <w:rsid w:val="00CA503D"/>
    <w:rsid w:val="00CA5206"/>
    <w:rsid w:val="00CA5328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46E"/>
    <w:rsid w:val="00CA662B"/>
    <w:rsid w:val="00CA67DC"/>
    <w:rsid w:val="00CA6EA3"/>
    <w:rsid w:val="00CA7493"/>
    <w:rsid w:val="00CA74AB"/>
    <w:rsid w:val="00CA7516"/>
    <w:rsid w:val="00CA77C5"/>
    <w:rsid w:val="00CA79C2"/>
    <w:rsid w:val="00CB029D"/>
    <w:rsid w:val="00CB0657"/>
    <w:rsid w:val="00CB0A52"/>
    <w:rsid w:val="00CB0AAE"/>
    <w:rsid w:val="00CB0DAD"/>
    <w:rsid w:val="00CB116B"/>
    <w:rsid w:val="00CB11E1"/>
    <w:rsid w:val="00CB14B3"/>
    <w:rsid w:val="00CB1ABB"/>
    <w:rsid w:val="00CB1BD5"/>
    <w:rsid w:val="00CB1E28"/>
    <w:rsid w:val="00CB2020"/>
    <w:rsid w:val="00CB21CD"/>
    <w:rsid w:val="00CB2463"/>
    <w:rsid w:val="00CB28F3"/>
    <w:rsid w:val="00CB2901"/>
    <w:rsid w:val="00CB2AD6"/>
    <w:rsid w:val="00CB2CEB"/>
    <w:rsid w:val="00CB2E77"/>
    <w:rsid w:val="00CB30BE"/>
    <w:rsid w:val="00CB370A"/>
    <w:rsid w:val="00CB3DA7"/>
    <w:rsid w:val="00CB3EC0"/>
    <w:rsid w:val="00CB419E"/>
    <w:rsid w:val="00CB4218"/>
    <w:rsid w:val="00CB4658"/>
    <w:rsid w:val="00CB4C6B"/>
    <w:rsid w:val="00CB6228"/>
    <w:rsid w:val="00CB685C"/>
    <w:rsid w:val="00CB6D73"/>
    <w:rsid w:val="00CB6D93"/>
    <w:rsid w:val="00CB6E81"/>
    <w:rsid w:val="00CB6ED2"/>
    <w:rsid w:val="00CB7463"/>
    <w:rsid w:val="00CB7639"/>
    <w:rsid w:val="00CB7A06"/>
    <w:rsid w:val="00CB7F51"/>
    <w:rsid w:val="00CC03E4"/>
    <w:rsid w:val="00CC05CB"/>
    <w:rsid w:val="00CC076B"/>
    <w:rsid w:val="00CC0B29"/>
    <w:rsid w:val="00CC12F5"/>
    <w:rsid w:val="00CC1462"/>
    <w:rsid w:val="00CC17B3"/>
    <w:rsid w:val="00CC197C"/>
    <w:rsid w:val="00CC1AB6"/>
    <w:rsid w:val="00CC1AE4"/>
    <w:rsid w:val="00CC1E56"/>
    <w:rsid w:val="00CC1F96"/>
    <w:rsid w:val="00CC20B3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285"/>
    <w:rsid w:val="00CC5361"/>
    <w:rsid w:val="00CC5464"/>
    <w:rsid w:val="00CC54C4"/>
    <w:rsid w:val="00CC54D8"/>
    <w:rsid w:val="00CC5876"/>
    <w:rsid w:val="00CC5C72"/>
    <w:rsid w:val="00CC5D7B"/>
    <w:rsid w:val="00CC5E30"/>
    <w:rsid w:val="00CC6610"/>
    <w:rsid w:val="00CC6955"/>
    <w:rsid w:val="00CC6A2C"/>
    <w:rsid w:val="00CC6E32"/>
    <w:rsid w:val="00CC6E6E"/>
    <w:rsid w:val="00CC798C"/>
    <w:rsid w:val="00CC7A69"/>
    <w:rsid w:val="00CC7D70"/>
    <w:rsid w:val="00CD00C2"/>
    <w:rsid w:val="00CD03FE"/>
    <w:rsid w:val="00CD0410"/>
    <w:rsid w:val="00CD072C"/>
    <w:rsid w:val="00CD0D1F"/>
    <w:rsid w:val="00CD0FBC"/>
    <w:rsid w:val="00CD125C"/>
    <w:rsid w:val="00CD13C8"/>
    <w:rsid w:val="00CD13D9"/>
    <w:rsid w:val="00CD183E"/>
    <w:rsid w:val="00CD184E"/>
    <w:rsid w:val="00CD1C15"/>
    <w:rsid w:val="00CD1CA1"/>
    <w:rsid w:val="00CD208F"/>
    <w:rsid w:val="00CD24BD"/>
    <w:rsid w:val="00CD2715"/>
    <w:rsid w:val="00CD276D"/>
    <w:rsid w:val="00CD2A76"/>
    <w:rsid w:val="00CD2CCF"/>
    <w:rsid w:val="00CD2E58"/>
    <w:rsid w:val="00CD2FE5"/>
    <w:rsid w:val="00CD31C9"/>
    <w:rsid w:val="00CD3294"/>
    <w:rsid w:val="00CD3346"/>
    <w:rsid w:val="00CD337B"/>
    <w:rsid w:val="00CD39AC"/>
    <w:rsid w:val="00CD3A73"/>
    <w:rsid w:val="00CD3BBD"/>
    <w:rsid w:val="00CD3CE9"/>
    <w:rsid w:val="00CD3F32"/>
    <w:rsid w:val="00CD4103"/>
    <w:rsid w:val="00CD426D"/>
    <w:rsid w:val="00CD4403"/>
    <w:rsid w:val="00CD45FE"/>
    <w:rsid w:val="00CD4642"/>
    <w:rsid w:val="00CD4835"/>
    <w:rsid w:val="00CD575D"/>
    <w:rsid w:val="00CD5942"/>
    <w:rsid w:val="00CD5ADA"/>
    <w:rsid w:val="00CD5AF8"/>
    <w:rsid w:val="00CD5BEF"/>
    <w:rsid w:val="00CD5E02"/>
    <w:rsid w:val="00CD6031"/>
    <w:rsid w:val="00CD60AB"/>
    <w:rsid w:val="00CD6384"/>
    <w:rsid w:val="00CD63D8"/>
    <w:rsid w:val="00CD64B4"/>
    <w:rsid w:val="00CD679A"/>
    <w:rsid w:val="00CD6C77"/>
    <w:rsid w:val="00CD6CB4"/>
    <w:rsid w:val="00CD6D2A"/>
    <w:rsid w:val="00CD6DEF"/>
    <w:rsid w:val="00CD723C"/>
    <w:rsid w:val="00CD73D5"/>
    <w:rsid w:val="00CD768F"/>
    <w:rsid w:val="00CD77A5"/>
    <w:rsid w:val="00CD789B"/>
    <w:rsid w:val="00CD7DD6"/>
    <w:rsid w:val="00CD7DFC"/>
    <w:rsid w:val="00CE0444"/>
    <w:rsid w:val="00CE09D2"/>
    <w:rsid w:val="00CE0C25"/>
    <w:rsid w:val="00CE0EA4"/>
    <w:rsid w:val="00CE0F3D"/>
    <w:rsid w:val="00CE148C"/>
    <w:rsid w:val="00CE15C0"/>
    <w:rsid w:val="00CE175B"/>
    <w:rsid w:val="00CE17E9"/>
    <w:rsid w:val="00CE182B"/>
    <w:rsid w:val="00CE1924"/>
    <w:rsid w:val="00CE1B91"/>
    <w:rsid w:val="00CE1D13"/>
    <w:rsid w:val="00CE1F5F"/>
    <w:rsid w:val="00CE23D6"/>
    <w:rsid w:val="00CE275F"/>
    <w:rsid w:val="00CE2A93"/>
    <w:rsid w:val="00CE2B44"/>
    <w:rsid w:val="00CE2D06"/>
    <w:rsid w:val="00CE2D0C"/>
    <w:rsid w:val="00CE2DB4"/>
    <w:rsid w:val="00CE3373"/>
    <w:rsid w:val="00CE3634"/>
    <w:rsid w:val="00CE3774"/>
    <w:rsid w:val="00CE3949"/>
    <w:rsid w:val="00CE3C81"/>
    <w:rsid w:val="00CE46D9"/>
    <w:rsid w:val="00CE47E7"/>
    <w:rsid w:val="00CE4A82"/>
    <w:rsid w:val="00CE4D03"/>
    <w:rsid w:val="00CE52E1"/>
    <w:rsid w:val="00CE5621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E4"/>
    <w:rsid w:val="00CE6D4A"/>
    <w:rsid w:val="00CE6E6A"/>
    <w:rsid w:val="00CE7A84"/>
    <w:rsid w:val="00CE7E88"/>
    <w:rsid w:val="00CF04D5"/>
    <w:rsid w:val="00CF063A"/>
    <w:rsid w:val="00CF0A1D"/>
    <w:rsid w:val="00CF0A92"/>
    <w:rsid w:val="00CF0DB2"/>
    <w:rsid w:val="00CF0F87"/>
    <w:rsid w:val="00CF1912"/>
    <w:rsid w:val="00CF1D57"/>
    <w:rsid w:val="00CF1D95"/>
    <w:rsid w:val="00CF1F23"/>
    <w:rsid w:val="00CF2BD8"/>
    <w:rsid w:val="00CF30CB"/>
    <w:rsid w:val="00CF372C"/>
    <w:rsid w:val="00CF3946"/>
    <w:rsid w:val="00CF3AB2"/>
    <w:rsid w:val="00CF3C66"/>
    <w:rsid w:val="00CF3C80"/>
    <w:rsid w:val="00CF428A"/>
    <w:rsid w:val="00CF453F"/>
    <w:rsid w:val="00CF4747"/>
    <w:rsid w:val="00CF4935"/>
    <w:rsid w:val="00CF4AF2"/>
    <w:rsid w:val="00CF4C67"/>
    <w:rsid w:val="00CF4C95"/>
    <w:rsid w:val="00CF4E74"/>
    <w:rsid w:val="00CF4E8A"/>
    <w:rsid w:val="00CF4EFD"/>
    <w:rsid w:val="00CF4F9D"/>
    <w:rsid w:val="00CF52D5"/>
    <w:rsid w:val="00CF5674"/>
    <w:rsid w:val="00CF5679"/>
    <w:rsid w:val="00CF5758"/>
    <w:rsid w:val="00CF5A47"/>
    <w:rsid w:val="00CF5A4A"/>
    <w:rsid w:val="00CF5A91"/>
    <w:rsid w:val="00CF5D21"/>
    <w:rsid w:val="00CF60B1"/>
    <w:rsid w:val="00CF629F"/>
    <w:rsid w:val="00CF647E"/>
    <w:rsid w:val="00CF67A2"/>
    <w:rsid w:val="00CF6991"/>
    <w:rsid w:val="00CF6AF6"/>
    <w:rsid w:val="00CF6C73"/>
    <w:rsid w:val="00CF6E49"/>
    <w:rsid w:val="00CF6F86"/>
    <w:rsid w:val="00CF7104"/>
    <w:rsid w:val="00CF730C"/>
    <w:rsid w:val="00CF748C"/>
    <w:rsid w:val="00CF75FE"/>
    <w:rsid w:val="00CF7671"/>
    <w:rsid w:val="00CF76BB"/>
    <w:rsid w:val="00CF76C2"/>
    <w:rsid w:val="00CF77EB"/>
    <w:rsid w:val="00CF7B1A"/>
    <w:rsid w:val="00CF7C01"/>
    <w:rsid w:val="00CF7F58"/>
    <w:rsid w:val="00D0006F"/>
    <w:rsid w:val="00D003A3"/>
    <w:rsid w:val="00D005AC"/>
    <w:rsid w:val="00D009C8"/>
    <w:rsid w:val="00D00A11"/>
    <w:rsid w:val="00D00C3E"/>
    <w:rsid w:val="00D00FFA"/>
    <w:rsid w:val="00D01532"/>
    <w:rsid w:val="00D016A0"/>
    <w:rsid w:val="00D019ED"/>
    <w:rsid w:val="00D01C10"/>
    <w:rsid w:val="00D021B1"/>
    <w:rsid w:val="00D0229A"/>
    <w:rsid w:val="00D022B8"/>
    <w:rsid w:val="00D024C6"/>
    <w:rsid w:val="00D0272E"/>
    <w:rsid w:val="00D027DB"/>
    <w:rsid w:val="00D028EC"/>
    <w:rsid w:val="00D02E6E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40AE"/>
    <w:rsid w:val="00D042EB"/>
    <w:rsid w:val="00D046F3"/>
    <w:rsid w:val="00D04811"/>
    <w:rsid w:val="00D04D3E"/>
    <w:rsid w:val="00D04EBF"/>
    <w:rsid w:val="00D04F25"/>
    <w:rsid w:val="00D05137"/>
    <w:rsid w:val="00D05195"/>
    <w:rsid w:val="00D055C2"/>
    <w:rsid w:val="00D05643"/>
    <w:rsid w:val="00D0586F"/>
    <w:rsid w:val="00D059E8"/>
    <w:rsid w:val="00D05C24"/>
    <w:rsid w:val="00D05E6F"/>
    <w:rsid w:val="00D06382"/>
    <w:rsid w:val="00D063CB"/>
    <w:rsid w:val="00D063CC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D93"/>
    <w:rsid w:val="00D07E5E"/>
    <w:rsid w:val="00D1020F"/>
    <w:rsid w:val="00D103F0"/>
    <w:rsid w:val="00D1045B"/>
    <w:rsid w:val="00D1050D"/>
    <w:rsid w:val="00D1091E"/>
    <w:rsid w:val="00D10D54"/>
    <w:rsid w:val="00D10D60"/>
    <w:rsid w:val="00D10FB9"/>
    <w:rsid w:val="00D1110B"/>
    <w:rsid w:val="00D1132B"/>
    <w:rsid w:val="00D117F9"/>
    <w:rsid w:val="00D1187E"/>
    <w:rsid w:val="00D118C4"/>
    <w:rsid w:val="00D1190D"/>
    <w:rsid w:val="00D119D8"/>
    <w:rsid w:val="00D11B66"/>
    <w:rsid w:val="00D11CCF"/>
    <w:rsid w:val="00D11D43"/>
    <w:rsid w:val="00D1213B"/>
    <w:rsid w:val="00D1233A"/>
    <w:rsid w:val="00D12348"/>
    <w:rsid w:val="00D12561"/>
    <w:rsid w:val="00D12791"/>
    <w:rsid w:val="00D12CAB"/>
    <w:rsid w:val="00D12CC8"/>
    <w:rsid w:val="00D12ED4"/>
    <w:rsid w:val="00D1316B"/>
    <w:rsid w:val="00D132CE"/>
    <w:rsid w:val="00D1340A"/>
    <w:rsid w:val="00D13580"/>
    <w:rsid w:val="00D135DB"/>
    <w:rsid w:val="00D13770"/>
    <w:rsid w:val="00D13788"/>
    <w:rsid w:val="00D13AF9"/>
    <w:rsid w:val="00D13BA8"/>
    <w:rsid w:val="00D13D2C"/>
    <w:rsid w:val="00D14447"/>
    <w:rsid w:val="00D144C3"/>
    <w:rsid w:val="00D1476A"/>
    <w:rsid w:val="00D14B63"/>
    <w:rsid w:val="00D14CA0"/>
    <w:rsid w:val="00D14DB5"/>
    <w:rsid w:val="00D150D9"/>
    <w:rsid w:val="00D1546B"/>
    <w:rsid w:val="00D1552B"/>
    <w:rsid w:val="00D15785"/>
    <w:rsid w:val="00D1585F"/>
    <w:rsid w:val="00D15ACC"/>
    <w:rsid w:val="00D15ADB"/>
    <w:rsid w:val="00D15CEF"/>
    <w:rsid w:val="00D15FD0"/>
    <w:rsid w:val="00D1601F"/>
    <w:rsid w:val="00D1613A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1EA"/>
    <w:rsid w:val="00D202B8"/>
    <w:rsid w:val="00D202D7"/>
    <w:rsid w:val="00D205A5"/>
    <w:rsid w:val="00D205AB"/>
    <w:rsid w:val="00D2064E"/>
    <w:rsid w:val="00D2071C"/>
    <w:rsid w:val="00D2077D"/>
    <w:rsid w:val="00D208C7"/>
    <w:rsid w:val="00D20A67"/>
    <w:rsid w:val="00D20FFB"/>
    <w:rsid w:val="00D2144C"/>
    <w:rsid w:val="00D217BF"/>
    <w:rsid w:val="00D21F1A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287"/>
    <w:rsid w:val="00D2435A"/>
    <w:rsid w:val="00D2445C"/>
    <w:rsid w:val="00D2462C"/>
    <w:rsid w:val="00D24CD9"/>
    <w:rsid w:val="00D24D8F"/>
    <w:rsid w:val="00D250D9"/>
    <w:rsid w:val="00D2571C"/>
    <w:rsid w:val="00D257DB"/>
    <w:rsid w:val="00D25B0A"/>
    <w:rsid w:val="00D25C3B"/>
    <w:rsid w:val="00D25C71"/>
    <w:rsid w:val="00D25CC1"/>
    <w:rsid w:val="00D260E1"/>
    <w:rsid w:val="00D2619A"/>
    <w:rsid w:val="00D26374"/>
    <w:rsid w:val="00D26B2D"/>
    <w:rsid w:val="00D26E0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460"/>
    <w:rsid w:val="00D3082B"/>
    <w:rsid w:val="00D30B9C"/>
    <w:rsid w:val="00D30C86"/>
    <w:rsid w:val="00D30C93"/>
    <w:rsid w:val="00D30E73"/>
    <w:rsid w:val="00D30E8B"/>
    <w:rsid w:val="00D3103C"/>
    <w:rsid w:val="00D31188"/>
    <w:rsid w:val="00D3118C"/>
    <w:rsid w:val="00D31220"/>
    <w:rsid w:val="00D31BFC"/>
    <w:rsid w:val="00D31D2B"/>
    <w:rsid w:val="00D321A8"/>
    <w:rsid w:val="00D32609"/>
    <w:rsid w:val="00D3268C"/>
    <w:rsid w:val="00D326A2"/>
    <w:rsid w:val="00D32921"/>
    <w:rsid w:val="00D3292A"/>
    <w:rsid w:val="00D32A7E"/>
    <w:rsid w:val="00D32C49"/>
    <w:rsid w:val="00D32C99"/>
    <w:rsid w:val="00D33223"/>
    <w:rsid w:val="00D333F1"/>
    <w:rsid w:val="00D334AE"/>
    <w:rsid w:val="00D335F4"/>
    <w:rsid w:val="00D33BF4"/>
    <w:rsid w:val="00D33EC5"/>
    <w:rsid w:val="00D34495"/>
    <w:rsid w:val="00D3471F"/>
    <w:rsid w:val="00D34961"/>
    <w:rsid w:val="00D34A1D"/>
    <w:rsid w:val="00D34AC7"/>
    <w:rsid w:val="00D34B3F"/>
    <w:rsid w:val="00D34DFE"/>
    <w:rsid w:val="00D35827"/>
    <w:rsid w:val="00D35C97"/>
    <w:rsid w:val="00D35D10"/>
    <w:rsid w:val="00D36605"/>
    <w:rsid w:val="00D3676E"/>
    <w:rsid w:val="00D36B18"/>
    <w:rsid w:val="00D36DDB"/>
    <w:rsid w:val="00D36E5E"/>
    <w:rsid w:val="00D36E83"/>
    <w:rsid w:val="00D37659"/>
    <w:rsid w:val="00D376DA"/>
    <w:rsid w:val="00D37B66"/>
    <w:rsid w:val="00D37DDF"/>
    <w:rsid w:val="00D37E04"/>
    <w:rsid w:val="00D37F25"/>
    <w:rsid w:val="00D4034B"/>
    <w:rsid w:val="00D40961"/>
    <w:rsid w:val="00D40A2D"/>
    <w:rsid w:val="00D40CD9"/>
    <w:rsid w:val="00D40F08"/>
    <w:rsid w:val="00D411F6"/>
    <w:rsid w:val="00D412E7"/>
    <w:rsid w:val="00D41396"/>
    <w:rsid w:val="00D41902"/>
    <w:rsid w:val="00D41976"/>
    <w:rsid w:val="00D41AB5"/>
    <w:rsid w:val="00D41CE5"/>
    <w:rsid w:val="00D41CFF"/>
    <w:rsid w:val="00D41D23"/>
    <w:rsid w:val="00D424F5"/>
    <w:rsid w:val="00D42A93"/>
    <w:rsid w:val="00D42B41"/>
    <w:rsid w:val="00D42D66"/>
    <w:rsid w:val="00D42FF7"/>
    <w:rsid w:val="00D4313C"/>
    <w:rsid w:val="00D43403"/>
    <w:rsid w:val="00D434F7"/>
    <w:rsid w:val="00D43784"/>
    <w:rsid w:val="00D43817"/>
    <w:rsid w:val="00D43A27"/>
    <w:rsid w:val="00D43A62"/>
    <w:rsid w:val="00D43BF7"/>
    <w:rsid w:val="00D44187"/>
    <w:rsid w:val="00D443FC"/>
    <w:rsid w:val="00D4442E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E83"/>
    <w:rsid w:val="00D46132"/>
    <w:rsid w:val="00D461E5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560"/>
    <w:rsid w:val="00D476F5"/>
    <w:rsid w:val="00D47831"/>
    <w:rsid w:val="00D4789B"/>
    <w:rsid w:val="00D47D51"/>
    <w:rsid w:val="00D500AD"/>
    <w:rsid w:val="00D50120"/>
    <w:rsid w:val="00D502B2"/>
    <w:rsid w:val="00D50694"/>
    <w:rsid w:val="00D50A71"/>
    <w:rsid w:val="00D512A7"/>
    <w:rsid w:val="00D51374"/>
    <w:rsid w:val="00D51AC6"/>
    <w:rsid w:val="00D51EF7"/>
    <w:rsid w:val="00D51F77"/>
    <w:rsid w:val="00D522BB"/>
    <w:rsid w:val="00D5242A"/>
    <w:rsid w:val="00D526E0"/>
    <w:rsid w:val="00D52944"/>
    <w:rsid w:val="00D52AE6"/>
    <w:rsid w:val="00D52D24"/>
    <w:rsid w:val="00D52DB6"/>
    <w:rsid w:val="00D53079"/>
    <w:rsid w:val="00D537BC"/>
    <w:rsid w:val="00D537EA"/>
    <w:rsid w:val="00D53DFF"/>
    <w:rsid w:val="00D53EA6"/>
    <w:rsid w:val="00D540FD"/>
    <w:rsid w:val="00D54781"/>
    <w:rsid w:val="00D547F3"/>
    <w:rsid w:val="00D548B2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42F"/>
    <w:rsid w:val="00D56476"/>
    <w:rsid w:val="00D56534"/>
    <w:rsid w:val="00D56663"/>
    <w:rsid w:val="00D56B22"/>
    <w:rsid w:val="00D56CB9"/>
    <w:rsid w:val="00D56DFD"/>
    <w:rsid w:val="00D56EEB"/>
    <w:rsid w:val="00D57019"/>
    <w:rsid w:val="00D570FC"/>
    <w:rsid w:val="00D573F5"/>
    <w:rsid w:val="00D575AD"/>
    <w:rsid w:val="00D57669"/>
    <w:rsid w:val="00D5787B"/>
    <w:rsid w:val="00D57ADE"/>
    <w:rsid w:val="00D57BD6"/>
    <w:rsid w:val="00D57FE3"/>
    <w:rsid w:val="00D60714"/>
    <w:rsid w:val="00D60E5C"/>
    <w:rsid w:val="00D60E92"/>
    <w:rsid w:val="00D610DE"/>
    <w:rsid w:val="00D61233"/>
    <w:rsid w:val="00D612C9"/>
    <w:rsid w:val="00D614BB"/>
    <w:rsid w:val="00D617E6"/>
    <w:rsid w:val="00D61838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744"/>
    <w:rsid w:val="00D62D03"/>
    <w:rsid w:val="00D6344E"/>
    <w:rsid w:val="00D63563"/>
    <w:rsid w:val="00D635C0"/>
    <w:rsid w:val="00D6394C"/>
    <w:rsid w:val="00D63A50"/>
    <w:rsid w:val="00D63C94"/>
    <w:rsid w:val="00D63CB7"/>
    <w:rsid w:val="00D63DBC"/>
    <w:rsid w:val="00D63F59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40E"/>
    <w:rsid w:val="00D659D7"/>
    <w:rsid w:val="00D66065"/>
    <w:rsid w:val="00D662A0"/>
    <w:rsid w:val="00D664B5"/>
    <w:rsid w:val="00D664FA"/>
    <w:rsid w:val="00D6651B"/>
    <w:rsid w:val="00D66598"/>
    <w:rsid w:val="00D66B20"/>
    <w:rsid w:val="00D66FD2"/>
    <w:rsid w:val="00D6703A"/>
    <w:rsid w:val="00D67229"/>
    <w:rsid w:val="00D6750B"/>
    <w:rsid w:val="00D677B6"/>
    <w:rsid w:val="00D700BB"/>
    <w:rsid w:val="00D70151"/>
    <w:rsid w:val="00D70175"/>
    <w:rsid w:val="00D705AD"/>
    <w:rsid w:val="00D70D3B"/>
    <w:rsid w:val="00D70DDB"/>
    <w:rsid w:val="00D70F22"/>
    <w:rsid w:val="00D7135A"/>
    <w:rsid w:val="00D7189D"/>
    <w:rsid w:val="00D71CC9"/>
    <w:rsid w:val="00D71E23"/>
    <w:rsid w:val="00D721DE"/>
    <w:rsid w:val="00D7231A"/>
    <w:rsid w:val="00D72903"/>
    <w:rsid w:val="00D72A29"/>
    <w:rsid w:val="00D72DFB"/>
    <w:rsid w:val="00D72F5F"/>
    <w:rsid w:val="00D73837"/>
    <w:rsid w:val="00D73961"/>
    <w:rsid w:val="00D73A04"/>
    <w:rsid w:val="00D73E99"/>
    <w:rsid w:val="00D73FC4"/>
    <w:rsid w:val="00D7467C"/>
    <w:rsid w:val="00D74A1A"/>
    <w:rsid w:val="00D74D6A"/>
    <w:rsid w:val="00D75047"/>
    <w:rsid w:val="00D75499"/>
    <w:rsid w:val="00D75673"/>
    <w:rsid w:val="00D75B4C"/>
    <w:rsid w:val="00D75E4E"/>
    <w:rsid w:val="00D75F8D"/>
    <w:rsid w:val="00D7635F"/>
    <w:rsid w:val="00D763C9"/>
    <w:rsid w:val="00D768EB"/>
    <w:rsid w:val="00D76944"/>
    <w:rsid w:val="00D76D33"/>
    <w:rsid w:val="00D76DBA"/>
    <w:rsid w:val="00D76FAE"/>
    <w:rsid w:val="00D772F7"/>
    <w:rsid w:val="00D77607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41"/>
    <w:rsid w:val="00D8383A"/>
    <w:rsid w:val="00D839CC"/>
    <w:rsid w:val="00D83F18"/>
    <w:rsid w:val="00D84275"/>
    <w:rsid w:val="00D8441B"/>
    <w:rsid w:val="00D84648"/>
    <w:rsid w:val="00D846AC"/>
    <w:rsid w:val="00D85364"/>
    <w:rsid w:val="00D8570F"/>
    <w:rsid w:val="00D857BD"/>
    <w:rsid w:val="00D85971"/>
    <w:rsid w:val="00D85CFD"/>
    <w:rsid w:val="00D85E58"/>
    <w:rsid w:val="00D862E0"/>
    <w:rsid w:val="00D864BC"/>
    <w:rsid w:val="00D86586"/>
    <w:rsid w:val="00D865EF"/>
    <w:rsid w:val="00D8666B"/>
    <w:rsid w:val="00D86AB0"/>
    <w:rsid w:val="00D86C9E"/>
    <w:rsid w:val="00D86F53"/>
    <w:rsid w:val="00D879C8"/>
    <w:rsid w:val="00D87E96"/>
    <w:rsid w:val="00D87FF0"/>
    <w:rsid w:val="00D901F4"/>
    <w:rsid w:val="00D9023A"/>
    <w:rsid w:val="00D905CB"/>
    <w:rsid w:val="00D906ED"/>
    <w:rsid w:val="00D90DD4"/>
    <w:rsid w:val="00D912BF"/>
    <w:rsid w:val="00D91884"/>
    <w:rsid w:val="00D91A0F"/>
    <w:rsid w:val="00D91E51"/>
    <w:rsid w:val="00D91F2F"/>
    <w:rsid w:val="00D91FEE"/>
    <w:rsid w:val="00D92039"/>
    <w:rsid w:val="00D920DA"/>
    <w:rsid w:val="00D9233F"/>
    <w:rsid w:val="00D92699"/>
    <w:rsid w:val="00D92793"/>
    <w:rsid w:val="00D92B7D"/>
    <w:rsid w:val="00D92B7F"/>
    <w:rsid w:val="00D92C43"/>
    <w:rsid w:val="00D93517"/>
    <w:rsid w:val="00D93902"/>
    <w:rsid w:val="00D93B9E"/>
    <w:rsid w:val="00D93E15"/>
    <w:rsid w:val="00D93EEF"/>
    <w:rsid w:val="00D9404F"/>
    <w:rsid w:val="00D949B2"/>
    <w:rsid w:val="00D94C46"/>
    <w:rsid w:val="00D94E75"/>
    <w:rsid w:val="00D94FAF"/>
    <w:rsid w:val="00D952EB"/>
    <w:rsid w:val="00D9539F"/>
    <w:rsid w:val="00D954DE"/>
    <w:rsid w:val="00D95815"/>
    <w:rsid w:val="00D9581A"/>
    <w:rsid w:val="00D95ACA"/>
    <w:rsid w:val="00D95B11"/>
    <w:rsid w:val="00D95BFB"/>
    <w:rsid w:val="00D95CE2"/>
    <w:rsid w:val="00D95D4C"/>
    <w:rsid w:val="00D95DE0"/>
    <w:rsid w:val="00D95EE1"/>
    <w:rsid w:val="00D961A1"/>
    <w:rsid w:val="00D96233"/>
    <w:rsid w:val="00D964B6"/>
    <w:rsid w:val="00D964EE"/>
    <w:rsid w:val="00D9673B"/>
    <w:rsid w:val="00D96867"/>
    <w:rsid w:val="00D96C07"/>
    <w:rsid w:val="00D96C9A"/>
    <w:rsid w:val="00D96D99"/>
    <w:rsid w:val="00D96DA2"/>
    <w:rsid w:val="00D96DEA"/>
    <w:rsid w:val="00D96E3E"/>
    <w:rsid w:val="00D977F7"/>
    <w:rsid w:val="00D978A9"/>
    <w:rsid w:val="00D97B1E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2D"/>
    <w:rsid w:val="00DA0DA3"/>
    <w:rsid w:val="00DA0EEA"/>
    <w:rsid w:val="00DA0FEE"/>
    <w:rsid w:val="00DA18E1"/>
    <w:rsid w:val="00DA1C3B"/>
    <w:rsid w:val="00DA1E1A"/>
    <w:rsid w:val="00DA1E9D"/>
    <w:rsid w:val="00DA210A"/>
    <w:rsid w:val="00DA218C"/>
    <w:rsid w:val="00DA27F3"/>
    <w:rsid w:val="00DA2853"/>
    <w:rsid w:val="00DA2914"/>
    <w:rsid w:val="00DA2C4D"/>
    <w:rsid w:val="00DA31EC"/>
    <w:rsid w:val="00DA323E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994"/>
    <w:rsid w:val="00DA5A94"/>
    <w:rsid w:val="00DA60A3"/>
    <w:rsid w:val="00DA616B"/>
    <w:rsid w:val="00DA62C6"/>
    <w:rsid w:val="00DA6400"/>
    <w:rsid w:val="00DA6491"/>
    <w:rsid w:val="00DA674B"/>
    <w:rsid w:val="00DA6788"/>
    <w:rsid w:val="00DA6A66"/>
    <w:rsid w:val="00DA6C07"/>
    <w:rsid w:val="00DA6EA1"/>
    <w:rsid w:val="00DA7780"/>
    <w:rsid w:val="00DB0253"/>
    <w:rsid w:val="00DB04A9"/>
    <w:rsid w:val="00DB0EAF"/>
    <w:rsid w:val="00DB0F23"/>
    <w:rsid w:val="00DB1267"/>
    <w:rsid w:val="00DB130C"/>
    <w:rsid w:val="00DB14BD"/>
    <w:rsid w:val="00DB15D6"/>
    <w:rsid w:val="00DB1673"/>
    <w:rsid w:val="00DB18E6"/>
    <w:rsid w:val="00DB19BC"/>
    <w:rsid w:val="00DB1A3D"/>
    <w:rsid w:val="00DB1B5D"/>
    <w:rsid w:val="00DB1B6E"/>
    <w:rsid w:val="00DB1CE3"/>
    <w:rsid w:val="00DB1F34"/>
    <w:rsid w:val="00DB283F"/>
    <w:rsid w:val="00DB2932"/>
    <w:rsid w:val="00DB2A7B"/>
    <w:rsid w:val="00DB2AF5"/>
    <w:rsid w:val="00DB355B"/>
    <w:rsid w:val="00DB3AF6"/>
    <w:rsid w:val="00DB428A"/>
    <w:rsid w:val="00DB434F"/>
    <w:rsid w:val="00DB47BE"/>
    <w:rsid w:val="00DB4F1F"/>
    <w:rsid w:val="00DB4F8A"/>
    <w:rsid w:val="00DB55D3"/>
    <w:rsid w:val="00DB5690"/>
    <w:rsid w:val="00DB58C3"/>
    <w:rsid w:val="00DB592F"/>
    <w:rsid w:val="00DB5A2D"/>
    <w:rsid w:val="00DB5A95"/>
    <w:rsid w:val="00DB5D73"/>
    <w:rsid w:val="00DB5DDB"/>
    <w:rsid w:val="00DB618E"/>
    <w:rsid w:val="00DB648B"/>
    <w:rsid w:val="00DB65DC"/>
    <w:rsid w:val="00DB6FF2"/>
    <w:rsid w:val="00DB714F"/>
    <w:rsid w:val="00DB719F"/>
    <w:rsid w:val="00DB71BA"/>
    <w:rsid w:val="00DB7677"/>
    <w:rsid w:val="00DB7C1E"/>
    <w:rsid w:val="00DC016B"/>
    <w:rsid w:val="00DC066E"/>
    <w:rsid w:val="00DC0676"/>
    <w:rsid w:val="00DC071A"/>
    <w:rsid w:val="00DC0741"/>
    <w:rsid w:val="00DC07BC"/>
    <w:rsid w:val="00DC0852"/>
    <w:rsid w:val="00DC0AD6"/>
    <w:rsid w:val="00DC11F0"/>
    <w:rsid w:val="00DC1272"/>
    <w:rsid w:val="00DC1367"/>
    <w:rsid w:val="00DC15E1"/>
    <w:rsid w:val="00DC1654"/>
    <w:rsid w:val="00DC1822"/>
    <w:rsid w:val="00DC1C3E"/>
    <w:rsid w:val="00DC1E0B"/>
    <w:rsid w:val="00DC1FED"/>
    <w:rsid w:val="00DC2360"/>
    <w:rsid w:val="00DC2703"/>
    <w:rsid w:val="00DC2B28"/>
    <w:rsid w:val="00DC2D5E"/>
    <w:rsid w:val="00DC3488"/>
    <w:rsid w:val="00DC352A"/>
    <w:rsid w:val="00DC3584"/>
    <w:rsid w:val="00DC35F7"/>
    <w:rsid w:val="00DC372F"/>
    <w:rsid w:val="00DC3946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8F9"/>
    <w:rsid w:val="00DC6779"/>
    <w:rsid w:val="00DC698D"/>
    <w:rsid w:val="00DC72DA"/>
    <w:rsid w:val="00DC7835"/>
    <w:rsid w:val="00DC78EE"/>
    <w:rsid w:val="00DC7BC7"/>
    <w:rsid w:val="00DC7DD0"/>
    <w:rsid w:val="00DC7F4F"/>
    <w:rsid w:val="00DC7F91"/>
    <w:rsid w:val="00DD07E8"/>
    <w:rsid w:val="00DD09AF"/>
    <w:rsid w:val="00DD0DFC"/>
    <w:rsid w:val="00DD0F92"/>
    <w:rsid w:val="00DD0FF3"/>
    <w:rsid w:val="00DD1428"/>
    <w:rsid w:val="00DD1514"/>
    <w:rsid w:val="00DD15B4"/>
    <w:rsid w:val="00DD16AA"/>
    <w:rsid w:val="00DD1940"/>
    <w:rsid w:val="00DD196F"/>
    <w:rsid w:val="00DD1B0B"/>
    <w:rsid w:val="00DD1C74"/>
    <w:rsid w:val="00DD2FAA"/>
    <w:rsid w:val="00DD30F2"/>
    <w:rsid w:val="00DD320F"/>
    <w:rsid w:val="00DD360B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B37"/>
    <w:rsid w:val="00DD5F40"/>
    <w:rsid w:val="00DD605F"/>
    <w:rsid w:val="00DD638F"/>
    <w:rsid w:val="00DD6887"/>
    <w:rsid w:val="00DD6888"/>
    <w:rsid w:val="00DD6AD6"/>
    <w:rsid w:val="00DD6D98"/>
    <w:rsid w:val="00DD6DAD"/>
    <w:rsid w:val="00DD6DD3"/>
    <w:rsid w:val="00DD712D"/>
    <w:rsid w:val="00DD7296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B57"/>
    <w:rsid w:val="00DE0D5C"/>
    <w:rsid w:val="00DE0F0B"/>
    <w:rsid w:val="00DE0F35"/>
    <w:rsid w:val="00DE0F4E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511"/>
    <w:rsid w:val="00DE25DC"/>
    <w:rsid w:val="00DE2973"/>
    <w:rsid w:val="00DE2A75"/>
    <w:rsid w:val="00DE2C5A"/>
    <w:rsid w:val="00DE2D11"/>
    <w:rsid w:val="00DE2EB7"/>
    <w:rsid w:val="00DE2FD2"/>
    <w:rsid w:val="00DE313D"/>
    <w:rsid w:val="00DE3561"/>
    <w:rsid w:val="00DE3588"/>
    <w:rsid w:val="00DE35E9"/>
    <w:rsid w:val="00DE373E"/>
    <w:rsid w:val="00DE3C2C"/>
    <w:rsid w:val="00DE3C38"/>
    <w:rsid w:val="00DE3D4A"/>
    <w:rsid w:val="00DE413F"/>
    <w:rsid w:val="00DE447A"/>
    <w:rsid w:val="00DE4526"/>
    <w:rsid w:val="00DE45B0"/>
    <w:rsid w:val="00DE49ED"/>
    <w:rsid w:val="00DE4CE1"/>
    <w:rsid w:val="00DE5001"/>
    <w:rsid w:val="00DE5357"/>
    <w:rsid w:val="00DE5AA2"/>
    <w:rsid w:val="00DE5D67"/>
    <w:rsid w:val="00DE66B4"/>
    <w:rsid w:val="00DE670A"/>
    <w:rsid w:val="00DE6DB6"/>
    <w:rsid w:val="00DE6F9F"/>
    <w:rsid w:val="00DE748E"/>
    <w:rsid w:val="00DE7541"/>
    <w:rsid w:val="00DE75DC"/>
    <w:rsid w:val="00DE763B"/>
    <w:rsid w:val="00DE773A"/>
    <w:rsid w:val="00DE7763"/>
    <w:rsid w:val="00DE7A56"/>
    <w:rsid w:val="00DE7AE5"/>
    <w:rsid w:val="00DF0574"/>
    <w:rsid w:val="00DF06DC"/>
    <w:rsid w:val="00DF0759"/>
    <w:rsid w:val="00DF0814"/>
    <w:rsid w:val="00DF0AC8"/>
    <w:rsid w:val="00DF0B92"/>
    <w:rsid w:val="00DF0BF6"/>
    <w:rsid w:val="00DF132F"/>
    <w:rsid w:val="00DF15B6"/>
    <w:rsid w:val="00DF165C"/>
    <w:rsid w:val="00DF18B3"/>
    <w:rsid w:val="00DF1AC6"/>
    <w:rsid w:val="00DF1BFB"/>
    <w:rsid w:val="00DF21C8"/>
    <w:rsid w:val="00DF2346"/>
    <w:rsid w:val="00DF262C"/>
    <w:rsid w:val="00DF2B1C"/>
    <w:rsid w:val="00DF2D63"/>
    <w:rsid w:val="00DF2EA9"/>
    <w:rsid w:val="00DF30BD"/>
    <w:rsid w:val="00DF3115"/>
    <w:rsid w:val="00DF31C2"/>
    <w:rsid w:val="00DF336E"/>
    <w:rsid w:val="00DF34EE"/>
    <w:rsid w:val="00DF393B"/>
    <w:rsid w:val="00DF3A22"/>
    <w:rsid w:val="00DF3B88"/>
    <w:rsid w:val="00DF42FC"/>
    <w:rsid w:val="00DF4AD6"/>
    <w:rsid w:val="00DF4C98"/>
    <w:rsid w:val="00DF5573"/>
    <w:rsid w:val="00DF56CE"/>
    <w:rsid w:val="00DF56DC"/>
    <w:rsid w:val="00DF5708"/>
    <w:rsid w:val="00DF5829"/>
    <w:rsid w:val="00DF5B6E"/>
    <w:rsid w:val="00DF5E84"/>
    <w:rsid w:val="00DF6098"/>
    <w:rsid w:val="00DF63B8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AB8"/>
    <w:rsid w:val="00DF6D97"/>
    <w:rsid w:val="00DF6F4C"/>
    <w:rsid w:val="00DF6FF7"/>
    <w:rsid w:val="00DF708A"/>
    <w:rsid w:val="00DF70C6"/>
    <w:rsid w:val="00DF73CE"/>
    <w:rsid w:val="00DF76A3"/>
    <w:rsid w:val="00DF7CD7"/>
    <w:rsid w:val="00DF7E7F"/>
    <w:rsid w:val="00E000C6"/>
    <w:rsid w:val="00E000E9"/>
    <w:rsid w:val="00E002D2"/>
    <w:rsid w:val="00E00357"/>
    <w:rsid w:val="00E003AA"/>
    <w:rsid w:val="00E005E1"/>
    <w:rsid w:val="00E0064B"/>
    <w:rsid w:val="00E0075B"/>
    <w:rsid w:val="00E00A25"/>
    <w:rsid w:val="00E00B09"/>
    <w:rsid w:val="00E00C75"/>
    <w:rsid w:val="00E00DCD"/>
    <w:rsid w:val="00E01735"/>
    <w:rsid w:val="00E017E1"/>
    <w:rsid w:val="00E018DC"/>
    <w:rsid w:val="00E01AB9"/>
    <w:rsid w:val="00E01BAD"/>
    <w:rsid w:val="00E01CBB"/>
    <w:rsid w:val="00E01DBF"/>
    <w:rsid w:val="00E01F88"/>
    <w:rsid w:val="00E020EA"/>
    <w:rsid w:val="00E02577"/>
    <w:rsid w:val="00E02A45"/>
    <w:rsid w:val="00E02BFF"/>
    <w:rsid w:val="00E02CC6"/>
    <w:rsid w:val="00E02D9E"/>
    <w:rsid w:val="00E02F56"/>
    <w:rsid w:val="00E03324"/>
    <w:rsid w:val="00E03844"/>
    <w:rsid w:val="00E038CD"/>
    <w:rsid w:val="00E03B61"/>
    <w:rsid w:val="00E03DD1"/>
    <w:rsid w:val="00E049B1"/>
    <w:rsid w:val="00E05542"/>
    <w:rsid w:val="00E05549"/>
    <w:rsid w:val="00E055BC"/>
    <w:rsid w:val="00E059F5"/>
    <w:rsid w:val="00E05AF2"/>
    <w:rsid w:val="00E05B3B"/>
    <w:rsid w:val="00E05B61"/>
    <w:rsid w:val="00E05CC7"/>
    <w:rsid w:val="00E05ED7"/>
    <w:rsid w:val="00E06123"/>
    <w:rsid w:val="00E06574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FD7"/>
    <w:rsid w:val="00E102F5"/>
    <w:rsid w:val="00E10415"/>
    <w:rsid w:val="00E108CF"/>
    <w:rsid w:val="00E10A1D"/>
    <w:rsid w:val="00E10B0A"/>
    <w:rsid w:val="00E10B40"/>
    <w:rsid w:val="00E10BEC"/>
    <w:rsid w:val="00E10C8B"/>
    <w:rsid w:val="00E10DF5"/>
    <w:rsid w:val="00E10ED9"/>
    <w:rsid w:val="00E111E7"/>
    <w:rsid w:val="00E11370"/>
    <w:rsid w:val="00E11BA1"/>
    <w:rsid w:val="00E11C5A"/>
    <w:rsid w:val="00E11D89"/>
    <w:rsid w:val="00E121C3"/>
    <w:rsid w:val="00E12220"/>
    <w:rsid w:val="00E12287"/>
    <w:rsid w:val="00E12877"/>
    <w:rsid w:val="00E1292B"/>
    <w:rsid w:val="00E129CD"/>
    <w:rsid w:val="00E12A1D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99D"/>
    <w:rsid w:val="00E13C02"/>
    <w:rsid w:val="00E1420D"/>
    <w:rsid w:val="00E142FE"/>
    <w:rsid w:val="00E14351"/>
    <w:rsid w:val="00E14381"/>
    <w:rsid w:val="00E1454A"/>
    <w:rsid w:val="00E14667"/>
    <w:rsid w:val="00E1479E"/>
    <w:rsid w:val="00E148CD"/>
    <w:rsid w:val="00E14F3D"/>
    <w:rsid w:val="00E14FF8"/>
    <w:rsid w:val="00E15441"/>
    <w:rsid w:val="00E15541"/>
    <w:rsid w:val="00E1574B"/>
    <w:rsid w:val="00E1585C"/>
    <w:rsid w:val="00E15B07"/>
    <w:rsid w:val="00E15BB2"/>
    <w:rsid w:val="00E15BE4"/>
    <w:rsid w:val="00E15D4E"/>
    <w:rsid w:val="00E15EAC"/>
    <w:rsid w:val="00E15EF6"/>
    <w:rsid w:val="00E1610D"/>
    <w:rsid w:val="00E16506"/>
    <w:rsid w:val="00E16547"/>
    <w:rsid w:val="00E16696"/>
    <w:rsid w:val="00E16DCD"/>
    <w:rsid w:val="00E17203"/>
    <w:rsid w:val="00E1724F"/>
    <w:rsid w:val="00E17672"/>
    <w:rsid w:val="00E178B8"/>
    <w:rsid w:val="00E1790E"/>
    <w:rsid w:val="00E17C42"/>
    <w:rsid w:val="00E20014"/>
    <w:rsid w:val="00E210ED"/>
    <w:rsid w:val="00E214C1"/>
    <w:rsid w:val="00E214EC"/>
    <w:rsid w:val="00E215D9"/>
    <w:rsid w:val="00E21620"/>
    <w:rsid w:val="00E21980"/>
    <w:rsid w:val="00E21D72"/>
    <w:rsid w:val="00E21E1C"/>
    <w:rsid w:val="00E220A3"/>
    <w:rsid w:val="00E2230E"/>
    <w:rsid w:val="00E22508"/>
    <w:rsid w:val="00E2299A"/>
    <w:rsid w:val="00E22D12"/>
    <w:rsid w:val="00E22DF9"/>
    <w:rsid w:val="00E22F54"/>
    <w:rsid w:val="00E22FAC"/>
    <w:rsid w:val="00E23224"/>
    <w:rsid w:val="00E23249"/>
    <w:rsid w:val="00E23539"/>
    <w:rsid w:val="00E2408C"/>
    <w:rsid w:val="00E24777"/>
    <w:rsid w:val="00E24940"/>
    <w:rsid w:val="00E24A56"/>
    <w:rsid w:val="00E24F11"/>
    <w:rsid w:val="00E24F1B"/>
    <w:rsid w:val="00E25010"/>
    <w:rsid w:val="00E250F1"/>
    <w:rsid w:val="00E253CF"/>
    <w:rsid w:val="00E2551F"/>
    <w:rsid w:val="00E258DF"/>
    <w:rsid w:val="00E258F4"/>
    <w:rsid w:val="00E25B30"/>
    <w:rsid w:val="00E25B86"/>
    <w:rsid w:val="00E25E55"/>
    <w:rsid w:val="00E25F8B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E52"/>
    <w:rsid w:val="00E27F1C"/>
    <w:rsid w:val="00E301AC"/>
    <w:rsid w:val="00E302B8"/>
    <w:rsid w:val="00E30389"/>
    <w:rsid w:val="00E3039D"/>
    <w:rsid w:val="00E30AC9"/>
    <w:rsid w:val="00E30C13"/>
    <w:rsid w:val="00E30C1C"/>
    <w:rsid w:val="00E31204"/>
    <w:rsid w:val="00E3175C"/>
    <w:rsid w:val="00E31767"/>
    <w:rsid w:val="00E31AA3"/>
    <w:rsid w:val="00E31FC9"/>
    <w:rsid w:val="00E3221B"/>
    <w:rsid w:val="00E322D7"/>
    <w:rsid w:val="00E3262C"/>
    <w:rsid w:val="00E32E7F"/>
    <w:rsid w:val="00E33051"/>
    <w:rsid w:val="00E339DA"/>
    <w:rsid w:val="00E33A29"/>
    <w:rsid w:val="00E348E3"/>
    <w:rsid w:val="00E3493F"/>
    <w:rsid w:val="00E3506F"/>
    <w:rsid w:val="00E350DF"/>
    <w:rsid w:val="00E35172"/>
    <w:rsid w:val="00E353C6"/>
    <w:rsid w:val="00E35921"/>
    <w:rsid w:val="00E36333"/>
    <w:rsid w:val="00E364AB"/>
    <w:rsid w:val="00E36AAE"/>
    <w:rsid w:val="00E36FBD"/>
    <w:rsid w:val="00E373E6"/>
    <w:rsid w:val="00E37488"/>
    <w:rsid w:val="00E37536"/>
    <w:rsid w:val="00E377E0"/>
    <w:rsid w:val="00E378F2"/>
    <w:rsid w:val="00E37913"/>
    <w:rsid w:val="00E37DFB"/>
    <w:rsid w:val="00E37E88"/>
    <w:rsid w:val="00E400F4"/>
    <w:rsid w:val="00E402BA"/>
    <w:rsid w:val="00E40426"/>
    <w:rsid w:val="00E40533"/>
    <w:rsid w:val="00E40CBD"/>
    <w:rsid w:val="00E41291"/>
    <w:rsid w:val="00E41769"/>
    <w:rsid w:val="00E41BDD"/>
    <w:rsid w:val="00E41DBB"/>
    <w:rsid w:val="00E41DF0"/>
    <w:rsid w:val="00E41E2D"/>
    <w:rsid w:val="00E4211B"/>
    <w:rsid w:val="00E42580"/>
    <w:rsid w:val="00E42642"/>
    <w:rsid w:val="00E4279D"/>
    <w:rsid w:val="00E42A0E"/>
    <w:rsid w:val="00E42AD4"/>
    <w:rsid w:val="00E42E28"/>
    <w:rsid w:val="00E43119"/>
    <w:rsid w:val="00E4354B"/>
    <w:rsid w:val="00E4382F"/>
    <w:rsid w:val="00E438F5"/>
    <w:rsid w:val="00E43BEB"/>
    <w:rsid w:val="00E43CFC"/>
    <w:rsid w:val="00E43EEE"/>
    <w:rsid w:val="00E43F5A"/>
    <w:rsid w:val="00E44394"/>
    <w:rsid w:val="00E44569"/>
    <w:rsid w:val="00E445FF"/>
    <w:rsid w:val="00E4482C"/>
    <w:rsid w:val="00E44FED"/>
    <w:rsid w:val="00E450C5"/>
    <w:rsid w:val="00E450CC"/>
    <w:rsid w:val="00E45155"/>
    <w:rsid w:val="00E45401"/>
    <w:rsid w:val="00E455F8"/>
    <w:rsid w:val="00E45768"/>
    <w:rsid w:val="00E4580C"/>
    <w:rsid w:val="00E45F31"/>
    <w:rsid w:val="00E4622E"/>
    <w:rsid w:val="00E46295"/>
    <w:rsid w:val="00E4659B"/>
    <w:rsid w:val="00E4669A"/>
    <w:rsid w:val="00E46750"/>
    <w:rsid w:val="00E468D2"/>
    <w:rsid w:val="00E46951"/>
    <w:rsid w:val="00E46B0F"/>
    <w:rsid w:val="00E4756D"/>
    <w:rsid w:val="00E4758F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9F4"/>
    <w:rsid w:val="00E5143F"/>
    <w:rsid w:val="00E516B0"/>
    <w:rsid w:val="00E51829"/>
    <w:rsid w:val="00E51F7D"/>
    <w:rsid w:val="00E5254C"/>
    <w:rsid w:val="00E52821"/>
    <w:rsid w:val="00E528BD"/>
    <w:rsid w:val="00E52B09"/>
    <w:rsid w:val="00E52FCF"/>
    <w:rsid w:val="00E5328D"/>
    <w:rsid w:val="00E538C0"/>
    <w:rsid w:val="00E53B03"/>
    <w:rsid w:val="00E53D81"/>
    <w:rsid w:val="00E53EF4"/>
    <w:rsid w:val="00E53F00"/>
    <w:rsid w:val="00E5404D"/>
    <w:rsid w:val="00E540C4"/>
    <w:rsid w:val="00E541A7"/>
    <w:rsid w:val="00E54362"/>
    <w:rsid w:val="00E548C6"/>
    <w:rsid w:val="00E54C58"/>
    <w:rsid w:val="00E54EBF"/>
    <w:rsid w:val="00E54FD7"/>
    <w:rsid w:val="00E5519C"/>
    <w:rsid w:val="00E551CF"/>
    <w:rsid w:val="00E554F0"/>
    <w:rsid w:val="00E5555C"/>
    <w:rsid w:val="00E5558A"/>
    <w:rsid w:val="00E55630"/>
    <w:rsid w:val="00E55AC4"/>
    <w:rsid w:val="00E55E45"/>
    <w:rsid w:val="00E55FB3"/>
    <w:rsid w:val="00E56248"/>
    <w:rsid w:val="00E56315"/>
    <w:rsid w:val="00E56985"/>
    <w:rsid w:val="00E570E5"/>
    <w:rsid w:val="00E5717A"/>
    <w:rsid w:val="00E57236"/>
    <w:rsid w:val="00E573EA"/>
    <w:rsid w:val="00E575C8"/>
    <w:rsid w:val="00E57674"/>
    <w:rsid w:val="00E576A8"/>
    <w:rsid w:val="00E577C0"/>
    <w:rsid w:val="00E57F39"/>
    <w:rsid w:val="00E57FCD"/>
    <w:rsid w:val="00E602CF"/>
    <w:rsid w:val="00E608AA"/>
    <w:rsid w:val="00E60DA6"/>
    <w:rsid w:val="00E61379"/>
    <w:rsid w:val="00E614D0"/>
    <w:rsid w:val="00E617EA"/>
    <w:rsid w:val="00E61836"/>
    <w:rsid w:val="00E618A9"/>
    <w:rsid w:val="00E618F8"/>
    <w:rsid w:val="00E61B64"/>
    <w:rsid w:val="00E61B6A"/>
    <w:rsid w:val="00E61C89"/>
    <w:rsid w:val="00E621FF"/>
    <w:rsid w:val="00E62414"/>
    <w:rsid w:val="00E62865"/>
    <w:rsid w:val="00E630EE"/>
    <w:rsid w:val="00E63270"/>
    <w:rsid w:val="00E63294"/>
    <w:rsid w:val="00E633D6"/>
    <w:rsid w:val="00E63466"/>
    <w:rsid w:val="00E6376F"/>
    <w:rsid w:val="00E63983"/>
    <w:rsid w:val="00E63C04"/>
    <w:rsid w:val="00E63C13"/>
    <w:rsid w:val="00E64299"/>
    <w:rsid w:val="00E6466D"/>
    <w:rsid w:val="00E646B9"/>
    <w:rsid w:val="00E64834"/>
    <w:rsid w:val="00E64A2A"/>
    <w:rsid w:val="00E64B5B"/>
    <w:rsid w:val="00E64E11"/>
    <w:rsid w:val="00E64FF9"/>
    <w:rsid w:val="00E657A0"/>
    <w:rsid w:val="00E659A9"/>
    <w:rsid w:val="00E65D57"/>
    <w:rsid w:val="00E65D75"/>
    <w:rsid w:val="00E65F48"/>
    <w:rsid w:val="00E660D4"/>
    <w:rsid w:val="00E6613C"/>
    <w:rsid w:val="00E66213"/>
    <w:rsid w:val="00E664E6"/>
    <w:rsid w:val="00E66856"/>
    <w:rsid w:val="00E66AE8"/>
    <w:rsid w:val="00E66C73"/>
    <w:rsid w:val="00E66E37"/>
    <w:rsid w:val="00E671CD"/>
    <w:rsid w:val="00E672EF"/>
    <w:rsid w:val="00E67748"/>
    <w:rsid w:val="00E67AD9"/>
    <w:rsid w:val="00E67AE1"/>
    <w:rsid w:val="00E67BC2"/>
    <w:rsid w:val="00E67BF5"/>
    <w:rsid w:val="00E67F88"/>
    <w:rsid w:val="00E70438"/>
    <w:rsid w:val="00E70507"/>
    <w:rsid w:val="00E70AE7"/>
    <w:rsid w:val="00E71372"/>
    <w:rsid w:val="00E71521"/>
    <w:rsid w:val="00E7168B"/>
    <w:rsid w:val="00E71710"/>
    <w:rsid w:val="00E71D79"/>
    <w:rsid w:val="00E71D8D"/>
    <w:rsid w:val="00E71DA9"/>
    <w:rsid w:val="00E71F9F"/>
    <w:rsid w:val="00E71FB9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FF"/>
    <w:rsid w:val="00E7383E"/>
    <w:rsid w:val="00E739AF"/>
    <w:rsid w:val="00E73A68"/>
    <w:rsid w:val="00E73AA6"/>
    <w:rsid w:val="00E74151"/>
    <w:rsid w:val="00E74647"/>
    <w:rsid w:val="00E74B9C"/>
    <w:rsid w:val="00E74B9D"/>
    <w:rsid w:val="00E74E72"/>
    <w:rsid w:val="00E75170"/>
    <w:rsid w:val="00E7523B"/>
    <w:rsid w:val="00E75395"/>
    <w:rsid w:val="00E75400"/>
    <w:rsid w:val="00E75448"/>
    <w:rsid w:val="00E75499"/>
    <w:rsid w:val="00E75B4F"/>
    <w:rsid w:val="00E75CDF"/>
    <w:rsid w:val="00E7638D"/>
    <w:rsid w:val="00E763D5"/>
    <w:rsid w:val="00E76440"/>
    <w:rsid w:val="00E76502"/>
    <w:rsid w:val="00E767C2"/>
    <w:rsid w:val="00E7685F"/>
    <w:rsid w:val="00E76C2F"/>
    <w:rsid w:val="00E7737D"/>
    <w:rsid w:val="00E77890"/>
    <w:rsid w:val="00E77BEE"/>
    <w:rsid w:val="00E80237"/>
    <w:rsid w:val="00E804B3"/>
    <w:rsid w:val="00E805CB"/>
    <w:rsid w:val="00E8127C"/>
    <w:rsid w:val="00E816DA"/>
    <w:rsid w:val="00E818D7"/>
    <w:rsid w:val="00E819FC"/>
    <w:rsid w:val="00E81AD2"/>
    <w:rsid w:val="00E81B14"/>
    <w:rsid w:val="00E81CB8"/>
    <w:rsid w:val="00E82B5C"/>
    <w:rsid w:val="00E82B91"/>
    <w:rsid w:val="00E83053"/>
    <w:rsid w:val="00E83947"/>
    <w:rsid w:val="00E839AA"/>
    <w:rsid w:val="00E83AC8"/>
    <w:rsid w:val="00E83E8E"/>
    <w:rsid w:val="00E841A5"/>
    <w:rsid w:val="00E841E9"/>
    <w:rsid w:val="00E84213"/>
    <w:rsid w:val="00E84945"/>
    <w:rsid w:val="00E84B80"/>
    <w:rsid w:val="00E85102"/>
    <w:rsid w:val="00E851B1"/>
    <w:rsid w:val="00E851FB"/>
    <w:rsid w:val="00E856B1"/>
    <w:rsid w:val="00E8598D"/>
    <w:rsid w:val="00E85A9A"/>
    <w:rsid w:val="00E85C04"/>
    <w:rsid w:val="00E85DD0"/>
    <w:rsid w:val="00E85F95"/>
    <w:rsid w:val="00E85FE7"/>
    <w:rsid w:val="00E86153"/>
    <w:rsid w:val="00E86173"/>
    <w:rsid w:val="00E862C3"/>
    <w:rsid w:val="00E862F8"/>
    <w:rsid w:val="00E8661A"/>
    <w:rsid w:val="00E866B4"/>
    <w:rsid w:val="00E868F4"/>
    <w:rsid w:val="00E86DBF"/>
    <w:rsid w:val="00E86E86"/>
    <w:rsid w:val="00E86FEB"/>
    <w:rsid w:val="00E87016"/>
    <w:rsid w:val="00E875B9"/>
    <w:rsid w:val="00E87B54"/>
    <w:rsid w:val="00E87C68"/>
    <w:rsid w:val="00E87CC6"/>
    <w:rsid w:val="00E9024A"/>
    <w:rsid w:val="00E902D6"/>
    <w:rsid w:val="00E90432"/>
    <w:rsid w:val="00E9063E"/>
    <w:rsid w:val="00E90887"/>
    <w:rsid w:val="00E909FC"/>
    <w:rsid w:val="00E90B3F"/>
    <w:rsid w:val="00E90B94"/>
    <w:rsid w:val="00E90DBC"/>
    <w:rsid w:val="00E91002"/>
    <w:rsid w:val="00E913C9"/>
    <w:rsid w:val="00E9144C"/>
    <w:rsid w:val="00E916C0"/>
    <w:rsid w:val="00E919CB"/>
    <w:rsid w:val="00E91D0D"/>
    <w:rsid w:val="00E91DB4"/>
    <w:rsid w:val="00E91E51"/>
    <w:rsid w:val="00E9204E"/>
    <w:rsid w:val="00E923B3"/>
    <w:rsid w:val="00E92F80"/>
    <w:rsid w:val="00E93498"/>
    <w:rsid w:val="00E9355C"/>
    <w:rsid w:val="00E9389E"/>
    <w:rsid w:val="00E93974"/>
    <w:rsid w:val="00E9400D"/>
    <w:rsid w:val="00E94408"/>
    <w:rsid w:val="00E94A38"/>
    <w:rsid w:val="00E94C36"/>
    <w:rsid w:val="00E95107"/>
    <w:rsid w:val="00E9537E"/>
    <w:rsid w:val="00E956EE"/>
    <w:rsid w:val="00E957B4"/>
    <w:rsid w:val="00E95984"/>
    <w:rsid w:val="00E95D02"/>
    <w:rsid w:val="00E95E18"/>
    <w:rsid w:val="00E96194"/>
    <w:rsid w:val="00E96711"/>
    <w:rsid w:val="00E96AA4"/>
    <w:rsid w:val="00E96B4C"/>
    <w:rsid w:val="00E96B61"/>
    <w:rsid w:val="00E96B7D"/>
    <w:rsid w:val="00E96C6E"/>
    <w:rsid w:val="00E96F1C"/>
    <w:rsid w:val="00E970EE"/>
    <w:rsid w:val="00E9764D"/>
    <w:rsid w:val="00E976A2"/>
    <w:rsid w:val="00E977BC"/>
    <w:rsid w:val="00E97ADD"/>
    <w:rsid w:val="00E97E29"/>
    <w:rsid w:val="00E97FF3"/>
    <w:rsid w:val="00EA00EB"/>
    <w:rsid w:val="00EA0313"/>
    <w:rsid w:val="00EA0734"/>
    <w:rsid w:val="00EA0772"/>
    <w:rsid w:val="00EA09EF"/>
    <w:rsid w:val="00EA0BEE"/>
    <w:rsid w:val="00EA0D61"/>
    <w:rsid w:val="00EA0EC1"/>
    <w:rsid w:val="00EA0FC4"/>
    <w:rsid w:val="00EA1008"/>
    <w:rsid w:val="00EA1339"/>
    <w:rsid w:val="00EA1360"/>
    <w:rsid w:val="00EA1552"/>
    <w:rsid w:val="00EA1687"/>
    <w:rsid w:val="00EA225F"/>
    <w:rsid w:val="00EA233F"/>
    <w:rsid w:val="00EA283D"/>
    <w:rsid w:val="00EA2A25"/>
    <w:rsid w:val="00EA2F64"/>
    <w:rsid w:val="00EA2F84"/>
    <w:rsid w:val="00EA3630"/>
    <w:rsid w:val="00EA3646"/>
    <w:rsid w:val="00EA3C00"/>
    <w:rsid w:val="00EA3EBA"/>
    <w:rsid w:val="00EA4005"/>
    <w:rsid w:val="00EA4197"/>
    <w:rsid w:val="00EA41A7"/>
    <w:rsid w:val="00EA44FE"/>
    <w:rsid w:val="00EA461F"/>
    <w:rsid w:val="00EA4740"/>
    <w:rsid w:val="00EA4CEA"/>
    <w:rsid w:val="00EA514D"/>
    <w:rsid w:val="00EA5B39"/>
    <w:rsid w:val="00EA5DCE"/>
    <w:rsid w:val="00EA6423"/>
    <w:rsid w:val="00EA64C5"/>
    <w:rsid w:val="00EA6557"/>
    <w:rsid w:val="00EA6585"/>
    <w:rsid w:val="00EA662D"/>
    <w:rsid w:val="00EA67AE"/>
    <w:rsid w:val="00EA6CC1"/>
    <w:rsid w:val="00EA6CF2"/>
    <w:rsid w:val="00EA6D83"/>
    <w:rsid w:val="00EA7369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BC"/>
    <w:rsid w:val="00EB1284"/>
    <w:rsid w:val="00EB1520"/>
    <w:rsid w:val="00EB1926"/>
    <w:rsid w:val="00EB1F4A"/>
    <w:rsid w:val="00EB213C"/>
    <w:rsid w:val="00EB2198"/>
    <w:rsid w:val="00EB2218"/>
    <w:rsid w:val="00EB222E"/>
    <w:rsid w:val="00EB22A6"/>
    <w:rsid w:val="00EB22FB"/>
    <w:rsid w:val="00EB24BE"/>
    <w:rsid w:val="00EB24C7"/>
    <w:rsid w:val="00EB259E"/>
    <w:rsid w:val="00EB2B1B"/>
    <w:rsid w:val="00EB31C4"/>
    <w:rsid w:val="00EB3454"/>
    <w:rsid w:val="00EB3493"/>
    <w:rsid w:val="00EB3686"/>
    <w:rsid w:val="00EB3746"/>
    <w:rsid w:val="00EB37BE"/>
    <w:rsid w:val="00EB3B35"/>
    <w:rsid w:val="00EB3BEF"/>
    <w:rsid w:val="00EB3C16"/>
    <w:rsid w:val="00EB3FCA"/>
    <w:rsid w:val="00EB491F"/>
    <w:rsid w:val="00EB4CBD"/>
    <w:rsid w:val="00EB51F6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68B"/>
    <w:rsid w:val="00EB6699"/>
    <w:rsid w:val="00EB69A5"/>
    <w:rsid w:val="00EB6AB5"/>
    <w:rsid w:val="00EB6B3B"/>
    <w:rsid w:val="00EB6BD1"/>
    <w:rsid w:val="00EB6CB0"/>
    <w:rsid w:val="00EB6E6B"/>
    <w:rsid w:val="00EB79AD"/>
    <w:rsid w:val="00EB7D89"/>
    <w:rsid w:val="00EB7DC7"/>
    <w:rsid w:val="00EC0319"/>
    <w:rsid w:val="00EC039D"/>
    <w:rsid w:val="00EC05C5"/>
    <w:rsid w:val="00EC0BDE"/>
    <w:rsid w:val="00EC0CD6"/>
    <w:rsid w:val="00EC0D0B"/>
    <w:rsid w:val="00EC107A"/>
    <w:rsid w:val="00EC1277"/>
    <w:rsid w:val="00EC13FE"/>
    <w:rsid w:val="00EC1420"/>
    <w:rsid w:val="00EC1606"/>
    <w:rsid w:val="00EC1629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980"/>
    <w:rsid w:val="00EC2D09"/>
    <w:rsid w:val="00EC2D70"/>
    <w:rsid w:val="00EC2DFB"/>
    <w:rsid w:val="00EC3321"/>
    <w:rsid w:val="00EC348E"/>
    <w:rsid w:val="00EC34F9"/>
    <w:rsid w:val="00EC35CD"/>
    <w:rsid w:val="00EC373F"/>
    <w:rsid w:val="00EC3A26"/>
    <w:rsid w:val="00EC3AAD"/>
    <w:rsid w:val="00EC3B93"/>
    <w:rsid w:val="00EC3C6D"/>
    <w:rsid w:val="00EC40B1"/>
    <w:rsid w:val="00EC4433"/>
    <w:rsid w:val="00EC4607"/>
    <w:rsid w:val="00EC487A"/>
    <w:rsid w:val="00EC48C9"/>
    <w:rsid w:val="00EC5124"/>
    <w:rsid w:val="00EC524B"/>
    <w:rsid w:val="00EC5B2D"/>
    <w:rsid w:val="00EC5C3C"/>
    <w:rsid w:val="00EC5C8C"/>
    <w:rsid w:val="00EC5D20"/>
    <w:rsid w:val="00EC5DBF"/>
    <w:rsid w:val="00EC5F06"/>
    <w:rsid w:val="00EC5FA4"/>
    <w:rsid w:val="00EC62AC"/>
    <w:rsid w:val="00EC66E5"/>
    <w:rsid w:val="00EC69ED"/>
    <w:rsid w:val="00EC6FA3"/>
    <w:rsid w:val="00EC736A"/>
    <w:rsid w:val="00EC753D"/>
    <w:rsid w:val="00EC7577"/>
    <w:rsid w:val="00EC75FB"/>
    <w:rsid w:val="00EC765F"/>
    <w:rsid w:val="00EC77E4"/>
    <w:rsid w:val="00EC78C1"/>
    <w:rsid w:val="00EC7AFC"/>
    <w:rsid w:val="00EC7B04"/>
    <w:rsid w:val="00EC7C8F"/>
    <w:rsid w:val="00EC7CBB"/>
    <w:rsid w:val="00ED0010"/>
    <w:rsid w:val="00ED0110"/>
    <w:rsid w:val="00ED01BD"/>
    <w:rsid w:val="00ED0479"/>
    <w:rsid w:val="00ED0AA2"/>
    <w:rsid w:val="00ED0CF7"/>
    <w:rsid w:val="00ED0EC8"/>
    <w:rsid w:val="00ED0EF5"/>
    <w:rsid w:val="00ED1282"/>
    <w:rsid w:val="00ED17A9"/>
    <w:rsid w:val="00ED19B4"/>
    <w:rsid w:val="00ED1AE1"/>
    <w:rsid w:val="00ED1DA1"/>
    <w:rsid w:val="00ED1DCC"/>
    <w:rsid w:val="00ED1F1D"/>
    <w:rsid w:val="00ED2205"/>
    <w:rsid w:val="00ED22F4"/>
    <w:rsid w:val="00ED2799"/>
    <w:rsid w:val="00ED2942"/>
    <w:rsid w:val="00ED2BF1"/>
    <w:rsid w:val="00ED2D1D"/>
    <w:rsid w:val="00ED2EDD"/>
    <w:rsid w:val="00ED3423"/>
    <w:rsid w:val="00ED35FB"/>
    <w:rsid w:val="00ED37DC"/>
    <w:rsid w:val="00ED3CC6"/>
    <w:rsid w:val="00ED3F74"/>
    <w:rsid w:val="00ED3F7B"/>
    <w:rsid w:val="00ED42B8"/>
    <w:rsid w:val="00ED43EC"/>
    <w:rsid w:val="00ED4608"/>
    <w:rsid w:val="00ED4678"/>
    <w:rsid w:val="00ED484B"/>
    <w:rsid w:val="00ED4ABC"/>
    <w:rsid w:val="00ED4C68"/>
    <w:rsid w:val="00ED5050"/>
    <w:rsid w:val="00ED508F"/>
    <w:rsid w:val="00ED5267"/>
    <w:rsid w:val="00ED5E07"/>
    <w:rsid w:val="00ED6023"/>
    <w:rsid w:val="00ED63C0"/>
    <w:rsid w:val="00ED6A1C"/>
    <w:rsid w:val="00ED6A3E"/>
    <w:rsid w:val="00ED6FFD"/>
    <w:rsid w:val="00ED72CF"/>
    <w:rsid w:val="00ED73BF"/>
    <w:rsid w:val="00ED78A7"/>
    <w:rsid w:val="00ED78C7"/>
    <w:rsid w:val="00EE00C3"/>
    <w:rsid w:val="00EE0102"/>
    <w:rsid w:val="00EE0125"/>
    <w:rsid w:val="00EE0217"/>
    <w:rsid w:val="00EE04CB"/>
    <w:rsid w:val="00EE0A96"/>
    <w:rsid w:val="00EE0AB2"/>
    <w:rsid w:val="00EE0ACA"/>
    <w:rsid w:val="00EE0DB4"/>
    <w:rsid w:val="00EE0E93"/>
    <w:rsid w:val="00EE0EBB"/>
    <w:rsid w:val="00EE1002"/>
    <w:rsid w:val="00EE103C"/>
    <w:rsid w:val="00EE15A5"/>
    <w:rsid w:val="00EE16A4"/>
    <w:rsid w:val="00EE16AC"/>
    <w:rsid w:val="00EE17D3"/>
    <w:rsid w:val="00EE19D5"/>
    <w:rsid w:val="00EE1C8F"/>
    <w:rsid w:val="00EE1D3E"/>
    <w:rsid w:val="00EE1E7D"/>
    <w:rsid w:val="00EE1F3C"/>
    <w:rsid w:val="00EE237F"/>
    <w:rsid w:val="00EE2A56"/>
    <w:rsid w:val="00EE2ABF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4359"/>
    <w:rsid w:val="00EE44B8"/>
    <w:rsid w:val="00EE47A9"/>
    <w:rsid w:val="00EE4A42"/>
    <w:rsid w:val="00EE4B31"/>
    <w:rsid w:val="00EE4D83"/>
    <w:rsid w:val="00EE4E79"/>
    <w:rsid w:val="00EE5104"/>
    <w:rsid w:val="00EE5466"/>
    <w:rsid w:val="00EE55C1"/>
    <w:rsid w:val="00EE57C0"/>
    <w:rsid w:val="00EE5827"/>
    <w:rsid w:val="00EE590E"/>
    <w:rsid w:val="00EE5941"/>
    <w:rsid w:val="00EE5A50"/>
    <w:rsid w:val="00EE5CB8"/>
    <w:rsid w:val="00EE5F30"/>
    <w:rsid w:val="00EE6141"/>
    <w:rsid w:val="00EE618E"/>
    <w:rsid w:val="00EE6339"/>
    <w:rsid w:val="00EE642F"/>
    <w:rsid w:val="00EE6437"/>
    <w:rsid w:val="00EE684C"/>
    <w:rsid w:val="00EE6912"/>
    <w:rsid w:val="00EE69C9"/>
    <w:rsid w:val="00EE6C6E"/>
    <w:rsid w:val="00EE6CA8"/>
    <w:rsid w:val="00EE6E34"/>
    <w:rsid w:val="00EE6F13"/>
    <w:rsid w:val="00EE7234"/>
    <w:rsid w:val="00EE75B4"/>
    <w:rsid w:val="00EE765E"/>
    <w:rsid w:val="00EE7A53"/>
    <w:rsid w:val="00EE7D1A"/>
    <w:rsid w:val="00EE7EC3"/>
    <w:rsid w:val="00EE7EE6"/>
    <w:rsid w:val="00EE7F1C"/>
    <w:rsid w:val="00EF02DC"/>
    <w:rsid w:val="00EF049C"/>
    <w:rsid w:val="00EF05C3"/>
    <w:rsid w:val="00EF06A2"/>
    <w:rsid w:val="00EF0EA6"/>
    <w:rsid w:val="00EF0ED6"/>
    <w:rsid w:val="00EF0FC2"/>
    <w:rsid w:val="00EF10BC"/>
    <w:rsid w:val="00EF11D5"/>
    <w:rsid w:val="00EF123F"/>
    <w:rsid w:val="00EF1D9E"/>
    <w:rsid w:val="00EF234D"/>
    <w:rsid w:val="00EF234F"/>
    <w:rsid w:val="00EF262D"/>
    <w:rsid w:val="00EF2651"/>
    <w:rsid w:val="00EF2826"/>
    <w:rsid w:val="00EF28C4"/>
    <w:rsid w:val="00EF2FD0"/>
    <w:rsid w:val="00EF31EB"/>
    <w:rsid w:val="00EF3234"/>
    <w:rsid w:val="00EF32D5"/>
    <w:rsid w:val="00EF3752"/>
    <w:rsid w:val="00EF386D"/>
    <w:rsid w:val="00EF3946"/>
    <w:rsid w:val="00EF3CBB"/>
    <w:rsid w:val="00EF3EF8"/>
    <w:rsid w:val="00EF418D"/>
    <w:rsid w:val="00EF4619"/>
    <w:rsid w:val="00EF466A"/>
    <w:rsid w:val="00EF4997"/>
    <w:rsid w:val="00EF4A9E"/>
    <w:rsid w:val="00EF4D05"/>
    <w:rsid w:val="00EF4D4A"/>
    <w:rsid w:val="00EF5133"/>
    <w:rsid w:val="00EF521B"/>
    <w:rsid w:val="00EF52DA"/>
    <w:rsid w:val="00EF5356"/>
    <w:rsid w:val="00EF55F1"/>
    <w:rsid w:val="00EF57EB"/>
    <w:rsid w:val="00EF5DE4"/>
    <w:rsid w:val="00EF5E36"/>
    <w:rsid w:val="00EF602B"/>
    <w:rsid w:val="00EF6136"/>
    <w:rsid w:val="00EF6387"/>
    <w:rsid w:val="00EF6423"/>
    <w:rsid w:val="00EF652A"/>
    <w:rsid w:val="00EF662D"/>
    <w:rsid w:val="00EF6CD1"/>
    <w:rsid w:val="00EF6F85"/>
    <w:rsid w:val="00EF7117"/>
    <w:rsid w:val="00EF72A0"/>
    <w:rsid w:val="00EF7341"/>
    <w:rsid w:val="00EF7741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151"/>
    <w:rsid w:val="00F01203"/>
    <w:rsid w:val="00F0127D"/>
    <w:rsid w:val="00F01306"/>
    <w:rsid w:val="00F01573"/>
    <w:rsid w:val="00F016F7"/>
    <w:rsid w:val="00F0195C"/>
    <w:rsid w:val="00F01ACB"/>
    <w:rsid w:val="00F01D3D"/>
    <w:rsid w:val="00F02A78"/>
    <w:rsid w:val="00F02BC7"/>
    <w:rsid w:val="00F03509"/>
    <w:rsid w:val="00F03757"/>
    <w:rsid w:val="00F03828"/>
    <w:rsid w:val="00F039A0"/>
    <w:rsid w:val="00F03DD1"/>
    <w:rsid w:val="00F03F71"/>
    <w:rsid w:val="00F04089"/>
    <w:rsid w:val="00F040E7"/>
    <w:rsid w:val="00F04438"/>
    <w:rsid w:val="00F04477"/>
    <w:rsid w:val="00F04889"/>
    <w:rsid w:val="00F04A9D"/>
    <w:rsid w:val="00F04DBC"/>
    <w:rsid w:val="00F04F9E"/>
    <w:rsid w:val="00F04FF8"/>
    <w:rsid w:val="00F05ABF"/>
    <w:rsid w:val="00F05C9B"/>
    <w:rsid w:val="00F0600E"/>
    <w:rsid w:val="00F06089"/>
    <w:rsid w:val="00F06110"/>
    <w:rsid w:val="00F0635E"/>
    <w:rsid w:val="00F06466"/>
    <w:rsid w:val="00F06649"/>
    <w:rsid w:val="00F0665B"/>
    <w:rsid w:val="00F06AAB"/>
    <w:rsid w:val="00F06C02"/>
    <w:rsid w:val="00F06D10"/>
    <w:rsid w:val="00F06EC9"/>
    <w:rsid w:val="00F071F4"/>
    <w:rsid w:val="00F07299"/>
    <w:rsid w:val="00F0754A"/>
    <w:rsid w:val="00F07754"/>
    <w:rsid w:val="00F07876"/>
    <w:rsid w:val="00F079A8"/>
    <w:rsid w:val="00F10256"/>
    <w:rsid w:val="00F10333"/>
    <w:rsid w:val="00F1049F"/>
    <w:rsid w:val="00F10BD6"/>
    <w:rsid w:val="00F10DA6"/>
    <w:rsid w:val="00F10F55"/>
    <w:rsid w:val="00F11073"/>
    <w:rsid w:val="00F111F2"/>
    <w:rsid w:val="00F112A9"/>
    <w:rsid w:val="00F11437"/>
    <w:rsid w:val="00F1172C"/>
    <w:rsid w:val="00F117D1"/>
    <w:rsid w:val="00F12150"/>
    <w:rsid w:val="00F12A12"/>
    <w:rsid w:val="00F12AD4"/>
    <w:rsid w:val="00F12D93"/>
    <w:rsid w:val="00F13135"/>
    <w:rsid w:val="00F132F9"/>
    <w:rsid w:val="00F13378"/>
    <w:rsid w:val="00F1367E"/>
    <w:rsid w:val="00F13F12"/>
    <w:rsid w:val="00F142D8"/>
    <w:rsid w:val="00F144F3"/>
    <w:rsid w:val="00F1451F"/>
    <w:rsid w:val="00F14681"/>
    <w:rsid w:val="00F146DF"/>
    <w:rsid w:val="00F14B5F"/>
    <w:rsid w:val="00F15029"/>
    <w:rsid w:val="00F159BF"/>
    <w:rsid w:val="00F15A1E"/>
    <w:rsid w:val="00F15FB9"/>
    <w:rsid w:val="00F1604C"/>
    <w:rsid w:val="00F16246"/>
    <w:rsid w:val="00F164B9"/>
    <w:rsid w:val="00F16AC7"/>
    <w:rsid w:val="00F17451"/>
    <w:rsid w:val="00F1746F"/>
    <w:rsid w:val="00F1749B"/>
    <w:rsid w:val="00F17910"/>
    <w:rsid w:val="00F17F38"/>
    <w:rsid w:val="00F17F74"/>
    <w:rsid w:val="00F20067"/>
    <w:rsid w:val="00F20090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CDB"/>
    <w:rsid w:val="00F21FE9"/>
    <w:rsid w:val="00F220F6"/>
    <w:rsid w:val="00F221A0"/>
    <w:rsid w:val="00F22698"/>
    <w:rsid w:val="00F228A4"/>
    <w:rsid w:val="00F230BF"/>
    <w:rsid w:val="00F232F7"/>
    <w:rsid w:val="00F23340"/>
    <w:rsid w:val="00F23B3A"/>
    <w:rsid w:val="00F23BB8"/>
    <w:rsid w:val="00F23CBE"/>
    <w:rsid w:val="00F240FB"/>
    <w:rsid w:val="00F24371"/>
    <w:rsid w:val="00F24552"/>
    <w:rsid w:val="00F24626"/>
    <w:rsid w:val="00F2478D"/>
    <w:rsid w:val="00F2487B"/>
    <w:rsid w:val="00F24D12"/>
    <w:rsid w:val="00F24D88"/>
    <w:rsid w:val="00F25353"/>
    <w:rsid w:val="00F253BA"/>
    <w:rsid w:val="00F253C0"/>
    <w:rsid w:val="00F254D4"/>
    <w:rsid w:val="00F25AC7"/>
    <w:rsid w:val="00F262DE"/>
    <w:rsid w:val="00F2653A"/>
    <w:rsid w:val="00F265FB"/>
    <w:rsid w:val="00F2690E"/>
    <w:rsid w:val="00F26994"/>
    <w:rsid w:val="00F26A79"/>
    <w:rsid w:val="00F26BD2"/>
    <w:rsid w:val="00F26CDC"/>
    <w:rsid w:val="00F27109"/>
    <w:rsid w:val="00F27217"/>
    <w:rsid w:val="00F273B3"/>
    <w:rsid w:val="00F279D0"/>
    <w:rsid w:val="00F27B2C"/>
    <w:rsid w:val="00F27ED6"/>
    <w:rsid w:val="00F27F62"/>
    <w:rsid w:val="00F3052F"/>
    <w:rsid w:val="00F3077F"/>
    <w:rsid w:val="00F30908"/>
    <w:rsid w:val="00F30A74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D90"/>
    <w:rsid w:val="00F32E0A"/>
    <w:rsid w:val="00F32E5F"/>
    <w:rsid w:val="00F32EC6"/>
    <w:rsid w:val="00F3359F"/>
    <w:rsid w:val="00F33964"/>
    <w:rsid w:val="00F33C15"/>
    <w:rsid w:val="00F33E1F"/>
    <w:rsid w:val="00F3439C"/>
    <w:rsid w:val="00F34424"/>
    <w:rsid w:val="00F34442"/>
    <w:rsid w:val="00F34465"/>
    <w:rsid w:val="00F344FA"/>
    <w:rsid w:val="00F34A44"/>
    <w:rsid w:val="00F34D23"/>
    <w:rsid w:val="00F34E8A"/>
    <w:rsid w:val="00F351A2"/>
    <w:rsid w:val="00F35320"/>
    <w:rsid w:val="00F35397"/>
    <w:rsid w:val="00F3554B"/>
    <w:rsid w:val="00F357F5"/>
    <w:rsid w:val="00F35A1C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80D"/>
    <w:rsid w:val="00F36845"/>
    <w:rsid w:val="00F36B2B"/>
    <w:rsid w:val="00F36C9E"/>
    <w:rsid w:val="00F36DE8"/>
    <w:rsid w:val="00F3727B"/>
    <w:rsid w:val="00F372B1"/>
    <w:rsid w:val="00F3735A"/>
    <w:rsid w:val="00F373F7"/>
    <w:rsid w:val="00F377AB"/>
    <w:rsid w:val="00F37AFE"/>
    <w:rsid w:val="00F37CBE"/>
    <w:rsid w:val="00F37CE6"/>
    <w:rsid w:val="00F37D61"/>
    <w:rsid w:val="00F37DB1"/>
    <w:rsid w:val="00F40180"/>
    <w:rsid w:val="00F4035E"/>
    <w:rsid w:val="00F4079D"/>
    <w:rsid w:val="00F40817"/>
    <w:rsid w:val="00F40BF6"/>
    <w:rsid w:val="00F40F97"/>
    <w:rsid w:val="00F41232"/>
    <w:rsid w:val="00F41370"/>
    <w:rsid w:val="00F42254"/>
    <w:rsid w:val="00F42293"/>
    <w:rsid w:val="00F422A7"/>
    <w:rsid w:val="00F42507"/>
    <w:rsid w:val="00F42598"/>
    <w:rsid w:val="00F425FA"/>
    <w:rsid w:val="00F42744"/>
    <w:rsid w:val="00F4275C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551"/>
    <w:rsid w:val="00F4461C"/>
    <w:rsid w:val="00F447B2"/>
    <w:rsid w:val="00F44842"/>
    <w:rsid w:val="00F4504E"/>
    <w:rsid w:val="00F45576"/>
    <w:rsid w:val="00F45696"/>
    <w:rsid w:val="00F45C60"/>
    <w:rsid w:val="00F45D93"/>
    <w:rsid w:val="00F46357"/>
    <w:rsid w:val="00F465BC"/>
    <w:rsid w:val="00F4676A"/>
    <w:rsid w:val="00F46CEB"/>
    <w:rsid w:val="00F46FF4"/>
    <w:rsid w:val="00F47388"/>
    <w:rsid w:val="00F474D0"/>
    <w:rsid w:val="00F475D9"/>
    <w:rsid w:val="00F47647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1E2"/>
    <w:rsid w:val="00F51273"/>
    <w:rsid w:val="00F513D4"/>
    <w:rsid w:val="00F5143D"/>
    <w:rsid w:val="00F51767"/>
    <w:rsid w:val="00F51AB4"/>
    <w:rsid w:val="00F51BC5"/>
    <w:rsid w:val="00F51C12"/>
    <w:rsid w:val="00F51E99"/>
    <w:rsid w:val="00F51F1F"/>
    <w:rsid w:val="00F52557"/>
    <w:rsid w:val="00F525F8"/>
    <w:rsid w:val="00F52825"/>
    <w:rsid w:val="00F528BF"/>
    <w:rsid w:val="00F5313B"/>
    <w:rsid w:val="00F53194"/>
    <w:rsid w:val="00F53544"/>
    <w:rsid w:val="00F53759"/>
    <w:rsid w:val="00F53A17"/>
    <w:rsid w:val="00F53AB0"/>
    <w:rsid w:val="00F53EFB"/>
    <w:rsid w:val="00F53FA1"/>
    <w:rsid w:val="00F54280"/>
    <w:rsid w:val="00F54281"/>
    <w:rsid w:val="00F542DE"/>
    <w:rsid w:val="00F54634"/>
    <w:rsid w:val="00F54838"/>
    <w:rsid w:val="00F54C6D"/>
    <w:rsid w:val="00F54E17"/>
    <w:rsid w:val="00F54E33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C7B"/>
    <w:rsid w:val="00F56D54"/>
    <w:rsid w:val="00F56E53"/>
    <w:rsid w:val="00F574AB"/>
    <w:rsid w:val="00F5781E"/>
    <w:rsid w:val="00F579A2"/>
    <w:rsid w:val="00F579EA"/>
    <w:rsid w:val="00F57C19"/>
    <w:rsid w:val="00F57C41"/>
    <w:rsid w:val="00F60280"/>
    <w:rsid w:val="00F602D8"/>
    <w:rsid w:val="00F604A5"/>
    <w:rsid w:val="00F604CB"/>
    <w:rsid w:val="00F6064D"/>
    <w:rsid w:val="00F60A3E"/>
    <w:rsid w:val="00F6139F"/>
    <w:rsid w:val="00F613D3"/>
    <w:rsid w:val="00F61942"/>
    <w:rsid w:val="00F61BA3"/>
    <w:rsid w:val="00F61CC7"/>
    <w:rsid w:val="00F61DC9"/>
    <w:rsid w:val="00F62288"/>
    <w:rsid w:val="00F62390"/>
    <w:rsid w:val="00F62A0F"/>
    <w:rsid w:val="00F62A1A"/>
    <w:rsid w:val="00F62A74"/>
    <w:rsid w:val="00F62BBA"/>
    <w:rsid w:val="00F62D27"/>
    <w:rsid w:val="00F62D39"/>
    <w:rsid w:val="00F63053"/>
    <w:rsid w:val="00F63179"/>
    <w:rsid w:val="00F636B8"/>
    <w:rsid w:val="00F636F5"/>
    <w:rsid w:val="00F6377E"/>
    <w:rsid w:val="00F63A7A"/>
    <w:rsid w:val="00F63CAD"/>
    <w:rsid w:val="00F63CE2"/>
    <w:rsid w:val="00F63F43"/>
    <w:rsid w:val="00F64054"/>
    <w:rsid w:val="00F6454C"/>
    <w:rsid w:val="00F648DC"/>
    <w:rsid w:val="00F65102"/>
    <w:rsid w:val="00F65516"/>
    <w:rsid w:val="00F6557F"/>
    <w:rsid w:val="00F65A01"/>
    <w:rsid w:val="00F65BAF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72"/>
    <w:rsid w:val="00F70776"/>
    <w:rsid w:val="00F70A4A"/>
    <w:rsid w:val="00F71220"/>
    <w:rsid w:val="00F71732"/>
    <w:rsid w:val="00F7176D"/>
    <w:rsid w:val="00F717B6"/>
    <w:rsid w:val="00F71ED1"/>
    <w:rsid w:val="00F71ED4"/>
    <w:rsid w:val="00F7207E"/>
    <w:rsid w:val="00F723B4"/>
    <w:rsid w:val="00F72938"/>
    <w:rsid w:val="00F72A3F"/>
    <w:rsid w:val="00F72B56"/>
    <w:rsid w:val="00F72E65"/>
    <w:rsid w:val="00F72EC3"/>
    <w:rsid w:val="00F73241"/>
    <w:rsid w:val="00F733EF"/>
    <w:rsid w:val="00F738BA"/>
    <w:rsid w:val="00F73D66"/>
    <w:rsid w:val="00F73FF0"/>
    <w:rsid w:val="00F7442A"/>
    <w:rsid w:val="00F74572"/>
    <w:rsid w:val="00F74C0E"/>
    <w:rsid w:val="00F75307"/>
    <w:rsid w:val="00F75492"/>
    <w:rsid w:val="00F75A13"/>
    <w:rsid w:val="00F75A21"/>
    <w:rsid w:val="00F75CE6"/>
    <w:rsid w:val="00F75DF0"/>
    <w:rsid w:val="00F75EE9"/>
    <w:rsid w:val="00F75EEE"/>
    <w:rsid w:val="00F7625E"/>
    <w:rsid w:val="00F77A0C"/>
    <w:rsid w:val="00F77EBF"/>
    <w:rsid w:val="00F77FAA"/>
    <w:rsid w:val="00F80292"/>
    <w:rsid w:val="00F80385"/>
    <w:rsid w:val="00F80468"/>
    <w:rsid w:val="00F805EB"/>
    <w:rsid w:val="00F81654"/>
    <w:rsid w:val="00F81CFD"/>
    <w:rsid w:val="00F81DE3"/>
    <w:rsid w:val="00F81F7A"/>
    <w:rsid w:val="00F822B0"/>
    <w:rsid w:val="00F823A5"/>
    <w:rsid w:val="00F8279C"/>
    <w:rsid w:val="00F8282A"/>
    <w:rsid w:val="00F82B0D"/>
    <w:rsid w:val="00F831AA"/>
    <w:rsid w:val="00F834DF"/>
    <w:rsid w:val="00F83556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617A"/>
    <w:rsid w:val="00F8656C"/>
    <w:rsid w:val="00F86750"/>
    <w:rsid w:val="00F86768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E31"/>
    <w:rsid w:val="00F87E54"/>
    <w:rsid w:val="00F9033C"/>
    <w:rsid w:val="00F90359"/>
    <w:rsid w:val="00F903CC"/>
    <w:rsid w:val="00F90577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309F"/>
    <w:rsid w:val="00F930A9"/>
    <w:rsid w:val="00F93345"/>
    <w:rsid w:val="00F933F2"/>
    <w:rsid w:val="00F93509"/>
    <w:rsid w:val="00F9356E"/>
    <w:rsid w:val="00F93576"/>
    <w:rsid w:val="00F93CCA"/>
    <w:rsid w:val="00F93DDD"/>
    <w:rsid w:val="00F941D6"/>
    <w:rsid w:val="00F94321"/>
    <w:rsid w:val="00F94365"/>
    <w:rsid w:val="00F944A6"/>
    <w:rsid w:val="00F944EF"/>
    <w:rsid w:val="00F9457D"/>
    <w:rsid w:val="00F945A1"/>
    <w:rsid w:val="00F9497D"/>
    <w:rsid w:val="00F94EB3"/>
    <w:rsid w:val="00F94FB6"/>
    <w:rsid w:val="00F95966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AAF"/>
    <w:rsid w:val="00F97073"/>
    <w:rsid w:val="00F97660"/>
    <w:rsid w:val="00F976E4"/>
    <w:rsid w:val="00F97762"/>
    <w:rsid w:val="00F977FE"/>
    <w:rsid w:val="00F97BD8"/>
    <w:rsid w:val="00FA0B8B"/>
    <w:rsid w:val="00FA11B8"/>
    <w:rsid w:val="00FA126E"/>
    <w:rsid w:val="00FA14CA"/>
    <w:rsid w:val="00FA162D"/>
    <w:rsid w:val="00FA1919"/>
    <w:rsid w:val="00FA1A05"/>
    <w:rsid w:val="00FA1BB9"/>
    <w:rsid w:val="00FA21FA"/>
    <w:rsid w:val="00FA24D4"/>
    <w:rsid w:val="00FA2786"/>
    <w:rsid w:val="00FA2ACE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D2B"/>
    <w:rsid w:val="00FA4F4B"/>
    <w:rsid w:val="00FA5320"/>
    <w:rsid w:val="00FA55B3"/>
    <w:rsid w:val="00FA5656"/>
    <w:rsid w:val="00FA593B"/>
    <w:rsid w:val="00FA599A"/>
    <w:rsid w:val="00FA5A5C"/>
    <w:rsid w:val="00FA5D3B"/>
    <w:rsid w:val="00FA608F"/>
    <w:rsid w:val="00FA62C9"/>
    <w:rsid w:val="00FA64A4"/>
    <w:rsid w:val="00FA66BE"/>
    <w:rsid w:val="00FA698C"/>
    <w:rsid w:val="00FA6CEA"/>
    <w:rsid w:val="00FA6D28"/>
    <w:rsid w:val="00FA6E32"/>
    <w:rsid w:val="00FA6E37"/>
    <w:rsid w:val="00FA7082"/>
    <w:rsid w:val="00FA72EC"/>
    <w:rsid w:val="00FA750D"/>
    <w:rsid w:val="00FA7793"/>
    <w:rsid w:val="00FA7A4F"/>
    <w:rsid w:val="00FA7AAA"/>
    <w:rsid w:val="00FA7EDF"/>
    <w:rsid w:val="00FA7FD1"/>
    <w:rsid w:val="00FB0131"/>
    <w:rsid w:val="00FB05F5"/>
    <w:rsid w:val="00FB0666"/>
    <w:rsid w:val="00FB07F1"/>
    <w:rsid w:val="00FB0D31"/>
    <w:rsid w:val="00FB0D9A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DE"/>
    <w:rsid w:val="00FB1DFD"/>
    <w:rsid w:val="00FB1FAC"/>
    <w:rsid w:val="00FB265C"/>
    <w:rsid w:val="00FB2835"/>
    <w:rsid w:val="00FB2926"/>
    <w:rsid w:val="00FB29AD"/>
    <w:rsid w:val="00FB2AF1"/>
    <w:rsid w:val="00FB2C74"/>
    <w:rsid w:val="00FB342D"/>
    <w:rsid w:val="00FB3453"/>
    <w:rsid w:val="00FB34A3"/>
    <w:rsid w:val="00FB352E"/>
    <w:rsid w:val="00FB378B"/>
    <w:rsid w:val="00FB379B"/>
    <w:rsid w:val="00FB3B68"/>
    <w:rsid w:val="00FB3D38"/>
    <w:rsid w:val="00FB3F5A"/>
    <w:rsid w:val="00FB3FB5"/>
    <w:rsid w:val="00FB40F0"/>
    <w:rsid w:val="00FB41A1"/>
    <w:rsid w:val="00FB42C9"/>
    <w:rsid w:val="00FB43F9"/>
    <w:rsid w:val="00FB46F8"/>
    <w:rsid w:val="00FB47FE"/>
    <w:rsid w:val="00FB48B6"/>
    <w:rsid w:val="00FB4914"/>
    <w:rsid w:val="00FB50AC"/>
    <w:rsid w:val="00FB5348"/>
    <w:rsid w:val="00FB587F"/>
    <w:rsid w:val="00FB58BE"/>
    <w:rsid w:val="00FB594E"/>
    <w:rsid w:val="00FB6729"/>
    <w:rsid w:val="00FB6CAF"/>
    <w:rsid w:val="00FB703C"/>
    <w:rsid w:val="00FB70A4"/>
    <w:rsid w:val="00FB7593"/>
    <w:rsid w:val="00FB76BE"/>
    <w:rsid w:val="00FB787B"/>
    <w:rsid w:val="00FB79A1"/>
    <w:rsid w:val="00FB79EE"/>
    <w:rsid w:val="00FB79FF"/>
    <w:rsid w:val="00FB7B86"/>
    <w:rsid w:val="00FB7F84"/>
    <w:rsid w:val="00FC0101"/>
    <w:rsid w:val="00FC011E"/>
    <w:rsid w:val="00FC047E"/>
    <w:rsid w:val="00FC0503"/>
    <w:rsid w:val="00FC0627"/>
    <w:rsid w:val="00FC08A0"/>
    <w:rsid w:val="00FC08DE"/>
    <w:rsid w:val="00FC1097"/>
    <w:rsid w:val="00FC118C"/>
    <w:rsid w:val="00FC15FC"/>
    <w:rsid w:val="00FC1952"/>
    <w:rsid w:val="00FC1C8E"/>
    <w:rsid w:val="00FC1FD2"/>
    <w:rsid w:val="00FC2148"/>
    <w:rsid w:val="00FC2229"/>
    <w:rsid w:val="00FC2876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FF0"/>
    <w:rsid w:val="00FC532C"/>
    <w:rsid w:val="00FC539A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D4D"/>
    <w:rsid w:val="00FC6D9F"/>
    <w:rsid w:val="00FC6F52"/>
    <w:rsid w:val="00FC70F8"/>
    <w:rsid w:val="00FC70F9"/>
    <w:rsid w:val="00FC73F0"/>
    <w:rsid w:val="00FC73FA"/>
    <w:rsid w:val="00FC7418"/>
    <w:rsid w:val="00FC7AE6"/>
    <w:rsid w:val="00FC7B7D"/>
    <w:rsid w:val="00FC7EEA"/>
    <w:rsid w:val="00FC7F4A"/>
    <w:rsid w:val="00FD00E2"/>
    <w:rsid w:val="00FD0478"/>
    <w:rsid w:val="00FD0A8F"/>
    <w:rsid w:val="00FD0D7E"/>
    <w:rsid w:val="00FD0D81"/>
    <w:rsid w:val="00FD0DE9"/>
    <w:rsid w:val="00FD0E5B"/>
    <w:rsid w:val="00FD0F72"/>
    <w:rsid w:val="00FD100D"/>
    <w:rsid w:val="00FD103E"/>
    <w:rsid w:val="00FD17C6"/>
    <w:rsid w:val="00FD1B87"/>
    <w:rsid w:val="00FD1BBA"/>
    <w:rsid w:val="00FD1C6C"/>
    <w:rsid w:val="00FD1E9D"/>
    <w:rsid w:val="00FD20B7"/>
    <w:rsid w:val="00FD2171"/>
    <w:rsid w:val="00FD239C"/>
    <w:rsid w:val="00FD24CD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45D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91B"/>
    <w:rsid w:val="00FD4B23"/>
    <w:rsid w:val="00FD4C1A"/>
    <w:rsid w:val="00FD503F"/>
    <w:rsid w:val="00FD50EC"/>
    <w:rsid w:val="00FD54FE"/>
    <w:rsid w:val="00FD558B"/>
    <w:rsid w:val="00FD5657"/>
    <w:rsid w:val="00FD5888"/>
    <w:rsid w:val="00FD5C14"/>
    <w:rsid w:val="00FD5D32"/>
    <w:rsid w:val="00FD5D3A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5AA"/>
    <w:rsid w:val="00FD76AC"/>
    <w:rsid w:val="00FD7942"/>
    <w:rsid w:val="00FD7B52"/>
    <w:rsid w:val="00FD7DA7"/>
    <w:rsid w:val="00FD7ED7"/>
    <w:rsid w:val="00FE0303"/>
    <w:rsid w:val="00FE04D5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120"/>
    <w:rsid w:val="00FE466A"/>
    <w:rsid w:val="00FE489D"/>
    <w:rsid w:val="00FE4EF1"/>
    <w:rsid w:val="00FE4F34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6296"/>
    <w:rsid w:val="00FE64F4"/>
    <w:rsid w:val="00FE6700"/>
    <w:rsid w:val="00FE684D"/>
    <w:rsid w:val="00FE696E"/>
    <w:rsid w:val="00FE6A54"/>
    <w:rsid w:val="00FE6DC5"/>
    <w:rsid w:val="00FE6EC6"/>
    <w:rsid w:val="00FE6F01"/>
    <w:rsid w:val="00FE7BD1"/>
    <w:rsid w:val="00FE7DE8"/>
    <w:rsid w:val="00FF042B"/>
    <w:rsid w:val="00FF052E"/>
    <w:rsid w:val="00FF0841"/>
    <w:rsid w:val="00FF0CC5"/>
    <w:rsid w:val="00FF1A34"/>
    <w:rsid w:val="00FF1AE2"/>
    <w:rsid w:val="00FF1CC4"/>
    <w:rsid w:val="00FF1CCD"/>
    <w:rsid w:val="00FF1E18"/>
    <w:rsid w:val="00FF21EF"/>
    <w:rsid w:val="00FF237F"/>
    <w:rsid w:val="00FF2381"/>
    <w:rsid w:val="00FF246A"/>
    <w:rsid w:val="00FF25BF"/>
    <w:rsid w:val="00FF2833"/>
    <w:rsid w:val="00FF2A28"/>
    <w:rsid w:val="00FF2A5D"/>
    <w:rsid w:val="00FF2A6E"/>
    <w:rsid w:val="00FF2AA6"/>
    <w:rsid w:val="00FF2DA2"/>
    <w:rsid w:val="00FF3143"/>
    <w:rsid w:val="00FF3904"/>
    <w:rsid w:val="00FF3B1C"/>
    <w:rsid w:val="00FF3B80"/>
    <w:rsid w:val="00FF3E30"/>
    <w:rsid w:val="00FF3E85"/>
    <w:rsid w:val="00FF41C2"/>
    <w:rsid w:val="00FF41DC"/>
    <w:rsid w:val="00FF429B"/>
    <w:rsid w:val="00FF478C"/>
    <w:rsid w:val="00FF516F"/>
    <w:rsid w:val="00FF5253"/>
    <w:rsid w:val="00FF533E"/>
    <w:rsid w:val="00FF5480"/>
    <w:rsid w:val="00FF5A51"/>
    <w:rsid w:val="00FF5D4A"/>
    <w:rsid w:val="00FF5F1A"/>
    <w:rsid w:val="00FF6195"/>
    <w:rsid w:val="00FF6396"/>
    <w:rsid w:val="00FF6B4C"/>
    <w:rsid w:val="00FF70DA"/>
    <w:rsid w:val="00FF75B1"/>
    <w:rsid w:val="00FF7605"/>
    <w:rsid w:val="00FF77C4"/>
    <w:rsid w:val="00FF7895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64C4ABE"/>
  <w15:docId w15:val="{D10EE23F-3ABE-40AB-88C3-A81CF562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0622B-0DF5-47CA-8743-3B9FF1D31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989</TotalTime>
  <Pages>9</Pages>
  <Words>1370</Words>
  <Characters>7810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9162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Pasit, Janedittakarn</dc:creator>
  <cp:keywords/>
  <dc:description/>
  <cp:lastModifiedBy>Yossawaj, Lerdthanavaranont</cp:lastModifiedBy>
  <cp:revision>2489</cp:revision>
  <cp:lastPrinted>2022-04-23T06:05:00Z</cp:lastPrinted>
  <dcterms:created xsi:type="dcterms:W3CDTF">2021-02-06T10:22:00Z</dcterms:created>
  <dcterms:modified xsi:type="dcterms:W3CDTF">2022-08-07T14:29:00Z</dcterms:modified>
</cp:coreProperties>
</file>