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C2400" w14:textId="60D823F8" w:rsidR="00377773" w:rsidRDefault="00377773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5EE8DAA0" w14:textId="26181DCB" w:rsidR="00A50E73" w:rsidRDefault="00A50E73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063BBD48" w14:textId="77777777" w:rsidR="00A50E73" w:rsidRDefault="00A50E73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449B3B37" w14:textId="2615B076" w:rsidR="00377773" w:rsidRPr="00377773" w:rsidRDefault="00377773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849CB32" w:rsidR="00AD3B26" w:rsidRPr="00D05669" w:rsidRDefault="00AD3B26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734D83"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 </w:t>
      </w:r>
      <w:r w:rsidR="00DB460F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0EC5C23C" w:rsidR="00AD3B26" w:rsidRPr="001A5299" w:rsidRDefault="00AD3B26" w:rsidP="002A46A1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77E41E3A" w:rsidR="005A47A9" w:rsidRPr="001A5299" w:rsidRDefault="005A47A9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ของบริษัท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เอ็น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ดี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รับเบอร์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ของบริษัท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B0781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  <w:r w:rsidR="009D4DAA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งบแสดงฐานะการเงินรวมและเฉพาะ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4036D9" w:rsidRPr="004036D9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="004036D9" w:rsidRPr="004036D9">
        <w:rPr>
          <w:rFonts w:ascii="Cordia New" w:hAnsi="Cordia New" w:cs="Cordia New" w:hint="cs"/>
          <w:sz w:val="28"/>
          <w:szCs w:val="28"/>
          <w:cs/>
          <w:lang w:val="en-US" w:bidi="th-TH"/>
        </w:rPr>
        <w:t>มิถุนายน</w:t>
      </w:r>
      <w:r w:rsidR="004036D9" w:rsidRPr="004036D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4036D9" w:rsidRPr="004036D9">
        <w:rPr>
          <w:rFonts w:ascii="Cordia New" w:hAnsi="Cordia New" w:cs="Cordia New"/>
          <w:sz w:val="28"/>
          <w:szCs w:val="28"/>
          <w:lang w:val="en-US" w:bidi="th-TH"/>
        </w:rPr>
        <w:t xml:space="preserve">2565 </w:t>
      </w:r>
      <w:r w:rsidR="004036D9" w:rsidRPr="004036D9">
        <w:rPr>
          <w:rFonts w:ascii="Cordia New" w:hAnsi="Cordia New" w:cs="Cordia New" w:hint="cs"/>
          <w:sz w:val="28"/>
          <w:szCs w:val="28"/>
          <w:cs/>
          <w:lang w:bidi="th-TH"/>
        </w:rPr>
        <w:t>งบกำไรขาดทุนเบ็ดเสร็จรวมและเฉพาะกิจการสำหรับงวดสามเดือนและหกเดือนสิ้นสุดวันเดียวกัน</w:t>
      </w:r>
      <w:r w:rsidR="004036D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งบกระแสเงินสดรวมและเฉพาะ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สำหรับงวด</w:t>
      </w:r>
      <w:r w:rsidR="000A47F4">
        <w:rPr>
          <w:rFonts w:ascii="Cordia New" w:hAnsi="Cordia New" w:cs="Cordia New" w:hint="cs"/>
          <w:sz w:val="28"/>
          <w:szCs w:val="28"/>
          <w:cs/>
          <w:lang w:bidi="th-TH"/>
        </w:rPr>
        <w:t>หก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เดือนสิ้นสุดวันเดียวกัน และหมายเหตุประกอบ</w:t>
      </w:r>
      <w:r w:rsidR="003B00E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การเงินระหว่างกาลแบบย่อ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7A9BDF57" w:rsidR="005A47A9" w:rsidRPr="00DE0EEE" w:rsidRDefault="005A47A9" w:rsidP="002A46A1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</w:t>
      </w:r>
      <w:r w:rsidR="002A46A1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A46A1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ทํา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</w:t>
      </w:r>
      <w:r w:rsidR="002A46A1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br/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5D270A33" w14:textId="77777777" w:rsidR="00731487" w:rsidRPr="001A5299" w:rsidRDefault="00731487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6489FB" w14:textId="102456EA" w:rsidR="00CD4D4E" w:rsidRPr="001A5299" w:rsidRDefault="00CD4D4E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ข้อสรุป</w:t>
      </w:r>
    </w:p>
    <w:p w14:paraId="230E587F" w14:textId="77777777" w:rsidR="00CD4D4E" w:rsidRPr="001A5299" w:rsidRDefault="00CD4D4E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056898A0" w:rsidR="005A47A9" w:rsidRPr="00A343F2" w:rsidRDefault="005A47A9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1A5299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ดังกล่าวไม่ได้จัดทําขึ้นตามมาตรฐานการบัญชีฉบับที่ </w:t>
      </w:r>
      <w:r w:rsidRPr="001A5299">
        <w:rPr>
          <w:rFonts w:ascii="Cordia New" w:hAnsi="Cordia New" w:cs="Cordia New"/>
          <w:sz w:val="28"/>
          <w:szCs w:val="28"/>
          <w:lang w:bidi="th-TH"/>
        </w:rPr>
        <w:t>34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</w:t>
      </w:r>
      <w:r w:rsidR="008B3666" w:rsidRPr="00A343F2">
        <w:rPr>
          <w:rFonts w:ascii="Cordia New" w:hAnsi="Cordia New" w:cs="Cordia New" w:hint="cs"/>
          <w:sz w:val="28"/>
          <w:szCs w:val="28"/>
          <w:cs/>
          <w:lang w:bidi="th-TH"/>
        </w:rPr>
        <w:t>ข้าพเจ้า</w:t>
      </w:r>
    </w:p>
    <w:p w14:paraId="443AA773" w14:textId="14F4BC23" w:rsidR="00704281" w:rsidRDefault="00704281" w:rsidP="002A46A1">
      <w:pPr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</w:pPr>
    </w:p>
    <w:p w14:paraId="65E40F6B" w14:textId="77777777" w:rsidR="00704281" w:rsidRPr="00704281" w:rsidRDefault="00704281" w:rsidP="002A46A1">
      <w:pPr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</w:pPr>
    </w:p>
    <w:p w14:paraId="50D3D0A8" w14:textId="37E0182A" w:rsidR="00704281" w:rsidRPr="00704281" w:rsidRDefault="00704281" w:rsidP="002A46A1">
      <w:pPr>
        <w:tabs>
          <w:tab w:val="left" w:pos="4025"/>
        </w:tabs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  <w:sectPr w:rsidR="00704281" w:rsidRPr="00704281" w:rsidSect="00FE245E">
          <w:headerReference w:type="even" r:id="rId11"/>
          <w:headerReference w:type="default" r:id="rId12"/>
          <w:headerReference w:type="first" r:id="rId13"/>
          <w:pgSz w:w="11907" w:h="16840" w:code="9"/>
          <w:pgMar w:top="1440" w:right="1195" w:bottom="432" w:left="1800" w:header="706" w:footer="418" w:gutter="0"/>
          <w:cols w:space="708"/>
          <w:titlePg/>
          <w:docGrid w:linePitch="360"/>
        </w:sectPr>
      </w:pPr>
    </w:p>
    <w:p w14:paraId="79D5B638" w14:textId="16BC7A02" w:rsidR="00D86120" w:rsidRDefault="00D86120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57A15559" w14:textId="63542121" w:rsidR="00D86120" w:rsidRDefault="00D86120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D87DB1C" w14:textId="4FED9F22" w:rsidR="00D86120" w:rsidRDefault="00D86120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6778B30" w14:textId="64CBCF1F" w:rsidR="001411D2" w:rsidRPr="001A5299" w:rsidRDefault="001411D2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</w:rPr>
        <w:t>เรื่องอื่น</w:t>
      </w:r>
    </w:p>
    <w:p w14:paraId="53237BE4" w14:textId="77777777" w:rsidR="001411D2" w:rsidRPr="001A5299" w:rsidRDefault="001411D2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1354B04C" w14:textId="77777777" w:rsidR="001411D2" w:rsidRDefault="001411D2" w:rsidP="001411D2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งบการเงินรวมและเฉพาะกิจการของ</w:t>
      </w:r>
      <w:r w:rsidRPr="00D05669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Pr="001A529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และบริษัทย่อย ณ 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>
        <w:rPr>
          <w:rFonts w:ascii="Cordia New" w:hAnsi="Cordia New" w:cs="Cordia New"/>
          <w:noProof/>
          <w:spacing w:val="-2"/>
          <w:sz w:val="28"/>
          <w:szCs w:val="28"/>
        </w:rPr>
        <w:t xml:space="preserve">31 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ธันวาคม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>
        <w:rPr>
          <w:rFonts w:ascii="Cordia New" w:hAnsi="Cordia New" w:cs="Cordia New"/>
          <w:noProof/>
          <w:spacing w:val="-2"/>
          <w:sz w:val="28"/>
          <w:szCs w:val="28"/>
        </w:rPr>
        <w:t>4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/>
          <w:noProof/>
          <w:spacing w:val="-2"/>
          <w:sz w:val="28"/>
          <w:szCs w:val="28"/>
          <w:cs/>
        </w:rPr>
        <w:br/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ซึ่งแสดงความเห็นอย่างไม่มีเงื่อนไข ตามรายงานลง</w:t>
      </w:r>
      <w:r>
        <w:rPr>
          <w:rFonts w:ascii="Cordia New" w:hAnsi="Cordia New" w:cs="Cordia New"/>
          <w:noProof/>
          <w:spacing w:val="-2"/>
          <w:sz w:val="28"/>
          <w:szCs w:val="28"/>
          <w:cs/>
        </w:rPr>
        <w:br/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>2</w:t>
      </w:r>
      <w:r>
        <w:rPr>
          <w:rFonts w:ascii="Cordia New" w:hAnsi="Cordia New" w:cs="Cordia New"/>
          <w:noProof/>
          <w:spacing w:val="-2"/>
          <w:sz w:val="28"/>
          <w:szCs w:val="28"/>
          <w:lang w:val="en-US"/>
        </w:rPr>
        <w:t>2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 xml:space="preserve"> 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กุมภาพันธ์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  <w:t>5</w:t>
      </w:r>
    </w:p>
    <w:p w14:paraId="5BD571B1" w14:textId="77777777" w:rsidR="001411D2" w:rsidRPr="001411D2" w:rsidRDefault="001411D2" w:rsidP="002A46A1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701D8E70" w14:textId="18B3E7DA" w:rsidR="009440FF" w:rsidRDefault="00F73D95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 w:rsidR="00923928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D05669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Pr="001A529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FE245E">
        <w:rPr>
          <w:rFonts w:ascii="Cordia New" w:eastAsia="Arial Unicode MS" w:hAnsi="Cordia New" w:cs="Cordia New"/>
          <w:sz w:val="28"/>
          <w:szCs w:val="28"/>
          <w:cs/>
        </w:rPr>
        <w:br/>
      </w:r>
      <w:r>
        <w:rPr>
          <w:rFonts w:ascii="Cordia New" w:eastAsia="Arial Unicode MS" w:hAnsi="Cordia New" w:cs="Cordia New" w:hint="cs"/>
          <w:sz w:val="28"/>
          <w:szCs w:val="28"/>
          <w:cs/>
        </w:rPr>
        <w:t>ซึ่งประกอบด้วย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9544E0" w:rsidRPr="009544E0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สำหรับงวดสามเดือนและหกเดือนสิ้นสุดวัน</w:t>
      </w:r>
      <w:r w:rsidR="00FA2581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ท</w:t>
      </w:r>
      <w:r w:rsidR="00C47D5B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 xml:space="preserve">ี่ </w:t>
      </w:r>
      <w:r w:rsidR="00C47D5B"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30 </w:t>
      </w:r>
      <w:r w:rsidR="00C47D5B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 xml:space="preserve">มิถุนายน </w:t>
      </w:r>
      <w:r w:rsidR="00C47D5B"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2564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เฉพาะกิจการ </w:t>
      </w:r>
      <w:r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งบกระแสเงินสดรวมและเฉพาะกิจการสำหรับงวด</w:t>
      </w:r>
      <w:r w:rsidR="00552F15">
        <w:rPr>
          <w:rFonts w:ascii="Cordia New" w:eastAsia="Arial Unicode MS" w:hAnsi="Cordia New" w:cs="Cordia New" w:hint="cs"/>
          <w:spacing w:val="-4"/>
          <w:sz w:val="28"/>
          <w:szCs w:val="28"/>
          <w:cs/>
          <w:lang w:bidi="th-TH"/>
        </w:rPr>
        <w:t>หก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วัน</w:t>
      </w:r>
      <w:r w:rsidR="003C4C98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เดียวกัน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 w:rsidR="00923928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อื่น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</w:t>
      </w:r>
      <w:r w:rsidR="002A46A1">
        <w:rPr>
          <w:rFonts w:ascii="Cordia New" w:eastAsia="Arial Unicode MS" w:hAnsi="Cordia New" w:cs="Cordia New"/>
          <w:sz w:val="28"/>
          <w:szCs w:val="28"/>
          <w:cs/>
        </w:rPr>
        <w:br/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 xml:space="preserve"> </w:t>
      </w:r>
      <w:r w:rsidR="00E57E5A" w:rsidRPr="00E57E5A"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13 </w:t>
      </w:r>
      <w:r w:rsidR="00E57E5A" w:rsidRPr="00E57E5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สิงหาคม</w:t>
      </w:r>
      <w:r w:rsidR="00E57E5A" w:rsidRPr="00E57E5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E57E5A" w:rsidRPr="00E57E5A">
        <w:rPr>
          <w:rFonts w:ascii="Cordia New" w:eastAsia="Arial Unicode MS" w:hAnsi="Cordia New" w:cs="Cordia New"/>
          <w:sz w:val="28"/>
          <w:szCs w:val="28"/>
          <w:lang w:val="en-US" w:bidi="th-TH"/>
        </w:rPr>
        <w:t>2564</w:t>
      </w:r>
      <w:r w:rsidR="00E57E5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 xml:space="preserve"> </w:t>
      </w:r>
      <w:r w:rsidR="00375682"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="00375682"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="00375682" w:rsidRPr="00375682">
        <w:rPr>
          <w:rFonts w:ascii="Cordia New" w:eastAsia="Arial Unicode MS" w:hAnsi="Cordia New" w:cs="Cordia New"/>
          <w:sz w:val="28"/>
          <w:szCs w:val="28"/>
        </w:rPr>
        <w:t xml:space="preserve">34 </w:t>
      </w:r>
      <w:r w:rsidR="00375682"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เรื่อง</w:t>
      </w:r>
      <w:r w:rsidR="00375682"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="00375682"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การรายงานทางการเงินระหว่างกาล</w:t>
      </w:r>
    </w:p>
    <w:p w14:paraId="482C5F6E" w14:textId="77777777" w:rsidR="00EE6455" w:rsidRDefault="00EE6455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1D9BDFF3" w14:textId="77777777" w:rsidR="00EE6455" w:rsidRDefault="00EE6455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3F92FE33" w14:textId="77777777" w:rsidR="00860028" w:rsidRPr="005D0CE5" w:rsidRDefault="00860028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val="en-US" w:bidi="th-TH"/>
        </w:rPr>
      </w:pPr>
    </w:p>
    <w:p w14:paraId="0FADF9AC" w14:textId="2C842561" w:rsidR="00F56687" w:rsidRDefault="00F56687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56687">
        <w:rPr>
          <w:rFonts w:ascii="Cordia New" w:hAnsi="Cordia New" w:cs="Cordia New" w:hint="cs"/>
          <w:sz w:val="28"/>
          <w:szCs w:val="28"/>
          <w:cs/>
          <w:lang w:bidi="th-TH"/>
        </w:rPr>
        <w:t>นาย</w:t>
      </w:r>
      <w:r w:rsidR="00DD47A2">
        <w:rPr>
          <w:rFonts w:ascii="Cordia New" w:hAnsi="Cordia New" w:cs="Cordia New" w:hint="cs"/>
          <w:sz w:val="28"/>
          <w:szCs w:val="28"/>
          <w:cs/>
          <w:lang w:bidi="th-TH"/>
        </w:rPr>
        <w:t>นรินทร์ จูระมงคล</w:t>
      </w:r>
    </w:p>
    <w:p w14:paraId="0CC79B45" w14:textId="34434012" w:rsidR="00704281" w:rsidRPr="00F56687" w:rsidRDefault="00704281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="00E945C5" w:rsidRPr="00E945C5">
        <w:rPr>
          <w:rFonts w:ascii="Cordia New" w:hAnsi="Cordia New" w:cs="Cordia New"/>
          <w:sz w:val="28"/>
          <w:szCs w:val="28"/>
          <w:lang w:val="en-US" w:bidi="th-TH"/>
        </w:rPr>
        <w:t>8593</w:t>
      </w:r>
    </w:p>
    <w:p w14:paraId="609C6E25" w14:textId="77777777" w:rsidR="00704281" w:rsidRPr="00704281" w:rsidRDefault="00704281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 w:hint="cs"/>
          <w:sz w:val="28"/>
          <w:szCs w:val="28"/>
          <w:cs/>
        </w:rPr>
        <w:t xml:space="preserve">บริษัท </w:t>
      </w:r>
      <w:r w:rsidRPr="00704281">
        <w:rPr>
          <w:rFonts w:ascii="Cordia New" w:hAnsi="Cordia New" w:cs="Cordia New"/>
          <w:sz w:val="28"/>
          <w:szCs w:val="28"/>
          <w:cs/>
        </w:rPr>
        <w:t>บีดีโอ ออดิท จำกัด</w:t>
      </w:r>
    </w:p>
    <w:p w14:paraId="45A14318" w14:textId="77777777" w:rsidR="00F56687" w:rsidRDefault="00704281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22B1A7C" w14:textId="391868A3" w:rsidR="00FE245E" w:rsidRDefault="00D15485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1A7859">
        <w:rPr>
          <w:rFonts w:ascii="Cordia New" w:hAnsi="Cordia New" w:cs="Cordia New"/>
          <w:sz w:val="28"/>
          <w:szCs w:val="28"/>
          <w:lang w:val="en-US" w:bidi="th-TH"/>
        </w:rPr>
        <w:t>11</w:t>
      </w:r>
      <w:r w:rsidR="00FE245E" w:rsidRPr="001A7859">
        <w:rPr>
          <w:rFonts w:ascii="Cordia New" w:hAnsi="Cordia New" w:cs="Cordia New"/>
          <w:sz w:val="28"/>
          <w:szCs w:val="28"/>
          <w:cs/>
          <w:lang w:bidi="th-TH"/>
        </w:rPr>
        <w:t xml:space="preserve"> สิงหาคม </w:t>
      </w:r>
      <w:r w:rsidR="005D0CE5" w:rsidRPr="001A7859">
        <w:rPr>
          <w:rFonts w:ascii="Cordia New" w:hAnsi="Cordia New" w:cs="Cordia New"/>
          <w:sz w:val="28"/>
          <w:szCs w:val="28"/>
          <w:lang w:bidi="th-TH"/>
        </w:rPr>
        <w:t>2565</w:t>
      </w:r>
    </w:p>
    <w:p w14:paraId="48383DCB" w14:textId="77777777" w:rsidR="00D15EA5" w:rsidRDefault="00D15EA5" w:rsidP="00D15EA5">
      <w:pPr>
        <w:pStyle w:val="BodyText"/>
        <w:rPr>
          <w:rFonts w:ascii="Cordia New" w:hAnsi="Cordia New" w:cs="Cordia New"/>
          <w:sz w:val="28"/>
          <w:szCs w:val="28"/>
        </w:rPr>
      </w:pPr>
    </w:p>
    <w:p w14:paraId="1AFDE02E" w14:textId="77777777" w:rsidR="00C725F3" w:rsidRPr="00C725F3" w:rsidRDefault="00C725F3" w:rsidP="00C725F3"/>
    <w:p w14:paraId="1CB2F5DE" w14:textId="77777777" w:rsidR="00C725F3" w:rsidRPr="00C725F3" w:rsidRDefault="00C725F3" w:rsidP="00C725F3"/>
    <w:p w14:paraId="4042CEEF" w14:textId="77777777" w:rsidR="00C725F3" w:rsidRPr="00C725F3" w:rsidRDefault="00C725F3" w:rsidP="00C725F3"/>
    <w:p w14:paraId="2EB93E80" w14:textId="77777777" w:rsidR="00C725F3" w:rsidRPr="00C725F3" w:rsidRDefault="00C725F3" w:rsidP="00C725F3"/>
    <w:p w14:paraId="66CEE332" w14:textId="77777777" w:rsidR="00C725F3" w:rsidRPr="00C725F3" w:rsidRDefault="00C725F3" w:rsidP="00C725F3"/>
    <w:p w14:paraId="4C230D08" w14:textId="77777777" w:rsidR="00C725F3" w:rsidRPr="00C725F3" w:rsidRDefault="00C725F3" w:rsidP="00C725F3"/>
    <w:p w14:paraId="608BBDA9" w14:textId="77777777" w:rsidR="00C725F3" w:rsidRPr="00C725F3" w:rsidRDefault="00C725F3" w:rsidP="00C725F3"/>
    <w:p w14:paraId="1FD0F73A" w14:textId="77777777" w:rsidR="00C725F3" w:rsidRPr="00C725F3" w:rsidRDefault="00C725F3" w:rsidP="00C725F3"/>
    <w:p w14:paraId="2C22ED64" w14:textId="77777777" w:rsidR="00C725F3" w:rsidRPr="00C725F3" w:rsidRDefault="00C725F3" w:rsidP="00C725F3"/>
    <w:p w14:paraId="5736EEDD" w14:textId="77777777" w:rsidR="00C725F3" w:rsidRPr="00C725F3" w:rsidRDefault="00C725F3" w:rsidP="00C725F3"/>
    <w:p w14:paraId="69B5F8EA" w14:textId="77777777" w:rsidR="00C725F3" w:rsidRPr="00C725F3" w:rsidRDefault="00C725F3" w:rsidP="00C725F3"/>
    <w:p w14:paraId="78BC0B54" w14:textId="77777777" w:rsidR="00C725F3" w:rsidRPr="00C725F3" w:rsidRDefault="00C725F3" w:rsidP="00C725F3"/>
    <w:p w14:paraId="12B55A07" w14:textId="77777777" w:rsidR="00C725F3" w:rsidRPr="00C725F3" w:rsidRDefault="00C725F3" w:rsidP="00C725F3"/>
    <w:p w14:paraId="3433D20C" w14:textId="49C9D1B7" w:rsidR="00C725F3" w:rsidRDefault="00C725F3" w:rsidP="00C725F3">
      <w:pPr>
        <w:tabs>
          <w:tab w:val="left" w:pos="1995"/>
        </w:tabs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</w:p>
    <w:p w14:paraId="099C3C81" w14:textId="77777777" w:rsidR="00C725F3" w:rsidRPr="00C725F3" w:rsidRDefault="00C725F3" w:rsidP="00C725F3"/>
    <w:sectPr w:rsidR="00C725F3" w:rsidRPr="00C725F3" w:rsidSect="0021140A">
      <w:headerReference w:type="default" r:id="rId14"/>
      <w:headerReference w:type="first" r:id="rId15"/>
      <w:footerReference w:type="first" r:id="rId16"/>
      <w:pgSz w:w="11907" w:h="16840" w:code="9"/>
      <w:pgMar w:top="1440" w:right="1134" w:bottom="420" w:left="1701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9D246" w14:textId="77777777" w:rsidR="0041499E" w:rsidRDefault="0041499E">
      <w:r>
        <w:separator/>
      </w:r>
    </w:p>
  </w:endnote>
  <w:endnote w:type="continuationSeparator" w:id="0">
    <w:p w14:paraId="10646676" w14:textId="77777777" w:rsidR="0041499E" w:rsidRDefault="00414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261E" w14:textId="0760CD3D" w:rsidR="00D20415" w:rsidRPr="00C725F3" w:rsidRDefault="00D20415" w:rsidP="00C725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DDE85" w14:textId="77777777" w:rsidR="0041499E" w:rsidRDefault="0041499E">
      <w:bookmarkStart w:id="0" w:name="_Hlk482348182"/>
      <w:bookmarkEnd w:id="0"/>
      <w:r>
        <w:separator/>
      </w:r>
    </w:p>
  </w:footnote>
  <w:footnote w:type="continuationSeparator" w:id="0">
    <w:p w14:paraId="71D2B57A" w14:textId="77777777" w:rsidR="0041499E" w:rsidRDefault="00414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FC7" w14:textId="771F655F" w:rsidR="0079035E" w:rsidRPr="00C855D9" w:rsidRDefault="0079035E" w:rsidP="00D96128">
    <w:pPr>
      <w:pStyle w:val="Header"/>
      <w:jc w:val="right"/>
      <w:rPr>
        <w:rFonts w:cstheme="minorBidi"/>
        <w:cs/>
        <w:lang w:bidi="th-TH"/>
      </w:rPr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9E428" w14:textId="36A90DF8" w:rsidR="00243C23" w:rsidRDefault="00243C23" w:rsidP="00243C23">
    <w:pPr>
      <w:pStyle w:val="Header"/>
      <w:ind w:hanging="450"/>
      <w:rPr>
        <w:noProof/>
      </w:rPr>
    </w:pPr>
  </w:p>
  <w:p w14:paraId="0E89A2DC" w14:textId="2BB89DB5" w:rsidR="00A23579" w:rsidRDefault="00A23579" w:rsidP="00243C23">
    <w:pPr>
      <w:pStyle w:val="Header"/>
      <w:ind w:hanging="450"/>
      <w:rPr>
        <w:noProof/>
      </w:rPr>
    </w:pPr>
  </w:p>
  <w:p w14:paraId="6486F268" w14:textId="77777777" w:rsidR="00A23579" w:rsidRDefault="00A23579" w:rsidP="00243C23">
    <w:pPr>
      <w:pStyle w:val="Header"/>
      <w:ind w:hanging="450"/>
    </w:pPr>
  </w:p>
  <w:p w14:paraId="2DAAD8CD" w14:textId="77777777" w:rsidR="00243C23" w:rsidRDefault="00243C23" w:rsidP="00243C23">
    <w:pPr>
      <w:pStyle w:val="Header"/>
      <w:ind w:hanging="450"/>
    </w:pPr>
  </w:p>
  <w:p w14:paraId="025EF6AD" w14:textId="0540234A" w:rsidR="0079035E" w:rsidRDefault="0079035E" w:rsidP="00D96128">
    <w:pPr>
      <w:pStyle w:val="Header"/>
      <w:jc w:val="right"/>
    </w:pPr>
    <w:bookmarkStart w:id="1" w:name="Footer3_tbl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4B585" w14:textId="41BB5CC6" w:rsidR="00A74FF4" w:rsidRDefault="00A74FF4" w:rsidP="00A74FF4">
    <w:pPr>
      <w:pStyle w:val="Header"/>
      <w:ind w:hanging="450"/>
      <w:rPr>
        <w:noProof/>
      </w:rPr>
    </w:pPr>
  </w:p>
  <w:p w14:paraId="4BE2DD17" w14:textId="1196647D" w:rsidR="00A23579" w:rsidRDefault="00A23579" w:rsidP="00A74FF4">
    <w:pPr>
      <w:pStyle w:val="Header"/>
      <w:ind w:hanging="450"/>
      <w:rPr>
        <w:noProof/>
      </w:rPr>
    </w:pPr>
  </w:p>
  <w:p w14:paraId="5199C1B0" w14:textId="77777777" w:rsidR="00A23579" w:rsidRDefault="00A23579" w:rsidP="00A74FF4">
    <w:pPr>
      <w:pStyle w:val="Header"/>
      <w:ind w:hanging="450"/>
    </w:pPr>
  </w:p>
  <w:p w14:paraId="716873F3" w14:textId="77777777" w:rsidR="00A74FF4" w:rsidRDefault="00A74FF4" w:rsidP="00A74FF4">
    <w:pPr>
      <w:pStyle w:val="Header"/>
      <w:ind w:hanging="450"/>
    </w:pPr>
  </w:p>
  <w:p w14:paraId="45D48483" w14:textId="77777777" w:rsidR="00A74FF4" w:rsidRDefault="00A74FF4" w:rsidP="00A74FF4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3023B"/>
    <w:rsid w:val="00031D17"/>
    <w:rsid w:val="00044ACE"/>
    <w:rsid w:val="0004550E"/>
    <w:rsid w:val="00050513"/>
    <w:rsid w:val="00052614"/>
    <w:rsid w:val="00052F4B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407D"/>
    <w:rsid w:val="000A47F4"/>
    <w:rsid w:val="000A5BAB"/>
    <w:rsid w:val="000B4D04"/>
    <w:rsid w:val="000B65E3"/>
    <w:rsid w:val="000B7090"/>
    <w:rsid w:val="000C08B9"/>
    <w:rsid w:val="000C6440"/>
    <w:rsid w:val="000D454D"/>
    <w:rsid w:val="000E52CE"/>
    <w:rsid w:val="000F3AAB"/>
    <w:rsid w:val="000F6E25"/>
    <w:rsid w:val="001011DF"/>
    <w:rsid w:val="00101C2D"/>
    <w:rsid w:val="00104C94"/>
    <w:rsid w:val="00112B69"/>
    <w:rsid w:val="001218E7"/>
    <w:rsid w:val="00122E24"/>
    <w:rsid w:val="00123ED7"/>
    <w:rsid w:val="001316D3"/>
    <w:rsid w:val="001411D2"/>
    <w:rsid w:val="00150CA2"/>
    <w:rsid w:val="001521CA"/>
    <w:rsid w:val="001554CD"/>
    <w:rsid w:val="00155A91"/>
    <w:rsid w:val="001613E2"/>
    <w:rsid w:val="0016459D"/>
    <w:rsid w:val="00167017"/>
    <w:rsid w:val="00175110"/>
    <w:rsid w:val="00176318"/>
    <w:rsid w:val="0019210D"/>
    <w:rsid w:val="00197383"/>
    <w:rsid w:val="001A3BFB"/>
    <w:rsid w:val="001A3C20"/>
    <w:rsid w:val="001A4B7C"/>
    <w:rsid w:val="001A5299"/>
    <w:rsid w:val="001A63CA"/>
    <w:rsid w:val="001A7859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21140A"/>
    <w:rsid w:val="00214C9B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6182A"/>
    <w:rsid w:val="00263C03"/>
    <w:rsid w:val="00277EBE"/>
    <w:rsid w:val="002838FB"/>
    <w:rsid w:val="00285249"/>
    <w:rsid w:val="00285E05"/>
    <w:rsid w:val="002A252E"/>
    <w:rsid w:val="002A46A1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75682"/>
    <w:rsid w:val="00377773"/>
    <w:rsid w:val="00384904"/>
    <w:rsid w:val="00387A6A"/>
    <w:rsid w:val="00393CAB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C4C98"/>
    <w:rsid w:val="003D2605"/>
    <w:rsid w:val="003D64D6"/>
    <w:rsid w:val="003E034A"/>
    <w:rsid w:val="003E3E21"/>
    <w:rsid w:val="003E511E"/>
    <w:rsid w:val="003F12C5"/>
    <w:rsid w:val="004036D9"/>
    <w:rsid w:val="0040435A"/>
    <w:rsid w:val="0041499E"/>
    <w:rsid w:val="00414DB3"/>
    <w:rsid w:val="00416281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1DDF"/>
    <w:rsid w:val="00506F7C"/>
    <w:rsid w:val="005070FA"/>
    <w:rsid w:val="00516DE3"/>
    <w:rsid w:val="0052186A"/>
    <w:rsid w:val="0052306A"/>
    <w:rsid w:val="005321DA"/>
    <w:rsid w:val="005456E5"/>
    <w:rsid w:val="00547541"/>
    <w:rsid w:val="00551365"/>
    <w:rsid w:val="00552F15"/>
    <w:rsid w:val="00553BBE"/>
    <w:rsid w:val="00555CCD"/>
    <w:rsid w:val="005627FF"/>
    <w:rsid w:val="00566B57"/>
    <w:rsid w:val="00577D61"/>
    <w:rsid w:val="005822AC"/>
    <w:rsid w:val="00595561"/>
    <w:rsid w:val="005979AA"/>
    <w:rsid w:val="005A47A9"/>
    <w:rsid w:val="005B2619"/>
    <w:rsid w:val="005B405A"/>
    <w:rsid w:val="005C25B2"/>
    <w:rsid w:val="005C2CCB"/>
    <w:rsid w:val="005C6479"/>
    <w:rsid w:val="005C69FD"/>
    <w:rsid w:val="005C773B"/>
    <w:rsid w:val="005D0CE5"/>
    <w:rsid w:val="005D7025"/>
    <w:rsid w:val="005E2D67"/>
    <w:rsid w:val="005E2F87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F1B19"/>
    <w:rsid w:val="006F29ED"/>
    <w:rsid w:val="006F4F77"/>
    <w:rsid w:val="0070147C"/>
    <w:rsid w:val="00704281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6796"/>
    <w:rsid w:val="00746D91"/>
    <w:rsid w:val="0075598A"/>
    <w:rsid w:val="00756BD8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0F4"/>
    <w:rsid w:val="007A74F9"/>
    <w:rsid w:val="007B4300"/>
    <w:rsid w:val="007D41A1"/>
    <w:rsid w:val="007D771C"/>
    <w:rsid w:val="007E156E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60028"/>
    <w:rsid w:val="0087166E"/>
    <w:rsid w:val="008719C2"/>
    <w:rsid w:val="008806E8"/>
    <w:rsid w:val="00881FCC"/>
    <w:rsid w:val="00883BD8"/>
    <w:rsid w:val="00884FF7"/>
    <w:rsid w:val="00894ACE"/>
    <w:rsid w:val="00897E5A"/>
    <w:rsid w:val="008A6579"/>
    <w:rsid w:val="008B19D9"/>
    <w:rsid w:val="008B1FD3"/>
    <w:rsid w:val="008B204B"/>
    <w:rsid w:val="008B3666"/>
    <w:rsid w:val="008C49AE"/>
    <w:rsid w:val="008C59F7"/>
    <w:rsid w:val="008E381B"/>
    <w:rsid w:val="008E7687"/>
    <w:rsid w:val="008F0E3C"/>
    <w:rsid w:val="008F11FA"/>
    <w:rsid w:val="008F33AE"/>
    <w:rsid w:val="008F4ACA"/>
    <w:rsid w:val="008F6447"/>
    <w:rsid w:val="009103F2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44E9E"/>
    <w:rsid w:val="009544E0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C361A"/>
    <w:rsid w:val="009D4DAA"/>
    <w:rsid w:val="009E278C"/>
    <w:rsid w:val="009F6EDC"/>
    <w:rsid w:val="00A00DA8"/>
    <w:rsid w:val="00A035CE"/>
    <w:rsid w:val="00A0537F"/>
    <w:rsid w:val="00A05C39"/>
    <w:rsid w:val="00A0602E"/>
    <w:rsid w:val="00A06C1F"/>
    <w:rsid w:val="00A07FFA"/>
    <w:rsid w:val="00A11FB4"/>
    <w:rsid w:val="00A1550B"/>
    <w:rsid w:val="00A23579"/>
    <w:rsid w:val="00A33B07"/>
    <w:rsid w:val="00A343F2"/>
    <w:rsid w:val="00A34ED9"/>
    <w:rsid w:val="00A35782"/>
    <w:rsid w:val="00A362F9"/>
    <w:rsid w:val="00A43EE6"/>
    <w:rsid w:val="00A50E73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1123"/>
    <w:rsid w:val="00AF7092"/>
    <w:rsid w:val="00B1324D"/>
    <w:rsid w:val="00B157E2"/>
    <w:rsid w:val="00B17767"/>
    <w:rsid w:val="00B24A45"/>
    <w:rsid w:val="00B25B92"/>
    <w:rsid w:val="00B2694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213F"/>
    <w:rsid w:val="00B63D0E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E0C8A"/>
    <w:rsid w:val="00BE1E31"/>
    <w:rsid w:val="00BE334D"/>
    <w:rsid w:val="00BE4988"/>
    <w:rsid w:val="00BF1C24"/>
    <w:rsid w:val="00BF3EDE"/>
    <w:rsid w:val="00BF4ED5"/>
    <w:rsid w:val="00BF5E73"/>
    <w:rsid w:val="00BF6A22"/>
    <w:rsid w:val="00C01647"/>
    <w:rsid w:val="00C01D7B"/>
    <w:rsid w:val="00C06939"/>
    <w:rsid w:val="00C21E3B"/>
    <w:rsid w:val="00C322FD"/>
    <w:rsid w:val="00C35B1A"/>
    <w:rsid w:val="00C41C7D"/>
    <w:rsid w:val="00C43946"/>
    <w:rsid w:val="00C47D5B"/>
    <w:rsid w:val="00C524A6"/>
    <w:rsid w:val="00C579E5"/>
    <w:rsid w:val="00C63023"/>
    <w:rsid w:val="00C63743"/>
    <w:rsid w:val="00C725F3"/>
    <w:rsid w:val="00C7450C"/>
    <w:rsid w:val="00C76C6C"/>
    <w:rsid w:val="00C76E31"/>
    <w:rsid w:val="00C80EC5"/>
    <w:rsid w:val="00C855D9"/>
    <w:rsid w:val="00C86BB9"/>
    <w:rsid w:val="00C8772C"/>
    <w:rsid w:val="00C975A2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D03A19"/>
    <w:rsid w:val="00D05669"/>
    <w:rsid w:val="00D078C4"/>
    <w:rsid w:val="00D15485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63ABC"/>
    <w:rsid w:val="00D675F1"/>
    <w:rsid w:val="00D73B96"/>
    <w:rsid w:val="00D80807"/>
    <w:rsid w:val="00D8094E"/>
    <w:rsid w:val="00D831A4"/>
    <w:rsid w:val="00D86120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D1E47"/>
    <w:rsid w:val="00DD47A2"/>
    <w:rsid w:val="00DD4B3F"/>
    <w:rsid w:val="00DD61A9"/>
    <w:rsid w:val="00DD6EF1"/>
    <w:rsid w:val="00DE0EEE"/>
    <w:rsid w:val="00DE4958"/>
    <w:rsid w:val="00DF1A18"/>
    <w:rsid w:val="00DF5702"/>
    <w:rsid w:val="00E04361"/>
    <w:rsid w:val="00E0491A"/>
    <w:rsid w:val="00E064FD"/>
    <w:rsid w:val="00E1053A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6475"/>
    <w:rsid w:val="00E56701"/>
    <w:rsid w:val="00E57E5A"/>
    <w:rsid w:val="00E57FB7"/>
    <w:rsid w:val="00E62754"/>
    <w:rsid w:val="00E64D2D"/>
    <w:rsid w:val="00E726FD"/>
    <w:rsid w:val="00E767F7"/>
    <w:rsid w:val="00E86B53"/>
    <w:rsid w:val="00E9110B"/>
    <w:rsid w:val="00E945C5"/>
    <w:rsid w:val="00EA1B10"/>
    <w:rsid w:val="00EA2B6F"/>
    <w:rsid w:val="00EB0781"/>
    <w:rsid w:val="00EB3478"/>
    <w:rsid w:val="00EB4B39"/>
    <w:rsid w:val="00EB6FE3"/>
    <w:rsid w:val="00EE0F65"/>
    <w:rsid w:val="00EE6455"/>
    <w:rsid w:val="00F246A1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1D83"/>
    <w:rsid w:val="00F72986"/>
    <w:rsid w:val="00F730E3"/>
    <w:rsid w:val="00F73D95"/>
    <w:rsid w:val="00F755E9"/>
    <w:rsid w:val="00F84062"/>
    <w:rsid w:val="00F909CD"/>
    <w:rsid w:val="00F974D1"/>
    <w:rsid w:val="00FA16E0"/>
    <w:rsid w:val="00FA2581"/>
    <w:rsid w:val="00FC332F"/>
    <w:rsid w:val="00FC4397"/>
    <w:rsid w:val="00FD05AD"/>
    <w:rsid w:val="00FD0666"/>
    <w:rsid w:val="00FD504A"/>
    <w:rsid w:val="00FD557D"/>
    <w:rsid w:val="00FD64EA"/>
    <w:rsid w:val="00FD7295"/>
    <w:rsid w:val="00FE2187"/>
    <w:rsid w:val="00FE245E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9" ma:contentTypeDescription="Create a new document." ma:contentTypeScope="" ma:versionID="fcd1709b23a2e19d72acc5384ddb8f4f">
  <xsd:schema xmlns:xsd="http://www.w3.org/2001/XMLSchema" xmlns:xs="http://www.w3.org/2001/XMLSchema" xmlns:p="http://schemas.microsoft.com/office/2006/metadata/properties" xmlns:ns2="eb174141-58c4-4107-9346-ba7ada469626" targetNamespace="http://schemas.microsoft.com/office/2006/metadata/properties" ma:root="true" ma:fieldsID="efcefa6b98e56c9964660fd956518214" ns2:_="">
    <xsd:import namespace="eb174141-58c4-4107-9346-ba7ada4696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CDCEB3-1801-4FA7-84A7-C4A228CD9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143</TotalTime>
  <Pages>2</Pages>
  <Words>554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Sven (Bino) Moessing</cp:lastModifiedBy>
  <cp:revision>124</cp:revision>
  <cp:lastPrinted>2021-05-10T02:42:00Z</cp:lastPrinted>
  <dcterms:created xsi:type="dcterms:W3CDTF">2021-05-10T15:44:00Z</dcterms:created>
  <dcterms:modified xsi:type="dcterms:W3CDTF">2022-08-10T11:06:00Z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