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17ABE" w14:textId="6D30F358" w:rsidR="009E45D4" w:rsidRPr="006F4CB8" w:rsidRDefault="00156141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6F4CB8">
        <w:rPr>
          <w:rFonts w:asciiTheme="majorBidi" w:hAnsiTheme="majorBidi" w:cstheme="majorBidi" w:hint="cs"/>
          <w:bCs/>
          <w:sz w:val="30"/>
          <w:szCs w:val="30"/>
          <w:cs/>
          <w:lang w:bidi="th-TH"/>
        </w:rPr>
        <w:t>ห</w:t>
      </w:r>
      <w:r w:rsidR="004762B0" w:rsidRPr="006F4CB8">
        <w:rPr>
          <w:rFonts w:asciiTheme="majorBidi" w:hAnsiTheme="majorBidi" w:cstheme="majorBidi"/>
          <w:bCs/>
          <w:sz w:val="30"/>
          <w:szCs w:val="30"/>
          <w:cs/>
          <w:lang w:bidi="th-TH"/>
        </w:rPr>
        <w:t>มายเหตุ</w:t>
      </w:r>
      <w:r w:rsidR="004762B0" w:rsidRPr="006F4CB8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="004762B0" w:rsidRPr="006F4CB8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  <w:bookmarkStart w:id="1" w:name="_GoBack"/>
      <w:bookmarkEnd w:id="1"/>
      <w:r w:rsidR="008C0F3C" w:rsidRPr="006F4CB8">
        <w:rPr>
          <w:rFonts w:asciiTheme="majorBidi" w:hAnsiTheme="majorBidi" w:cstheme="majorBidi"/>
          <w:bCs/>
          <w:sz w:val="30"/>
          <w:szCs w:val="30"/>
          <w:lang w:bidi="th-TH"/>
        </w:rPr>
        <w:br/>
      </w:r>
    </w:p>
    <w:p w14:paraId="0CEAE65C" w14:textId="77777777" w:rsidR="009E45D4" w:rsidRPr="006F4CB8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6F4CB8" w:rsidRDefault="004762B0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6F4CB8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5A4076F" w14:textId="01AFF04E" w:rsidR="003B2C13" w:rsidRPr="006F4CB8" w:rsidRDefault="003B2C13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10200A" w:rsidRPr="006F4CB8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ธุรกิจ</w:t>
      </w:r>
    </w:p>
    <w:p w14:paraId="4D015C7D" w14:textId="5EF157EB" w:rsidR="009E45D4" w:rsidRPr="006F4CB8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6F4CB8" w:rsidRDefault="006D092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6F4CB8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6F4CB8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6F4CB8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6F4CB8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6F4CB8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6F4CB8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6F4CB8" w:rsidRDefault="00D77FE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560836F1" w14:textId="41F877BE" w:rsidR="009E45D4" w:rsidRPr="006F4CB8" w:rsidRDefault="005E418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429852B3" w14:textId="1CFEB9FE" w:rsidR="009E45D4" w:rsidRPr="006F4CB8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6F4CB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6F4CB8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30778495" w:rsidR="00CE103F" w:rsidRPr="006F4CB8" w:rsidRDefault="0006794F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74261C1F" w14:textId="4DB85704" w:rsidR="0064384E" w:rsidRPr="006F4CB8" w:rsidRDefault="0064384E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6F4CB8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6F4CB8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6F4CB8" w:rsidRDefault="008C1C0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1ECFFEA5" w:rsidR="009D2FFF" w:rsidRPr="006F4CB8" w:rsidRDefault="009D2FFF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6F4CB8" w:rsidRDefault="004762B0" w:rsidP="0092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br w:type="page"/>
      </w:r>
      <w:r w:rsidRPr="006F4CB8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6F4CB8">
        <w:rPr>
          <w:rFonts w:asciiTheme="majorBidi" w:hAnsiTheme="majorBidi" w:cstheme="majorBidi"/>
          <w:cs/>
        </w:rPr>
        <w:t>ระหว่างกาล</w:t>
      </w:r>
      <w:r w:rsidRPr="006F4CB8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6F4CB8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46A733C4" w:rsidR="006C42C3" w:rsidRPr="006F4CB8" w:rsidRDefault="004762B0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>งบการเงิน</w:t>
      </w:r>
      <w:r w:rsidR="0025700A" w:rsidRPr="006F4CB8">
        <w:rPr>
          <w:rFonts w:asciiTheme="majorBidi" w:hAnsiTheme="majorBidi" w:cstheme="majorBidi"/>
          <w:cs/>
        </w:rPr>
        <w:t>ระหว่างกาล</w:t>
      </w:r>
      <w:r w:rsidRPr="006F4CB8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6F4CB8">
        <w:rPr>
          <w:rFonts w:asciiTheme="majorBidi" w:hAnsiTheme="majorBidi" w:cstheme="majorBidi"/>
          <w:cs/>
        </w:rPr>
        <w:t>บริษัท</w:t>
      </w:r>
      <w:r w:rsidRPr="006F4CB8">
        <w:rPr>
          <w:rFonts w:asciiTheme="majorBidi" w:hAnsiTheme="majorBidi" w:cstheme="majorBidi"/>
          <w:cs/>
        </w:rPr>
        <w:t>เมื่อวันที่</w:t>
      </w:r>
      <w:r w:rsidR="008D290F" w:rsidRPr="006F4CB8">
        <w:rPr>
          <w:rFonts w:asciiTheme="majorBidi" w:hAnsiTheme="majorBidi" w:cstheme="majorBidi"/>
          <w:cs/>
        </w:rPr>
        <w:t xml:space="preserve"> </w:t>
      </w:r>
      <w:r w:rsidR="00754688" w:rsidRPr="006F4CB8">
        <w:rPr>
          <w:rFonts w:asciiTheme="majorBidi" w:hAnsiTheme="majorBidi" w:cstheme="majorBidi"/>
        </w:rPr>
        <w:t xml:space="preserve">11 </w:t>
      </w:r>
      <w:r w:rsidR="00754688" w:rsidRPr="006F4CB8">
        <w:rPr>
          <w:rFonts w:asciiTheme="majorBidi" w:hAnsiTheme="majorBidi" w:cstheme="majorBidi" w:hint="cs"/>
          <w:cs/>
        </w:rPr>
        <w:t xml:space="preserve">สิงหาคม </w:t>
      </w:r>
      <w:r w:rsidR="00754688" w:rsidRPr="006F4CB8">
        <w:rPr>
          <w:rFonts w:asciiTheme="majorBidi" w:hAnsiTheme="majorBidi" w:cstheme="majorBidi"/>
        </w:rPr>
        <w:t>2565</w:t>
      </w:r>
    </w:p>
    <w:p w14:paraId="66A7BD1E" w14:textId="77777777" w:rsidR="006C42C3" w:rsidRPr="006F4CB8" w:rsidRDefault="006C42C3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6F4CB8" w:rsidRDefault="004762B0" w:rsidP="006C42C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6F4CB8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705D868" w14:textId="7825CE91" w:rsidR="00B1391E" w:rsidRPr="006F4CB8" w:rsidRDefault="000B5614" w:rsidP="00250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6F4CB8">
        <w:rPr>
          <w:rFonts w:asciiTheme="majorBidi" w:hAnsiTheme="majorBidi" w:cstheme="majorBidi"/>
        </w:rPr>
        <w:tab/>
      </w:r>
      <w:r w:rsidR="001D0AEF" w:rsidRPr="006F4CB8">
        <w:rPr>
          <w:rFonts w:asciiTheme="majorBidi" w:hAnsiTheme="majorBidi" w:cstheme="majorBidi"/>
        </w:rPr>
        <w:tab/>
      </w:r>
      <w:r w:rsidRPr="006F4CB8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6F4CB8">
        <w:rPr>
          <w:rFonts w:asciiTheme="majorBidi" w:hAnsiTheme="majorBidi" w:cstheme="majorBidi"/>
          <w:cs/>
        </w:rPr>
        <w:t>จากพลังงานสะอาด</w:t>
      </w:r>
      <w:r w:rsidRPr="006F4CB8">
        <w:rPr>
          <w:rFonts w:asciiTheme="majorBidi" w:hAnsiTheme="majorBidi" w:cstheme="majorBidi"/>
          <w:cs/>
        </w:rPr>
        <w:t xml:space="preserve"> การลงทุนในธุรกิจพลังงานทางเลือก การผลิตและจำหน่ายผลิตภัณฑ์</w:t>
      </w:r>
      <w:r w:rsidR="00250644" w:rsidRPr="006F4CB8">
        <w:rPr>
          <w:rFonts w:asciiTheme="majorBidi" w:hAnsiTheme="majorBidi" w:cstheme="majorBidi"/>
        </w:rPr>
        <w:t xml:space="preserve">  </w:t>
      </w:r>
      <w:r w:rsidRPr="006F4CB8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6F4CB8" w:rsidRDefault="00DC62CA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6F4CB8" w:rsidRDefault="00AB0686" w:rsidP="007A576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6F4CB8" w:rsidRDefault="0036548A" w:rsidP="007A576E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302D7B52" w:rsidR="006D63C1" w:rsidRPr="006F4CB8" w:rsidRDefault="006D63C1" w:rsidP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2" w:name="_Hlk66464858"/>
      <w:r w:rsidRPr="006F4CB8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6F4CB8">
        <w:rPr>
          <w:rFonts w:asciiTheme="majorBidi" w:hAnsiTheme="majorBidi" w:cstheme="majorBidi"/>
        </w:rPr>
        <w:t>34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 xml:space="preserve">เรื่อง </w:t>
      </w:r>
      <w:r w:rsidRPr="006F4CB8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6F4CB8">
        <w:rPr>
          <w:rFonts w:asciiTheme="majorBidi" w:hAnsiTheme="majorBidi" w:cstheme="majorBidi"/>
          <w:cs/>
        </w:rPr>
        <w:t xml:space="preserve"> </w:t>
      </w:r>
      <w:r w:rsidRPr="006F4CB8">
        <w:rPr>
          <w:rFonts w:asciiTheme="majorBidi" w:hAnsiTheme="majorBidi" w:cstheme="majorBidi"/>
        </w:rPr>
        <w:t xml:space="preserve"> </w:t>
      </w:r>
      <w:bookmarkEnd w:id="2"/>
      <w:r w:rsidRPr="006F4CB8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6F4CB8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6F4CB8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F4CB8">
        <w:rPr>
          <w:rFonts w:asciiTheme="majorBidi" w:hAnsiTheme="majorBidi" w:cstheme="majorBidi"/>
        </w:rPr>
        <w:t xml:space="preserve"> </w:t>
      </w:r>
      <w:r w:rsidR="006F1E95" w:rsidRPr="006F4CB8">
        <w:rPr>
          <w:rFonts w:asciiTheme="majorBidi" w:hAnsiTheme="majorBidi" w:cstheme="majorBidi"/>
        </w:rPr>
        <w:t>31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>ธันวาคม</w:t>
      </w:r>
      <w:r w:rsidRPr="006F4CB8">
        <w:rPr>
          <w:rFonts w:asciiTheme="majorBidi" w:hAnsiTheme="majorBidi" w:cstheme="majorBidi"/>
        </w:rPr>
        <w:t xml:space="preserve"> </w:t>
      </w:r>
      <w:r w:rsidR="006F1E95" w:rsidRPr="006F4CB8">
        <w:rPr>
          <w:rFonts w:asciiTheme="majorBidi" w:hAnsiTheme="majorBidi" w:cstheme="majorBidi"/>
        </w:rPr>
        <w:t>2564</w:t>
      </w:r>
    </w:p>
    <w:p w14:paraId="20C72082" w14:textId="3CBF0605" w:rsidR="003C0357" w:rsidRPr="006F4CB8" w:rsidRDefault="003C035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E3403DF" w14:textId="221AFFC1" w:rsidR="006D63C1" w:rsidRPr="006F4CB8" w:rsidRDefault="006D63C1" w:rsidP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6F4CB8">
        <w:rPr>
          <w:rFonts w:asciiTheme="majorBidi" w:hAnsiTheme="majorBidi" w:cstheme="majorBidi"/>
        </w:rPr>
        <w:t>31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 xml:space="preserve">ธันวาคม </w:t>
      </w:r>
      <w:r w:rsidR="006F1E95" w:rsidRPr="006F4CB8">
        <w:rPr>
          <w:rFonts w:asciiTheme="majorBidi" w:hAnsiTheme="majorBidi" w:cstheme="majorBidi"/>
        </w:rPr>
        <w:t>2564</w:t>
      </w:r>
    </w:p>
    <w:p w14:paraId="261A636B" w14:textId="416443B1" w:rsidR="006D63C1" w:rsidRPr="006F4CB8" w:rsidRDefault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8863968" w14:textId="4E34444A" w:rsidR="00E903A1" w:rsidRPr="006F4CB8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 xml:space="preserve">ตั้งแต่วันที่ </w:t>
      </w:r>
      <w:r w:rsidR="006F1E95" w:rsidRPr="006F4CB8">
        <w:rPr>
          <w:rFonts w:asciiTheme="majorBidi" w:hAnsiTheme="majorBidi" w:cstheme="majorBidi"/>
        </w:rPr>
        <w:t>1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 xml:space="preserve">มกราคม </w:t>
      </w:r>
      <w:r w:rsidR="006F1E95"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 w:cstheme="majorBidi"/>
          <w:cs/>
        </w:rPr>
        <w:t xml:space="preserve"> กลุ่มบริษัทนำมาตรฐานการรายงานทางการเงิน ฉบับที่ </w:t>
      </w:r>
      <w:r w:rsidR="006F1E95" w:rsidRPr="006F4CB8">
        <w:rPr>
          <w:rFonts w:asciiTheme="majorBidi" w:hAnsiTheme="majorBidi" w:cstheme="majorBidi"/>
        </w:rPr>
        <w:t>9</w:t>
      </w:r>
      <w:r w:rsidRPr="006F4CB8">
        <w:rPr>
          <w:rFonts w:asciiTheme="majorBidi" w:hAnsiTheme="majorBidi" w:cstheme="majorBidi"/>
          <w:cs/>
        </w:rPr>
        <w:t xml:space="preserve"> เรื่อง เครื่องมือทางการเงินและมาตรฐานการรายงานทางการเงิน ฉบับที่ </w:t>
      </w:r>
      <w:r w:rsidR="006F1E95" w:rsidRPr="006F4CB8">
        <w:rPr>
          <w:rFonts w:asciiTheme="majorBidi" w:hAnsiTheme="majorBidi" w:cstheme="majorBidi"/>
        </w:rPr>
        <w:t>7</w:t>
      </w:r>
      <w:r w:rsidRPr="006F4CB8">
        <w:rPr>
          <w:rFonts w:asciiTheme="majorBidi" w:hAnsiTheme="majorBidi" w:cstheme="majorBidi"/>
          <w:cs/>
        </w:rPr>
        <w:t xml:space="preserve"> เรื่อง การเปิดเผยข้อมูลเครื่องมือทางการเงิน ซึ่งมีการปรับปรุงเรื่องการปฏิรูปอัตราดอกเบี้ยอ้างอิงระยะที่ </w:t>
      </w:r>
      <w:r w:rsidR="006F1E95" w:rsidRPr="006F4CB8">
        <w:rPr>
          <w:rFonts w:asciiTheme="majorBidi" w:hAnsiTheme="majorBidi" w:cstheme="majorBidi"/>
        </w:rPr>
        <w:t>2</w:t>
      </w:r>
      <w:r w:rsidRPr="006F4CB8">
        <w:rPr>
          <w:rFonts w:asciiTheme="majorBidi" w:hAnsiTheme="majorBidi" w:cstheme="majorBidi"/>
          <w:cs/>
        </w:rPr>
        <w:t xml:space="preserve"> </w:t>
      </w:r>
      <w:r w:rsidRPr="006F4CB8">
        <w:rPr>
          <w:rFonts w:asciiTheme="majorBidi" w:hAnsiTheme="majorBidi" w:cstheme="majorBidi"/>
        </w:rPr>
        <w:t>(</w:t>
      </w:r>
      <w:r w:rsidRPr="006F4CB8">
        <w:rPr>
          <w:rFonts w:asciiTheme="majorBidi" w:hAnsiTheme="majorBidi" w:cstheme="majorBidi"/>
          <w:cs/>
        </w:rPr>
        <w:t xml:space="preserve">การปฏิรูปอัตราดอกเบี้ยระยะที่ </w:t>
      </w:r>
      <w:r w:rsidR="006F1E95" w:rsidRPr="006F4CB8">
        <w:rPr>
          <w:rFonts w:asciiTheme="majorBidi" w:hAnsiTheme="majorBidi" w:cstheme="majorBidi"/>
        </w:rPr>
        <w:t>2</w:t>
      </w:r>
      <w:r w:rsidRPr="006F4CB8">
        <w:rPr>
          <w:rFonts w:asciiTheme="majorBidi" w:hAnsiTheme="majorBidi" w:cstheme="majorBidi"/>
        </w:rPr>
        <w:t>)</w:t>
      </w:r>
      <w:r w:rsidRPr="006F4CB8">
        <w:rPr>
          <w:rFonts w:asciiTheme="majorBidi" w:hAnsiTheme="majorBidi" w:cstheme="majorBidi"/>
          <w:cs/>
        </w:rPr>
        <w:t xml:space="preserve"> มาถือปฏิบัติ</w:t>
      </w:r>
    </w:p>
    <w:p w14:paraId="296C01A1" w14:textId="77777777" w:rsidR="00E013AF" w:rsidRPr="006F4CB8" w:rsidRDefault="00E0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6F4CB8">
        <w:rPr>
          <w:rFonts w:asciiTheme="majorBidi" w:hAnsiTheme="majorBidi" w:cstheme="majorBidi"/>
          <w:cs/>
        </w:rPr>
        <w:br w:type="page"/>
      </w:r>
    </w:p>
    <w:p w14:paraId="10D3D502" w14:textId="2BB066FF" w:rsidR="00E903A1" w:rsidRPr="006F4CB8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lastRenderedPageBreak/>
        <w:t xml:space="preserve">การปฏิรูปอัตราดอกเบี้ยระยะที่ </w:t>
      </w:r>
      <w:r w:rsidR="006F1E95" w:rsidRPr="006F4CB8">
        <w:rPr>
          <w:rFonts w:asciiTheme="majorBidi" w:hAnsiTheme="majorBidi" w:cstheme="majorBidi"/>
        </w:rPr>
        <w:t>2</w:t>
      </w:r>
      <w:r w:rsidRPr="006F4CB8">
        <w:rPr>
          <w:rFonts w:asciiTheme="majorBidi" w:hAnsiTheme="majorBidi" w:cstheme="majorBidi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="006F1E95" w:rsidRPr="006F4CB8">
        <w:rPr>
          <w:rFonts w:asciiTheme="majorBidi" w:hAnsiTheme="majorBidi" w:cstheme="majorBidi"/>
        </w:rPr>
        <w:t>2</w:t>
      </w:r>
      <w:r w:rsidRPr="006F4CB8">
        <w:rPr>
          <w:rFonts w:asciiTheme="majorBidi" w:hAnsiTheme="majorBidi" w:cstheme="majorBidi"/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299F79C8" w14:textId="77777777" w:rsidR="00E903A1" w:rsidRPr="006F4CB8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60FAF24" w14:textId="77777777" w:rsidR="00E903A1" w:rsidRPr="006F4CB8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เครื่องมือที่ใช้ในการป้องกันความเสี่ยงและความเสี่ยงที่ป้องกัน</w:t>
      </w:r>
    </w:p>
    <w:p w14:paraId="02BEEED8" w14:textId="77777777" w:rsidR="00E903A1" w:rsidRPr="006F4CB8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40E3224" w14:textId="61E26E62" w:rsidR="00681F4C" w:rsidRPr="006F4CB8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>นอกจากนี้</w:t>
      </w:r>
      <w:r w:rsidR="00830B56"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ทั้งนี้ มาตรฐานการรายงานทางการเงินดังกล่าวไม่มีผลกระทบที่เป็นสาระสำคัญต่องบการเงินของกลุ่มบริษัท</w:t>
      </w:r>
    </w:p>
    <w:p w14:paraId="5E74C988" w14:textId="77777777" w:rsidR="00E903A1" w:rsidRPr="006F4CB8" w:rsidRDefault="00E903A1" w:rsidP="00E9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7D88288" w14:textId="6097ED9E" w:rsidR="002667D7" w:rsidRPr="006F4CB8" w:rsidRDefault="00255060" w:rsidP="0024036F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</w:t>
      </w:r>
      <w:r w:rsidR="0010200A"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ซื้อ</w:t>
      </w: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ธุรกิจ</w:t>
      </w:r>
    </w:p>
    <w:p w14:paraId="327BB9E4" w14:textId="2D2BC773" w:rsidR="0030778B" w:rsidRPr="006F4CB8" w:rsidRDefault="0030778B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38F5EF9" w14:textId="3B7680FA" w:rsidR="0030778B" w:rsidRPr="006F4CB8" w:rsidRDefault="0052697A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9569F" w:rsidRPr="006F4CB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FB1D27" w:rsidRPr="006F4CB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9569F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FB1D27" w:rsidRPr="006F4CB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30778B"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0778B" w:rsidRPr="006F4CB8">
        <w:rPr>
          <w:rFonts w:asciiTheme="majorBidi" w:hAnsiTheme="majorBidi" w:cstheme="majorBidi"/>
          <w:sz w:val="30"/>
          <w:szCs w:val="30"/>
          <w:lang w:bidi="th-TH"/>
        </w:rPr>
        <w:t>OKEA AS</w:t>
      </w:r>
      <w:r w:rsidR="0010200A" w:rsidRPr="006F4CB8">
        <w:rPr>
          <w:rFonts w:asciiTheme="majorBidi" w:hAnsiTheme="majorBidi" w:cstheme="majorBidi"/>
          <w:sz w:val="30"/>
          <w:szCs w:val="30"/>
          <w:lang w:val="en-US" w:bidi="th-TH"/>
        </w:rPr>
        <w:t xml:space="preserve">A </w:t>
      </w:r>
      <w:r w:rsidR="0010200A" w:rsidRPr="006F4CB8">
        <w:rPr>
          <w:rFonts w:asciiTheme="majorBidi" w:hAnsiTheme="majorBidi" w:cstheme="majorBidi"/>
          <w:sz w:val="30"/>
          <w:szCs w:val="30"/>
          <w:cs/>
          <w:lang w:val="en-US" w:bidi="th-TH"/>
        </w:rPr>
        <w:t>(“</w:t>
      </w:r>
      <w:r w:rsidR="0010200A" w:rsidRPr="006F4CB8">
        <w:rPr>
          <w:rFonts w:asciiTheme="majorBidi" w:hAnsiTheme="majorBidi" w:cstheme="majorBidi"/>
          <w:sz w:val="30"/>
          <w:szCs w:val="30"/>
          <w:lang w:val="en-US" w:bidi="th-TH"/>
        </w:rPr>
        <w:t>OKEA”</w:t>
      </w:r>
      <w:r w:rsidR="0010200A" w:rsidRPr="006F4CB8">
        <w:rPr>
          <w:rFonts w:asciiTheme="majorBidi" w:hAnsiTheme="majorBidi" w:cstheme="majorBidi"/>
          <w:sz w:val="30"/>
          <w:szCs w:val="30"/>
          <w:cs/>
          <w:lang w:val="en-US" w:bidi="th-TH"/>
        </w:rPr>
        <w:t>)</w:t>
      </w:r>
      <w:r w:rsidR="0030778B" w:rsidRPr="006F4C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0778B" w:rsidRPr="006F4CB8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ซึ่งเป็นบริษัทย่อยทางอ้อม</w:t>
      </w:r>
      <w:r w:rsidR="0010200A" w:rsidRPr="006F4CB8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ของกลุ่มบริษัทซื้อส่วนได้เสียในหลุม</w:t>
      </w:r>
      <w:r w:rsidR="0030778B"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0778B" w:rsidRPr="006F4CB8">
        <w:rPr>
          <w:rFonts w:asciiTheme="majorBidi" w:hAnsiTheme="majorBidi" w:cstheme="majorBidi"/>
          <w:sz w:val="30"/>
          <w:szCs w:val="30"/>
          <w:lang w:bidi="th-TH"/>
        </w:rPr>
        <w:t xml:space="preserve">Ivar Aasen </w:t>
      </w:r>
      <w:r w:rsidR="0010200A"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ร้อยละ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0200A" w:rsidRPr="006F4CB8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22</w:t>
      </w:r>
      <w:r w:rsidR="0010200A" w:rsidRPr="006F4CB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0778B"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 </w:t>
      </w:r>
      <w:r w:rsidR="0030778B" w:rsidRPr="006F4CB8">
        <w:rPr>
          <w:rFonts w:asciiTheme="majorBidi" w:hAnsiTheme="majorBidi" w:cstheme="majorBidi"/>
          <w:sz w:val="30"/>
          <w:szCs w:val="30"/>
          <w:lang w:bidi="th-TH"/>
        </w:rPr>
        <w:t xml:space="preserve">Neptune Energy Norge AS </w:t>
      </w:r>
      <w:r w:rsidR="0030778B" w:rsidRPr="006F4CB8">
        <w:rPr>
          <w:rFonts w:asciiTheme="majorBidi" w:hAnsiTheme="majorBidi" w:cstheme="majorBidi"/>
          <w:sz w:val="30"/>
          <w:szCs w:val="30"/>
          <w:cs/>
          <w:lang w:bidi="th-TH"/>
        </w:rPr>
        <w:t>ท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ำให้ส่วน</w:t>
      </w:r>
      <w:r w:rsidR="0010200A"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ได้เสียของ </w:t>
      </w:r>
      <w:r w:rsidR="0010200A" w:rsidRPr="006F4CB8">
        <w:rPr>
          <w:rFonts w:asciiTheme="majorBidi" w:hAnsiTheme="majorBidi" w:cstheme="majorBidi"/>
          <w:sz w:val="30"/>
          <w:szCs w:val="30"/>
          <w:lang w:val="en-US" w:bidi="th-TH"/>
        </w:rPr>
        <w:t xml:space="preserve">OKEA 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เพิ่ม</w:t>
      </w:r>
      <w:r w:rsidR="0010200A" w:rsidRPr="006F4CB8">
        <w:rPr>
          <w:rFonts w:asciiTheme="majorBidi" w:hAnsiTheme="majorBidi" w:cstheme="majorBidi"/>
          <w:sz w:val="30"/>
          <w:szCs w:val="30"/>
          <w:cs/>
          <w:lang w:bidi="th-TH"/>
        </w:rPr>
        <w:t>ขึ้น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จาก</w:t>
      </w:r>
      <w:r w:rsidR="0010200A" w:rsidRPr="006F4CB8">
        <w:rPr>
          <w:rFonts w:asciiTheme="majorBidi" w:hAnsiTheme="majorBidi" w:cstheme="majorBidi"/>
          <w:sz w:val="30"/>
          <w:szCs w:val="30"/>
          <w:cs/>
          <w:lang w:bidi="th-TH"/>
        </w:rPr>
        <w:t>ร้อยละ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6F4CB8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56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</w:t>
      </w:r>
      <w:r w:rsidR="0010200A" w:rsidRPr="006F4CB8">
        <w:rPr>
          <w:rFonts w:asciiTheme="majorBidi" w:hAnsiTheme="majorBidi" w:cstheme="majorBidi"/>
          <w:sz w:val="30"/>
          <w:szCs w:val="30"/>
          <w:cs/>
          <w:lang w:bidi="th-TH"/>
        </w:rPr>
        <w:t>ร้อยละ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F4CB8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78</w:t>
      </w:r>
      <w:r w:rsidR="0030778B"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ฝ่ายบริหารคาดว่าหากกลุ่มบริษัทไ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ด้มีการซื้อธุรกิจตั้งแต่วันที่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จะมีรายได้รวมเพิ่มขึ้นจำนวน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288</w:t>
      </w:r>
      <w:r w:rsidR="0030778B"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และกำไรก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่อนภาษีเงินได้เพิ่มขึ้นจำนวน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220</w:t>
      </w:r>
      <w:r w:rsidR="0030778B"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</w:p>
    <w:p w14:paraId="5B4BAD0C" w14:textId="4B3CB0AA" w:rsidR="0030778B" w:rsidRPr="006F4CB8" w:rsidRDefault="0030778B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02E0637" w14:textId="0A8E166D" w:rsidR="00FA475C" w:rsidRPr="006F4CB8" w:rsidRDefault="00FA475C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การประเมินมูลค่ายุติธรรมของสินทรัพย์สุทธิที่ได้มาจากการ</w:t>
      </w:r>
      <w:r w:rsidR="00EA2C81" w:rsidRPr="006F4CB8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ธุรกิจยังไม่แล้วเสร็จ ดังนั้นสินทรัพย์สุทธิที่ได้มา ณ วันที่</w:t>
      </w:r>
      <w:r w:rsidR="00EA2C81" w:rsidRPr="006F4CB8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ธุรกิจจึงใช้มูลค่าที่ประเมินโดยฝ่ายจัดการ </w:t>
      </w:r>
      <w:r w:rsidR="00B364A6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ในระหว่างไตรมาส</w:t>
      </w:r>
      <w:r w:rsidR="007154FC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="00B364A6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154FC" w:rsidRPr="006F4CB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7154FC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ปี </w:t>
      </w:r>
      <w:r w:rsidR="00B364A6" w:rsidRPr="006F4CB8">
        <w:rPr>
          <w:rFonts w:asciiTheme="majorBidi" w:hAnsiTheme="majorBidi" w:cstheme="majorBidi"/>
          <w:sz w:val="30"/>
          <w:szCs w:val="30"/>
          <w:lang w:val="en-US" w:bidi="th-TH"/>
        </w:rPr>
        <w:t xml:space="preserve">2565 OKEA </w:t>
      </w:r>
      <w:r w:rsidR="00B364A6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ได้ม</w:t>
      </w:r>
      <w:r w:rsidR="0064384E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ีการปรับปรุง</w:t>
      </w:r>
      <w:r w:rsidR="00A7182D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มูลค่ายุติธรรมของสินทรัพย์สุทธิที่ได้มาและ</w:t>
      </w:r>
      <w:r w:rsidR="0064384E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สิ่งตอบแทนที่</w:t>
      </w:r>
      <w:r w:rsidR="00A7182D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="0064384E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โอนให้</w:t>
      </w:r>
      <w:r w:rsidR="00B364A6" w:rsidRPr="006F4C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ทั้งนี้ 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เมื่อผลการประเมินมูลค่ายุติธรรมเสร็จสิ้นสมบูรณ์แล้ว</w:t>
      </w:r>
      <w:r w:rsidR="00A7182D" w:rsidRPr="006F4CB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  <w:lang w:bidi="th-TH"/>
        </w:rPr>
        <w:t>จะมีการปรับปรุงมูลค่ายุติธรรมของสินทรัพย์สุทธิที่ได้มาต่อไป</w:t>
      </w:r>
    </w:p>
    <w:p w14:paraId="6AE5C2A7" w14:textId="3E85BC9C" w:rsidR="00E903A1" w:rsidRPr="006F4CB8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 w:bidi="ar-SA"/>
        </w:rPr>
      </w:pPr>
      <w:r w:rsidRPr="006F4CB8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270466" w:rsidRPr="006F4CB8" w14:paraId="5908ADC3" w14:textId="50368EAF" w:rsidTr="00D44D38">
        <w:trPr>
          <w:tblHeader/>
        </w:trPr>
        <w:tc>
          <w:tcPr>
            <w:tcW w:w="4410" w:type="dxa"/>
          </w:tcPr>
          <w:p w14:paraId="1B404C78" w14:textId="77777777" w:rsidR="00270466" w:rsidRPr="006F4CB8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1620" w:type="dxa"/>
          </w:tcPr>
          <w:p w14:paraId="1BC11328" w14:textId="77777777" w:rsidR="00270466" w:rsidRPr="006F4CB8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2340F010" w14:textId="2578AE83" w:rsidR="00270466" w:rsidRPr="006F4CB8" w:rsidRDefault="001F36F8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14:paraId="580C9DF3" w14:textId="79B3FA08" w:rsidR="00270466" w:rsidRPr="006F4CB8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270466" w:rsidRPr="006F4CB8" w14:paraId="49683330" w14:textId="77777777" w:rsidTr="00D44D38">
        <w:trPr>
          <w:tblHeader/>
        </w:trPr>
        <w:tc>
          <w:tcPr>
            <w:tcW w:w="4410" w:type="dxa"/>
          </w:tcPr>
          <w:p w14:paraId="4F2EFC05" w14:textId="77777777" w:rsidR="00270466" w:rsidRPr="006F4CB8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540CEC15" w14:textId="357ED428" w:rsidR="00270466" w:rsidRPr="006F4CB8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0" w:type="dxa"/>
          </w:tcPr>
          <w:p w14:paraId="0EC9BAB9" w14:textId="3EFF2215" w:rsidR="00270466" w:rsidRPr="006F4CB8" w:rsidRDefault="001F36F8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</w:tcPr>
          <w:p w14:paraId="6C0CFD8E" w14:textId="5281A551" w:rsidR="00270466" w:rsidRPr="006F4CB8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6F4CB8">
              <w:rPr>
                <w:rFonts w:asciiTheme="majorBidi" w:hAnsiTheme="majorBidi" w:cstheme="majorBidi"/>
              </w:rPr>
              <w:t xml:space="preserve"> 2565</w:t>
            </w:r>
          </w:p>
        </w:tc>
      </w:tr>
      <w:tr w:rsidR="00270466" w:rsidRPr="006F4CB8" w14:paraId="1D79843A" w14:textId="77144CF7" w:rsidTr="00D44D38">
        <w:trPr>
          <w:tblHeader/>
        </w:trPr>
        <w:tc>
          <w:tcPr>
            <w:tcW w:w="4410" w:type="dxa"/>
          </w:tcPr>
          <w:p w14:paraId="3CFEEF93" w14:textId="77777777" w:rsidR="00270466" w:rsidRPr="006F4CB8" w:rsidRDefault="00270466" w:rsidP="0030778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3"/>
          </w:tcPr>
          <w:p w14:paraId="60D989D4" w14:textId="2C92C55D" w:rsidR="00270466" w:rsidRPr="006F4CB8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CB8">
              <w:rPr>
                <w:rFonts w:asciiTheme="majorBidi" w:hAnsiTheme="majorBidi" w:cstheme="majorBidi"/>
                <w:i/>
                <w:iCs/>
              </w:rPr>
              <w:t>(</w:t>
            </w:r>
            <w:r w:rsidRPr="006F4CB8">
              <w:rPr>
                <w:rFonts w:asciiTheme="majorBidi" w:hAnsiTheme="majorBidi" w:cstheme="majorBidi"/>
                <w:i/>
                <w:iCs/>
                <w:cs/>
              </w:rPr>
              <w:t>ล้านบาท</w:t>
            </w:r>
            <w:r w:rsidRPr="006F4CB8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270466" w:rsidRPr="006F4CB8" w14:paraId="5C2661B3" w14:textId="14896BA6" w:rsidTr="00D44D38">
        <w:tc>
          <w:tcPr>
            <w:tcW w:w="4410" w:type="dxa"/>
            <w:shd w:val="clear" w:color="auto" w:fill="auto"/>
          </w:tcPr>
          <w:p w14:paraId="59D2746B" w14:textId="77777777" w:rsidR="00270466" w:rsidRPr="006F4CB8" w:rsidRDefault="00270466" w:rsidP="0030778B">
            <w:pPr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2FEAC222" w14:textId="45AEAC64" w:rsidR="00270466" w:rsidRPr="006F4CB8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530" w:type="dxa"/>
          </w:tcPr>
          <w:p w14:paraId="19FBD172" w14:textId="2AB9ED76" w:rsidR="00270466" w:rsidRPr="006F4CB8" w:rsidRDefault="005658CF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(14)</w:t>
            </w:r>
          </w:p>
        </w:tc>
        <w:tc>
          <w:tcPr>
            <w:tcW w:w="1620" w:type="dxa"/>
          </w:tcPr>
          <w:p w14:paraId="76F38CC7" w14:textId="66DD95A8" w:rsidR="00270466" w:rsidRPr="006F4CB8" w:rsidRDefault="005658CF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621</w:t>
            </w:r>
          </w:p>
        </w:tc>
      </w:tr>
      <w:tr w:rsidR="00270466" w:rsidRPr="006F4CB8" w14:paraId="55975368" w14:textId="786CA773" w:rsidTr="00D44D38">
        <w:tc>
          <w:tcPr>
            <w:tcW w:w="4410" w:type="dxa"/>
          </w:tcPr>
          <w:p w14:paraId="477EF794" w14:textId="77777777" w:rsidR="00270466" w:rsidRPr="006F4CB8" w:rsidRDefault="00270466" w:rsidP="0030778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620" w:type="dxa"/>
          </w:tcPr>
          <w:p w14:paraId="46C38377" w14:textId="59185251" w:rsidR="00270466" w:rsidRPr="006F4CB8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30" w:type="dxa"/>
          </w:tcPr>
          <w:p w14:paraId="21A8E700" w14:textId="35C9EFE0" w:rsidR="00270466" w:rsidRPr="006F4CB8" w:rsidRDefault="005658CF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620" w:type="dxa"/>
          </w:tcPr>
          <w:p w14:paraId="7B60DC09" w14:textId="774F7C75" w:rsidR="00270466" w:rsidRPr="006F4CB8" w:rsidRDefault="005658CF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270466" w:rsidRPr="006F4CB8" w14:paraId="444F1B7F" w14:textId="4DE64FD0" w:rsidTr="00D44D38">
        <w:tc>
          <w:tcPr>
            <w:tcW w:w="4410" w:type="dxa"/>
          </w:tcPr>
          <w:p w14:paraId="29679B31" w14:textId="77777777" w:rsidR="00270466" w:rsidRPr="006F4CB8" w:rsidRDefault="00270466" w:rsidP="0030778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3B339104" w14:textId="16605F8B" w:rsidR="00270466" w:rsidRPr="006F4CB8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81</w:t>
            </w:r>
            <w:r w:rsidRPr="006F4CB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30" w:type="dxa"/>
          </w:tcPr>
          <w:p w14:paraId="4C2B6C56" w14:textId="4D0EBB8E" w:rsidR="00270466" w:rsidRPr="006F4CB8" w:rsidRDefault="005658CF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1620" w:type="dxa"/>
          </w:tcPr>
          <w:p w14:paraId="1790B2DC" w14:textId="4233E250" w:rsidR="00270466" w:rsidRPr="006F4CB8" w:rsidRDefault="005658CF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(109)</w:t>
            </w:r>
          </w:p>
        </w:tc>
      </w:tr>
      <w:tr w:rsidR="00250644" w:rsidRPr="006F4CB8" w14:paraId="7A0A7DED" w14:textId="77777777" w:rsidTr="00D44D38">
        <w:tc>
          <w:tcPr>
            <w:tcW w:w="4410" w:type="dxa"/>
          </w:tcPr>
          <w:p w14:paraId="1E271C1F" w14:textId="1623E49B" w:rsidR="00250644" w:rsidRPr="006F4CB8" w:rsidRDefault="00250644" w:rsidP="0025064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</w:tcPr>
          <w:p w14:paraId="5D6E9765" w14:textId="7A05D291" w:rsidR="00250644" w:rsidRPr="006F4CB8" w:rsidRDefault="00250644" w:rsidP="0025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350</w:t>
            </w:r>
            <w:r w:rsidRPr="006F4CB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30" w:type="dxa"/>
          </w:tcPr>
          <w:p w14:paraId="76B2D820" w14:textId="4C6BF0B9" w:rsidR="00250644" w:rsidRPr="006F4CB8" w:rsidRDefault="00250644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620" w:type="dxa"/>
          </w:tcPr>
          <w:p w14:paraId="461A4D0B" w14:textId="63FEC059" w:rsidR="00250644" w:rsidRPr="006F4CB8" w:rsidRDefault="00250644" w:rsidP="0025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(296)</w:t>
            </w:r>
          </w:p>
        </w:tc>
      </w:tr>
      <w:tr w:rsidR="00250644" w:rsidRPr="006F4CB8" w14:paraId="6E6772D0" w14:textId="38E71E9C" w:rsidTr="00D44D38">
        <w:tc>
          <w:tcPr>
            <w:tcW w:w="4410" w:type="dxa"/>
          </w:tcPr>
          <w:p w14:paraId="43F9BD7B" w14:textId="77777777" w:rsidR="00250644" w:rsidRPr="006F4CB8" w:rsidRDefault="00250644" w:rsidP="0025064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ภาษีเงินได้ค้างจ่าย</w:t>
            </w:r>
          </w:p>
        </w:tc>
        <w:tc>
          <w:tcPr>
            <w:tcW w:w="1620" w:type="dxa"/>
          </w:tcPr>
          <w:p w14:paraId="6B0D0AE2" w14:textId="786E736A" w:rsidR="00250644" w:rsidRPr="006F4CB8" w:rsidRDefault="00250644" w:rsidP="00250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171</w:t>
            </w:r>
            <w:r w:rsidRPr="006F4CB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30" w:type="dxa"/>
          </w:tcPr>
          <w:p w14:paraId="37BDFDBB" w14:textId="526C7A0D" w:rsidR="00250644" w:rsidRPr="006F4CB8" w:rsidRDefault="00250644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1620" w:type="dxa"/>
          </w:tcPr>
          <w:p w14:paraId="158E0A7C" w14:textId="0395BC5C" w:rsidR="00250644" w:rsidRPr="006F4CB8" w:rsidRDefault="00250644" w:rsidP="00250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(187)</w:t>
            </w:r>
          </w:p>
        </w:tc>
      </w:tr>
      <w:tr w:rsidR="00250644" w:rsidRPr="006F4CB8" w14:paraId="2123EE57" w14:textId="0534F94A" w:rsidTr="00D44D38">
        <w:tc>
          <w:tcPr>
            <w:tcW w:w="4410" w:type="dxa"/>
          </w:tcPr>
          <w:p w14:paraId="11AC995D" w14:textId="77777777" w:rsidR="00250644" w:rsidRPr="006F4CB8" w:rsidRDefault="00250644" w:rsidP="0025064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</w:tcPr>
          <w:p w14:paraId="3A7121A1" w14:textId="4151EFCE" w:rsidR="00250644" w:rsidRPr="006F4CB8" w:rsidRDefault="00250644" w:rsidP="0025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39</w:t>
            </w:r>
          </w:p>
        </w:tc>
        <w:tc>
          <w:tcPr>
            <w:tcW w:w="1530" w:type="dxa"/>
          </w:tcPr>
          <w:p w14:paraId="52CD7FB9" w14:textId="3B3C5C24" w:rsidR="00250644" w:rsidRPr="006F4CB8" w:rsidRDefault="00250644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(10)</w:t>
            </w:r>
          </w:p>
        </w:tc>
        <w:tc>
          <w:tcPr>
            <w:tcW w:w="1620" w:type="dxa"/>
          </w:tcPr>
          <w:p w14:paraId="5C4C2EDF" w14:textId="0DFD23B7" w:rsidR="00250644" w:rsidRPr="006F4CB8" w:rsidRDefault="00250644" w:rsidP="0025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29</w:t>
            </w:r>
          </w:p>
        </w:tc>
      </w:tr>
      <w:tr w:rsidR="00250644" w:rsidRPr="006F4CB8" w14:paraId="6180AD1E" w14:textId="71AF1A8B" w:rsidTr="00D44D38">
        <w:tc>
          <w:tcPr>
            <w:tcW w:w="4410" w:type="dxa"/>
          </w:tcPr>
          <w:p w14:paraId="7A7B32B4" w14:textId="77777777" w:rsidR="00250644" w:rsidRPr="006F4CB8" w:rsidRDefault="00250644" w:rsidP="0025064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620" w:type="dxa"/>
          </w:tcPr>
          <w:p w14:paraId="62B8AAE3" w14:textId="1FEB7D95" w:rsidR="00250644" w:rsidRPr="006F4CB8" w:rsidRDefault="00250644" w:rsidP="00250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530" w:type="dxa"/>
          </w:tcPr>
          <w:p w14:paraId="7DAD8E81" w14:textId="0C2CB55F" w:rsidR="00250644" w:rsidRPr="006F4CB8" w:rsidRDefault="00250644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(15)</w:t>
            </w:r>
          </w:p>
        </w:tc>
        <w:tc>
          <w:tcPr>
            <w:tcW w:w="1620" w:type="dxa"/>
          </w:tcPr>
          <w:p w14:paraId="659A3829" w14:textId="72FFAA1C" w:rsidR="00250644" w:rsidRPr="006F4CB8" w:rsidRDefault="00250644" w:rsidP="00250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120</w:t>
            </w:r>
          </w:p>
        </w:tc>
      </w:tr>
      <w:tr w:rsidR="00250644" w:rsidRPr="006F4CB8" w14:paraId="27BC580E" w14:textId="68696BDC" w:rsidTr="00D44D38">
        <w:tc>
          <w:tcPr>
            <w:tcW w:w="4410" w:type="dxa"/>
          </w:tcPr>
          <w:p w14:paraId="207E3A48" w14:textId="316A28EF" w:rsidR="00250644" w:rsidRPr="006F4CB8" w:rsidRDefault="00250644" w:rsidP="00250644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สิ่งตอบแทนที่</w:t>
            </w:r>
            <w:r w:rsidR="00BD17E6" w:rsidRPr="006F4CB8">
              <w:rPr>
                <w:rFonts w:asciiTheme="majorBidi" w:hAnsiTheme="majorBidi" w:cstheme="majorBidi" w:hint="cs"/>
                <w:b/>
                <w:bCs/>
                <w:cs/>
              </w:rPr>
              <w:t>จะ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>โอนให้</w:t>
            </w:r>
          </w:p>
        </w:tc>
        <w:tc>
          <w:tcPr>
            <w:tcW w:w="1620" w:type="dxa"/>
          </w:tcPr>
          <w:p w14:paraId="2F1DDD37" w14:textId="50EC8056" w:rsidR="00250644" w:rsidRPr="006F4CB8" w:rsidRDefault="00250644" w:rsidP="002506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174</w:t>
            </w:r>
          </w:p>
        </w:tc>
        <w:tc>
          <w:tcPr>
            <w:tcW w:w="1530" w:type="dxa"/>
          </w:tcPr>
          <w:p w14:paraId="0489714A" w14:textId="35994FEF" w:rsidR="00250644" w:rsidRPr="006F4CB8" w:rsidRDefault="00250644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(25)</w:t>
            </w:r>
          </w:p>
        </w:tc>
        <w:tc>
          <w:tcPr>
            <w:tcW w:w="1620" w:type="dxa"/>
          </w:tcPr>
          <w:p w14:paraId="2F5BD780" w14:textId="2FDBA767" w:rsidR="00250644" w:rsidRPr="006F4CB8" w:rsidRDefault="00250644" w:rsidP="00362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149</w:t>
            </w:r>
          </w:p>
        </w:tc>
      </w:tr>
    </w:tbl>
    <w:p w14:paraId="0B1E3106" w14:textId="210D3230" w:rsidR="0030778B" w:rsidRPr="006F4CB8" w:rsidRDefault="0030778B" w:rsidP="00E013AF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40D457D" w14:textId="64B297F0" w:rsidR="00255060" w:rsidRPr="006F4CB8" w:rsidRDefault="00255060" w:rsidP="00E013AF">
      <w:pPr>
        <w:pStyle w:val="index"/>
        <w:numPr>
          <w:ilvl w:val="0"/>
          <w:numId w:val="3"/>
        </w:numPr>
        <w:spacing w:after="0" w:line="240" w:lineRule="auto"/>
        <w:ind w:left="54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145A5A" w14:textId="77777777" w:rsidR="00870CCC" w:rsidRPr="006F4CB8" w:rsidRDefault="00870CCC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461241" w14:textId="6B84E8D6" w:rsidR="006D63C1" w:rsidRPr="006F4CB8" w:rsidRDefault="006D63C1" w:rsidP="00272AE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6F1E95" w:rsidRPr="006F4CB8">
        <w:rPr>
          <w:rFonts w:asciiTheme="majorBidi" w:hAnsiTheme="majorBidi" w:cstheme="majorBidi"/>
          <w:sz w:val="30"/>
          <w:szCs w:val="30"/>
        </w:rPr>
        <w:t>7</w:t>
      </w:r>
      <w:r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6F4CB8">
        <w:rPr>
          <w:rFonts w:asciiTheme="majorBidi" w:hAnsiTheme="majorBidi" w:cstheme="majorBidi"/>
          <w:sz w:val="30"/>
          <w:szCs w:val="30"/>
        </w:rPr>
        <w:t>8</w:t>
      </w:r>
      <w:r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ไม่มีความสัมพันธ์ที่เปลี่ยนแปลงอย่างมีสาระสำคัญในระหว่างงวด</w:t>
      </w:r>
      <w:r w:rsidR="00FB1D27" w:rsidRPr="006F4CB8">
        <w:rPr>
          <w:rFonts w:asciiTheme="majorBidi" w:hAnsiTheme="majorBidi" w:cstheme="majorBidi"/>
          <w:sz w:val="30"/>
          <w:szCs w:val="30"/>
          <w:cs/>
        </w:rPr>
        <w:t>หก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72AEF" w:rsidRPr="006F4CB8">
        <w:rPr>
          <w:rFonts w:asciiTheme="majorBidi" w:hAnsiTheme="majorBidi" w:cstheme="majorBidi"/>
          <w:sz w:val="30"/>
          <w:szCs w:val="30"/>
        </w:rPr>
        <w:t xml:space="preserve">   </w:t>
      </w:r>
      <w:r w:rsidR="00FB1D27" w:rsidRPr="006F4CB8">
        <w:rPr>
          <w:rFonts w:asciiTheme="majorBidi" w:hAnsiTheme="majorBidi" w:cstheme="majorBidi"/>
          <w:sz w:val="30"/>
          <w:szCs w:val="30"/>
        </w:rPr>
        <w:t xml:space="preserve">30 </w:t>
      </w:r>
      <w:r w:rsidR="00FB1D27" w:rsidRPr="006F4C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F1E95" w:rsidRPr="006F4CB8">
        <w:rPr>
          <w:rFonts w:asciiTheme="majorBidi" w:hAnsiTheme="majorBidi" w:cstheme="majorBidi"/>
          <w:sz w:val="30"/>
          <w:szCs w:val="30"/>
        </w:rPr>
        <w:t>2565</w:t>
      </w:r>
      <w:r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7A3FDE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7989" w:rsidRPr="006F4CB8">
        <w:rPr>
          <w:rFonts w:asciiTheme="majorBidi" w:hAnsiTheme="majorBidi" w:cstheme="majorBidi"/>
          <w:sz w:val="30"/>
          <w:szCs w:val="30"/>
        </w:rPr>
        <w:t>Star Energy Group Holdings Pte. Ltd.</w:t>
      </w:r>
      <w:r w:rsidR="00D87989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0D5F" w:rsidRPr="006F4CB8">
        <w:rPr>
          <w:rFonts w:asciiTheme="majorBidi" w:hAnsiTheme="majorBidi" w:cstheme="majorBidi"/>
          <w:sz w:val="30"/>
          <w:szCs w:val="30"/>
          <w:cs/>
        </w:rPr>
        <w:t xml:space="preserve">และบริษัท ออมสุข วิสาหกิจ เพื่อสังคม จำกัด </w:t>
      </w:r>
      <w:r w:rsidR="00272AEF" w:rsidRPr="006F4CB8">
        <w:rPr>
          <w:rFonts w:asciiTheme="majorBidi" w:hAnsiTheme="majorBidi" w:cstheme="majorBidi"/>
          <w:sz w:val="30"/>
          <w:szCs w:val="30"/>
        </w:rPr>
        <w:t xml:space="preserve">      </w:t>
      </w:r>
      <w:r w:rsidR="009A0D5F" w:rsidRPr="006F4CB8">
        <w:rPr>
          <w:rFonts w:asciiTheme="majorBidi" w:hAnsiTheme="majorBidi" w:cstheme="majorBidi"/>
          <w:sz w:val="30"/>
          <w:szCs w:val="30"/>
        </w:rPr>
        <w:t>(</w:t>
      </w:r>
      <w:r w:rsidR="009A0D5F" w:rsidRPr="006F4CB8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6F1E95" w:rsidRPr="006F4CB8">
        <w:rPr>
          <w:rFonts w:asciiTheme="majorBidi" w:hAnsiTheme="majorBidi" w:cstheme="majorBidi"/>
          <w:sz w:val="30"/>
          <w:szCs w:val="30"/>
        </w:rPr>
        <w:t>7</w:t>
      </w:r>
      <w:r w:rsidR="009A0D5F" w:rsidRPr="006F4CB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6F4CB8">
        <w:rPr>
          <w:rFonts w:asciiTheme="majorBidi" w:hAnsiTheme="majorBidi" w:cstheme="majorBidi"/>
          <w:sz w:val="30"/>
          <w:szCs w:val="30"/>
        </w:rPr>
        <w:t>8</w:t>
      </w:r>
      <w:r w:rsidR="009A0D5F" w:rsidRPr="006F4CB8">
        <w:rPr>
          <w:rFonts w:asciiTheme="majorBidi" w:hAnsiTheme="majorBidi" w:cstheme="majorBidi"/>
          <w:sz w:val="30"/>
          <w:szCs w:val="30"/>
        </w:rPr>
        <w:t>)</w:t>
      </w:r>
    </w:p>
    <w:p w14:paraId="0D13C697" w14:textId="6E36386B" w:rsidR="00A931A7" w:rsidRPr="006F4CB8" w:rsidRDefault="00A931A7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F614D" w14:textId="50DFC93B" w:rsidR="00A931A7" w:rsidRPr="006F4CB8" w:rsidRDefault="00A931A7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</w:rPr>
        <w:t>กลุ่มบริษัทไม่มีการเปลี่ยนแปลงในนโยบายการกำหนดราคาอย่างมีสาระสำคัญในระหว่างงวด</w:t>
      </w:r>
      <w:r w:rsidR="00FB1D27" w:rsidRPr="006F4CB8">
        <w:rPr>
          <w:rFonts w:asciiTheme="majorBidi" w:hAnsiTheme="majorBidi" w:cstheme="majorBidi"/>
          <w:sz w:val="30"/>
          <w:szCs w:val="30"/>
          <w:cs/>
        </w:rPr>
        <w:t>หก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F1E95" w:rsidRPr="006F4CB8">
        <w:rPr>
          <w:rFonts w:asciiTheme="majorBidi" w:hAnsiTheme="majorBidi" w:cstheme="majorBidi"/>
          <w:sz w:val="30"/>
          <w:szCs w:val="30"/>
        </w:rPr>
        <w:t>3</w:t>
      </w:r>
      <w:r w:rsidR="00FB1D27" w:rsidRPr="006F4CB8">
        <w:rPr>
          <w:rFonts w:asciiTheme="majorBidi" w:hAnsiTheme="majorBidi" w:cstheme="majorBidi"/>
          <w:sz w:val="30"/>
          <w:szCs w:val="30"/>
        </w:rPr>
        <w:t xml:space="preserve">0 </w:t>
      </w:r>
      <w:r w:rsidR="00FB1D27" w:rsidRPr="006F4C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F1E95" w:rsidRPr="006F4CB8">
        <w:rPr>
          <w:rFonts w:asciiTheme="majorBidi" w:hAnsiTheme="majorBidi" w:cstheme="majorBidi"/>
          <w:sz w:val="30"/>
          <w:szCs w:val="30"/>
        </w:rPr>
        <w:t>2565</w:t>
      </w:r>
    </w:p>
    <w:p w14:paraId="3437B24D" w14:textId="57C013F4" w:rsidR="00FB1D27" w:rsidRPr="006F4CB8" w:rsidRDefault="00FB1D27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396"/>
        <w:gridCol w:w="855"/>
        <w:gridCol w:w="1251"/>
        <w:gridCol w:w="1251"/>
        <w:gridCol w:w="1251"/>
      </w:tblGrid>
      <w:tr w:rsidR="00FB1D27" w:rsidRPr="006F4CB8" w14:paraId="4A84D260" w14:textId="77777777" w:rsidTr="00025DB7">
        <w:trPr>
          <w:tblHeader/>
        </w:trPr>
        <w:tc>
          <w:tcPr>
            <w:tcW w:w="2280" w:type="pct"/>
            <w:shd w:val="clear" w:color="auto" w:fill="auto"/>
          </w:tcPr>
          <w:p w14:paraId="25CF3E6E" w14:textId="77777777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3"/>
            <w:shd w:val="clear" w:color="auto" w:fill="auto"/>
          </w:tcPr>
          <w:p w14:paraId="1A9ABA89" w14:textId="77777777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3CF2D291" w14:textId="77777777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FB1D27" w:rsidRPr="006F4CB8" w14:paraId="4F0A6A1D" w14:textId="77777777" w:rsidTr="00025DB7">
        <w:trPr>
          <w:tblHeader/>
        </w:trPr>
        <w:tc>
          <w:tcPr>
            <w:tcW w:w="2280" w:type="pct"/>
            <w:shd w:val="clear" w:color="auto" w:fill="auto"/>
          </w:tcPr>
          <w:p w14:paraId="64879493" w14:textId="77777777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680" w:type="pct"/>
            <w:gridSpan w:val="2"/>
          </w:tcPr>
          <w:p w14:paraId="405BB43A" w14:textId="20425131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0" w:type="pct"/>
          </w:tcPr>
          <w:p w14:paraId="191DF355" w14:textId="2907721B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80" w:type="pct"/>
          </w:tcPr>
          <w:p w14:paraId="2D0CCAB0" w14:textId="3474DA0F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0" w:type="pct"/>
            <w:shd w:val="clear" w:color="auto" w:fill="auto"/>
          </w:tcPr>
          <w:p w14:paraId="5EC88E5D" w14:textId="451868CB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</w:tr>
      <w:tr w:rsidR="00FB1D27" w:rsidRPr="006F4CB8" w14:paraId="1AB1F61D" w14:textId="77777777" w:rsidTr="00025DB7">
        <w:trPr>
          <w:tblHeader/>
        </w:trPr>
        <w:tc>
          <w:tcPr>
            <w:tcW w:w="2280" w:type="pct"/>
            <w:shd w:val="clear" w:color="auto" w:fill="auto"/>
          </w:tcPr>
          <w:p w14:paraId="5D95BCB1" w14:textId="77777777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5"/>
          </w:tcPr>
          <w:p w14:paraId="5474AA31" w14:textId="77777777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B1D27" w:rsidRPr="006F4CB8" w14:paraId="7F09D85B" w14:textId="77777777" w:rsidTr="00FB1D27">
        <w:tc>
          <w:tcPr>
            <w:tcW w:w="2280" w:type="pct"/>
            <w:shd w:val="clear" w:color="auto" w:fill="auto"/>
          </w:tcPr>
          <w:p w14:paraId="383B87FC" w14:textId="77777777" w:rsidR="00FB1D27" w:rsidRPr="006F4CB8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5EDC9308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F01747E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5DEF6C5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5AD93BF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5E597B" w:rsidRPr="006F4CB8" w14:paraId="5B39150F" w14:textId="77777777" w:rsidTr="00FB1D27">
        <w:tc>
          <w:tcPr>
            <w:tcW w:w="2280" w:type="pct"/>
            <w:shd w:val="clear" w:color="auto" w:fill="auto"/>
          </w:tcPr>
          <w:p w14:paraId="37BE1052" w14:textId="77777777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1184FDF9" w14:textId="45C7C946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60FE750" w14:textId="0A72B994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B29C833" w14:textId="71B2FBCC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32,569</w:t>
            </w:r>
          </w:p>
        </w:tc>
        <w:tc>
          <w:tcPr>
            <w:tcW w:w="680" w:type="pct"/>
            <w:shd w:val="clear" w:color="auto" w:fill="auto"/>
          </w:tcPr>
          <w:p w14:paraId="2CF201BA" w14:textId="0F01E712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18,490</w:t>
            </w:r>
          </w:p>
        </w:tc>
      </w:tr>
      <w:tr w:rsidR="005E597B" w:rsidRPr="006F4CB8" w14:paraId="1FB305B9" w14:textId="77777777" w:rsidTr="00FB1D27">
        <w:tc>
          <w:tcPr>
            <w:tcW w:w="2280" w:type="pct"/>
            <w:shd w:val="clear" w:color="auto" w:fill="auto"/>
          </w:tcPr>
          <w:p w14:paraId="37E9CE25" w14:textId="2E85636A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ซื้อสินค้า</w:t>
            </w:r>
            <w:r w:rsidR="00A7182D" w:rsidRPr="006F4CB8">
              <w:rPr>
                <w:rFonts w:asciiTheme="majorBidi" w:hAnsiTheme="majorBidi" w:cstheme="majorBidi" w:hint="cs"/>
                <w:cs/>
              </w:rPr>
              <w:t>และบริการ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1F963849" w14:textId="1C8151EE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0FA1000" w14:textId="13C72391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444B4C7" w14:textId="26D87D37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34,329</w:t>
            </w:r>
          </w:p>
        </w:tc>
        <w:tc>
          <w:tcPr>
            <w:tcW w:w="680" w:type="pct"/>
            <w:shd w:val="clear" w:color="auto" w:fill="auto"/>
          </w:tcPr>
          <w:p w14:paraId="0AD81BE6" w14:textId="40BC04AB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16,895</w:t>
            </w:r>
          </w:p>
        </w:tc>
      </w:tr>
      <w:tr w:rsidR="005E597B" w:rsidRPr="006F4CB8" w14:paraId="76410B1E" w14:textId="77777777" w:rsidTr="00FB1D27">
        <w:tc>
          <w:tcPr>
            <w:tcW w:w="2280" w:type="pct"/>
            <w:shd w:val="clear" w:color="auto" w:fill="auto"/>
          </w:tcPr>
          <w:p w14:paraId="31EF4268" w14:textId="77777777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42D34C19" w14:textId="2830E696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F1B3D63" w14:textId="3D33CE2B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30EE4CC" w14:textId="4E21322E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680" w:type="pct"/>
            <w:shd w:val="clear" w:color="auto" w:fill="auto"/>
          </w:tcPr>
          <w:p w14:paraId="3D6C13D1" w14:textId="4F0D8D02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445</w:t>
            </w:r>
          </w:p>
        </w:tc>
      </w:tr>
      <w:tr w:rsidR="005E597B" w:rsidRPr="006F4CB8" w14:paraId="7CFC8DA1" w14:textId="77777777" w:rsidTr="00FB1D27">
        <w:tc>
          <w:tcPr>
            <w:tcW w:w="2280" w:type="pct"/>
            <w:shd w:val="clear" w:color="auto" w:fill="auto"/>
          </w:tcPr>
          <w:p w14:paraId="38548811" w14:textId="77777777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1DF4CBEB" w14:textId="770ADB23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33FC4BF" w14:textId="49EC213C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06BAD13" w14:textId="0AF472F0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680" w:type="pct"/>
            <w:shd w:val="clear" w:color="auto" w:fill="auto"/>
          </w:tcPr>
          <w:p w14:paraId="4DDB9C00" w14:textId="2B608BC9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80</w:t>
            </w:r>
          </w:p>
        </w:tc>
      </w:tr>
      <w:tr w:rsidR="005E597B" w:rsidRPr="006F4CB8" w14:paraId="7AE9D93E" w14:textId="77777777" w:rsidTr="00FB1D27">
        <w:tc>
          <w:tcPr>
            <w:tcW w:w="2280" w:type="pct"/>
            <w:shd w:val="clear" w:color="auto" w:fill="auto"/>
          </w:tcPr>
          <w:p w14:paraId="7FD24D53" w14:textId="77777777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41ED6276" w14:textId="7685B4F7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AE725B4" w14:textId="2BAA9AF1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09E4641" w14:textId="1E079C0D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680" w:type="pct"/>
            <w:shd w:val="clear" w:color="auto" w:fill="auto"/>
          </w:tcPr>
          <w:p w14:paraId="72F9F99C" w14:textId="61D88931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78</w:t>
            </w:r>
          </w:p>
        </w:tc>
      </w:tr>
      <w:tr w:rsidR="005E597B" w:rsidRPr="006F4CB8" w14:paraId="7461D9A4" w14:textId="77777777" w:rsidTr="00FB1D27">
        <w:tc>
          <w:tcPr>
            <w:tcW w:w="2280" w:type="pct"/>
            <w:shd w:val="clear" w:color="auto" w:fill="auto"/>
          </w:tcPr>
          <w:p w14:paraId="78401E39" w14:textId="77777777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4ED476E7" w14:textId="027C4D43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7E2620C" w14:textId="63068C12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2D82FF0" w14:textId="2519484C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680" w:type="pct"/>
            <w:shd w:val="clear" w:color="auto" w:fill="auto"/>
          </w:tcPr>
          <w:p w14:paraId="4AB3F243" w14:textId="5A25C983" w:rsidR="005E597B" w:rsidRPr="006F4CB8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16</w:t>
            </w:r>
          </w:p>
        </w:tc>
      </w:tr>
      <w:tr w:rsidR="00FB1D27" w:rsidRPr="006F4CB8" w14:paraId="36780CBC" w14:textId="77777777" w:rsidTr="00D44D38">
        <w:tc>
          <w:tcPr>
            <w:tcW w:w="2495" w:type="pct"/>
            <w:gridSpan w:val="2"/>
            <w:shd w:val="clear" w:color="auto" w:fill="auto"/>
          </w:tcPr>
          <w:p w14:paraId="2E5AE552" w14:textId="2E9BF0D0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บริษัทร่วมทางอ้อม</w:t>
            </w:r>
            <w:r w:rsidR="00D44D38" w:rsidRPr="006F4C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  <w:r w:rsidR="00D44D38" w:rsidRPr="006F4C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4D38" w:rsidRPr="006F4CB8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D44D38" w:rsidRPr="006F4CB8">
              <w:rPr>
                <w:rFonts w:asciiTheme="majorBidi" w:hAnsiTheme="majorBidi" w:cstheme="majorBidi"/>
                <w:b/>
                <w:bCs/>
                <w:cs/>
              </w:rPr>
              <w:t>การร่วมค้าทางอ้อม</w:t>
            </w:r>
          </w:p>
        </w:tc>
        <w:tc>
          <w:tcPr>
            <w:tcW w:w="465" w:type="pct"/>
            <w:shd w:val="clear" w:color="auto" w:fill="auto"/>
          </w:tcPr>
          <w:p w14:paraId="701C5693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A3232CD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2D39D71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B4BD004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6F4CB8" w14:paraId="0E65DE09" w14:textId="77777777" w:rsidTr="00FB1D27">
        <w:tc>
          <w:tcPr>
            <w:tcW w:w="2280" w:type="pct"/>
            <w:shd w:val="clear" w:color="auto" w:fill="auto"/>
          </w:tcPr>
          <w:p w14:paraId="368D55A0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671A9FFB" w14:textId="5C1F45F6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3785D9E" w14:textId="4071B542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14:paraId="3BAC2C6C" w14:textId="350356A2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73103A6" w14:textId="7BB2606B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4</w:t>
            </w:r>
          </w:p>
        </w:tc>
      </w:tr>
      <w:tr w:rsidR="00FB1D27" w:rsidRPr="006F4CB8" w14:paraId="2728EFB4" w14:textId="77777777" w:rsidTr="00FB1D27">
        <w:tc>
          <w:tcPr>
            <w:tcW w:w="2280" w:type="pct"/>
            <w:shd w:val="clear" w:color="auto" w:fill="auto"/>
          </w:tcPr>
          <w:p w14:paraId="7503B3DE" w14:textId="1F6E15FA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ซื้อสินค้า</w:t>
            </w:r>
            <w:r w:rsidR="00272AEF" w:rsidRPr="006F4CB8">
              <w:rPr>
                <w:rFonts w:asciiTheme="majorBidi" w:hAnsiTheme="majorBidi" w:cstheme="majorBidi" w:hint="cs"/>
                <w:cs/>
              </w:rPr>
              <w:t>และบริการ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2A18391F" w14:textId="290B63C1" w:rsidR="00FB1D27" w:rsidRPr="006F4CB8" w:rsidRDefault="00272AEF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680" w:type="pct"/>
            <w:shd w:val="clear" w:color="auto" w:fill="auto"/>
          </w:tcPr>
          <w:p w14:paraId="7E541C45" w14:textId="423D433E" w:rsidR="00FB1D27" w:rsidRPr="006F4CB8" w:rsidRDefault="009801C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680" w:type="pct"/>
            <w:shd w:val="clear" w:color="auto" w:fill="auto"/>
          </w:tcPr>
          <w:p w14:paraId="7BCD843D" w14:textId="77B623CA" w:rsidR="00FB1D27" w:rsidRPr="006F4CB8" w:rsidRDefault="00272AEF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680" w:type="pct"/>
            <w:shd w:val="clear" w:color="auto" w:fill="auto"/>
          </w:tcPr>
          <w:p w14:paraId="16571E0F" w14:textId="0E858547" w:rsidR="00FB1D27" w:rsidRPr="006F4CB8" w:rsidRDefault="009801C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731</w:t>
            </w:r>
          </w:p>
        </w:tc>
      </w:tr>
      <w:tr w:rsidR="00FB1D27" w:rsidRPr="006F4CB8" w14:paraId="66D5F658" w14:textId="77777777" w:rsidTr="00FB1D27">
        <w:tc>
          <w:tcPr>
            <w:tcW w:w="2280" w:type="pct"/>
            <w:shd w:val="clear" w:color="auto" w:fill="auto"/>
          </w:tcPr>
          <w:p w14:paraId="6880A674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2A7E96B8" w14:textId="3DAA8651" w:rsidR="00FB1D27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568DDDE" w14:textId="59483DAA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314835D" w14:textId="6F3ACBD4" w:rsidR="00FB1D27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50047F9" w14:textId="739C811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15</w:t>
            </w:r>
          </w:p>
        </w:tc>
      </w:tr>
      <w:tr w:rsidR="00FB1D27" w:rsidRPr="006F4CB8" w14:paraId="49A71EC6" w14:textId="77777777" w:rsidTr="00FB1D27">
        <w:tc>
          <w:tcPr>
            <w:tcW w:w="2280" w:type="pct"/>
            <w:shd w:val="clear" w:color="auto" w:fill="auto"/>
          </w:tcPr>
          <w:p w14:paraId="39587479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11790C05" w14:textId="7B29BEBE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14:paraId="6BCEC8EC" w14:textId="197932E3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14:paraId="76FEECE8" w14:textId="0B876A8D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CD38521" w14:textId="6E93B062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B1D27" w:rsidRPr="006F4CB8" w14:paraId="0ED09CF8" w14:textId="77777777" w:rsidTr="00FB1D27">
        <w:tc>
          <w:tcPr>
            <w:tcW w:w="2280" w:type="pct"/>
            <w:shd w:val="clear" w:color="auto" w:fill="auto"/>
          </w:tcPr>
          <w:p w14:paraId="2B547F54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63A5747B" w14:textId="61C8EBCF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10</w:t>
            </w:r>
          </w:p>
        </w:tc>
        <w:tc>
          <w:tcPr>
            <w:tcW w:w="680" w:type="pct"/>
            <w:shd w:val="clear" w:color="auto" w:fill="auto"/>
          </w:tcPr>
          <w:p w14:paraId="5D729103" w14:textId="3445B6A0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680" w:type="pct"/>
            <w:shd w:val="clear" w:color="auto" w:fill="auto"/>
          </w:tcPr>
          <w:p w14:paraId="0F320360" w14:textId="76AEE153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CB820D7" w14:textId="3AD196E4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B1D27" w:rsidRPr="006F4CB8" w14:paraId="1C325FE5" w14:textId="77777777" w:rsidTr="00FB1D27">
        <w:tc>
          <w:tcPr>
            <w:tcW w:w="2280" w:type="pct"/>
            <w:shd w:val="clear" w:color="auto" w:fill="auto"/>
          </w:tcPr>
          <w:p w14:paraId="23C07970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29FF8060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49ECAFAD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181C60A8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13B4DA96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B1D27" w:rsidRPr="006F4CB8" w14:paraId="5B80E70D" w14:textId="77777777" w:rsidTr="00FB1D27">
        <w:tc>
          <w:tcPr>
            <w:tcW w:w="2280" w:type="pct"/>
            <w:shd w:val="clear" w:color="auto" w:fill="auto"/>
          </w:tcPr>
          <w:p w14:paraId="53959EE5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2DFD94B4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43E8B3D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E7098CD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0A2AAD7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6F4CB8" w14:paraId="44482C4E" w14:textId="77777777" w:rsidTr="00FB1D27">
        <w:tc>
          <w:tcPr>
            <w:tcW w:w="2280" w:type="pct"/>
            <w:shd w:val="clear" w:color="auto" w:fill="auto"/>
          </w:tcPr>
          <w:p w14:paraId="7B2CBB9B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7E2619FF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6C05309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B3E3C6F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DA1690E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6F4CB8" w14:paraId="7A7B1866" w14:textId="77777777" w:rsidTr="00FB1D27">
        <w:tc>
          <w:tcPr>
            <w:tcW w:w="2280" w:type="pct"/>
            <w:shd w:val="clear" w:color="auto" w:fill="auto"/>
          </w:tcPr>
          <w:p w14:paraId="1FD88D98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51BCD137" w14:textId="1365E41F" w:rsidR="00FB1D27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6F4CB8">
              <w:rPr>
                <w:rFonts w:asciiTheme="majorBidi" w:hAnsiTheme="majorBidi" w:cstheme="majorBidi" w:hint="cs"/>
                <w:color w:val="000000" w:themeColor="text1"/>
                <w:cs/>
              </w:rPr>
              <w:t>2</w:t>
            </w:r>
            <w:r w:rsidR="00545908" w:rsidRPr="006F4CB8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6F4CB8">
              <w:rPr>
                <w:rFonts w:asciiTheme="majorBidi" w:hAnsiTheme="majorBidi" w:cstheme="majorBidi" w:hint="cs"/>
                <w:color w:val="000000" w:themeColor="text1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14:paraId="53B31261" w14:textId="37ADA25D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olor w:val="000000" w:themeColor="text1"/>
              </w:rPr>
              <w:t>150</w:t>
            </w:r>
          </w:p>
        </w:tc>
        <w:tc>
          <w:tcPr>
            <w:tcW w:w="680" w:type="pct"/>
            <w:shd w:val="clear" w:color="auto" w:fill="auto"/>
          </w:tcPr>
          <w:p w14:paraId="17D5068E" w14:textId="215EE690" w:rsidR="00FB1D27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86</w:t>
            </w:r>
          </w:p>
        </w:tc>
        <w:tc>
          <w:tcPr>
            <w:tcW w:w="680" w:type="pct"/>
            <w:shd w:val="clear" w:color="auto" w:fill="auto"/>
          </w:tcPr>
          <w:p w14:paraId="62693DF7" w14:textId="4DCE54CB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52</w:t>
            </w:r>
          </w:p>
        </w:tc>
      </w:tr>
      <w:tr w:rsidR="00FB1D27" w:rsidRPr="006F4CB8" w14:paraId="4651F144" w14:textId="77777777" w:rsidTr="00FB1D27">
        <w:tc>
          <w:tcPr>
            <w:tcW w:w="2280" w:type="pct"/>
            <w:shd w:val="clear" w:color="auto" w:fill="auto"/>
          </w:tcPr>
          <w:p w14:paraId="5F6401EE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1AAAF17D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AFEFCB6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331A3B8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26275E6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6F4CB8" w14:paraId="2D0726A7" w14:textId="77777777" w:rsidTr="00FB1D27">
        <w:tc>
          <w:tcPr>
            <w:tcW w:w="2280" w:type="pct"/>
            <w:shd w:val="clear" w:color="auto" w:fill="auto"/>
          </w:tcPr>
          <w:p w14:paraId="50A18928" w14:textId="306141D9" w:rsidR="00FB1D27" w:rsidRPr="006F4CB8" w:rsidRDefault="00FB1D27" w:rsidP="00D6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firstLine="192"/>
              <w:jc w:val="thaiDistribute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      </w:t>
            </w:r>
            <w:r w:rsidR="00D62F2A" w:rsidRPr="006F4CB8">
              <w:rPr>
                <w:rFonts w:asciiTheme="majorBidi" w:hAnsiTheme="majorBidi" w:cstheme="majorBidi"/>
              </w:rPr>
              <w:t xml:space="preserve"> </w:t>
            </w:r>
            <w:r w:rsidRPr="006F4CB8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680" w:type="pct"/>
            <w:gridSpan w:val="2"/>
            <w:shd w:val="clear" w:color="auto" w:fill="auto"/>
            <w:vAlign w:val="bottom"/>
          </w:tcPr>
          <w:p w14:paraId="601799FF" w14:textId="6640BDCB" w:rsidR="00FB1D27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F4CB8">
              <w:rPr>
                <w:rFonts w:asciiTheme="majorBidi" w:hAnsiTheme="majorBidi" w:cstheme="majorBidi" w:hint="cs"/>
                <w:color w:val="000000" w:themeColor="text1"/>
                <w:cs/>
              </w:rPr>
              <w:t>8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47BBD02" w14:textId="34F7338A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olor w:val="000000" w:themeColor="text1"/>
              </w:rPr>
              <w:t>10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A0EA263" w14:textId="50BFD62A" w:rsidR="00FB1D27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E786D55" w14:textId="7C7C586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2</w:t>
            </w:r>
          </w:p>
        </w:tc>
      </w:tr>
      <w:tr w:rsidR="00FB1D27" w:rsidRPr="006F4CB8" w14:paraId="26155E87" w14:textId="77777777" w:rsidTr="00FB1D27">
        <w:tc>
          <w:tcPr>
            <w:tcW w:w="2280" w:type="pct"/>
            <w:shd w:val="clear" w:color="auto" w:fill="auto"/>
          </w:tcPr>
          <w:p w14:paraId="0662A72B" w14:textId="49817AA1" w:rsidR="00FB1D27" w:rsidRPr="006F4CB8" w:rsidRDefault="00724596" w:rsidP="00724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FB1D27" w:rsidRPr="006F4CB8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680" w:type="pct"/>
            <w:gridSpan w:val="2"/>
            <w:shd w:val="clear" w:color="auto" w:fill="auto"/>
            <w:vAlign w:val="bottom"/>
          </w:tcPr>
          <w:p w14:paraId="11B3CF93" w14:textId="5CBE13D3" w:rsidR="00FB1D27" w:rsidRPr="006F4CB8" w:rsidRDefault="00EA5B33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6F4CB8">
              <w:rPr>
                <w:rFonts w:asciiTheme="majorBidi" w:hAnsiTheme="majorBidi" w:cstheme="majorBidi" w:hint="cs"/>
                <w:color w:val="000000" w:themeColor="text1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A2F01A9" w14:textId="103465A8" w:rsidR="00FB1D27" w:rsidRPr="006F4CB8" w:rsidRDefault="00FB1D27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olor w:val="000000" w:themeColor="text1"/>
                <w:cs/>
              </w:rPr>
              <w:t>15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85F8045" w14:textId="06EDC990" w:rsidR="00FB1D27" w:rsidRPr="006F4CB8" w:rsidRDefault="00EA5B33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2C8A2AB" w14:textId="5F978FFD" w:rsidR="00FB1D27" w:rsidRPr="006F4CB8" w:rsidRDefault="00FB1D27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B1D27" w:rsidRPr="006F4CB8" w14:paraId="295BF120" w14:textId="77777777" w:rsidTr="00FB1D27">
        <w:tc>
          <w:tcPr>
            <w:tcW w:w="2280" w:type="pct"/>
            <w:shd w:val="clear" w:color="auto" w:fill="auto"/>
          </w:tcPr>
          <w:p w14:paraId="1CD823CE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2AE2699B" w14:textId="163B84EB" w:rsidR="00FB1D27" w:rsidRPr="006F4CB8" w:rsidRDefault="00EA5B33" w:rsidP="00FB1D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2</w:t>
            </w:r>
            <w:r w:rsidR="00545908" w:rsidRPr="006F4CB8">
              <w:rPr>
                <w:rFonts w:asciiTheme="majorBidi" w:hAnsiTheme="majorBidi" w:cstheme="majorBidi"/>
                <w:b/>
                <w:bCs/>
                <w:color w:val="000000" w:themeColor="text1"/>
              </w:rPr>
              <w:t>8</w:t>
            </w:r>
            <w:r w:rsidRPr="006F4CB8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14:paraId="4AFA3BFF" w14:textId="58B1C717" w:rsidR="00FB1D27" w:rsidRPr="006F4CB8" w:rsidRDefault="00FB1D27" w:rsidP="00FB1D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olor w:val="000000" w:themeColor="text1"/>
              </w:rPr>
              <w:t>175</w:t>
            </w:r>
          </w:p>
        </w:tc>
        <w:tc>
          <w:tcPr>
            <w:tcW w:w="680" w:type="pct"/>
            <w:shd w:val="clear" w:color="auto" w:fill="auto"/>
          </w:tcPr>
          <w:p w14:paraId="7CDC738F" w14:textId="785F9BED" w:rsidR="00FB1D27" w:rsidRPr="006F4CB8" w:rsidRDefault="00EA5B33" w:rsidP="00FB1D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88</w:t>
            </w:r>
          </w:p>
        </w:tc>
        <w:tc>
          <w:tcPr>
            <w:tcW w:w="680" w:type="pct"/>
            <w:shd w:val="clear" w:color="auto" w:fill="auto"/>
          </w:tcPr>
          <w:p w14:paraId="304A318E" w14:textId="2D602469" w:rsidR="00FB1D27" w:rsidRPr="006F4CB8" w:rsidRDefault="00FB1D27" w:rsidP="00FB1D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54</w:t>
            </w:r>
          </w:p>
        </w:tc>
      </w:tr>
      <w:tr w:rsidR="00FB1D27" w:rsidRPr="006F4CB8" w14:paraId="7111E673" w14:textId="77777777" w:rsidTr="00FB1D27">
        <w:tc>
          <w:tcPr>
            <w:tcW w:w="2280" w:type="pct"/>
            <w:shd w:val="clear" w:color="auto" w:fill="auto"/>
          </w:tcPr>
          <w:p w14:paraId="473E189D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34431D85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DD05308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C0E19F9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407248D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6F4CB8" w14:paraId="6034AD17" w14:textId="77777777" w:rsidTr="00FB1D27">
        <w:tc>
          <w:tcPr>
            <w:tcW w:w="2280" w:type="pct"/>
            <w:shd w:val="clear" w:color="auto" w:fill="auto"/>
          </w:tcPr>
          <w:p w14:paraId="56C2B094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  <w:r w:rsidRPr="006F4CB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05FCFFB3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5EA3903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9A10C5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281FF87" w14:textId="77777777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6F4CB8" w14:paraId="4B1E8713" w14:textId="77777777" w:rsidTr="00FB1D27">
        <w:tc>
          <w:tcPr>
            <w:tcW w:w="2280" w:type="pct"/>
            <w:shd w:val="clear" w:color="auto" w:fill="auto"/>
          </w:tcPr>
          <w:p w14:paraId="5FE13D65" w14:textId="7B1C9D95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5EFD3710" w14:textId="493E50CF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14</w:t>
            </w:r>
          </w:p>
        </w:tc>
        <w:tc>
          <w:tcPr>
            <w:tcW w:w="680" w:type="pct"/>
            <w:shd w:val="clear" w:color="auto" w:fill="auto"/>
          </w:tcPr>
          <w:p w14:paraId="333645D1" w14:textId="2051A871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4213712" w14:textId="6ED68619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11</w:t>
            </w:r>
          </w:p>
        </w:tc>
        <w:tc>
          <w:tcPr>
            <w:tcW w:w="680" w:type="pct"/>
            <w:shd w:val="clear" w:color="auto" w:fill="auto"/>
          </w:tcPr>
          <w:p w14:paraId="494A86B4" w14:textId="5CDC25CA" w:rsidR="00FB1D27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A5B33" w:rsidRPr="006F4CB8" w14:paraId="0629E8F3" w14:textId="77777777" w:rsidTr="00FB1D27">
        <w:tc>
          <w:tcPr>
            <w:tcW w:w="2280" w:type="pct"/>
            <w:shd w:val="clear" w:color="auto" w:fill="auto"/>
          </w:tcPr>
          <w:p w14:paraId="5128D246" w14:textId="14A47D74" w:rsidR="00EA5B33" w:rsidRPr="006F4CB8" w:rsidRDefault="00331F35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ซื้อสินค้า</w:t>
            </w:r>
            <w:r w:rsidRPr="006F4CB8">
              <w:rPr>
                <w:rFonts w:asciiTheme="majorBidi" w:hAnsiTheme="majorBidi" w:cstheme="majorBidi" w:hint="cs"/>
                <w:cs/>
              </w:rPr>
              <w:t>และบริการ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2617AA0A" w14:textId="11B06FEA" w:rsidR="00EA5B33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6</w:t>
            </w:r>
            <w:r w:rsidR="00331F35" w:rsidRPr="006F4CB8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680" w:type="pct"/>
            <w:shd w:val="clear" w:color="auto" w:fill="auto"/>
          </w:tcPr>
          <w:p w14:paraId="74E2F69B" w14:textId="1E5E3655" w:rsidR="00EA5B33" w:rsidRPr="006F4CB8" w:rsidRDefault="00331F35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680" w:type="pct"/>
            <w:shd w:val="clear" w:color="auto" w:fill="auto"/>
          </w:tcPr>
          <w:p w14:paraId="421B8242" w14:textId="75AA94B9" w:rsidR="00EA5B33" w:rsidRPr="006F4CB8" w:rsidRDefault="00331F35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626</w:t>
            </w:r>
          </w:p>
        </w:tc>
        <w:tc>
          <w:tcPr>
            <w:tcW w:w="680" w:type="pct"/>
            <w:shd w:val="clear" w:color="auto" w:fill="auto"/>
          </w:tcPr>
          <w:p w14:paraId="3460F1D3" w14:textId="3707E827" w:rsidR="00EA5B33" w:rsidRPr="006F4CB8" w:rsidRDefault="00331F35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125</w:t>
            </w:r>
          </w:p>
        </w:tc>
      </w:tr>
      <w:tr w:rsidR="00C246D6" w:rsidRPr="006F4CB8" w14:paraId="04994C4C" w14:textId="77777777" w:rsidTr="00FB1D27">
        <w:tc>
          <w:tcPr>
            <w:tcW w:w="2280" w:type="pct"/>
            <w:shd w:val="clear" w:color="auto" w:fill="auto"/>
          </w:tcPr>
          <w:p w14:paraId="1035842B" w14:textId="18F9A5D4" w:rsidR="00C246D6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701C2382" w14:textId="1CA27927" w:rsidR="00C246D6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12</w:t>
            </w:r>
          </w:p>
        </w:tc>
        <w:tc>
          <w:tcPr>
            <w:tcW w:w="680" w:type="pct"/>
            <w:shd w:val="clear" w:color="auto" w:fill="auto"/>
          </w:tcPr>
          <w:p w14:paraId="028B33C8" w14:textId="200E8059" w:rsidR="00C246D6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14E3562" w14:textId="75F8BC4F" w:rsidR="00C246D6" w:rsidRPr="006F4CB8" w:rsidRDefault="00331F35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062AD26" w14:textId="01C46604" w:rsidR="00C246D6" w:rsidRPr="006F4CB8" w:rsidRDefault="00C246D6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246D6" w:rsidRPr="006F4CB8" w14:paraId="5594433C" w14:textId="77777777" w:rsidTr="00FB1D27">
        <w:tc>
          <w:tcPr>
            <w:tcW w:w="2280" w:type="pct"/>
            <w:shd w:val="clear" w:color="auto" w:fill="auto"/>
          </w:tcPr>
          <w:p w14:paraId="3D08648F" w14:textId="29607265" w:rsidR="00C246D6" w:rsidRPr="006F4CB8" w:rsidRDefault="00C246D6" w:rsidP="00C2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0606A84E" w14:textId="6047A168" w:rsidR="00C246D6" w:rsidRPr="006F4CB8" w:rsidRDefault="00C246D6" w:rsidP="00C2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680" w:type="pct"/>
            <w:shd w:val="clear" w:color="auto" w:fill="auto"/>
          </w:tcPr>
          <w:p w14:paraId="48737075" w14:textId="74114602" w:rsidR="00C246D6" w:rsidRPr="006F4CB8" w:rsidRDefault="00C246D6" w:rsidP="00C2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14:paraId="0FAE1438" w14:textId="1683F977" w:rsidR="00C246D6" w:rsidRPr="006F4CB8" w:rsidRDefault="00C246D6" w:rsidP="00C2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680" w:type="pct"/>
            <w:shd w:val="clear" w:color="auto" w:fill="auto"/>
          </w:tcPr>
          <w:p w14:paraId="244A6869" w14:textId="55B7B934" w:rsidR="00C246D6" w:rsidRPr="006F4CB8" w:rsidRDefault="00C246D6" w:rsidP="00C2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</w:t>
            </w:r>
          </w:p>
        </w:tc>
      </w:tr>
      <w:tr w:rsidR="00EA5B33" w:rsidRPr="006F4CB8" w14:paraId="67A5165A" w14:textId="77777777" w:rsidTr="00FB1D27">
        <w:tc>
          <w:tcPr>
            <w:tcW w:w="2280" w:type="pct"/>
            <w:shd w:val="clear" w:color="auto" w:fill="auto"/>
          </w:tcPr>
          <w:p w14:paraId="7752F467" w14:textId="12D91D1E" w:rsidR="00EA5B33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ค่าใช้จ่ายอื่น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44770EAD" w14:textId="2E3ECBB6" w:rsidR="00EA5B33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680" w:type="pct"/>
            <w:shd w:val="clear" w:color="auto" w:fill="auto"/>
          </w:tcPr>
          <w:p w14:paraId="267AD50C" w14:textId="3A19C75B" w:rsidR="00EA5B33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14BEACD" w14:textId="261FD6FC" w:rsidR="00EA5B33" w:rsidRPr="006F4CB8" w:rsidRDefault="00331F35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87B9236" w14:textId="7EE630AD" w:rsidR="00EA5B33" w:rsidRPr="006F4CB8" w:rsidRDefault="00EA5B3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7ECA6BA0" w14:textId="368FE039" w:rsidR="00FB1D27" w:rsidRPr="006F4CB8" w:rsidRDefault="00FB1D27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9B15D" w14:textId="4B3621A3" w:rsidR="00FB1D27" w:rsidRPr="006F4CB8" w:rsidRDefault="00FB1D27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3522A" w14:textId="77777777" w:rsidR="006F1E95" w:rsidRPr="006F4CB8" w:rsidRDefault="006F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6F4CB8">
        <w:rPr>
          <w:rFonts w:asciiTheme="majorBidi" w:hAnsiTheme="majorBidi" w:cstheme="majorBidi"/>
          <w:cs/>
        </w:rPr>
        <w:br w:type="page"/>
      </w:r>
    </w:p>
    <w:p w14:paraId="169F9C21" w14:textId="3565F065" w:rsidR="007964F3" w:rsidRPr="006F4CB8" w:rsidRDefault="007964F3" w:rsidP="005A68C5">
      <w:pPr>
        <w:pStyle w:val="BodyText2"/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F1E95" w:rsidRPr="006F4CB8">
        <w:rPr>
          <w:rFonts w:asciiTheme="majorBidi" w:hAnsiTheme="majorBidi" w:cstheme="majorBidi"/>
          <w:sz w:val="30"/>
          <w:szCs w:val="30"/>
        </w:rPr>
        <w:t>3</w:t>
      </w:r>
      <w:r w:rsidR="00FB1D27" w:rsidRPr="006F4CB8">
        <w:rPr>
          <w:rFonts w:asciiTheme="majorBidi" w:hAnsiTheme="majorBidi" w:cstheme="majorBidi"/>
          <w:sz w:val="30"/>
          <w:szCs w:val="30"/>
        </w:rPr>
        <w:t xml:space="preserve">0 </w:t>
      </w:r>
      <w:r w:rsidR="00FB1D27" w:rsidRPr="006F4C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F1E95" w:rsidRPr="006F4CB8">
        <w:rPr>
          <w:rFonts w:asciiTheme="majorBidi" w:hAnsiTheme="majorBidi" w:cstheme="majorBidi"/>
          <w:sz w:val="30"/>
          <w:szCs w:val="30"/>
        </w:rPr>
        <w:t>2565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6F4CB8">
        <w:rPr>
          <w:rFonts w:asciiTheme="majorBidi" w:hAnsiTheme="majorBidi" w:cstheme="majorBidi"/>
          <w:sz w:val="30"/>
          <w:szCs w:val="30"/>
        </w:rPr>
        <w:t>31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6F4CB8">
        <w:rPr>
          <w:rFonts w:asciiTheme="majorBidi" w:hAnsiTheme="majorBidi" w:cstheme="majorBidi"/>
          <w:sz w:val="30"/>
          <w:szCs w:val="30"/>
        </w:rPr>
        <w:t>2564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BE8638" w14:textId="77777777" w:rsidR="00A35EC5" w:rsidRPr="006F4CB8" w:rsidRDefault="00A35EC5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1"/>
        <w:gridCol w:w="1262"/>
        <w:gridCol w:w="1260"/>
        <w:gridCol w:w="1168"/>
        <w:gridCol w:w="1279"/>
      </w:tblGrid>
      <w:tr w:rsidR="00C00B0A" w:rsidRPr="006F4CB8" w14:paraId="177A0EA9" w14:textId="77777777" w:rsidTr="005A68C5">
        <w:trPr>
          <w:tblHeader/>
        </w:trPr>
        <w:tc>
          <w:tcPr>
            <w:tcW w:w="2346" w:type="pct"/>
          </w:tcPr>
          <w:p w14:paraId="79A90249" w14:textId="77777777" w:rsidR="00C00B0A" w:rsidRPr="006F4CB8" w:rsidRDefault="00C00B0A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6" w:type="pct"/>
            <w:gridSpan w:val="2"/>
            <w:vAlign w:val="bottom"/>
          </w:tcPr>
          <w:p w14:paraId="63C99D28" w14:textId="77777777" w:rsidR="00C00B0A" w:rsidRPr="006F4CB8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8" w:type="pct"/>
            <w:gridSpan w:val="2"/>
            <w:vAlign w:val="bottom"/>
          </w:tcPr>
          <w:p w14:paraId="489F0470" w14:textId="77777777" w:rsidR="00C00B0A" w:rsidRPr="006F4CB8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D27" w:rsidRPr="006F4CB8" w14:paraId="6CC4127C" w14:textId="77777777" w:rsidTr="005A68C5">
        <w:trPr>
          <w:tblHeader/>
        </w:trPr>
        <w:tc>
          <w:tcPr>
            <w:tcW w:w="2346" w:type="pct"/>
          </w:tcPr>
          <w:p w14:paraId="33468A85" w14:textId="77777777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43CD8EC" w14:textId="1EAEDE41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D5AAFF3" w14:textId="2AF60AA1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4" w:type="pct"/>
            <w:shd w:val="clear" w:color="auto" w:fill="auto"/>
          </w:tcPr>
          <w:p w14:paraId="3B1CCB6E" w14:textId="091F3185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AB4FFBE" w14:textId="6A2D3B07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B1D27" w:rsidRPr="006F4CB8" w14:paraId="75AD1B48" w14:textId="77777777" w:rsidTr="005A68C5">
        <w:trPr>
          <w:tblHeader/>
        </w:trPr>
        <w:tc>
          <w:tcPr>
            <w:tcW w:w="2346" w:type="pct"/>
          </w:tcPr>
          <w:p w14:paraId="4091384B" w14:textId="77777777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E29795A" w14:textId="4DFF8388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8213EF2" w14:textId="01F21B91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624" w:type="pct"/>
            <w:shd w:val="clear" w:color="auto" w:fill="auto"/>
          </w:tcPr>
          <w:p w14:paraId="6E78AE2A" w14:textId="79C4374F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6BE82D0" w14:textId="22F404A1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B1D27" w:rsidRPr="006F4CB8" w14:paraId="5C4DEEE1" w14:textId="77777777" w:rsidTr="005A68C5">
        <w:trPr>
          <w:tblHeader/>
        </w:trPr>
        <w:tc>
          <w:tcPr>
            <w:tcW w:w="2346" w:type="pct"/>
          </w:tcPr>
          <w:p w14:paraId="0CFCA26E" w14:textId="77777777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4" w:type="pct"/>
            <w:gridSpan w:val="4"/>
            <w:shd w:val="clear" w:color="auto" w:fill="auto"/>
          </w:tcPr>
          <w:p w14:paraId="52F00072" w14:textId="77777777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1D27" w:rsidRPr="006F4CB8" w14:paraId="2177DEB7" w14:textId="77777777" w:rsidTr="005A68C5">
        <w:trPr>
          <w:tblHeader/>
        </w:trPr>
        <w:tc>
          <w:tcPr>
            <w:tcW w:w="2346" w:type="pct"/>
          </w:tcPr>
          <w:p w14:paraId="34D202EF" w14:textId="77777777" w:rsidR="00FB1D27" w:rsidRPr="006F4CB8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4" w:type="pct"/>
          </w:tcPr>
          <w:p w14:paraId="77C75274" w14:textId="77777777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34B31EDB" w14:textId="77777777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6B394FE" w14:textId="77777777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4267C185" w14:textId="77777777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1D27" w:rsidRPr="006F4CB8" w14:paraId="6F885BDE" w14:textId="77777777" w:rsidTr="005A68C5">
        <w:trPr>
          <w:tblHeader/>
        </w:trPr>
        <w:tc>
          <w:tcPr>
            <w:tcW w:w="2346" w:type="pct"/>
          </w:tcPr>
          <w:p w14:paraId="0EA7CC54" w14:textId="77777777" w:rsidR="00FB1D27" w:rsidRPr="006F4CB8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4" w:type="pct"/>
          </w:tcPr>
          <w:p w14:paraId="56566EAF" w14:textId="1DB042F1" w:rsidR="00FB1D27" w:rsidRPr="006F4CB8" w:rsidRDefault="00F50DF4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3" w:type="pct"/>
          </w:tcPr>
          <w:p w14:paraId="4CE103F1" w14:textId="3D0AD068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24" w:type="pct"/>
          </w:tcPr>
          <w:p w14:paraId="6F61229E" w14:textId="4F8E35BC" w:rsidR="00FB1D27" w:rsidRPr="006F4CB8" w:rsidRDefault="00E0111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3,79</w:t>
            </w:r>
            <w:r w:rsidR="00F50DF4" w:rsidRPr="006F4CB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84" w:type="pct"/>
          </w:tcPr>
          <w:p w14:paraId="7C7A0114" w14:textId="3022F858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2,080</w:t>
            </w:r>
          </w:p>
        </w:tc>
      </w:tr>
      <w:tr w:rsidR="00FB1D27" w:rsidRPr="006F4CB8" w14:paraId="30CC1149" w14:textId="77777777" w:rsidTr="005A68C5">
        <w:trPr>
          <w:tblHeader/>
        </w:trPr>
        <w:tc>
          <w:tcPr>
            <w:tcW w:w="2346" w:type="pct"/>
          </w:tcPr>
          <w:p w14:paraId="28FEF086" w14:textId="43A26A7D" w:rsidR="00FB1D27" w:rsidRPr="006F4CB8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บริษัทร่วมและบริษัทร่วมทางอ้อม</w:t>
            </w:r>
          </w:p>
        </w:tc>
        <w:tc>
          <w:tcPr>
            <w:tcW w:w="674" w:type="pct"/>
          </w:tcPr>
          <w:p w14:paraId="575E1839" w14:textId="0E04E2A2" w:rsidR="00FB1D27" w:rsidRPr="006F4CB8" w:rsidRDefault="00F50DF4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3" w:type="pct"/>
          </w:tcPr>
          <w:p w14:paraId="4FD430DA" w14:textId="2463E1BD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24" w:type="pct"/>
          </w:tcPr>
          <w:p w14:paraId="1A62F57D" w14:textId="5E6C6FFD" w:rsidR="00FB1D27" w:rsidRPr="006F4CB8" w:rsidRDefault="00E0111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4" w:type="pct"/>
          </w:tcPr>
          <w:p w14:paraId="61706B2A" w14:textId="482A4D95" w:rsidR="00FB1D27" w:rsidRPr="006F4CB8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B1D27" w:rsidRPr="006F4CB8" w14:paraId="588B7CC9" w14:textId="77777777" w:rsidTr="005A68C5">
        <w:trPr>
          <w:tblHeader/>
        </w:trPr>
        <w:tc>
          <w:tcPr>
            <w:tcW w:w="2346" w:type="pct"/>
          </w:tcPr>
          <w:p w14:paraId="5D393A60" w14:textId="4D9D2775" w:rsidR="00FB1D27" w:rsidRPr="006F4CB8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674" w:type="pct"/>
          </w:tcPr>
          <w:p w14:paraId="77814FE9" w14:textId="16BD2E72" w:rsidR="00FB1D27" w:rsidRPr="006F4CB8" w:rsidRDefault="00135BD2" w:rsidP="00FB1D2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</w:p>
        </w:tc>
        <w:tc>
          <w:tcPr>
            <w:tcW w:w="673" w:type="pct"/>
          </w:tcPr>
          <w:p w14:paraId="36E39216" w14:textId="28330421" w:rsidR="00FB1D27" w:rsidRPr="006F4CB8" w:rsidRDefault="00FB1D27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4" w:type="pct"/>
          </w:tcPr>
          <w:p w14:paraId="536813F5" w14:textId="01111D32" w:rsidR="00FB1D27" w:rsidRPr="006F4CB8" w:rsidRDefault="00E01117" w:rsidP="00FB1D2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84" w:type="pct"/>
          </w:tcPr>
          <w:p w14:paraId="5AD28029" w14:textId="47A29DE6" w:rsidR="00FB1D27" w:rsidRPr="006F4CB8" w:rsidRDefault="00FB1D27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FB1D27" w:rsidRPr="006F4CB8" w14:paraId="534DB488" w14:textId="77777777" w:rsidTr="005A68C5">
        <w:trPr>
          <w:tblHeader/>
        </w:trPr>
        <w:tc>
          <w:tcPr>
            <w:tcW w:w="2346" w:type="pct"/>
          </w:tcPr>
          <w:p w14:paraId="7A3F0754" w14:textId="574054B8" w:rsidR="00FB1D27" w:rsidRPr="006F4CB8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4" w:type="pct"/>
          </w:tcPr>
          <w:p w14:paraId="5F091953" w14:textId="3835823E" w:rsidR="00FB1D27" w:rsidRPr="006F4CB8" w:rsidRDefault="00135BD2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23</w:t>
            </w:r>
          </w:p>
        </w:tc>
        <w:tc>
          <w:tcPr>
            <w:tcW w:w="673" w:type="pct"/>
            <w:shd w:val="clear" w:color="auto" w:fill="auto"/>
          </w:tcPr>
          <w:p w14:paraId="7B1D7012" w14:textId="3EE181D3" w:rsidR="00FB1D27" w:rsidRPr="006F4CB8" w:rsidRDefault="00FB1D27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24" w:type="pct"/>
            <w:shd w:val="clear" w:color="auto" w:fill="auto"/>
          </w:tcPr>
          <w:p w14:paraId="33616A76" w14:textId="187C39C9" w:rsidR="00FB1D27" w:rsidRPr="006F4CB8" w:rsidRDefault="00F50DF4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3,793</w:t>
            </w:r>
          </w:p>
        </w:tc>
        <w:tc>
          <w:tcPr>
            <w:tcW w:w="684" w:type="pct"/>
            <w:shd w:val="clear" w:color="auto" w:fill="auto"/>
          </w:tcPr>
          <w:p w14:paraId="3B3DF786" w14:textId="74058512" w:rsidR="00FB1D27" w:rsidRPr="006F4CB8" w:rsidRDefault="00FB1D27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2,083</w:t>
            </w:r>
          </w:p>
        </w:tc>
      </w:tr>
      <w:tr w:rsidR="00FB1D27" w:rsidRPr="006F4CB8" w14:paraId="496309C7" w14:textId="77777777" w:rsidTr="005A68C5">
        <w:trPr>
          <w:tblHeader/>
        </w:trPr>
        <w:tc>
          <w:tcPr>
            <w:tcW w:w="2346" w:type="pct"/>
          </w:tcPr>
          <w:p w14:paraId="1873B4C9" w14:textId="77777777" w:rsidR="00FB1D27" w:rsidRPr="006F4CB8" w:rsidRDefault="00FB1D27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4" w:type="pct"/>
          </w:tcPr>
          <w:p w14:paraId="29EB3320" w14:textId="77777777" w:rsidR="00FB1D27" w:rsidRPr="006F4CB8" w:rsidRDefault="00FB1D27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F151DA1" w14:textId="77777777" w:rsidR="00FB1D27" w:rsidRPr="006F4CB8" w:rsidRDefault="00FB1D27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81E7C83" w14:textId="77777777" w:rsidR="00FB1D27" w:rsidRPr="006F4CB8" w:rsidRDefault="00FB1D27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349B6AF5" w14:textId="77777777" w:rsidR="00FB1D27" w:rsidRPr="006F4CB8" w:rsidRDefault="00FB1D27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C40" w:rsidRPr="006F4CB8" w14:paraId="300E6DE2" w14:textId="77777777" w:rsidTr="005A68C5">
        <w:trPr>
          <w:tblHeader/>
        </w:trPr>
        <w:tc>
          <w:tcPr>
            <w:tcW w:w="2346" w:type="pct"/>
          </w:tcPr>
          <w:p w14:paraId="414C5BA7" w14:textId="6C609658" w:rsidR="00D44C40" w:rsidRPr="006F4CB8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="008804C6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74" w:type="pct"/>
          </w:tcPr>
          <w:p w14:paraId="2964DA9B" w14:textId="77777777" w:rsidR="00D44C40" w:rsidRPr="006F4CB8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D2323FC" w14:textId="77777777" w:rsidR="00D44C40" w:rsidRPr="006F4CB8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8282C72" w14:textId="77777777" w:rsidR="00D44C40" w:rsidRPr="006F4CB8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83E1091" w14:textId="77777777" w:rsidR="00D44C40" w:rsidRPr="006F4CB8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1D27" w:rsidRPr="006F4CB8" w14:paraId="109BEC72" w14:textId="77777777" w:rsidTr="005A68C5">
        <w:trPr>
          <w:tblHeader/>
        </w:trPr>
        <w:tc>
          <w:tcPr>
            <w:tcW w:w="2346" w:type="pct"/>
          </w:tcPr>
          <w:p w14:paraId="349A3D76" w14:textId="77777777" w:rsidR="00FB1D27" w:rsidRPr="006F4CB8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4" w:type="pct"/>
          </w:tcPr>
          <w:p w14:paraId="1C34A0DA" w14:textId="0BD83ED1" w:rsidR="00FB1D27" w:rsidRPr="006F4CB8" w:rsidRDefault="007A706B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A0B7B87" w14:textId="6C6AFEA4" w:rsidR="00FB1D27" w:rsidRPr="006F4CB8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24" w:type="pct"/>
            <w:shd w:val="clear" w:color="auto" w:fill="auto"/>
          </w:tcPr>
          <w:p w14:paraId="158EA397" w14:textId="331A1E38" w:rsidR="00FB1D27" w:rsidRPr="006F4CB8" w:rsidRDefault="007A706B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684" w:type="pct"/>
            <w:shd w:val="clear" w:color="auto" w:fill="auto"/>
          </w:tcPr>
          <w:p w14:paraId="1C269E84" w14:textId="12A7912B" w:rsidR="00FB1D27" w:rsidRPr="006F4CB8" w:rsidRDefault="0029569F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B1D27" w:rsidRPr="006F4CB8" w14:paraId="53369D9F" w14:textId="77777777" w:rsidTr="005A68C5">
        <w:trPr>
          <w:tblHeader/>
        </w:trPr>
        <w:tc>
          <w:tcPr>
            <w:tcW w:w="2346" w:type="pct"/>
          </w:tcPr>
          <w:p w14:paraId="404AE920" w14:textId="2F82AD66" w:rsidR="00FB1D27" w:rsidRPr="006F4CB8" w:rsidRDefault="00056BC9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การร่วมค้าและการร่วมค้าทางอ้อม</w:t>
            </w:r>
          </w:p>
        </w:tc>
        <w:tc>
          <w:tcPr>
            <w:tcW w:w="674" w:type="pct"/>
          </w:tcPr>
          <w:p w14:paraId="14DE4EE3" w14:textId="01EE894F" w:rsidR="00FB1D27" w:rsidRPr="006F4CB8" w:rsidRDefault="007A706B" w:rsidP="00FB1D2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3" w:type="pct"/>
            <w:shd w:val="clear" w:color="auto" w:fill="auto"/>
          </w:tcPr>
          <w:p w14:paraId="2F852146" w14:textId="267D3428" w:rsidR="00FB1D27" w:rsidRPr="006F4CB8" w:rsidRDefault="0029569F" w:rsidP="00FB1D2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624" w:type="pct"/>
            <w:shd w:val="clear" w:color="auto" w:fill="auto"/>
          </w:tcPr>
          <w:p w14:paraId="215A46DC" w14:textId="3F9FC965" w:rsidR="00FB1D27" w:rsidRPr="006F4CB8" w:rsidRDefault="007A706B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4" w:type="pct"/>
            <w:shd w:val="clear" w:color="auto" w:fill="auto"/>
          </w:tcPr>
          <w:p w14:paraId="1F5D23E4" w14:textId="56769458" w:rsidR="00FB1D27" w:rsidRPr="006F4CB8" w:rsidRDefault="0029569F" w:rsidP="00FB1D2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B1D27" w:rsidRPr="006F4CB8" w14:paraId="414346F1" w14:textId="77777777" w:rsidTr="005A68C5">
        <w:trPr>
          <w:tblHeader/>
        </w:trPr>
        <w:tc>
          <w:tcPr>
            <w:tcW w:w="2346" w:type="pct"/>
            <w:vAlign w:val="center"/>
          </w:tcPr>
          <w:p w14:paraId="40038389" w14:textId="44A735CB" w:rsidR="00FB1D27" w:rsidRPr="006F4CB8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4" w:type="pct"/>
          </w:tcPr>
          <w:p w14:paraId="61D9E8CC" w14:textId="371643B6" w:rsidR="00FB1D27" w:rsidRPr="006F4CB8" w:rsidRDefault="007A706B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73" w:type="pct"/>
            <w:shd w:val="clear" w:color="auto" w:fill="auto"/>
          </w:tcPr>
          <w:p w14:paraId="7FC4C5A1" w14:textId="42507F36" w:rsidR="00FB1D27" w:rsidRPr="006F4CB8" w:rsidRDefault="0029569F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624" w:type="pct"/>
            <w:shd w:val="clear" w:color="auto" w:fill="auto"/>
          </w:tcPr>
          <w:p w14:paraId="3ADEA46E" w14:textId="7FC6E1FA" w:rsidR="00FB1D27" w:rsidRPr="006F4CB8" w:rsidRDefault="007A706B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684" w:type="pct"/>
            <w:shd w:val="clear" w:color="auto" w:fill="auto"/>
          </w:tcPr>
          <w:p w14:paraId="0A56DC04" w14:textId="5922715C" w:rsidR="00FB1D27" w:rsidRPr="006F4CB8" w:rsidRDefault="0029569F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</w:tbl>
    <w:p w14:paraId="36B80759" w14:textId="60DC5EDF" w:rsidR="00D3123E" w:rsidRPr="006F4CB8" w:rsidRDefault="00D3123E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X="450" w:tblpY="1"/>
        <w:tblOverlap w:val="never"/>
        <w:tblW w:w="4873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1080"/>
        <w:gridCol w:w="1080"/>
        <w:gridCol w:w="1080"/>
        <w:gridCol w:w="1078"/>
        <w:gridCol w:w="1076"/>
        <w:gridCol w:w="1170"/>
      </w:tblGrid>
      <w:tr w:rsidR="00884283" w:rsidRPr="006F4CB8" w14:paraId="7D275965" w14:textId="77777777" w:rsidTr="00056BC9">
        <w:trPr>
          <w:trHeight w:val="81"/>
          <w:tblHeader/>
        </w:trPr>
        <w:tc>
          <w:tcPr>
            <w:tcW w:w="1493" w:type="pct"/>
            <w:vAlign w:val="bottom"/>
          </w:tcPr>
          <w:p w14:paraId="6FFC49F0" w14:textId="3AB46CA0" w:rsidR="00884283" w:rsidRPr="006F4CB8" w:rsidRDefault="00884283" w:rsidP="00E0521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pct"/>
            <w:gridSpan w:val="2"/>
          </w:tcPr>
          <w:p w14:paraId="3CAD6EAE" w14:textId="7B7A37B3" w:rsidR="00884283" w:rsidRPr="006F4CB8" w:rsidRDefault="00884283" w:rsidP="00E05218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53" w:type="pct"/>
            <w:gridSpan w:val="4"/>
          </w:tcPr>
          <w:p w14:paraId="647BD1AA" w14:textId="5C0C2945" w:rsidR="00884283" w:rsidRPr="006F4CB8" w:rsidRDefault="00884283" w:rsidP="00E052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84283" w:rsidRPr="006F4CB8" w14:paraId="79810F6D" w14:textId="77777777" w:rsidTr="00056BC9">
        <w:trPr>
          <w:trHeight w:val="60"/>
          <w:tblHeader/>
        </w:trPr>
        <w:tc>
          <w:tcPr>
            <w:tcW w:w="1493" w:type="pct"/>
            <w:vAlign w:val="bottom"/>
          </w:tcPr>
          <w:p w14:paraId="699D7472" w14:textId="77777777" w:rsidR="00884283" w:rsidRPr="006F4CB8" w:rsidRDefault="00884283" w:rsidP="002661F0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78F422A" w14:textId="2C1C2347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577" w:type="pct"/>
          </w:tcPr>
          <w:p w14:paraId="20329994" w14:textId="0A0B3975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>30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577" w:type="pct"/>
          </w:tcPr>
          <w:p w14:paraId="503A7BA3" w14:textId="227A9BC3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576" w:type="pct"/>
            <w:vMerge w:val="restart"/>
            <w:vAlign w:val="bottom"/>
          </w:tcPr>
          <w:p w14:paraId="469038E1" w14:textId="01DA03FA" w:rsidR="00884283" w:rsidRPr="006F4CB8" w:rsidRDefault="00884283" w:rsidP="0088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575" w:type="pct"/>
            <w:vMerge w:val="restart"/>
            <w:vAlign w:val="bottom"/>
          </w:tcPr>
          <w:p w14:paraId="4FDECBB2" w14:textId="3BB269C3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ab/>
            </w:r>
            <w:r w:rsidRPr="006F4CB8">
              <w:rPr>
                <w:rFonts w:asciiTheme="majorBidi" w:hAnsiTheme="majorBidi" w:cstheme="majorBidi"/>
                <w:cs/>
              </w:rPr>
              <w:t>ผลกระทบ</w:t>
            </w:r>
          </w:p>
          <w:p w14:paraId="5E42897C" w14:textId="20BEF88D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จากอัตราแลกเปลี่ยน</w:t>
            </w:r>
          </w:p>
        </w:tc>
        <w:tc>
          <w:tcPr>
            <w:tcW w:w="625" w:type="pct"/>
          </w:tcPr>
          <w:p w14:paraId="39A13BD4" w14:textId="1E4547CD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>30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884283" w:rsidRPr="006F4CB8" w14:paraId="67BE0280" w14:textId="77777777" w:rsidTr="00056BC9">
        <w:trPr>
          <w:trHeight w:val="71"/>
          <w:tblHeader/>
        </w:trPr>
        <w:tc>
          <w:tcPr>
            <w:tcW w:w="1493" w:type="pct"/>
            <w:vAlign w:val="bottom"/>
          </w:tcPr>
          <w:p w14:paraId="29FF4200" w14:textId="77777777" w:rsidR="00884283" w:rsidRPr="006F4CB8" w:rsidRDefault="00884283" w:rsidP="002661F0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4093BC89" w14:textId="3515BCDF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577" w:type="pct"/>
          </w:tcPr>
          <w:p w14:paraId="7EB4B8FF" w14:textId="57E24201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577" w:type="pct"/>
          </w:tcPr>
          <w:p w14:paraId="7629F7AF" w14:textId="25F9B0E4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576" w:type="pct"/>
            <w:vMerge/>
          </w:tcPr>
          <w:p w14:paraId="0B6458BF" w14:textId="77777777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vMerge/>
          </w:tcPr>
          <w:p w14:paraId="543FDE48" w14:textId="25E2DDD1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</w:tcPr>
          <w:p w14:paraId="313F62CC" w14:textId="6D5B1AF7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</w:tr>
      <w:tr w:rsidR="00884283" w:rsidRPr="006F4CB8" w14:paraId="699BD021" w14:textId="77777777" w:rsidTr="00056BC9">
        <w:trPr>
          <w:trHeight w:val="81"/>
          <w:tblHeader/>
        </w:trPr>
        <w:tc>
          <w:tcPr>
            <w:tcW w:w="1493" w:type="pct"/>
            <w:vAlign w:val="bottom"/>
          </w:tcPr>
          <w:p w14:paraId="6739B983" w14:textId="144CA938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154" w:type="pct"/>
            <w:gridSpan w:val="2"/>
          </w:tcPr>
          <w:p w14:paraId="2C8ECC9A" w14:textId="776E8AAB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53" w:type="pct"/>
            <w:gridSpan w:val="4"/>
          </w:tcPr>
          <w:p w14:paraId="7D4C0D01" w14:textId="23AD453F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884283" w:rsidRPr="006F4CB8" w14:paraId="2E0FBE23" w14:textId="77777777" w:rsidTr="00056BC9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493" w:type="pct"/>
          </w:tcPr>
          <w:p w14:paraId="566C792F" w14:textId="50A3E5EB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การร่วมค้าทางอ้อม</w:t>
            </w:r>
          </w:p>
        </w:tc>
        <w:tc>
          <w:tcPr>
            <w:tcW w:w="577" w:type="pct"/>
            <w:tcBorders>
              <w:bottom w:val="nil"/>
            </w:tcBorders>
          </w:tcPr>
          <w:p w14:paraId="6505C941" w14:textId="77777777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1A71F258" w14:textId="2B89EAE9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206ACD86" w14:textId="77777777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nil"/>
            </w:tcBorders>
          </w:tcPr>
          <w:p w14:paraId="03D7DAB7" w14:textId="77777777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13B16F46" w14:textId="266B7798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nil"/>
            </w:tcBorders>
          </w:tcPr>
          <w:p w14:paraId="19069F08" w14:textId="77777777" w:rsidR="00884283" w:rsidRPr="006F4CB8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056BC9" w:rsidRPr="006F4CB8" w14:paraId="1A90CBF4" w14:textId="77777777" w:rsidTr="00056BC9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1493" w:type="pct"/>
          </w:tcPr>
          <w:p w14:paraId="0D51D78E" w14:textId="5B8B67F6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Impact Energy Asia Development Limited</w:t>
            </w:r>
          </w:p>
        </w:tc>
        <w:tc>
          <w:tcPr>
            <w:tcW w:w="577" w:type="pct"/>
            <w:tcBorders>
              <w:bottom w:val="nil"/>
            </w:tcBorders>
          </w:tcPr>
          <w:p w14:paraId="0E20425B" w14:textId="77777777" w:rsidR="00056BC9" w:rsidRPr="006F4CB8" w:rsidRDefault="00056BC9" w:rsidP="000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C70F65" w14:textId="069E4573" w:rsidR="00056BC9" w:rsidRPr="006F4CB8" w:rsidRDefault="00056BC9" w:rsidP="000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77" w:type="pct"/>
            <w:tcBorders>
              <w:bottom w:val="nil"/>
            </w:tcBorders>
          </w:tcPr>
          <w:p w14:paraId="00DAFC96" w14:textId="77777777" w:rsidR="00056BC9" w:rsidRPr="006F4CB8" w:rsidRDefault="00056BC9" w:rsidP="000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660FE" w14:textId="6C18B59F" w:rsidR="00056BC9" w:rsidRPr="006F4CB8" w:rsidRDefault="00056BC9" w:rsidP="000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4.7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AFC7845" w14:textId="77777777" w:rsidR="00056BC9" w:rsidRPr="006F4CB8" w:rsidRDefault="00056BC9" w:rsidP="000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3DF2A" w14:textId="129EB67A" w:rsidR="00056BC9" w:rsidRPr="006F4CB8" w:rsidRDefault="00056BC9" w:rsidP="00331F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1FF547DE" w14:textId="6DCB1DC4" w:rsidR="00056BC9" w:rsidRPr="006F4CB8" w:rsidRDefault="00056BC9" w:rsidP="000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575" w:type="pct"/>
            <w:tcBorders>
              <w:bottom w:val="nil"/>
            </w:tcBorders>
            <w:vAlign w:val="bottom"/>
          </w:tcPr>
          <w:p w14:paraId="2441D1EE" w14:textId="77777777" w:rsidR="00056BC9" w:rsidRPr="006F4CB8" w:rsidRDefault="00056BC9" w:rsidP="000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D2E1FF" w14:textId="0C1F5654" w:rsidR="00056BC9" w:rsidRPr="006F4CB8" w:rsidRDefault="00056BC9" w:rsidP="000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625" w:type="pct"/>
            <w:tcBorders>
              <w:bottom w:val="nil"/>
            </w:tcBorders>
            <w:vAlign w:val="bottom"/>
          </w:tcPr>
          <w:p w14:paraId="7834BF03" w14:textId="293F9734" w:rsidR="00056BC9" w:rsidRPr="006F4CB8" w:rsidRDefault="00056BC9" w:rsidP="00331F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491</w:t>
            </w:r>
          </w:p>
        </w:tc>
      </w:tr>
      <w:tr w:rsidR="00056BC9" w:rsidRPr="006F4CB8" w14:paraId="5F5039B3" w14:textId="77777777" w:rsidTr="00056BC9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493" w:type="pct"/>
          </w:tcPr>
          <w:p w14:paraId="1B90377A" w14:textId="77777777" w:rsidR="00056BC9" w:rsidRPr="006F4CB8" w:rsidRDefault="00056BC9" w:rsidP="00056B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77" w:type="pct"/>
            <w:tcBorders>
              <w:top w:val="nil"/>
            </w:tcBorders>
          </w:tcPr>
          <w:p w14:paraId="60B42EBE" w14:textId="77777777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tcBorders>
              <w:top w:val="nil"/>
            </w:tcBorders>
          </w:tcPr>
          <w:p w14:paraId="06AD008A" w14:textId="5EEDB7E1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tcBorders>
              <w:top w:val="nil"/>
            </w:tcBorders>
          </w:tcPr>
          <w:p w14:paraId="35FA70F8" w14:textId="4114841F" w:rsidR="00056BC9" w:rsidRPr="006F4CB8" w:rsidRDefault="00056BC9" w:rsidP="00056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576" w:type="pct"/>
            <w:tcBorders>
              <w:top w:val="nil"/>
            </w:tcBorders>
            <w:vAlign w:val="bottom"/>
          </w:tcPr>
          <w:p w14:paraId="1729DB74" w14:textId="77777777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tcBorders>
              <w:top w:val="nil"/>
            </w:tcBorders>
            <w:vAlign w:val="bottom"/>
          </w:tcPr>
          <w:p w14:paraId="3F4227F2" w14:textId="664F9C3E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nil"/>
            </w:tcBorders>
            <w:vAlign w:val="bottom"/>
          </w:tcPr>
          <w:p w14:paraId="68033D36" w14:textId="6BD3717D" w:rsidR="00056BC9" w:rsidRPr="006F4CB8" w:rsidRDefault="00A03B5A" w:rsidP="00331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056BC9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491</w:t>
            </w:r>
          </w:p>
        </w:tc>
      </w:tr>
      <w:tr w:rsidR="00056BC9" w:rsidRPr="006F4CB8" w14:paraId="114ABAE8" w14:textId="77777777" w:rsidTr="00056BC9">
        <w:tblPrEx>
          <w:tblLook w:val="04A0" w:firstRow="1" w:lastRow="0" w:firstColumn="1" w:lastColumn="0" w:noHBand="0" w:noVBand="1"/>
        </w:tblPrEx>
        <w:trPr>
          <w:trHeight w:val="807"/>
        </w:trPr>
        <w:tc>
          <w:tcPr>
            <w:tcW w:w="1493" w:type="pct"/>
            <w:tcBorders>
              <w:bottom w:val="nil"/>
            </w:tcBorders>
          </w:tcPr>
          <w:p w14:paraId="378457E6" w14:textId="77777777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F4CB8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  <w:p w14:paraId="23C27640" w14:textId="3250D493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   ที่คาดว่าจะเกิดขึ้น</w:t>
            </w:r>
          </w:p>
        </w:tc>
        <w:tc>
          <w:tcPr>
            <w:tcW w:w="577" w:type="pct"/>
            <w:tcBorders>
              <w:bottom w:val="nil"/>
            </w:tcBorders>
          </w:tcPr>
          <w:p w14:paraId="64544F38" w14:textId="77777777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763F3024" w14:textId="7B722076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1BB3C90E" w14:textId="77777777" w:rsidR="00056BC9" w:rsidRPr="006F4CB8" w:rsidRDefault="00056BC9" w:rsidP="00056BC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6CC70" w14:textId="0088CA5F" w:rsidR="00056BC9" w:rsidRPr="006F4CB8" w:rsidRDefault="00056BC9" w:rsidP="00056BC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6B9606B6" w14:textId="77777777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tcBorders>
              <w:bottom w:val="nil"/>
            </w:tcBorders>
            <w:vAlign w:val="bottom"/>
          </w:tcPr>
          <w:p w14:paraId="0D0E3B42" w14:textId="3BD4BE51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nil"/>
            </w:tcBorders>
            <w:vAlign w:val="bottom"/>
          </w:tcPr>
          <w:p w14:paraId="7603F7EA" w14:textId="44C9C363" w:rsidR="00056BC9" w:rsidRPr="006F4CB8" w:rsidRDefault="00056BC9" w:rsidP="00331F3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056BC9" w:rsidRPr="006F4CB8" w14:paraId="49C1111E" w14:textId="77777777" w:rsidTr="00056BC9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493" w:type="pct"/>
            <w:tcBorders>
              <w:bottom w:val="nil"/>
            </w:tcBorders>
          </w:tcPr>
          <w:p w14:paraId="7AF10329" w14:textId="200DADF9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77" w:type="pct"/>
            <w:tcBorders>
              <w:bottom w:val="nil"/>
            </w:tcBorders>
          </w:tcPr>
          <w:p w14:paraId="0F649FA9" w14:textId="77777777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0B133488" w14:textId="116FF708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7AD309F6" w14:textId="158CA413" w:rsidR="00056BC9" w:rsidRPr="006F4CB8" w:rsidRDefault="00056BC9" w:rsidP="00056BC9">
            <w:pPr>
              <w:pStyle w:val="BodyText"/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2369583D" w14:textId="77777777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tcBorders>
              <w:bottom w:val="nil"/>
            </w:tcBorders>
            <w:vAlign w:val="bottom"/>
          </w:tcPr>
          <w:p w14:paraId="588D1F8A" w14:textId="758C536C" w:rsidR="00056BC9" w:rsidRPr="006F4CB8" w:rsidRDefault="00056BC9" w:rsidP="0005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bottom w:val="nil"/>
            </w:tcBorders>
            <w:vAlign w:val="bottom"/>
          </w:tcPr>
          <w:p w14:paraId="38FFD5FD" w14:textId="34700AED" w:rsidR="00056BC9" w:rsidRPr="006F4CB8" w:rsidRDefault="00056BC9" w:rsidP="00331F35">
            <w:pPr>
              <w:pStyle w:val="BodyText"/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</w:tr>
    </w:tbl>
    <w:p w14:paraId="68183267" w14:textId="4CFEB746" w:rsidR="00F52996" w:rsidRPr="006F4CB8" w:rsidRDefault="00F52996">
      <w:pPr>
        <w:framePr w:hSpace="180" w:wrap="around" w:vAnchor="text" w:hAnchor="text" w:x="450" w:y="1"/>
        <w:suppressOverlap/>
        <w:rPr>
          <w:rFonts w:asciiTheme="majorBidi" w:hAnsiTheme="majorBidi" w:cstheme="majorBidi"/>
        </w:rPr>
      </w:pPr>
    </w:p>
    <w:p w14:paraId="0D15BB6B" w14:textId="351F3A48" w:rsidR="00F52996" w:rsidRPr="006F4CB8" w:rsidRDefault="00F5299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1080"/>
        <w:gridCol w:w="1080"/>
        <w:gridCol w:w="990"/>
        <w:gridCol w:w="990"/>
        <w:gridCol w:w="1080"/>
      </w:tblGrid>
      <w:tr w:rsidR="009A7F1E" w:rsidRPr="006F4CB8" w14:paraId="1B763076" w14:textId="77777777" w:rsidTr="00913530">
        <w:trPr>
          <w:trHeight w:val="291"/>
          <w:tblHeader/>
        </w:trPr>
        <w:tc>
          <w:tcPr>
            <w:tcW w:w="2970" w:type="dxa"/>
            <w:vAlign w:val="bottom"/>
          </w:tcPr>
          <w:p w14:paraId="206795FB" w14:textId="77777777" w:rsidR="009A7F1E" w:rsidRPr="006F4CB8" w:rsidRDefault="009A7F1E" w:rsidP="005A68C5">
            <w:pPr>
              <w:pStyle w:val="block"/>
              <w:spacing w:after="0" w:line="380" w:lineRule="exact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0E313D90" w14:textId="1CA7C888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4140" w:type="dxa"/>
            <w:gridSpan w:val="4"/>
          </w:tcPr>
          <w:p w14:paraId="4866667A" w14:textId="1D6B2D1B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A7F1E" w:rsidRPr="006F4CB8" w14:paraId="52D29379" w14:textId="77777777" w:rsidTr="00913530">
        <w:trPr>
          <w:trHeight w:val="291"/>
          <w:tblHeader/>
        </w:trPr>
        <w:tc>
          <w:tcPr>
            <w:tcW w:w="2970" w:type="dxa"/>
            <w:vAlign w:val="bottom"/>
          </w:tcPr>
          <w:p w14:paraId="74DCE4B7" w14:textId="77777777" w:rsidR="009A7F1E" w:rsidRPr="006F4CB8" w:rsidRDefault="009A7F1E" w:rsidP="005A68C5">
            <w:pPr>
              <w:pStyle w:val="block"/>
              <w:spacing w:after="0" w:line="380" w:lineRule="exact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F372A" w14:textId="7CF0C9A5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9343BAB" w14:textId="60EF4666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>30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13E2012A" w14:textId="0B590899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990" w:type="dxa"/>
            <w:vMerge w:val="restart"/>
            <w:vAlign w:val="bottom"/>
          </w:tcPr>
          <w:p w14:paraId="7B93AEB4" w14:textId="06F34C12" w:rsidR="002F2980" w:rsidRPr="006F4CB8" w:rsidRDefault="009A7F1E" w:rsidP="002F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ab/>
            </w:r>
          </w:p>
          <w:p w14:paraId="6BA229E5" w14:textId="21D240FE" w:rsidR="009A7F1E" w:rsidRPr="006F4CB8" w:rsidRDefault="002F298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990" w:type="dxa"/>
            <w:vMerge w:val="restart"/>
          </w:tcPr>
          <w:p w14:paraId="31AC866F" w14:textId="77777777" w:rsidR="002F2980" w:rsidRPr="006F4CB8" w:rsidRDefault="002F2980" w:rsidP="002F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ผลกระทบ</w:t>
            </w:r>
          </w:p>
          <w:p w14:paraId="04D796B1" w14:textId="42AE152F" w:rsidR="009A7F1E" w:rsidRPr="006F4CB8" w:rsidRDefault="002F2980" w:rsidP="002F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472E35CB" w14:textId="5E6286BB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>30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9A7F1E" w:rsidRPr="006F4CB8" w14:paraId="40F6A0F8" w14:textId="77777777" w:rsidTr="00913530">
        <w:trPr>
          <w:trHeight w:val="153"/>
          <w:tblHeader/>
        </w:trPr>
        <w:tc>
          <w:tcPr>
            <w:tcW w:w="2970" w:type="dxa"/>
            <w:vAlign w:val="bottom"/>
          </w:tcPr>
          <w:p w14:paraId="737063EB" w14:textId="77777777" w:rsidR="009A7F1E" w:rsidRPr="006F4CB8" w:rsidRDefault="009A7F1E" w:rsidP="005A68C5">
            <w:pPr>
              <w:pStyle w:val="block"/>
              <w:spacing w:after="0" w:line="380" w:lineRule="exact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61BD8" w14:textId="6970D2A5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80" w:type="dxa"/>
          </w:tcPr>
          <w:p w14:paraId="1A56EF7C" w14:textId="4FD1A15A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</w:tcPr>
          <w:p w14:paraId="142E1C80" w14:textId="6B3E5CB0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0" w:type="dxa"/>
            <w:vMerge/>
          </w:tcPr>
          <w:p w14:paraId="78E777A9" w14:textId="77777777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Merge/>
          </w:tcPr>
          <w:p w14:paraId="2E334453" w14:textId="77777777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2E687DA" w14:textId="5DBCC736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</w:tr>
      <w:tr w:rsidR="009A7F1E" w:rsidRPr="006F4CB8" w14:paraId="161C77DE" w14:textId="77777777" w:rsidTr="00913530">
        <w:trPr>
          <w:trHeight w:val="153"/>
          <w:tblHeader/>
        </w:trPr>
        <w:tc>
          <w:tcPr>
            <w:tcW w:w="2970" w:type="dxa"/>
            <w:vAlign w:val="bottom"/>
          </w:tcPr>
          <w:p w14:paraId="294963AE" w14:textId="403EDD30" w:rsidR="009A7F1E" w:rsidRPr="006F4CB8" w:rsidRDefault="009A7F1E" w:rsidP="009A7F1E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2250" w:type="dxa"/>
            <w:gridSpan w:val="2"/>
          </w:tcPr>
          <w:p w14:paraId="339B2977" w14:textId="293E3AF4" w:rsidR="009A7F1E" w:rsidRPr="006F4CB8" w:rsidRDefault="009A7F1E" w:rsidP="009A7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CB8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4140" w:type="dxa"/>
            <w:gridSpan w:val="4"/>
          </w:tcPr>
          <w:p w14:paraId="4BC9C1CB" w14:textId="274DA7CA" w:rsidR="009A7F1E" w:rsidRPr="006F4CB8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CB8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7A706B" w:rsidRPr="006F4CB8" w14:paraId="098B53BC" w14:textId="77777777" w:rsidTr="00913530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970" w:type="dxa"/>
          </w:tcPr>
          <w:p w14:paraId="01ED0C09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F36DC3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C6D064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359B85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D1DE5A9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DDD443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004CB3" w14:textId="7FD0F898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7A706B" w:rsidRPr="006F4CB8" w14:paraId="336B1D15" w14:textId="77777777" w:rsidTr="00913530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970" w:type="dxa"/>
          </w:tcPr>
          <w:p w14:paraId="716128E0" w14:textId="0F6B1614" w:rsidR="007A706B" w:rsidRPr="006F4CB8" w:rsidRDefault="007A706B" w:rsidP="008B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1170" w:type="dxa"/>
          </w:tcPr>
          <w:p w14:paraId="081D0205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376A1169" w14:textId="6A4963C9" w:rsidR="007A706B" w:rsidRPr="006F4CB8" w:rsidRDefault="007A706B" w:rsidP="00F7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1.75</w:t>
            </w:r>
          </w:p>
        </w:tc>
        <w:tc>
          <w:tcPr>
            <w:tcW w:w="1080" w:type="dxa"/>
            <w:vAlign w:val="bottom"/>
          </w:tcPr>
          <w:p w14:paraId="7B2AC2AE" w14:textId="1D978C12" w:rsidR="007A706B" w:rsidRPr="006F4CB8" w:rsidRDefault="007A706B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1.75 </w:t>
            </w:r>
            <w:r w:rsidR="00362139" w:rsidRPr="006F4CB8">
              <w:rPr>
                <w:rFonts w:asciiTheme="majorBidi" w:hAnsiTheme="majorBidi" w:cstheme="majorBidi"/>
              </w:rPr>
              <w:t>-</w:t>
            </w:r>
            <w:r w:rsidRPr="006F4CB8">
              <w:rPr>
                <w:rFonts w:asciiTheme="majorBidi" w:hAnsiTheme="majorBidi" w:cstheme="majorBidi"/>
              </w:rPr>
              <w:t xml:space="preserve"> 4</w:t>
            </w:r>
            <w:r w:rsidR="008B7329" w:rsidRPr="006F4CB8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1080" w:type="dxa"/>
            <w:vAlign w:val="bottom"/>
          </w:tcPr>
          <w:p w14:paraId="327B8FBD" w14:textId="078A6800" w:rsidR="007A706B" w:rsidRPr="006F4CB8" w:rsidRDefault="007A706B" w:rsidP="00A0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922</w:t>
            </w:r>
          </w:p>
        </w:tc>
        <w:tc>
          <w:tcPr>
            <w:tcW w:w="990" w:type="dxa"/>
            <w:vAlign w:val="bottom"/>
          </w:tcPr>
          <w:p w14:paraId="1EE06974" w14:textId="6C3076CE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E99D2B3" w14:textId="1CE6E11D" w:rsidR="007A706B" w:rsidRPr="006F4CB8" w:rsidRDefault="00923D69" w:rsidP="0092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223A58BD" w14:textId="6F24B753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922</w:t>
            </w:r>
          </w:p>
        </w:tc>
      </w:tr>
      <w:tr w:rsidR="007A706B" w:rsidRPr="006F4CB8" w14:paraId="04BECB0E" w14:textId="77777777" w:rsidTr="00913530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2970" w:type="dxa"/>
          </w:tcPr>
          <w:p w14:paraId="68D6A2C3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170" w:type="dxa"/>
          </w:tcPr>
          <w:p w14:paraId="0D2F0E8D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4DE66D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8DCE13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599CD8A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DD301C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6EFBCD" w14:textId="1E351E6E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7A706B" w:rsidRPr="006F4CB8" w14:paraId="00CAFA15" w14:textId="77777777" w:rsidTr="00913530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2970" w:type="dxa"/>
          </w:tcPr>
          <w:p w14:paraId="12180E8B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</w:rPr>
              <w:t>BCPR Pte</w:t>
            </w:r>
            <w:r w:rsidRPr="006F4CB8">
              <w:rPr>
                <w:rFonts w:asciiTheme="majorBidi" w:hAnsiTheme="majorBidi" w:cstheme="majorBidi"/>
                <w:cs/>
              </w:rPr>
              <w:t xml:space="preserve">. </w:t>
            </w:r>
            <w:r w:rsidRPr="006F4CB8">
              <w:rPr>
                <w:rFonts w:asciiTheme="majorBidi" w:hAnsiTheme="majorBidi" w:cstheme="majorBidi"/>
              </w:rPr>
              <w:t>Ltd</w:t>
            </w:r>
            <w:r w:rsidRPr="006F4CB8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170" w:type="dxa"/>
          </w:tcPr>
          <w:p w14:paraId="3FF2B773" w14:textId="119ED8F5" w:rsidR="007A706B" w:rsidRPr="006F4CB8" w:rsidRDefault="007A706B" w:rsidP="00F7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</w:t>
            </w:r>
            <w:r w:rsidRPr="006F4CB8">
              <w:rPr>
                <w:rFonts w:asciiTheme="majorBidi" w:hAnsiTheme="majorBidi" w:cstheme="majorBidi"/>
                <w:cs/>
              </w:rPr>
              <w:t>.</w:t>
            </w:r>
            <w:r w:rsidRPr="006F4CB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80" w:type="dxa"/>
          </w:tcPr>
          <w:p w14:paraId="5D747F28" w14:textId="203BD956" w:rsidR="007A706B" w:rsidRPr="006F4CB8" w:rsidRDefault="00F7239C" w:rsidP="00F7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  </w:t>
            </w:r>
            <w:r w:rsidR="00D9199F" w:rsidRPr="006F4CB8">
              <w:rPr>
                <w:rFonts w:asciiTheme="majorBidi" w:hAnsiTheme="majorBidi" w:cstheme="majorBidi" w:hint="cs"/>
                <w:cs/>
              </w:rPr>
              <w:t>4.5</w:t>
            </w:r>
          </w:p>
        </w:tc>
        <w:tc>
          <w:tcPr>
            <w:tcW w:w="1080" w:type="dxa"/>
          </w:tcPr>
          <w:p w14:paraId="593F0D34" w14:textId="469C4509" w:rsidR="007A706B" w:rsidRPr="006F4CB8" w:rsidRDefault="007A706B" w:rsidP="00A03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1,999</w:t>
            </w:r>
          </w:p>
        </w:tc>
        <w:tc>
          <w:tcPr>
            <w:tcW w:w="990" w:type="dxa"/>
          </w:tcPr>
          <w:p w14:paraId="54347F71" w14:textId="4222E516" w:rsidR="007A706B" w:rsidRPr="006F4CB8" w:rsidRDefault="002F298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(1,761)</w:t>
            </w:r>
          </w:p>
        </w:tc>
        <w:tc>
          <w:tcPr>
            <w:tcW w:w="990" w:type="dxa"/>
          </w:tcPr>
          <w:p w14:paraId="6AB95309" w14:textId="4329A2BF" w:rsidR="007A706B" w:rsidRPr="006F4CB8" w:rsidRDefault="00D001B4" w:rsidP="009E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</w:t>
            </w:r>
            <w:r w:rsidR="002F2980" w:rsidRPr="006F4CB8">
              <w:rPr>
                <w:rFonts w:asciiTheme="majorBidi" w:hAnsiTheme="majorBidi" w:cstheme="majorBidi" w:hint="cs"/>
                <w:cs/>
              </w:rPr>
              <w:t>238</w:t>
            </w:r>
            <w:r w:rsidRPr="006F4C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14:paraId="7D09ECB6" w14:textId="4309107F" w:rsidR="007A706B" w:rsidRPr="006F4CB8" w:rsidRDefault="009A7F1E" w:rsidP="005A68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7A706B" w:rsidRPr="006F4CB8" w14:paraId="4E30566A" w14:textId="77777777" w:rsidTr="00913530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970" w:type="dxa"/>
          </w:tcPr>
          <w:p w14:paraId="05E8A3C4" w14:textId="77777777" w:rsidR="007A706B" w:rsidRPr="006F4CB8" w:rsidRDefault="007A706B" w:rsidP="005A68C5">
            <w:pPr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48DF4928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065649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3290570" w14:textId="53AB6C26" w:rsidR="007A706B" w:rsidRPr="006F4CB8" w:rsidRDefault="007A706B" w:rsidP="00A0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2,921</w:t>
            </w:r>
          </w:p>
        </w:tc>
        <w:tc>
          <w:tcPr>
            <w:tcW w:w="990" w:type="dxa"/>
          </w:tcPr>
          <w:p w14:paraId="1821E760" w14:textId="6BF8B822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8AB3248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7B60D7D" w14:textId="578DF4B1" w:rsidR="007A706B" w:rsidRPr="006F4CB8" w:rsidRDefault="00D9199F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922</w:t>
            </w:r>
          </w:p>
        </w:tc>
      </w:tr>
      <w:tr w:rsidR="007A706B" w:rsidRPr="006F4CB8" w14:paraId="3029FE51" w14:textId="77777777" w:rsidTr="00913530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970" w:type="dxa"/>
          </w:tcPr>
          <w:p w14:paraId="4D9E01B7" w14:textId="143713A3" w:rsidR="007A706B" w:rsidRPr="006F4CB8" w:rsidRDefault="007A706B" w:rsidP="005A68C5">
            <w:pPr>
              <w:tabs>
                <w:tab w:val="clear" w:pos="227"/>
                <w:tab w:val="left" w:pos="340"/>
              </w:tabs>
              <w:spacing w:line="380" w:lineRule="exact"/>
              <w:ind w:left="340" w:hanging="340"/>
              <w:rPr>
                <w:rFonts w:asciiTheme="majorBidi" w:hAnsiTheme="majorBidi" w:cstheme="majorBidi"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F4CB8">
              <w:rPr>
                <w:rFonts w:asciiTheme="majorBidi" w:hAnsiTheme="majorBidi" w:cstheme="majorBidi"/>
                <w:cs/>
              </w:rPr>
              <w:t xml:space="preserve"> เงินให้กู้ยืมระยะสั้น</w:t>
            </w:r>
          </w:p>
        </w:tc>
        <w:tc>
          <w:tcPr>
            <w:tcW w:w="1170" w:type="dxa"/>
          </w:tcPr>
          <w:p w14:paraId="41B4B454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C76D51A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5DA3771" w14:textId="02F9DAD2" w:rsidR="007A706B" w:rsidRPr="006F4CB8" w:rsidRDefault="007A706B" w:rsidP="00C61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922</w:t>
            </w:r>
            <w:r w:rsidRPr="006F4CB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16629B68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22205E9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FF0B3AE" w14:textId="29E4A134" w:rsidR="007A706B" w:rsidRPr="006F4CB8" w:rsidRDefault="009A7F1E" w:rsidP="0036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(112)</w:t>
            </w:r>
          </w:p>
        </w:tc>
      </w:tr>
      <w:tr w:rsidR="007A706B" w:rsidRPr="006F4CB8" w14:paraId="690F645A" w14:textId="77777777" w:rsidTr="00913530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2970" w:type="dxa"/>
          </w:tcPr>
          <w:p w14:paraId="732154D0" w14:textId="77777777" w:rsidR="007A706B" w:rsidRPr="006F4CB8" w:rsidRDefault="007A706B" w:rsidP="008B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หัก ค่าเผื่อผลขาดทุนด้านเครดิตที่</w:t>
            </w:r>
          </w:p>
          <w:p w14:paraId="0B2C14E3" w14:textId="66733D92" w:rsidR="007A706B" w:rsidRPr="006F4CB8" w:rsidRDefault="008B7329" w:rsidP="008B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   </w:t>
            </w:r>
            <w:r w:rsidR="007A706B" w:rsidRPr="006F4CB8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1170" w:type="dxa"/>
          </w:tcPr>
          <w:p w14:paraId="79425334" w14:textId="1A6E0E6C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7EE8F5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BBA43F" w14:textId="77777777" w:rsidR="007A706B" w:rsidRPr="006F4CB8" w:rsidRDefault="007A706B" w:rsidP="005A68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7C98C2ED" w14:textId="29E6F514" w:rsidR="007A706B" w:rsidRPr="006F4CB8" w:rsidRDefault="007A706B" w:rsidP="00C61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963</w:t>
            </w:r>
            <w:r w:rsidRPr="006F4CB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06BE85BE" w14:textId="25D1333D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E0D9FEC" w14:textId="77777777" w:rsidR="007A706B" w:rsidRPr="006F4CB8" w:rsidRDefault="007A706B" w:rsidP="006B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392929D" w14:textId="76CBDEC6" w:rsidR="007A706B" w:rsidRPr="006F4CB8" w:rsidRDefault="001F11E1" w:rsidP="00362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7A706B" w:rsidRPr="006F4CB8" w14:paraId="0337E2E4" w14:textId="77777777" w:rsidTr="00913530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970" w:type="dxa"/>
          </w:tcPr>
          <w:p w14:paraId="0E89D04D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</w:tcPr>
          <w:p w14:paraId="5808DA43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AA1055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417E79" w14:textId="0B0A9E9A" w:rsidR="007A706B" w:rsidRPr="006F4CB8" w:rsidRDefault="007A706B" w:rsidP="00A03B5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1,036</w:t>
            </w:r>
          </w:p>
        </w:tc>
        <w:tc>
          <w:tcPr>
            <w:tcW w:w="990" w:type="dxa"/>
          </w:tcPr>
          <w:p w14:paraId="277D2AAF" w14:textId="77777777" w:rsidR="007A706B" w:rsidRPr="006F4CB8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2B95C85" w14:textId="77777777" w:rsidR="007A706B" w:rsidRPr="006F4CB8" w:rsidRDefault="007A706B" w:rsidP="006B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7DB4D79" w14:textId="2D5966EC" w:rsidR="007A706B" w:rsidRPr="006F4CB8" w:rsidRDefault="001F11E1" w:rsidP="0036213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</w:tr>
    </w:tbl>
    <w:p w14:paraId="0A0BA2E4" w14:textId="77777777" w:rsidR="00C240AD" w:rsidRPr="006F4CB8" w:rsidRDefault="00C240AD" w:rsidP="0026257B">
      <w:pPr>
        <w:rPr>
          <w:rFonts w:asciiTheme="majorBidi" w:hAnsiTheme="majorBidi" w:cstheme="majorBidi"/>
        </w:rPr>
      </w:pPr>
    </w:p>
    <w:tbl>
      <w:tblPr>
        <w:tblW w:w="919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262"/>
        <w:gridCol w:w="1263"/>
        <w:gridCol w:w="1168"/>
        <w:gridCol w:w="1273"/>
      </w:tblGrid>
      <w:tr w:rsidR="002371E1" w:rsidRPr="006F4CB8" w14:paraId="396117FC" w14:textId="77777777" w:rsidTr="005A68C5">
        <w:tc>
          <w:tcPr>
            <w:tcW w:w="2300" w:type="pct"/>
            <w:tcBorders>
              <w:top w:val="nil"/>
              <w:bottom w:val="nil"/>
            </w:tcBorders>
          </w:tcPr>
          <w:p w14:paraId="320CE1D4" w14:textId="2733B91E" w:rsidR="002371E1" w:rsidRPr="006F4CB8" w:rsidRDefault="0016473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7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615A1F" w14:textId="06311E23" w:rsidR="002371E1" w:rsidRPr="006F4CB8" w:rsidRDefault="002371E1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28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40282" w14:textId="255DE30F" w:rsidR="002371E1" w:rsidRPr="006F4CB8" w:rsidRDefault="002371E1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61F0" w:rsidRPr="006F4CB8" w14:paraId="0777F35E" w14:textId="77777777" w:rsidTr="005A68C5">
        <w:tc>
          <w:tcPr>
            <w:tcW w:w="2300" w:type="pct"/>
            <w:tcBorders>
              <w:top w:val="nil"/>
              <w:bottom w:val="nil"/>
            </w:tcBorders>
          </w:tcPr>
          <w:p w14:paraId="05769BEA" w14:textId="7777777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482671" w14:textId="78E9AE58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F78D01" w14:textId="2FBBDBF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3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E90B91" w14:textId="1B73CE25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 w:right="-106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69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6DC052" w14:textId="31CF3B73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2661F0" w:rsidRPr="006F4CB8" w14:paraId="3905A349" w14:textId="77777777" w:rsidTr="005A68C5">
        <w:trPr>
          <w:trHeight w:val="64"/>
        </w:trPr>
        <w:tc>
          <w:tcPr>
            <w:tcW w:w="2300" w:type="pct"/>
            <w:tcBorders>
              <w:top w:val="nil"/>
              <w:bottom w:val="nil"/>
            </w:tcBorders>
          </w:tcPr>
          <w:p w14:paraId="5CE1E175" w14:textId="7777777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932735" w14:textId="793EBB3E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541711" w14:textId="46BBBB45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3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058F7D" w14:textId="08BE3526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9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5E7D9B" w14:textId="0392CEEF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</w:tr>
      <w:tr w:rsidR="002661F0" w:rsidRPr="006F4CB8" w14:paraId="3A1BD48D" w14:textId="77777777" w:rsidTr="005A68C5">
        <w:tc>
          <w:tcPr>
            <w:tcW w:w="2300" w:type="pct"/>
            <w:tcBorders>
              <w:top w:val="nil"/>
              <w:bottom w:val="nil"/>
            </w:tcBorders>
          </w:tcPr>
          <w:p w14:paraId="28560AA7" w14:textId="7777777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E36810" w14:textId="7777777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661F0" w:rsidRPr="006F4CB8" w14:paraId="47428E37" w14:textId="77777777" w:rsidTr="005A68C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shd w:val="clear" w:color="auto" w:fill="auto"/>
          </w:tcPr>
          <w:p w14:paraId="58B5FB8A" w14:textId="7777777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86" w:type="pct"/>
            <w:shd w:val="clear" w:color="auto" w:fill="auto"/>
          </w:tcPr>
          <w:p w14:paraId="587FC090" w14:textId="7777777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7" w:type="pct"/>
            <w:shd w:val="clear" w:color="auto" w:fill="auto"/>
          </w:tcPr>
          <w:p w14:paraId="380B2F93" w14:textId="7777777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5" w:type="pct"/>
            <w:shd w:val="clear" w:color="auto" w:fill="auto"/>
          </w:tcPr>
          <w:p w14:paraId="202CFD63" w14:textId="7777777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3" w:type="pct"/>
            <w:shd w:val="clear" w:color="auto" w:fill="auto"/>
          </w:tcPr>
          <w:p w14:paraId="7901706A" w14:textId="7777777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661F0" w:rsidRPr="006F4CB8" w14:paraId="689E75A8" w14:textId="77777777" w:rsidTr="005A68C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shd w:val="clear" w:color="auto" w:fill="auto"/>
          </w:tcPr>
          <w:p w14:paraId="5F56A99F" w14:textId="7777777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บริษัทย่อยทางอ้อม</w:t>
            </w:r>
          </w:p>
        </w:tc>
        <w:tc>
          <w:tcPr>
            <w:tcW w:w="686" w:type="pct"/>
            <w:shd w:val="clear" w:color="auto" w:fill="auto"/>
          </w:tcPr>
          <w:p w14:paraId="1AB62A35" w14:textId="371D4245" w:rsidR="002661F0" w:rsidRPr="006F4CB8" w:rsidRDefault="00DA22A2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597DE6E1" w14:textId="42DA6E4D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4E0F2559" w14:textId="668F5676" w:rsidR="002661F0" w:rsidRPr="006F4CB8" w:rsidRDefault="00DA22A2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3618987B" w14:textId="57E4C71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35</w:t>
            </w:r>
          </w:p>
        </w:tc>
      </w:tr>
      <w:tr w:rsidR="002661F0" w:rsidRPr="006F4CB8" w14:paraId="02979F04" w14:textId="77777777" w:rsidTr="005A68C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shd w:val="clear" w:color="auto" w:fill="auto"/>
          </w:tcPr>
          <w:p w14:paraId="2214991B" w14:textId="5C6F6DB1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การร่วมค้าทางอ้อม</w:t>
            </w:r>
          </w:p>
        </w:tc>
        <w:tc>
          <w:tcPr>
            <w:tcW w:w="686" w:type="pct"/>
            <w:shd w:val="clear" w:color="auto" w:fill="auto"/>
          </w:tcPr>
          <w:p w14:paraId="0B4269F1" w14:textId="25F094CC" w:rsidR="002661F0" w:rsidRPr="006F4CB8" w:rsidRDefault="00134D59" w:rsidP="005A68C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0DE700D2" w14:textId="7E48AF17" w:rsidR="002661F0" w:rsidRPr="006F4CB8" w:rsidRDefault="002661F0" w:rsidP="005A68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635" w:type="pct"/>
            <w:shd w:val="clear" w:color="auto" w:fill="auto"/>
          </w:tcPr>
          <w:p w14:paraId="72172997" w14:textId="23F4C941" w:rsidR="002661F0" w:rsidRPr="006F4CB8" w:rsidRDefault="00DA22A2" w:rsidP="005A68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7DA3739F" w14:textId="64985C1B" w:rsidR="002661F0" w:rsidRPr="006F4CB8" w:rsidRDefault="002661F0" w:rsidP="00C61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2661F0" w:rsidRPr="006F4CB8" w14:paraId="666E27C8" w14:textId="77777777" w:rsidTr="005A68C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shd w:val="clear" w:color="auto" w:fill="auto"/>
          </w:tcPr>
          <w:p w14:paraId="1903F531" w14:textId="572881D9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7E21FFC" w14:textId="198915CD" w:rsidR="002661F0" w:rsidRPr="006F4CB8" w:rsidRDefault="00134D59" w:rsidP="005A68C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8F1CF74" w14:textId="406086BC" w:rsidR="002661F0" w:rsidRPr="006F4CB8" w:rsidRDefault="002661F0" w:rsidP="005A68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29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7FB064DC" w14:textId="00D99B08" w:rsidR="002661F0" w:rsidRPr="006F4CB8" w:rsidRDefault="00DA22A2" w:rsidP="005A68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D1A5651" w14:textId="3D99AD6C" w:rsidR="002661F0" w:rsidRPr="006F4CB8" w:rsidRDefault="002661F0" w:rsidP="005A68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35</w:t>
            </w:r>
          </w:p>
        </w:tc>
      </w:tr>
    </w:tbl>
    <w:p w14:paraId="09B519F2" w14:textId="77777777" w:rsidR="005A68C5" w:rsidRPr="006F4CB8" w:rsidRDefault="005A68C5">
      <w:pPr>
        <w:rPr>
          <w:rFonts w:asciiTheme="majorBidi" w:hAnsiTheme="majorBidi" w:cstheme="majorBidi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262"/>
        <w:gridCol w:w="1263"/>
        <w:gridCol w:w="1168"/>
        <w:gridCol w:w="1273"/>
      </w:tblGrid>
      <w:tr w:rsidR="002661F0" w:rsidRPr="006F4CB8" w14:paraId="464E5A1D" w14:textId="77777777" w:rsidTr="008C4860">
        <w:tc>
          <w:tcPr>
            <w:tcW w:w="2300" w:type="pct"/>
          </w:tcPr>
          <w:p w14:paraId="7B7B2589" w14:textId="4952C371" w:rsidR="0094378B" w:rsidRPr="006F4CB8" w:rsidRDefault="002661F0" w:rsidP="005A68C5">
            <w:pPr>
              <w:pStyle w:val="block"/>
              <w:spacing w:after="0" w:line="240" w:lineRule="auto"/>
              <w:ind w:left="144" w:right="-192" w:hanging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) 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</w:t>
            </w:r>
          </w:p>
          <w:p w14:paraId="04AF3AAF" w14:textId="01702314" w:rsidR="002661F0" w:rsidRPr="006F4CB8" w:rsidRDefault="0094378B" w:rsidP="005A68C5">
            <w:pPr>
              <w:pStyle w:val="block"/>
              <w:spacing w:after="0" w:line="240" w:lineRule="auto"/>
              <w:ind w:left="144" w:right="-192" w:hanging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ab/>
            </w:r>
            <w:r w:rsidR="002661F0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  <w:r w:rsidR="008C4860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1373" w:type="pct"/>
            <w:gridSpan w:val="2"/>
          </w:tcPr>
          <w:p w14:paraId="6F126D59" w14:textId="77777777" w:rsidR="00765625" w:rsidRPr="006F4CB8" w:rsidRDefault="00765625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14D865" w14:textId="51C4342C" w:rsidR="002661F0" w:rsidRPr="006F4CB8" w:rsidRDefault="002661F0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7" w:type="pct"/>
            <w:gridSpan w:val="2"/>
            <w:shd w:val="clear" w:color="auto" w:fill="auto"/>
          </w:tcPr>
          <w:p w14:paraId="7E619835" w14:textId="77777777" w:rsidR="00765625" w:rsidRPr="006F4CB8" w:rsidRDefault="00765625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D1B660" w14:textId="30F9E8B8" w:rsidR="002661F0" w:rsidRPr="006F4CB8" w:rsidRDefault="002661F0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1F0" w:rsidRPr="006F4CB8" w14:paraId="4F9B92E1" w14:textId="77777777" w:rsidTr="008C4860">
        <w:tc>
          <w:tcPr>
            <w:tcW w:w="2300" w:type="pct"/>
          </w:tcPr>
          <w:p w14:paraId="46E3F130" w14:textId="2C24BE5B" w:rsidR="002661F0" w:rsidRPr="006F4CB8" w:rsidRDefault="002661F0" w:rsidP="008C486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686" w:type="pct"/>
          </w:tcPr>
          <w:p w14:paraId="31A8926F" w14:textId="0F9EE52F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7" w:type="pct"/>
            <w:shd w:val="clear" w:color="auto" w:fill="auto"/>
          </w:tcPr>
          <w:p w14:paraId="2B06778E" w14:textId="506E2233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35" w:type="pct"/>
            <w:shd w:val="clear" w:color="auto" w:fill="auto"/>
          </w:tcPr>
          <w:p w14:paraId="32254426" w14:textId="51C78951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92" w:type="pct"/>
            <w:shd w:val="clear" w:color="auto" w:fill="auto"/>
          </w:tcPr>
          <w:p w14:paraId="5AB43D2B" w14:textId="673D68B7" w:rsidR="002661F0" w:rsidRPr="006F4CB8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</w:tr>
      <w:tr w:rsidR="002661F0" w:rsidRPr="006F4CB8" w14:paraId="177BE43B" w14:textId="77777777" w:rsidTr="005A68C5">
        <w:tc>
          <w:tcPr>
            <w:tcW w:w="2300" w:type="pct"/>
          </w:tcPr>
          <w:p w14:paraId="1E5EB009" w14:textId="77777777" w:rsidR="002661F0" w:rsidRPr="006F4CB8" w:rsidRDefault="002661F0" w:rsidP="005A68C5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0" w:type="pct"/>
            <w:gridSpan w:val="4"/>
          </w:tcPr>
          <w:p w14:paraId="31940B22" w14:textId="77777777" w:rsidR="002661F0" w:rsidRPr="006F4CB8" w:rsidRDefault="002661F0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61F0" w:rsidRPr="006F4CB8" w14:paraId="314D34F6" w14:textId="77777777" w:rsidTr="008C4860">
        <w:tc>
          <w:tcPr>
            <w:tcW w:w="2300" w:type="pct"/>
          </w:tcPr>
          <w:p w14:paraId="1AFE0D83" w14:textId="77777777" w:rsidR="002661F0" w:rsidRPr="006F4CB8" w:rsidRDefault="002661F0" w:rsidP="005A68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86" w:type="pct"/>
          </w:tcPr>
          <w:p w14:paraId="1F5921A0" w14:textId="352F565E" w:rsidR="002661F0" w:rsidRPr="006F4CB8" w:rsidRDefault="00BD6E50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87" w:type="pct"/>
            <w:shd w:val="clear" w:color="auto" w:fill="auto"/>
          </w:tcPr>
          <w:p w14:paraId="396BB218" w14:textId="0877B9C0" w:rsidR="002661F0" w:rsidRPr="006F4CB8" w:rsidRDefault="006719C7" w:rsidP="00C61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35" w:type="pct"/>
            <w:shd w:val="clear" w:color="auto" w:fill="auto"/>
          </w:tcPr>
          <w:p w14:paraId="739C1AAF" w14:textId="47F97004" w:rsidR="002661F0" w:rsidRPr="006F4CB8" w:rsidRDefault="006719C7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692" w:type="pct"/>
            <w:shd w:val="clear" w:color="auto" w:fill="auto"/>
          </w:tcPr>
          <w:p w14:paraId="46B88EDB" w14:textId="36F7FD6A" w:rsidR="002661F0" w:rsidRPr="006F4CB8" w:rsidRDefault="009072BE" w:rsidP="00C61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(744)</w:t>
            </w:r>
          </w:p>
        </w:tc>
      </w:tr>
    </w:tbl>
    <w:p w14:paraId="7AC537B1" w14:textId="2607ECB9" w:rsidR="00CE1EAA" w:rsidRPr="006F4CB8" w:rsidRDefault="00CE1EAA">
      <w:pPr>
        <w:rPr>
          <w:rFonts w:asciiTheme="majorBidi" w:hAnsiTheme="majorBidi" w:cstheme="majorBidi"/>
        </w:rPr>
      </w:pPr>
    </w:p>
    <w:p w14:paraId="46F08429" w14:textId="779BFE76" w:rsidR="008C4860" w:rsidRPr="006F4CB8" w:rsidRDefault="00CE1EAA" w:rsidP="00CE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</w:rPr>
        <w:br w:type="page"/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260"/>
        <w:gridCol w:w="1262"/>
        <w:gridCol w:w="1168"/>
        <w:gridCol w:w="1276"/>
      </w:tblGrid>
      <w:tr w:rsidR="002661F0" w:rsidRPr="006F4CB8" w14:paraId="065348BE" w14:textId="77777777" w:rsidTr="009072BE">
        <w:trPr>
          <w:trHeight w:val="74"/>
        </w:trPr>
        <w:tc>
          <w:tcPr>
            <w:tcW w:w="2300" w:type="pct"/>
            <w:shd w:val="clear" w:color="auto" w:fill="auto"/>
          </w:tcPr>
          <w:p w14:paraId="6B7F0B04" w14:textId="15EE8732" w:rsidR="002661F0" w:rsidRPr="006F4CB8" w:rsidRDefault="002661F0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57865AFD" w14:textId="5212C12C" w:rsidR="002661F0" w:rsidRPr="006F4CB8" w:rsidRDefault="002661F0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29" w:type="pct"/>
            <w:gridSpan w:val="2"/>
            <w:shd w:val="clear" w:color="auto" w:fill="auto"/>
          </w:tcPr>
          <w:p w14:paraId="15E82800" w14:textId="3489A800" w:rsidR="002661F0" w:rsidRPr="006F4CB8" w:rsidRDefault="002661F0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072BE" w:rsidRPr="006F4CB8" w14:paraId="2201DE1D" w14:textId="77777777" w:rsidTr="0094378B">
        <w:trPr>
          <w:trHeight w:val="74"/>
        </w:trPr>
        <w:tc>
          <w:tcPr>
            <w:tcW w:w="2300" w:type="pct"/>
            <w:shd w:val="clear" w:color="auto" w:fill="auto"/>
          </w:tcPr>
          <w:p w14:paraId="441A521A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0CC884F" w14:textId="2B1C7C73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686" w:type="pct"/>
            <w:shd w:val="clear" w:color="auto" w:fill="auto"/>
          </w:tcPr>
          <w:p w14:paraId="019628E0" w14:textId="7DFD67FC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35" w:type="pct"/>
            <w:shd w:val="clear" w:color="auto" w:fill="auto"/>
          </w:tcPr>
          <w:p w14:paraId="78AADB9C" w14:textId="692E7EAC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694" w:type="pct"/>
            <w:shd w:val="clear" w:color="auto" w:fill="auto"/>
          </w:tcPr>
          <w:p w14:paraId="4DB7DF64" w14:textId="12599C32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9072BE" w:rsidRPr="006F4CB8" w14:paraId="5124B7A3" w14:textId="77777777" w:rsidTr="0094378B">
        <w:trPr>
          <w:trHeight w:val="74"/>
        </w:trPr>
        <w:tc>
          <w:tcPr>
            <w:tcW w:w="2300" w:type="pct"/>
            <w:shd w:val="clear" w:color="auto" w:fill="auto"/>
          </w:tcPr>
          <w:p w14:paraId="3CB2CFC2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32D91B6C" w14:textId="73EE857D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6" w:type="pct"/>
            <w:shd w:val="clear" w:color="auto" w:fill="auto"/>
          </w:tcPr>
          <w:p w14:paraId="4DFDBED2" w14:textId="01D11839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35" w:type="pct"/>
            <w:shd w:val="clear" w:color="auto" w:fill="auto"/>
          </w:tcPr>
          <w:p w14:paraId="1A8E6E29" w14:textId="4A9BB500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94" w:type="pct"/>
            <w:shd w:val="clear" w:color="auto" w:fill="auto"/>
          </w:tcPr>
          <w:p w14:paraId="6524D5A3" w14:textId="6D34A1A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</w:tr>
      <w:tr w:rsidR="009072BE" w:rsidRPr="006F4CB8" w14:paraId="5914F1BD" w14:textId="77777777" w:rsidTr="0094378B">
        <w:trPr>
          <w:trHeight w:val="74"/>
        </w:trPr>
        <w:tc>
          <w:tcPr>
            <w:tcW w:w="2300" w:type="pct"/>
            <w:shd w:val="clear" w:color="auto" w:fill="auto"/>
          </w:tcPr>
          <w:p w14:paraId="08A5D7DD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0" w:type="pct"/>
            <w:gridSpan w:val="4"/>
            <w:shd w:val="clear" w:color="auto" w:fill="auto"/>
          </w:tcPr>
          <w:p w14:paraId="02502E82" w14:textId="0F1F72CF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072BE" w:rsidRPr="006F4CB8" w14:paraId="7B9A4F60" w14:textId="77777777" w:rsidTr="0094378B">
        <w:trPr>
          <w:trHeight w:val="74"/>
        </w:trPr>
        <w:tc>
          <w:tcPr>
            <w:tcW w:w="2300" w:type="pct"/>
            <w:shd w:val="clear" w:color="auto" w:fill="auto"/>
          </w:tcPr>
          <w:p w14:paraId="78637529" w14:textId="33E70034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85" w:type="pct"/>
            <w:shd w:val="clear" w:color="auto" w:fill="auto"/>
          </w:tcPr>
          <w:p w14:paraId="1A92905F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3B94456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757F5714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313C912E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9072BE" w:rsidRPr="006F4CB8" w14:paraId="14DF6176" w14:textId="77777777" w:rsidTr="0094378B">
        <w:tc>
          <w:tcPr>
            <w:tcW w:w="2300" w:type="pct"/>
            <w:shd w:val="clear" w:color="auto" w:fill="auto"/>
          </w:tcPr>
          <w:p w14:paraId="69E40285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6B4190D7" w14:textId="7CB2408A" w:rsidR="009072BE" w:rsidRPr="006F4CB8" w:rsidRDefault="00134D59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D5E70DB" w14:textId="56A56703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3B1C5900" w14:textId="575496C5" w:rsidR="009072BE" w:rsidRPr="006F4CB8" w:rsidRDefault="00134D59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4,148</w:t>
            </w:r>
          </w:p>
        </w:tc>
        <w:tc>
          <w:tcPr>
            <w:tcW w:w="694" w:type="pct"/>
            <w:shd w:val="clear" w:color="auto" w:fill="auto"/>
          </w:tcPr>
          <w:p w14:paraId="498F2DDD" w14:textId="2915ABC1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4,407</w:t>
            </w:r>
          </w:p>
        </w:tc>
      </w:tr>
      <w:tr w:rsidR="009072BE" w:rsidRPr="006F4CB8" w14:paraId="1CD7960B" w14:textId="77777777" w:rsidTr="0094378B">
        <w:tc>
          <w:tcPr>
            <w:tcW w:w="2300" w:type="pct"/>
            <w:shd w:val="clear" w:color="auto" w:fill="auto"/>
          </w:tcPr>
          <w:p w14:paraId="58AAAE1A" w14:textId="47F5D82F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26E60B2A" w14:textId="28C72080" w:rsidR="009072BE" w:rsidRPr="006F4CB8" w:rsidRDefault="00134D59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686" w:type="pct"/>
            <w:shd w:val="clear" w:color="auto" w:fill="auto"/>
          </w:tcPr>
          <w:p w14:paraId="62471D6D" w14:textId="33FE5380" w:rsidR="009072BE" w:rsidRPr="006F4CB8" w:rsidRDefault="009072BE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635" w:type="pct"/>
            <w:shd w:val="clear" w:color="auto" w:fill="auto"/>
          </w:tcPr>
          <w:p w14:paraId="5D40D043" w14:textId="26354D37" w:rsidR="009072BE" w:rsidRPr="006F4CB8" w:rsidRDefault="00134D59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694" w:type="pct"/>
            <w:shd w:val="clear" w:color="auto" w:fill="auto"/>
          </w:tcPr>
          <w:p w14:paraId="1A82893C" w14:textId="6DD979F1" w:rsidR="009072BE" w:rsidRPr="006F4CB8" w:rsidRDefault="009072BE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145</w:t>
            </w:r>
          </w:p>
        </w:tc>
      </w:tr>
      <w:tr w:rsidR="009072BE" w:rsidRPr="006F4CB8" w14:paraId="21B59672" w14:textId="77777777" w:rsidTr="0094378B">
        <w:tc>
          <w:tcPr>
            <w:tcW w:w="2300" w:type="pct"/>
            <w:shd w:val="clear" w:color="auto" w:fill="auto"/>
          </w:tcPr>
          <w:p w14:paraId="15A3F645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4E2B797A" w14:textId="18AD5CF6" w:rsidR="009072BE" w:rsidRPr="006F4CB8" w:rsidRDefault="00134D59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145</w:t>
            </w:r>
          </w:p>
        </w:tc>
        <w:tc>
          <w:tcPr>
            <w:tcW w:w="686" w:type="pct"/>
            <w:shd w:val="clear" w:color="auto" w:fill="auto"/>
          </w:tcPr>
          <w:p w14:paraId="74E010F0" w14:textId="37EEC4C8" w:rsidR="009072BE" w:rsidRPr="006F4CB8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158</w:t>
            </w:r>
          </w:p>
        </w:tc>
        <w:tc>
          <w:tcPr>
            <w:tcW w:w="635" w:type="pct"/>
            <w:shd w:val="clear" w:color="auto" w:fill="auto"/>
          </w:tcPr>
          <w:p w14:paraId="52F6BC4D" w14:textId="65796205" w:rsidR="009072BE" w:rsidRPr="006F4CB8" w:rsidRDefault="00134D59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4,265</w:t>
            </w:r>
          </w:p>
        </w:tc>
        <w:tc>
          <w:tcPr>
            <w:tcW w:w="694" w:type="pct"/>
            <w:shd w:val="clear" w:color="auto" w:fill="auto"/>
          </w:tcPr>
          <w:p w14:paraId="5EA2AC37" w14:textId="30103CB3" w:rsidR="009072BE" w:rsidRPr="006F4CB8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4,552</w:t>
            </w:r>
          </w:p>
        </w:tc>
      </w:tr>
      <w:tr w:rsidR="009072BE" w:rsidRPr="006F4CB8" w14:paraId="72EED3B8" w14:textId="77777777" w:rsidTr="0094378B">
        <w:tc>
          <w:tcPr>
            <w:tcW w:w="2300" w:type="pct"/>
            <w:shd w:val="clear" w:color="auto" w:fill="auto"/>
          </w:tcPr>
          <w:p w14:paraId="2D14F870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88BBCED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3DB9A94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5AC5E85F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75705EB9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072BE" w:rsidRPr="006F4CB8" w14:paraId="78FD694A" w14:textId="77777777" w:rsidTr="0094378B">
        <w:tc>
          <w:tcPr>
            <w:tcW w:w="2300" w:type="pct"/>
            <w:shd w:val="clear" w:color="auto" w:fill="auto"/>
          </w:tcPr>
          <w:p w14:paraId="512493B9" w14:textId="2AB902FE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0343F6E7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163B576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49355CE4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1F396C53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9072BE" w:rsidRPr="006F4CB8" w14:paraId="3D8BAE32" w14:textId="77777777" w:rsidTr="0094378B">
        <w:tc>
          <w:tcPr>
            <w:tcW w:w="2300" w:type="pct"/>
            <w:shd w:val="clear" w:color="auto" w:fill="auto"/>
          </w:tcPr>
          <w:p w14:paraId="2CBD447B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73F8DB40" w14:textId="1A8751C9" w:rsidR="009072BE" w:rsidRPr="006F4CB8" w:rsidRDefault="00134D59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D002BC6" w14:textId="075AAFE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7A9C18C7" w14:textId="57AEE69D" w:rsidR="009072BE" w:rsidRPr="006F4CB8" w:rsidRDefault="00134D59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694" w:type="pct"/>
            <w:shd w:val="clear" w:color="auto" w:fill="auto"/>
          </w:tcPr>
          <w:p w14:paraId="516F7FEE" w14:textId="7EA040E6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40</w:t>
            </w:r>
          </w:p>
        </w:tc>
      </w:tr>
      <w:tr w:rsidR="009072BE" w:rsidRPr="006F4CB8" w14:paraId="28DAFCFA" w14:textId="77777777" w:rsidTr="0094378B">
        <w:tc>
          <w:tcPr>
            <w:tcW w:w="2300" w:type="pct"/>
            <w:shd w:val="clear" w:color="auto" w:fill="auto"/>
          </w:tcPr>
          <w:p w14:paraId="32A67ABF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85" w:type="pct"/>
            <w:shd w:val="clear" w:color="auto" w:fill="auto"/>
          </w:tcPr>
          <w:p w14:paraId="37BFCF46" w14:textId="009AA928" w:rsidR="009072BE" w:rsidRPr="006F4CB8" w:rsidRDefault="00134D59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686" w:type="pct"/>
            <w:shd w:val="clear" w:color="auto" w:fill="auto"/>
          </w:tcPr>
          <w:p w14:paraId="547F7AC2" w14:textId="4669AFD8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35" w:type="pct"/>
            <w:shd w:val="clear" w:color="auto" w:fill="auto"/>
          </w:tcPr>
          <w:p w14:paraId="39954582" w14:textId="73BC8B64" w:rsidR="009072BE" w:rsidRPr="006F4CB8" w:rsidRDefault="00134D59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694" w:type="pct"/>
            <w:shd w:val="clear" w:color="auto" w:fill="auto"/>
          </w:tcPr>
          <w:p w14:paraId="2E986EAF" w14:textId="10DB292F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16</w:t>
            </w:r>
          </w:p>
        </w:tc>
      </w:tr>
      <w:tr w:rsidR="009072BE" w:rsidRPr="006F4CB8" w14:paraId="30C6CA29" w14:textId="77777777" w:rsidTr="0094378B">
        <w:tc>
          <w:tcPr>
            <w:tcW w:w="2300" w:type="pct"/>
            <w:shd w:val="clear" w:color="auto" w:fill="auto"/>
          </w:tcPr>
          <w:p w14:paraId="7427CEA5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362F8940" w14:textId="74834FE6" w:rsidR="009072BE" w:rsidRPr="006F4CB8" w:rsidRDefault="00134D59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686" w:type="pct"/>
            <w:shd w:val="clear" w:color="auto" w:fill="auto"/>
          </w:tcPr>
          <w:p w14:paraId="58B13916" w14:textId="5DC4BDC3" w:rsidR="009072BE" w:rsidRPr="006F4CB8" w:rsidRDefault="009072BE" w:rsidP="00C61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635" w:type="pct"/>
            <w:shd w:val="clear" w:color="auto" w:fill="auto"/>
          </w:tcPr>
          <w:p w14:paraId="21E7DCDB" w14:textId="7BE6B696" w:rsidR="009072BE" w:rsidRPr="006F4CB8" w:rsidRDefault="00134D59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94" w:type="pct"/>
            <w:shd w:val="clear" w:color="auto" w:fill="auto"/>
          </w:tcPr>
          <w:p w14:paraId="57108B8F" w14:textId="47094149" w:rsidR="009072BE" w:rsidRPr="006F4CB8" w:rsidRDefault="009072BE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29</w:t>
            </w:r>
          </w:p>
        </w:tc>
      </w:tr>
      <w:tr w:rsidR="009072BE" w:rsidRPr="006F4CB8" w14:paraId="525858EC" w14:textId="77777777" w:rsidTr="0094378B">
        <w:tc>
          <w:tcPr>
            <w:tcW w:w="2300" w:type="pct"/>
            <w:shd w:val="clear" w:color="auto" w:fill="auto"/>
          </w:tcPr>
          <w:p w14:paraId="55465F3C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07C0608F" w14:textId="645E8792" w:rsidR="009072BE" w:rsidRPr="006F4CB8" w:rsidRDefault="00134D59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29</w:t>
            </w:r>
          </w:p>
        </w:tc>
        <w:tc>
          <w:tcPr>
            <w:tcW w:w="686" w:type="pct"/>
            <w:shd w:val="clear" w:color="auto" w:fill="auto"/>
          </w:tcPr>
          <w:p w14:paraId="7A4506AB" w14:textId="402E9D05" w:rsidR="009072BE" w:rsidRPr="006F4CB8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48</w:t>
            </w:r>
          </w:p>
        </w:tc>
        <w:tc>
          <w:tcPr>
            <w:tcW w:w="635" w:type="pct"/>
            <w:shd w:val="clear" w:color="auto" w:fill="auto"/>
          </w:tcPr>
          <w:p w14:paraId="451DBB37" w14:textId="21537A4B" w:rsidR="009072BE" w:rsidRPr="006F4CB8" w:rsidRDefault="00134D59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65</w:t>
            </w:r>
          </w:p>
        </w:tc>
        <w:tc>
          <w:tcPr>
            <w:tcW w:w="694" w:type="pct"/>
            <w:shd w:val="clear" w:color="auto" w:fill="auto"/>
          </w:tcPr>
          <w:p w14:paraId="20A418CE" w14:textId="630A32D3" w:rsidR="009072BE" w:rsidRPr="006F4CB8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85</w:t>
            </w:r>
          </w:p>
        </w:tc>
      </w:tr>
      <w:tr w:rsidR="009072BE" w:rsidRPr="006F4CB8" w14:paraId="269C32B6" w14:textId="77777777" w:rsidTr="0094378B">
        <w:tc>
          <w:tcPr>
            <w:tcW w:w="2300" w:type="pct"/>
            <w:shd w:val="clear" w:color="auto" w:fill="auto"/>
          </w:tcPr>
          <w:p w14:paraId="1A65F01C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3B92BAD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1CD6CF5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</w:tcPr>
          <w:p w14:paraId="40D9B611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pct"/>
            <w:shd w:val="clear" w:color="auto" w:fill="auto"/>
          </w:tcPr>
          <w:p w14:paraId="7B2A7374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072BE" w:rsidRPr="006F4CB8" w14:paraId="2EDBF213" w14:textId="77777777" w:rsidTr="0094378B">
        <w:tc>
          <w:tcPr>
            <w:tcW w:w="2300" w:type="pct"/>
            <w:shd w:val="clear" w:color="auto" w:fill="auto"/>
          </w:tcPr>
          <w:p w14:paraId="5B9A81C1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170ABB8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A788D2E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2DCD07A9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2DABB217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9072BE" w:rsidRPr="006F4CB8" w14:paraId="3421D486" w14:textId="77777777" w:rsidTr="0094378B">
        <w:tc>
          <w:tcPr>
            <w:tcW w:w="2300" w:type="pct"/>
            <w:shd w:val="clear" w:color="auto" w:fill="auto"/>
          </w:tcPr>
          <w:p w14:paraId="46E294F3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85" w:type="pct"/>
            <w:shd w:val="clear" w:color="auto" w:fill="auto"/>
          </w:tcPr>
          <w:p w14:paraId="7D790424" w14:textId="70480F07" w:rsidR="009072BE" w:rsidRPr="006F4CB8" w:rsidRDefault="00134D59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6A0DF6D" w14:textId="0E687684" w:rsidR="009072BE" w:rsidRPr="006F4CB8" w:rsidRDefault="009072BE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04A8264D" w14:textId="1983CC79" w:rsidR="009072BE" w:rsidRPr="006F4CB8" w:rsidRDefault="00134D59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94" w:type="pct"/>
            <w:shd w:val="clear" w:color="auto" w:fill="auto"/>
          </w:tcPr>
          <w:p w14:paraId="41D2194F" w14:textId="02AE894F" w:rsidR="009072BE" w:rsidRPr="006F4CB8" w:rsidRDefault="009072BE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6</w:t>
            </w:r>
          </w:p>
        </w:tc>
      </w:tr>
      <w:tr w:rsidR="009072BE" w:rsidRPr="006F4CB8" w14:paraId="7487919C" w14:textId="77777777" w:rsidTr="0094378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300" w:type="pct"/>
            <w:tcBorders>
              <w:top w:val="nil"/>
              <w:bottom w:val="nil"/>
            </w:tcBorders>
            <w:shd w:val="clear" w:color="auto" w:fill="auto"/>
          </w:tcPr>
          <w:p w14:paraId="10E2F6F1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6E28425B" w14:textId="17756DEA" w:rsidR="009072BE" w:rsidRPr="006F4CB8" w:rsidRDefault="00134D59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</w:tcPr>
          <w:p w14:paraId="19868FDA" w14:textId="5897571B" w:rsidR="009072BE" w:rsidRPr="006F4CB8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auto"/>
          </w:tcPr>
          <w:p w14:paraId="5A495C29" w14:textId="0F0672EB" w:rsidR="009072BE" w:rsidRPr="006F4CB8" w:rsidRDefault="00134D59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4B61730D" w14:textId="442F8874" w:rsidR="009072BE" w:rsidRPr="006F4CB8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</w:tr>
    </w:tbl>
    <w:p w14:paraId="288D9FE9" w14:textId="5C3C7546" w:rsidR="00D3138C" w:rsidRPr="006F4CB8" w:rsidRDefault="00D3138C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X="450" w:tblpY="1"/>
        <w:tblOverlap w:val="never"/>
        <w:tblW w:w="4912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2"/>
        <w:gridCol w:w="1238"/>
        <w:gridCol w:w="1240"/>
        <w:gridCol w:w="1332"/>
        <w:gridCol w:w="1140"/>
        <w:gridCol w:w="1432"/>
      </w:tblGrid>
      <w:tr w:rsidR="00A973D4" w:rsidRPr="006F4CB8" w14:paraId="64D20857" w14:textId="77777777" w:rsidTr="00313EA6">
        <w:trPr>
          <w:trHeight w:val="78"/>
          <w:tblHeader/>
        </w:trPr>
        <w:tc>
          <w:tcPr>
            <w:tcW w:w="1618" w:type="pct"/>
            <w:vAlign w:val="bottom"/>
          </w:tcPr>
          <w:p w14:paraId="1856941C" w14:textId="77777777" w:rsidR="00D3138C" w:rsidRPr="006F4CB8" w:rsidRDefault="00D3138C" w:rsidP="00054751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2"/>
          </w:tcPr>
          <w:p w14:paraId="4C7CB8A2" w14:textId="77777777" w:rsidR="00D3138C" w:rsidRPr="006F4CB8" w:rsidRDefault="00D3138C" w:rsidP="00054751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069" w:type="pct"/>
            <w:gridSpan w:val="3"/>
            <w:vAlign w:val="bottom"/>
          </w:tcPr>
          <w:p w14:paraId="67C3FD1C" w14:textId="77777777" w:rsidR="00D3138C" w:rsidRPr="006F4CB8" w:rsidRDefault="00D3138C" w:rsidP="000547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072BE" w:rsidRPr="006F4CB8" w14:paraId="5A06D5D3" w14:textId="77777777" w:rsidTr="00A66BB3">
        <w:trPr>
          <w:trHeight w:val="59"/>
          <w:tblHeader/>
        </w:trPr>
        <w:tc>
          <w:tcPr>
            <w:tcW w:w="1618" w:type="pct"/>
            <w:vAlign w:val="bottom"/>
          </w:tcPr>
          <w:p w14:paraId="6896E465" w14:textId="77777777" w:rsidR="009072BE" w:rsidRPr="006F4CB8" w:rsidRDefault="009072BE" w:rsidP="009072BE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FC4DB04" w14:textId="0D21649A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57" w:type="pct"/>
          </w:tcPr>
          <w:p w14:paraId="3E1330F9" w14:textId="489295DA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706" w:type="pct"/>
          </w:tcPr>
          <w:p w14:paraId="014A9880" w14:textId="0EC2E725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04" w:type="pct"/>
            <w:vAlign w:val="bottom"/>
          </w:tcPr>
          <w:p w14:paraId="25C92A63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9" w:type="pct"/>
          </w:tcPr>
          <w:p w14:paraId="2475E60A" w14:textId="1795BE7C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cs/>
              </w:rPr>
              <w:br/>
            </w: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9072BE" w:rsidRPr="006F4CB8" w14:paraId="53DC29F3" w14:textId="77777777" w:rsidTr="0054699A">
        <w:trPr>
          <w:trHeight w:val="67"/>
          <w:tblHeader/>
        </w:trPr>
        <w:tc>
          <w:tcPr>
            <w:tcW w:w="1618" w:type="pct"/>
            <w:vAlign w:val="bottom"/>
          </w:tcPr>
          <w:p w14:paraId="5345ED16" w14:textId="77777777" w:rsidR="009072BE" w:rsidRPr="006F4CB8" w:rsidRDefault="009072BE" w:rsidP="009072BE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6" w:type="pct"/>
          </w:tcPr>
          <w:p w14:paraId="3CA536AA" w14:textId="0B3F1F22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57" w:type="pct"/>
          </w:tcPr>
          <w:p w14:paraId="292EF126" w14:textId="268D91CA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06" w:type="pct"/>
          </w:tcPr>
          <w:p w14:paraId="08E60D09" w14:textId="56824FEA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04" w:type="pct"/>
          </w:tcPr>
          <w:p w14:paraId="7C8EB7A8" w14:textId="02D56448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    </w:t>
            </w:r>
            <w:r w:rsidRPr="006F4CB8">
              <w:rPr>
                <w:rFonts w:asciiTheme="majorBidi" w:hAnsiTheme="majorBidi" w:cstheme="majorBidi"/>
                <w:cs/>
              </w:rPr>
              <w:t xml:space="preserve"> ลดลง</w:t>
            </w:r>
          </w:p>
        </w:tc>
        <w:tc>
          <w:tcPr>
            <w:tcW w:w="759" w:type="pct"/>
          </w:tcPr>
          <w:p w14:paraId="52B70F8B" w14:textId="2D0DBBD0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</w:tr>
      <w:tr w:rsidR="009072BE" w:rsidRPr="006F4CB8" w14:paraId="0875DF59" w14:textId="77777777" w:rsidTr="00313EA6">
        <w:trPr>
          <w:trHeight w:val="78"/>
          <w:tblHeader/>
        </w:trPr>
        <w:tc>
          <w:tcPr>
            <w:tcW w:w="1618" w:type="pct"/>
            <w:vAlign w:val="bottom"/>
          </w:tcPr>
          <w:p w14:paraId="4042430B" w14:textId="0CD5391A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313" w:type="pct"/>
            <w:gridSpan w:val="2"/>
          </w:tcPr>
          <w:p w14:paraId="4912C8D3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069" w:type="pct"/>
            <w:gridSpan w:val="3"/>
            <w:vAlign w:val="bottom"/>
          </w:tcPr>
          <w:p w14:paraId="70AF1998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072BE" w:rsidRPr="006F4CB8" w14:paraId="2BA858B4" w14:textId="77777777" w:rsidTr="0054699A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1618" w:type="pct"/>
          </w:tcPr>
          <w:p w14:paraId="4765078C" w14:textId="26FCC881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กิจการที่เกี่ยวข้องกันอื่น</w:t>
            </w:r>
          </w:p>
        </w:tc>
        <w:tc>
          <w:tcPr>
            <w:tcW w:w="656" w:type="pct"/>
            <w:tcBorders>
              <w:bottom w:val="nil"/>
            </w:tcBorders>
          </w:tcPr>
          <w:p w14:paraId="5958C858" w14:textId="2FF65FED" w:rsidR="009072BE" w:rsidRPr="006F4CB8" w:rsidRDefault="009072BE" w:rsidP="00907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2.83</w:t>
            </w:r>
          </w:p>
        </w:tc>
        <w:tc>
          <w:tcPr>
            <w:tcW w:w="657" w:type="pct"/>
            <w:tcBorders>
              <w:bottom w:val="nil"/>
            </w:tcBorders>
          </w:tcPr>
          <w:p w14:paraId="3E596115" w14:textId="05734ABC" w:rsidR="009072BE" w:rsidRPr="006F4CB8" w:rsidRDefault="00134D59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6" w:type="pct"/>
            <w:tcBorders>
              <w:bottom w:val="nil"/>
            </w:tcBorders>
            <w:vAlign w:val="bottom"/>
          </w:tcPr>
          <w:p w14:paraId="2019B331" w14:textId="227BD607" w:rsidR="009072BE" w:rsidRPr="006F4CB8" w:rsidRDefault="009072BE" w:rsidP="00C61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50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604" w:type="pct"/>
            <w:tcBorders>
              <w:bottom w:val="nil"/>
            </w:tcBorders>
          </w:tcPr>
          <w:p w14:paraId="14FC0FF5" w14:textId="5B6E500B" w:rsidR="009072BE" w:rsidRPr="006F4CB8" w:rsidRDefault="00134D59" w:rsidP="00907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759" w:type="pct"/>
            <w:tcBorders>
              <w:bottom w:val="nil"/>
            </w:tcBorders>
            <w:vAlign w:val="bottom"/>
          </w:tcPr>
          <w:p w14:paraId="14AF7F03" w14:textId="32019588" w:rsidR="009072BE" w:rsidRPr="006F4CB8" w:rsidRDefault="00134D59" w:rsidP="00C61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9072BE" w:rsidRPr="006F4CB8" w14:paraId="3F063BE4" w14:textId="77777777" w:rsidTr="00E36958">
        <w:tblPrEx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1618" w:type="pct"/>
            <w:tcBorders>
              <w:bottom w:val="nil"/>
            </w:tcBorders>
          </w:tcPr>
          <w:p w14:paraId="5336F340" w14:textId="1DF18D58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56" w:type="pct"/>
            <w:tcBorders>
              <w:bottom w:val="nil"/>
            </w:tcBorders>
          </w:tcPr>
          <w:p w14:paraId="7E1EC87F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57" w:type="pct"/>
            <w:tcBorders>
              <w:bottom w:val="nil"/>
            </w:tcBorders>
          </w:tcPr>
          <w:p w14:paraId="7DFE9FB4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06" w:type="pct"/>
            <w:tcBorders>
              <w:bottom w:val="nil"/>
            </w:tcBorders>
          </w:tcPr>
          <w:p w14:paraId="2C41A810" w14:textId="217895B3" w:rsidR="009072BE" w:rsidRPr="006F4CB8" w:rsidRDefault="009072BE" w:rsidP="00C6142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604" w:type="pct"/>
            <w:tcBorders>
              <w:bottom w:val="nil"/>
            </w:tcBorders>
          </w:tcPr>
          <w:p w14:paraId="6DD94866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9" w:type="pct"/>
            <w:tcBorders>
              <w:bottom w:val="nil"/>
            </w:tcBorders>
          </w:tcPr>
          <w:p w14:paraId="06AD3CE8" w14:textId="01D24C97" w:rsidR="009072BE" w:rsidRPr="006F4CB8" w:rsidRDefault="00134D59" w:rsidP="00C6142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0CEB03F4" w14:textId="77777777" w:rsidR="00313EA6" w:rsidRPr="006F4CB8" w:rsidRDefault="00313EA6">
      <w:pPr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</w:rPr>
        <w:br w:type="page"/>
      </w: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51"/>
        <w:gridCol w:w="1198"/>
        <w:gridCol w:w="1350"/>
        <w:gridCol w:w="1163"/>
        <w:gridCol w:w="1284"/>
      </w:tblGrid>
      <w:tr w:rsidR="00D3138C" w:rsidRPr="006F4CB8" w14:paraId="43B0132D" w14:textId="77777777" w:rsidTr="005D4475">
        <w:trPr>
          <w:trHeight w:val="74"/>
          <w:tblHeader/>
        </w:trPr>
        <w:tc>
          <w:tcPr>
            <w:tcW w:w="2328" w:type="pct"/>
            <w:shd w:val="clear" w:color="auto" w:fill="auto"/>
          </w:tcPr>
          <w:p w14:paraId="22AA958B" w14:textId="5FE91C2E" w:rsidR="00D3138C" w:rsidRPr="006F4CB8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63" w:type="pct"/>
            <w:gridSpan w:val="2"/>
            <w:shd w:val="clear" w:color="auto" w:fill="auto"/>
          </w:tcPr>
          <w:p w14:paraId="0537AE98" w14:textId="77777777" w:rsidR="00D3138C" w:rsidRPr="006F4CB8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09" w:type="pct"/>
            <w:gridSpan w:val="2"/>
            <w:shd w:val="clear" w:color="auto" w:fill="auto"/>
          </w:tcPr>
          <w:p w14:paraId="4431C06E" w14:textId="77777777" w:rsidR="00D3138C" w:rsidRPr="006F4CB8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072BE" w:rsidRPr="006F4CB8" w14:paraId="356673DC" w14:textId="77777777" w:rsidTr="005D4475">
        <w:trPr>
          <w:trHeight w:val="74"/>
          <w:tblHeader/>
        </w:trPr>
        <w:tc>
          <w:tcPr>
            <w:tcW w:w="2328" w:type="pct"/>
            <w:shd w:val="clear" w:color="auto" w:fill="auto"/>
          </w:tcPr>
          <w:p w14:paraId="54DC8FAC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2C8089A9" w14:textId="30DAA68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722" w:type="pct"/>
            <w:shd w:val="clear" w:color="auto" w:fill="auto"/>
          </w:tcPr>
          <w:p w14:paraId="5A2DD982" w14:textId="1E1DB54A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22" w:type="pct"/>
            <w:shd w:val="clear" w:color="auto" w:fill="auto"/>
          </w:tcPr>
          <w:p w14:paraId="2BFE2426" w14:textId="4EDBC36C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686" w:type="pct"/>
            <w:shd w:val="clear" w:color="auto" w:fill="auto"/>
          </w:tcPr>
          <w:p w14:paraId="4FBD8A10" w14:textId="5A827E05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9072BE" w:rsidRPr="006F4CB8" w14:paraId="369FA717" w14:textId="77777777" w:rsidTr="005D4475">
        <w:trPr>
          <w:trHeight w:val="74"/>
          <w:tblHeader/>
        </w:trPr>
        <w:tc>
          <w:tcPr>
            <w:tcW w:w="2328" w:type="pct"/>
            <w:shd w:val="clear" w:color="auto" w:fill="auto"/>
          </w:tcPr>
          <w:p w14:paraId="367795EA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24BF076E" w14:textId="06E350CE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22" w:type="pct"/>
            <w:shd w:val="clear" w:color="auto" w:fill="auto"/>
          </w:tcPr>
          <w:p w14:paraId="4F8CBD22" w14:textId="5DD7AC12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22" w:type="pct"/>
            <w:shd w:val="clear" w:color="auto" w:fill="auto"/>
          </w:tcPr>
          <w:p w14:paraId="6540A7B4" w14:textId="7B00A13A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6" w:type="pct"/>
            <w:shd w:val="clear" w:color="auto" w:fill="auto"/>
          </w:tcPr>
          <w:p w14:paraId="7C6E82DF" w14:textId="51414048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</w:tr>
      <w:tr w:rsidR="009072BE" w:rsidRPr="006F4CB8" w14:paraId="332742BF" w14:textId="77777777" w:rsidTr="005D4475">
        <w:trPr>
          <w:trHeight w:val="74"/>
          <w:tblHeader/>
        </w:trPr>
        <w:tc>
          <w:tcPr>
            <w:tcW w:w="2328" w:type="pct"/>
            <w:shd w:val="clear" w:color="auto" w:fill="auto"/>
          </w:tcPr>
          <w:p w14:paraId="25D9DD6C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0" w:type="pct"/>
            <w:gridSpan w:val="4"/>
            <w:shd w:val="clear" w:color="auto" w:fill="auto"/>
          </w:tcPr>
          <w:p w14:paraId="32103753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072BE" w:rsidRPr="006F4CB8" w14:paraId="6C149766" w14:textId="77777777" w:rsidTr="005D4475">
        <w:tc>
          <w:tcPr>
            <w:tcW w:w="2328" w:type="pct"/>
            <w:shd w:val="clear" w:color="auto" w:fill="auto"/>
          </w:tcPr>
          <w:p w14:paraId="78012837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41" w:type="pct"/>
            <w:shd w:val="clear" w:color="auto" w:fill="auto"/>
          </w:tcPr>
          <w:p w14:paraId="5F70BB3E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14:paraId="02CC1DB5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B9C569C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7B37ECE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9072BE" w:rsidRPr="006F4CB8" w14:paraId="38ACFA51" w14:textId="77777777" w:rsidTr="005D4475">
        <w:trPr>
          <w:trHeight w:val="70"/>
        </w:trPr>
        <w:tc>
          <w:tcPr>
            <w:tcW w:w="2328" w:type="pct"/>
            <w:shd w:val="clear" w:color="auto" w:fill="auto"/>
          </w:tcPr>
          <w:p w14:paraId="6D0119D7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กิจการที่เกี่ยวข้องกันอื่น</w:t>
            </w:r>
          </w:p>
        </w:tc>
        <w:tc>
          <w:tcPr>
            <w:tcW w:w="641" w:type="pct"/>
            <w:shd w:val="clear" w:color="auto" w:fill="auto"/>
          </w:tcPr>
          <w:p w14:paraId="5E493BA0" w14:textId="01F9DD89" w:rsidR="009072BE" w:rsidRPr="006F4CB8" w:rsidRDefault="00134D59" w:rsidP="005D4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3A813FF8" w14:textId="6ABE576A" w:rsidR="009072BE" w:rsidRPr="006F4CB8" w:rsidRDefault="009072BE" w:rsidP="005D4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22" w:type="pct"/>
            <w:shd w:val="clear" w:color="auto" w:fill="auto"/>
          </w:tcPr>
          <w:p w14:paraId="0B7FD494" w14:textId="7BD0E996" w:rsidR="009072BE" w:rsidRPr="006F4CB8" w:rsidRDefault="00134D59" w:rsidP="005D4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20AF02E" w14:textId="7A7E1C34" w:rsidR="009072BE" w:rsidRPr="006F4CB8" w:rsidRDefault="009072BE" w:rsidP="005D4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</w:t>
            </w:r>
          </w:p>
        </w:tc>
      </w:tr>
      <w:tr w:rsidR="009072BE" w:rsidRPr="006F4CB8" w14:paraId="7D83BC43" w14:textId="77777777" w:rsidTr="005D4475">
        <w:tc>
          <w:tcPr>
            <w:tcW w:w="2328" w:type="pct"/>
            <w:shd w:val="clear" w:color="auto" w:fill="auto"/>
          </w:tcPr>
          <w:p w14:paraId="5F0BB497" w14:textId="77777777" w:rsidR="009072BE" w:rsidRPr="006F4CB8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41" w:type="pct"/>
            <w:shd w:val="clear" w:color="auto" w:fill="auto"/>
          </w:tcPr>
          <w:p w14:paraId="5F1BE36A" w14:textId="69B47B2D" w:rsidR="009072BE" w:rsidRPr="006F4CB8" w:rsidRDefault="00134D59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4BF03C30" w14:textId="3211753F" w:rsidR="009072BE" w:rsidRPr="006F4CB8" w:rsidRDefault="009072BE" w:rsidP="005D44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622" w:type="pct"/>
            <w:shd w:val="clear" w:color="auto" w:fill="auto"/>
          </w:tcPr>
          <w:p w14:paraId="5A41DFBE" w14:textId="189E0A32" w:rsidR="009072BE" w:rsidRPr="006F4CB8" w:rsidRDefault="00134D59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C3161DA" w14:textId="3B290039" w:rsidR="009072BE" w:rsidRPr="006F4CB8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</w:tbl>
    <w:p w14:paraId="648AD028" w14:textId="41A1BD7E" w:rsidR="00545199" w:rsidRPr="006F4CB8" w:rsidRDefault="00545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14:paraId="74EF51E1" w14:textId="332448C4" w:rsidR="00313EA6" w:rsidRPr="006F4CB8" w:rsidRDefault="00313EA6" w:rsidP="00313EA6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</w:p>
    <w:p w14:paraId="12084360" w14:textId="77777777" w:rsidR="009072BE" w:rsidRPr="006F4CB8" w:rsidRDefault="009072BE" w:rsidP="009072BE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260"/>
        <w:gridCol w:w="1260"/>
        <w:gridCol w:w="1215"/>
      </w:tblGrid>
      <w:tr w:rsidR="00313EA6" w:rsidRPr="006F4CB8" w14:paraId="5B0E87A7" w14:textId="77777777" w:rsidTr="00765625">
        <w:trPr>
          <w:cantSplit/>
          <w:tblHeader/>
        </w:trPr>
        <w:tc>
          <w:tcPr>
            <w:tcW w:w="4320" w:type="dxa"/>
            <w:vAlign w:val="bottom"/>
          </w:tcPr>
          <w:p w14:paraId="2330A29B" w14:textId="54D033BA" w:rsidR="00313EA6" w:rsidRPr="006F4CB8" w:rsidRDefault="00313EA6" w:rsidP="00313EA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2"/>
          </w:tcPr>
          <w:p w14:paraId="1BDAD8F2" w14:textId="77777777" w:rsidR="00313EA6" w:rsidRPr="006F4CB8" w:rsidRDefault="00313EA6" w:rsidP="00313EA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5C17E14" w14:textId="77777777" w:rsidR="00313EA6" w:rsidRPr="006F4CB8" w:rsidRDefault="00313EA6" w:rsidP="00313EA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72BE" w:rsidRPr="006F4CB8" w14:paraId="222E918A" w14:textId="77777777" w:rsidTr="00765625">
        <w:trPr>
          <w:cantSplit/>
          <w:tblHeader/>
        </w:trPr>
        <w:tc>
          <w:tcPr>
            <w:tcW w:w="4320" w:type="dxa"/>
            <w:vAlign w:val="bottom"/>
          </w:tcPr>
          <w:p w14:paraId="5776E8F5" w14:textId="77777777" w:rsidR="009072BE" w:rsidRPr="006F4CB8" w:rsidRDefault="009072BE" w:rsidP="009072B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3062BD5" w14:textId="77777777" w:rsidR="009072BE" w:rsidRPr="006F4CB8" w:rsidRDefault="009072BE" w:rsidP="009072B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07D3F04D" w14:textId="38118B0E" w:rsidR="009072BE" w:rsidRPr="006F4CB8" w:rsidRDefault="009072BE" w:rsidP="009072B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68B65FA9" w14:textId="77777777" w:rsidR="009072BE" w:rsidRPr="006F4CB8" w:rsidRDefault="009072BE" w:rsidP="009072B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31 </w:t>
            </w:r>
            <w:r w:rsidRPr="006F4CB8">
              <w:rPr>
                <w:rFonts w:asciiTheme="majorBidi" w:hAnsiTheme="majorBidi" w:cstheme="majorBidi"/>
                <w:cs/>
              </w:rPr>
              <w:t>ธันวาคม</w:t>
            </w:r>
            <w:r w:rsidRPr="006F4CB8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60" w:type="dxa"/>
          </w:tcPr>
          <w:p w14:paraId="1FD3EDDA" w14:textId="77777777" w:rsidR="009072BE" w:rsidRPr="006F4CB8" w:rsidRDefault="009072BE" w:rsidP="009072B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3780BE3F" w14:textId="20588802" w:rsidR="009072BE" w:rsidRPr="006F4CB8" w:rsidRDefault="009072BE" w:rsidP="009072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15" w:type="dxa"/>
            <w:vAlign w:val="bottom"/>
          </w:tcPr>
          <w:p w14:paraId="610F4748" w14:textId="77777777" w:rsidR="009072BE" w:rsidRPr="006F4CB8" w:rsidRDefault="009072BE" w:rsidP="009072B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6F4CB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9072BE" w:rsidRPr="006F4CB8" w14:paraId="28660C35" w14:textId="77777777" w:rsidTr="00765625">
        <w:trPr>
          <w:cantSplit/>
          <w:tblHeader/>
        </w:trPr>
        <w:tc>
          <w:tcPr>
            <w:tcW w:w="4320" w:type="dxa"/>
            <w:vAlign w:val="bottom"/>
            <w:hideMark/>
          </w:tcPr>
          <w:p w14:paraId="6F9222B0" w14:textId="77777777" w:rsidR="009072BE" w:rsidRPr="006F4CB8" w:rsidRDefault="009072BE" w:rsidP="009072B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449A5AF" w14:textId="77777777" w:rsidR="009072BE" w:rsidRPr="006F4CB8" w:rsidRDefault="009072BE" w:rsidP="009072B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139B4" w:rsidRPr="006F4CB8" w14:paraId="482BF6DD" w14:textId="77777777" w:rsidTr="00765625">
        <w:trPr>
          <w:cantSplit/>
        </w:trPr>
        <w:tc>
          <w:tcPr>
            <w:tcW w:w="4320" w:type="dxa"/>
            <w:hideMark/>
          </w:tcPr>
          <w:p w14:paraId="6DEF1ABA" w14:textId="77777777" w:rsidR="005139B4" w:rsidRPr="006F4CB8" w:rsidRDefault="005139B4" w:rsidP="005139B4">
            <w:pPr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8E14ABC" w14:textId="49FE4328" w:rsidR="005139B4" w:rsidRPr="006F4CB8" w:rsidRDefault="005139B4" w:rsidP="00C61426">
            <w:pPr>
              <w:pStyle w:val="acctfourfigures"/>
              <w:tabs>
                <w:tab w:val="clear" w:pos="765"/>
                <w:tab w:val="decimal" w:pos="40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13,344</w:t>
            </w:r>
          </w:p>
        </w:tc>
        <w:tc>
          <w:tcPr>
            <w:tcW w:w="1260" w:type="dxa"/>
          </w:tcPr>
          <w:p w14:paraId="45FCB6D5" w14:textId="77777777" w:rsidR="005139B4" w:rsidRPr="006F4CB8" w:rsidRDefault="005139B4" w:rsidP="005139B4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7,440</w:t>
            </w:r>
          </w:p>
        </w:tc>
        <w:tc>
          <w:tcPr>
            <w:tcW w:w="1260" w:type="dxa"/>
          </w:tcPr>
          <w:p w14:paraId="0AFEED7D" w14:textId="03F69AAB" w:rsidR="005139B4" w:rsidRPr="006F4CB8" w:rsidRDefault="005139B4" w:rsidP="005139B4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10,935</w:t>
            </w:r>
          </w:p>
        </w:tc>
        <w:tc>
          <w:tcPr>
            <w:tcW w:w="1215" w:type="dxa"/>
          </w:tcPr>
          <w:p w14:paraId="70E97B4C" w14:textId="77777777" w:rsidR="005139B4" w:rsidRPr="006F4CB8" w:rsidRDefault="005139B4" w:rsidP="005139B4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5,930</w:t>
            </w:r>
          </w:p>
        </w:tc>
      </w:tr>
      <w:tr w:rsidR="005139B4" w:rsidRPr="006F4CB8" w14:paraId="3753B485" w14:textId="77777777" w:rsidTr="00765625">
        <w:trPr>
          <w:cantSplit/>
        </w:trPr>
        <w:tc>
          <w:tcPr>
            <w:tcW w:w="4320" w:type="dxa"/>
            <w:hideMark/>
          </w:tcPr>
          <w:p w14:paraId="59AA579F" w14:textId="77777777" w:rsidR="005139B4" w:rsidRPr="006F4CB8" w:rsidRDefault="005139B4" w:rsidP="005139B4">
            <w:pPr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6F058B5" w14:textId="77777777" w:rsidR="005139B4" w:rsidRPr="006F4CB8" w:rsidRDefault="005139B4" w:rsidP="005139B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8811CF" w14:textId="77777777" w:rsidR="005139B4" w:rsidRPr="006F4CB8" w:rsidRDefault="005139B4" w:rsidP="005139B4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202E5A" w14:textId="77777777" w:rsidR="005139B4" w:rsidRPr="006F4CB8" w:rsidRDefault="005139B4" w:rsidP="005139B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9F3226" w14:textId="77777777" w:rsidR="005139B4" w:rsidRPr="006F4CB8" w:rsidRDefault="005139B4" w:rsidP="005139B4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139B4" w:rsidRPr="006F4CB8" w14:paraId="3B17930B" w14:textId="77777777" w:rsidTr="00765625">
        <w:trPr>
          <w:cantSplit/>
        </w:trPr>
        <w:tc>
          <w:tcPr>
            <w:tcW w:w="4320" w:type="dxa"/>
            <w:hideMark/>
          </w:tcPr>
          <w:p w14:paraId="21412E8E" w14:textId="77777777" w:rsidR="005139B4" w:rsidRPr="006F4CB8" w:rsidRDefault="005139B4" w:rsidP="005139B4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6F4CB8">
              <w:rPr>
                <w:rFonts w:asciiTheme="majorBidi" w:hAnsiTheme="majorBidi" w:cstheme="majorBidi"/>
              </w:rPr>
              <w:t xml:space="preserve">3 </w:t>
            </w:r>
            <w:r w:rsidRPr="006F4CB8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5CA3C810" w14:textId="70D2B1E6" w:rsidR="005139B4" w:rsidRPr="006F4CB8" w:rsidRDefault="005139B4" w:rsidP="00C61426">
            <w:pPr>
              <w:pStyle w:val="acctfourfigures"/>
              <w:tabs>
                <w:tab w:val="decimal" w:pos="40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260" w:type="dxa"/>
          </w:tcPr>
          <w:p w14:paraId="123EFCC9" w14:textId="77777777" w:rsidR="005139B4" w:rsidRPr="006F4CB8" w:rsidRDefault="005139B4" w:rsidP="005139B4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  <w:tc>
          <w:tcPr>
            <w:tcW w:w="1260" w:type="dxa"/>
          </w:tcPr>
          <w:p w14:paraId="15745EDF" w14:textId="69E4DEC7" w:rsidR="005139B4" w:rsidRPr="006F4CB8" w:rsidRDefault="005139B4" w:rsidP="005139B4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15" w:type="dxa"/>
          </w:tcPr>
          <w:p w14:paraId="2C685F2A" w14:textId="77777777" w:rsidR="005139B4" w:rsidRPr="006F4CB8" w:rsidRDefault="005139B4" w:rsidP="005139B4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</w:tr>
      <w:tr w:rsidR="009072BE" w:rsidRPr="006F4CB8" w14:paraId="50ECD749" w14:textId="77777777" w:rsidTr="00765625">
        <w:trPr>
          <w:cantSplit/>
        </w:trPr>
        <w:tc>
          <w:tcPr>
            <w:tcW w:w="4320" w:type="dxa"/>
            <w:hideMark/>
          </w:tcPr>
          <w:p w14:paraId="1270DD19" w14:textId="77777777" w:rsidR="009072BE" w:rsidRPr="006F4CB8" w:rsidRDefault="009072BE" w:rsidP="009072BE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   3</w:t>
            </w:r>
            <w:r w:rsidRPr="006F4CB8">
              <w:rPr>
                <w:rFonts w:asciiTheme="majorBidi" w:hAnsiTheme="majorBidi" w:cstheme="majorBidi"/>
                <w:cs/>
              </w:rPr>
              <w:t xml:space="preserve"> - </w:t>
            </w:r>
            <w:r w:rsidRPr="006F4CB8">
              <w:rPr>
                <w:rFonts w:asciiTheme="majorBidi" w:hAnsiTheme="majorBidi" w:cstheme="majorBidi"/>
              </w:rPr>
              <w:t xml:space="preserve">6 </w:t>
            </w:r>
            <w:r w:rsidRPr="006F4CB8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</w:tcPr>
          <w:p w14:paraId="0EDEC23B" w14:textId="1302E576" w:rsidR="009072BE" w:rsidRPr="006F4CB8" w:rsidRDefault="005139B4" w:rsidP="009072B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290</w:t>
            </w:r>
          </w:p>
        </w:tc>
        <w:tc>
          <w:tcPr>
            <w:tcW w:w="1260" w:type="dxa"/>
          </w:tcPr>
          <w:p w14:paraId="12CE031D" w14:textId="77777777" w:rsidR="009072BE" w:rsidRPr="006F4CB8" w:rsidRDefault="009072BE" w:rsidP="009072BE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1260" w:type="dxa"/>
          </w:tcPr>
          <w:p w14:paraId="045A336D" w14:textId="10FAE661" w:rsidR="009072BE" w:rsidRPr="006F4CB8" w:rsidRDefault="005139B4" w:rsidP="009072BE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13737F71" w14:textId="77777777" w:rsidR="009072BE" w:rsidRPr="006F4CB8" w:rsidRDefault="009072BE" w:rsidP="009072BE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072BE" w:rsidRPr="006F4CB8" w14:paraId="18C8E70A" w14:textId="77777777" w:rsidTr="00765625">
        <w:trPr>
          <w:cantSplit/>
        </w:trPr>
        <w:tc>
          <w:tcPr>
            <w:tcW w:w="4320" w:type="dxa"/>
            <w:hideMark/>
          </w:tcPr>
          <w:p w14:paraId="290BDF11" w14:textId="77777777" w:rsidR="009072BE" w:rsidRPr="006F4CB8" w:rsidRDefault="009072BE" w:rsidP="009072BE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   6 </w:t>
            </w:r>
            <w:r w:rsidRPr="006F4CB8">
              <w:rPr>
                <w:rFonts w:asciiTheme="majorBidi" w:hAnsiTheme="majorBidi" w:cstheme="majorBidi"/>
                <w:cs/>
              </w:rPr>
              <w:t xml:space="preserve">- </w:t>
            </w:r>
            <w:r w:rsidRPr="006F4CB8">
              <w:rPr>
                <w:rFonts w:asciiTheme="majorBidi" w:hAnsiTheme="majorBidi" w:cstheme="majorBidi"/>
              </w:rPr>
              <w:t>12</w:t>
            </w:r>
            <w:r w:rsidRPr="006F4CB8">
              <w:rPr>
                <w:rFonts w:asciiTheme="majorBidi" w:hAnsiTheme="majorBidi" w:cstheme="majorBidi"/>
                <w:cs/>
              </w:rPr>
              <w:t xml:space="preserve">  เดือน</w:t>
            </w:r>
          </w:p>
        </w:tc>
        <w:tc>
          <w:tcPr>
            <w:tcW w:w="1260" w:type="dxa"/>
          </w:tcPr>
          <w:p w14:paraId="477956F5" w14:textId="5445FF62" w:rsidR="009072BE" w:rsidRPr="006F4CB8" w:rsidRDefault="005139B4" w:rsidP="009072B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836</w:t>
            </w:r>
          </w:p>
        </w:tc>
        <w:tc>
          <w:tcPr>
            <w:tcW w:w="1260" w:type="dxa"/>
          </w:tcPr>
          <w:p w14:paraId="1509CF4C" w14:textId="77777777" w:rsidR="009072BE" w:rsidRPr="006F4CB8" w:rsidRDefault="009072BE" w:rsidP="009072BE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1260" w:type="dxa"/>
          </w:tcPr>
          <w:p w14:paraId="3462455E" w14:textId="0464CF5D" w:rsidR="009072BE" w:rsidRPr="006F4CB8" w:rsidRDefault="005139B4" w:rsidP="009072BE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390BE7D0" w14:textId="77777777" w:rsidR="009072BE" w:rsidRPr="006F4CB8" w:rsidRDefault="009072BE" w:rsidP="009072BE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072BE" w:rsidRPr="006F4CB8" w14:paraId="3B275EFF" w14:textId="77777777" w:rsidTr="00765625">
        <w:trPr>
          <w:cantSplit/>
        </w:trPr>
        <w:tc>
          <w:tcPr>
            <w:tcW w:w="4320" w:type="dxa"/>
            <w:hideMark/>
          </w:tcPr>
          <w:p w14:paraId="6E542141" w14:textId="77777777" w:rsidR="009072BE" w:rsidRPr="006F4CB8" w:rsidRDefault="009072BE" w:rsidP="009072BE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  มากกว่า </w:t>
            </w:r>
            <w:r w:rsidRPr="006F4CB8">
              <w:rPr>
                <w:rFonts w:asciiTheme="majorBidi" w:hAnsiTheme="majorBidi" w:cstheme="majorBidi"/>
              </w:rPr>
              <w:t>12</w:t>
            </w:r>
            <w:r w:rsidRPr="006F4CB8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C8CA46A" w14:textId="54572594" w:rsidR="009072BE" w:rsidRPr="006F4CB8" w:rsidRDefault="005139B4" w:rsidP="009072BE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780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8C3C45" w14:textId="77777777" w:rsidR="009072BE" w:rsidRPr="006F4CB8" w:rsidRDefault="009072BE" w:rsidP="009072BE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1260" w:type="dxa"/>
          </w:tcPr>
          <w:p w14:paraId="60F0DAA9" w14:textId="393776C7" w:rsidR="009072BE" w:rsidRPr="006F4CB8" w:rsidRDefault="005139B4" w:rsidP="009072B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3017D0F" w14:textId="77777777" w:rsidR="009072BE" w:rsidRPr="006F4CB8" w:rsidRDefault="009072BE" w:rsidP="009072BE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9072BE" w:rsidRPr="006F4CB8" w14:paraId="4867F934" w14:textId="77777777" w:rsidTr="00765625">
        <w:trPr>
          <w:cantSplit/>
        </w:trPr>
        <w:tc>
          <w:tcPr>
            <w:tcW w:w="4320" w:type="dxa"/>
            <w:hideMark/>
          </w:tcPr>
          <w:p w14:paraId="70743F77" w14:textId="77777777" w:rsidR="009072BE" w:rsidRPr="006F4CB8" w:rsidRDefault="009072BE" w:rsidP="009072BE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6B3A879" w14:textId="47FD152B" w:rsidR="009072BE" w:rsidRPr="006F4CB8" w:rsidRDefault="005139B4" w:rsidP="009072B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15,569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255307B2" w14:textId="77777777" w:rsidR="009072BE" w:rsidRPr="006F4CB8" w:rsidRDefault="009072BE" w:rsidP="009072BE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9,334</w:t>
            </w:r>
          </w:p>
        </w:tc>
        <w:tc>
          <w:tcPr>
            <w:tcW w:w="1260" w:type="dxa"/>
          </w:tcPr>
          <w:p w14:paraId="7D5AF40E" w14:textId="45975121" w:rsidR="009072BE" w:rsidRPr="006F4CB8" w:rsidRDefault="005139B4" w:rsidP="009072BE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11,076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551A65D" w14:textId="77777777" w:rsidR="009072BE" w:rsidRPr="006F4CB8" w:rsidRDefault="009072BE" w:rsidP="009072BE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6,150</w:t>
            </w:r>
          </w:p>
        </w:tc>
      </w:tr>
      <w:tr w:rsidR="009072BE" w:rsidRPr="006F4CB8" w14:paraId="64669829" w14:textId="77777777" w:rsidTr="00765625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D01B4D" w14:textId="77777777" w:rsidR="009072BE" w:rsidRPr="006F4CB8" w:rsidRDefault="009072BE" w:rsidP="009072BE">
            <w:pPr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F4CB8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5B449E3" w14:textId="2A6581CB" w:rsidR="009072BE" w:rsidRPr="006F4CB8" w:rsidRDefault="005139B4" w:rsidP="009072BE">
            <w:pPr>
              <w:pStyle w:val="acctfourfigures"/>
              <w:pBdr>
                <w:bottom w:val="single" w:sz="4" w:space="1" w:color="auto"/>
              </w:pBdr>
              <w:tabs>
                <w:tab w:val="decimal" w:pos="731"/>
              </w:tabs>
              <w:spacing w:line="240" w:lineRule="auto"/>
              <w:ind w:lef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(473)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0837F67" w14:textId="77777777" w:rsidR="009072BE" w:rsidRPr="006F4CB8" w:rsidRDefault="009072BE" w:rsidP="009072BE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(76)</w:t>
            </w:r>
          </w:p>
        </w:tc>
        <w:tc>
          <w:tcPr>
            <w:tcW w:w="1260" w:type="dxa"/>
            <w:vAlign w:val="bottom"/>
          </w:tcPr>
          <w:p w14:paraId="5FBB6882" w14:textId="5EC5ACC0" w:rsidR="009072BE" w:rsidRPr="006F4CB8" w:rsidRDefault="005139B4" w:rsidP="009072BE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3A5381E" w14:textId="77777777" w:rsidR="009072BE" w:rsidRPr="006F4CB8" w:rsidRDefault="009072BE" w:rsidP="009072BE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(3)</w:t>
            </w:r>
          </w:p>
        </w:tc>
      </w:tr>
      <w:tr w:rsidR="009072BE" w:rsidRPr="006F4CB8" w14:paraId="250EA80B" w14:textId="77777777" w:rsidTr="00765625">
        <w:trPr>
          <w:cantSplit/>
        </w:trPr>
        <w:tc>
          <w:tcPr>
            <w:tcW w:w="4320" w:type="dxa"/>
            <w:hideMark/>
          </w:tcPr>
          <w:p w14:paraId="4EE83EC0" w14:textId="77777777" w:rsidR="009072BE" w:rsidRPr="006F4CB8" w:rsidRDefault="009072BE" w:rsidP="009072BE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</w:tcPr>
          <w:p w14:paraId="3EBC2E22" w14:textId="2015D6A8" w:rsidR="009072BE" w:rsidRPr="006F4CB8" w:rsidRDefault="005139B4" w:rsidP="009072BE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15,096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4294C9" w14:textId="77777777" w:rsidR="009072BE" w:rsidRPr="006F4CB8" w:rsidRDefault="009072BE" w:rsidP="009072BE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9,258</w:t>
            </w:r>
          </w:p>
        </w:tc>
        <w:tc>
          <w:tcPr>
            <w:tcW w:w="1260" w:type="dxa"/>
          </w:tcPr>
          <w:p w14:paraId="1952B2F9" w14:textId="71F603B5" w:rsidR="009072BE" w:rsidRPr="006F4CB8" w:rsidRDefault="005139B4" w:rsidP="009072BE">
            <w:pPr>
              <w:pStyle w:val="acctfourfigures"/>
              <w:pBdr>
                <w:bottom w:val="double" w:sz="4" w:space="1" w:color="auto"/>
              </w:pBdr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11,056</w:t>
            </w:r>
          </w:p>
        </w:tc>
        <w:tc>
          <w:tcPr>
            <w:tcW w:w="1215" w:type="dxa"/>
          </w:tcPr>
          <w:p w14:paraId="14A8A6AB" w14:textId="77777777" w:rsidR="009072BE" w:rsidRPr="006F4CB8" w:rsidRDefault="009072BE" w:rsidP="009072BE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6,147</w:t>
            </w:r>
          </w:p>
        </w:tc>
      </w:tr>
    </w:tbl>
    <w:p w14:paraId="790A6F75" w14:textId="77777777" w:rsidR="0047512C" w:rsidRPr="006F4CB8" w:rsidRDefault="0047512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251"/>
        <w:gridCol w:w="9"/>
        <w:gridCol w:w="1320"/>
        <w:gridCol w:w="1233"/>
        <w:gridCol w:w="1167"/>
      </w:tblGrid>
      <w:tr w:rsidR="00C61FE5" w:rsidRPr="006F4CB8" w14:paraId="3A4E6D80" w14:textId="77777777" w:rsidTr="005866FB">
        <w:trPr>
          <w:cantSplit/>
        </w:trPr>
        <w:tc>
          <w:tcPr>
            <w:tcW w:w="4320" w:type="dxa"/>
            <w:vAlign w:val="bottom"/>
            <w:hideMark/>
          </w:tcPr>
          <w:p w14:paraId="6D8A6353" w14:textId="77777777" w:rsidR="00765625" w:rsidRPr="006F4CB8" w:rsidRDefault="00D3138C" w:rsidP="00A102D5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กลับรายการ) </w:t>
            </w:r>
            <w:r w:rsidR="00C61FE5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</w:t>
            </w:r>
          </w:p>
          <w:p w14:paraId="0C3C755E" w14:textId="4F8E0955" w:rsidR="00765625" w:rsidRPr="006F4CB8" w:rsidRDefault="00765625" w:rsidP="00270466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ab/>
            </w:r>
            <w:r w:rsidR="00C61FE5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</w:t>
            </w:r>
            <w:r w:rsidR="00BA5873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2580" w:type="dxa"/>
            <w:gridSpan w:val="3"/>
            <w:vAlign w:val="bottom"/>
          </w:tcPr>
          <w:p w14:paraId="066F4F59" w14:textId="1EA3918F" w:rsidR="00C61FE5" w:rsidRPr="006F4CB8" w:rsidRDefault="00C61FE5" w:rsidP="002704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F4C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00" w:type="dxa"/>
            <w:gridSpan w:val="2"/>
          </w:tcPr>
          <w:p w14:paraId="3476EF39" w14:textId="77777777" w:rsidR="00765625" w:rsidRPr="006F4CB8" w:rsidRDefault="0076562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7743C5A5" w14:textId="429A4C89" w:rsidR="00C61FE5" w:rsidRPr="006F4CB8" w:rsidRDefault="00C61FE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3138C" w:rsidRPr="006F4CB8" w14:paraId="2610EBD1" w14:textId="77777777" w:rsidTr="005866FB">
        <w:trPr>
          <w:cantSplit/>
        </w:trPr>
        <w:tc>
          <w:tcPr>
            <w:tcW w:w="4320" w:type="dxa"/>
            <w:vAlign w:val="bottom"/>
          </w:tcPr>
          <w:p w14:paraId="6DCB9BA4" w14:textId="6E05F980" w:rsidR="00D3138C" w:rsidRPr="006F4CB8" w:rsidRDefault="00BA5873" w:rsidP="00765625">
            <w:pPr>
              <w:pStyle w:val="acctfourfigures"/>
              <w:tabs>
                <w:tab w:val="left" w:pos="720"/>
              </w:tabs>
              <w:spacing w:line="240" w:lineRule="auto"/>
              <w:ind w:left="104" w:right="-7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A102D5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765625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765625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251" w:type="dxa"/>
            <w:vAlign w:val="bottom"/>
          </w:tcPr>
          <w:p w14:paraId="371EE21B" w14:textId="2EF1F097" w:rsidR="00D3138C" w:rsidRPr="006F4CB8" w:rsidRDefault="006F1E95" w:rsidP="00D313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29" w:type="dxa"/>
            <w:gridSpan w:val="2"/>
            <w:vAlign w:val="bottom"/>
          </w:tcPr>
          <w:p w14:paraId="36D505A5" w14:textId="451B6289" w:rsidR="00D3138C" w:rsidRPr="006F4CB8" w:rsidRDefault="006F1E95" w:rsidP="00D3138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33" w:type="dxa"/>
            <w:vAlign w:val="bottom"/>
          </w:tcPr>
          <w:p w14:paraId="25464AA2" w14:textId="01734DA2" w:rsidR="00D3138C" w:rsidRPr="006F4CB8" w:rsidRDefault="006F1E95" w:rsidP="00D3138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67" w:type="dxa"/>
            <w:vAlign w:val="bottom"/>
          </w:tcPr>
          <w:p w14:paraId="14A9EB77" w14:textId="2C214263" w:rsidR="00D3138C" w:rsidRPr="006F4CB8" w:rsidRDefault="006F1E95" w:rsidP="00D313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C61FE5" w:rsidRPr="006F4CB8" w14:paraId="6E741D17" w14:textId="77777777" w:rsidTr="005866FB">
        <w:trPr>
          <w:cantSplit/>
        </w:trPr>
        <w:tc>
          <w:tcPr>
            <w:tcW w:w="4320" w:type="dxa"/>
            <w:vAlign w:val="bottom"/>
          </w:tcPr>
          <w:p w14:paraId="7233755F" w14:textId="51B2BB9E" w:rsidR="00C61FE5" w:rsidRPr="006F4CB8" w:rsidRDefault="00C61FE5" w:rsidP="002B0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80" w:type="dxa"/>
            <w:gridSpan w:val="5"/>
            <w:vAlign w:val="bottom"/>
            <w:hideMark/>
          </w:tcPr>
          <w:p w14:paraId="3B2AA7CC" w14:textId="77777777" w:rsidR="00C61FE5" w:rsidRPr="006F4CB8" w:rsidRDefault="00C61FE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3138C" w:rsidRPr="006F4CB8" w14:paraId="5C9D7A4E" w14:textId="77777777" w:rsidTr="005866FB">
        <w:trPr>
          <w:cantSplit/>
        </w:trPr>
        <w:tc>
          <w:tcPr>
            <w:tcW w:w="4320" w:type="dxa"/>
          </w:tcPr>
          <w:p w14:paraId="05E84D17" w14:textId="70D20230" w:rsidR="00D3138C" w:rsidRPr="006F4CB8" w:rsidRDefault="00386C43" w:rsidP="00386C43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- </w:t>
            </w:r>
            <w:r w:rsidR="00EA2C81" w:rsidRPr="006F4CB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3BE21C36" w14:textId="5185CC4F" w:rsidR="00D3138C" w:rsidRPr="006F4CB8" w:rsidRDefault="00BB082A" w:rsidP="005D4475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  <w:tc>
          <w:tcPr>
            <w:tcW w:w="1320" w:type="dxa"/>
          </w:tcPr>
          <w:p w14:paraId="6C610793" w14:textId="47042EEB" w:rsidR="00D3138C" w:rsidRPr="006F4CB8" w:rsidRDefault="003978F7" w:rsidP="005D4475">
            <w:pPr>
              <w:pStyle w:val="acctfourfigures"/>
              <w:tabs>
                <w:tab w:val="decimal" w:pos="731"/>
              </w:tabs>
              <w:spacing w:line="240" w:lineRule="auto"/>
              <w:ind w:left="-83" w:right="16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3" w:type="dxa"/>
          </w:tcPr>
          <w:p w14:paraId="616C88F0" w14:textId="77C1633A" w:rsidR="00D3138C" w:rsidRPr="006F4CB8" w:rsidRDefault="00F06AEE" w:rsidP="005D4475">
            <w:pPr>
              <w:pStyle w:val="acctfourfigures"/>
              <w:tabs>
                <w:tab w:val="decimal" w:pos="731"/>
              </w:tabs>
              <w:spacing w:line="240" w:lineRule="auto"/>
              <w:ind w:left="-83" w:right="10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67" w:type="dxa"/>
          </w:tcPr>
          <w:p w14:paraId="1BCE46D1" w14:textId="0688BF46" w:rsidR="00D3138C" w:rsidRPr="006F4CB8" w:rsidRDefault="003978F7" w:rsidP="005866FB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83" w:right="7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6C43" w:rsidRPr="006F4CB8" w14:paraId="190D0FAD" w14:textId="77777777" w:rsidTr="005866FB">
        <w:trPr>
          <w:cantSplit/>
        </w:trPr>
        <w:tc>
          <w:tcPr>
            <w:tcW w:w="4320" w:type="dxa"/>
          </w:tcPr>
          <w:p w14:paraId="0E440773" w14:textId="43AAF06F" w:rsidR="00386C43" w:rsidRPr="006F4CB8" w:rsidRDefault="00386C43" w:rsidP="00FD559C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- </w:t>
            </w:r>
            <w:r w:rsidRPr="006F4CB8">
              <w:rPr>
                <w:rFonts w:asciiTheme="majorBidi" w:hAnsiTheme="majorBidi" w:cstheme="majorBidi"/>
                <w:cs/>
              </w:rPr>
              <w:t>กลับรายการ</w:t>
            </w:r>
          </w:p>
        </w:tc>
        <w:tc>
          <w:tcPr>
            <w:tcW w:w="1260" w:type="dxa"/>
            <w:gridSpan w:val="2"/>
            <w:vAlign w:val="bottom"/>
          </w:tcPr>
          <w:p w14:paraId="62DE7528" w14:textId="01786708" w:rsidR="00386C43" w:rsidRPr="006F4CB8" w:rsidRDefault="00F06AEE" w:rsidP="005D4475">
            <w:pPr>
              <w:pStyle w:val="acctfourfigures"/>
              <w:tabs>
                <w:tab w:val="decimal" w:pos="731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14:paraId="0B416A15" w14:textId="7EAA15A7" w:rsidR="00386C43" w:rsidRPr="006F4CB8" w:rsidRDefault="003978F7" w:rsidP="005D4475">
            <w:pPr>
              <w:pStyle w:val="acctfourfigures"/>
              <w:tabs>
                <w:tab w:val="decimal" w:pos="935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1233" w:type="dxa"/>
            <w:vAlign w:val="bottom"/>
          </w:tcPr>
          <w:p w14:paraId="678F6658" w14:textId="5108AF04" w:rsidR="00386C43" w:rsidRPr="006F4CB8" w:rsidRDefault="00F06AEE" w:rsidP="005D4475">
            <w:pPr>
              <w:pStyle w:val="acctfourfigures"/>
              <w:tabs>
                <w:tab w:val="decimal" w:pos="731"/>
              </w:tabs>
              <w:spacing w:line="240" w:lineRule="auto"/>
              <w:ind w:left="-83" w:right="10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7" w:type="dxa"/>
            <w:vAlign w:val="bottom"/>
          </w:tcPr>
          <w:p w14:paraId="03561916" w14:textId="34B9056D" w:rsidR="00386C43" w:rsidRPr="006F4CB8" w:rsidRDefault="003978F7" w:rsidP="005866FB">
            <w:pPr>
              <w:pStyle w:val="acctfourfigures"/>
              <w:tabs>
                <w:tab w:val="decimal" w:pos="701"/>
              </w:tabs>
              <w:spacing w:line="240" w:lineRule="auto"/>
              <w:ind w:right="19" w:firstLine="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(3)</w:t>
            </w:r>
          </w:p>
        </w:tc>
      </w:tr>
      <w:tr w:rsidR="003978F7" w:rsidRPr="006F4CB8" w14:paraId="5E1239F4" w14:textId="77777777" w:rsidTr="005866FB">
        <w:trPr>
          <w:cantSplit/>
        </w:trPr>
        <w:tc>
          <w:tcPr>
            <w:tcW w:w="4320" w:type="dxa"/>
          </w:tcPr>
          <w:p w14:paraId="3CD7C908" w14:textId="2CE40D48" w:rsidR="003978F7" w:rsidRPr="006F4CB8" w:rsidRDefault="003978F7" w:rsidP="00FD559C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  <w:r w:rsidRPr="006F4CB8">
              <w:rPr>
                <w:rFonts w:asciiTheme="majorBidi" w:hAnsiTheme="majorBidi" w:cstheme="majorBidi"/>
              </w:rPr>
              <w:tab/>
            </w:r>
            <w:r w:rsidRPr="006F4CB8">
              <w:rPr>
                <w:rFonts w:asciiTheme="majorBidi" w:hAnsiTheme="majorBidi" w:cstheme="majorBidi"/>
                <w:cs/>
              </w:rPr>
              <w:t>จัดประเภทเป็นสินทรัพย์ไม่หมุนเวียน</w:t>
            </w:r>
          </w:p>
        </w:tc>
        <w:tc>
          <w:tcPr>
            <w:tcW w:w="1260" w:type="dxa"/>
            <w:gridSpan w:val="2"/>
            <w:vAlign w:val="bottom"/>
          </w:tcPr>
          <w:p w14:paraId="3D47FE1D" w14:textId="2B9EBC0C" w:rsidR="003978F7" w:rsidRPr="006F4CB8" w:rsidRDefault="00531975" w:rsidP="005D4475">
            <w:pPr>
              <w:pStyle w:val="acctfourfigures"/>
              <w:tabs>
                <w:tab w:val="decimal" w:pos="731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14:paraId="0DEC7FF2" w14:textId="72DE13FB" w:rsidR="003978F7" w:rsidRPr="006F4CB8" w:rsidRDefault="003978F7" w:rsidP="005D4475">
            <w:pPr>
              <w:pStyle w:val="acctfourfigures"/>
              <w:tabs>
                <w:tab w:val="decimal" w:pos="73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(927)</w:t>
            </w:r>
          </w:p>
        </w:tc>
        <w:tc>
          <w:tcPr>
            <w:tcW w:w="1233" w:type="dxa"/>
            <w:vAlign w:val="bottom"/>
          </w:tcPr>
          <w:p w14:paraId="44F51F7C" w14:textId="44D7E9DD" w:rsidR="003978F7" w:rsidRPr="006F4CB8" w:rsidRDefault="00531975" w:rsidP="005D4475">
            <w:pPr>
              <w:pStyle w:val="acctfourfigures"/>
              <w:tabs>
                <w:tab w:val="decimal" w:pos="731"/>
              </w:tabs>
              <w:spacing w:line="240" w:lineRule="auto"/>
              <w:ind w:left="-83" w:right="10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67" w:type="dxa"/>
            <w:vAlign w:val="bottom"/>
          </w:tcPr>
          <w:p w14:paraId="0AC5B736" w14:textId="5E969CEA" w:rsidR="003978F7" w:rsidRPr="006F4CB8" w:rsidRDefault="003978F7" w:rsidP="005866FB">
            <w:pPr>
              <w:pStyle w:val="acctfourfigures"/>
              <w:tabs>
                <w:tab w:val="decimal" w:pos="701"/>
              </w:tabs>
              <w:spacing w:line="240" w:lineRule="auto"/>
              <w:ind w:right="19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(927)</w:t>
            </w:r>
          </w:p>
        </w:tc>
      </w:tr>
    </w:tbl>
    <w:p w14:paraId="69F26574" w14:textId="0F42DE42" w:rsidR="00313EA6" w:rsidRPr="006F4CB8" w:rsidRDefault="00313EA6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  <w:bookmarkStart w:id="3" w:name="_Hlk102305855"/>
      <w:r w:rsidRPr="006F4CB8">
        <w:rPr>
          <w:rFonts w:asciiTheme="majorBidi" w:hAnsiTheme="majorBidi" w:cstheme="majorBidi"/>
          <w:cs/>
        </w:rPr>
        <w:lastRenderedPageBreak/>
        <w:t>ในระหว่างงวด</w:t>
      </w:r>
      <w:r w:rsidR="003978F7" w:rsidRPr="006F4CB8">
        <w:rPr>
          <w:rFonts w:asciiTheme="majorBidi" w:hAnsiTheme="majorBidi" w:cstheme="majorBidi"/>
          <w:cs/>
        </w:rPr>
        <w:t>หก</w:t>
      </w:r>
      <w:r w:rsidRPr="006F4CB8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6F4CB8">
        <w:rPr>
          <w:rFonts w:asciiTheme="majorBidi" w:hAnsiTheme="majorBidi" w:cstheme="majorBidi"/>
        </w:rPr>
        <w:t>3</w:t>
      </w:r>
      <w:r w:rsidR="003978F7" w:rsidRPr="006F4CB8">
        <w:rPr>
          <w:rFonts w:asciiTheme="majorBidi" w:hAnsiTheme="majorBidi" w:cstheme="majorBidi"/>
        </w:rPr>
        <w:t xml:space="preserve">0 </w:t>
      </w:r>
      <w:r w:rsidR="003978F7" w:rsidRPr="006F4CB8">
        <w:rPr>
          <w:rFonts w:asciiTheme="majorBidi" w:hAnsiTheme="majorBidi" w:cstheme="majorBidi"/>
          <w:cs/>
        </w:rPr>
        <w:t xml:space="preserve">มิถุนายน </w:t>
      </w:r>
      <w:r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 w:cstheme="majorBidi"/>
          <w:cs/>
        </w:rPr>
        <w:t xml:space="preserve"> ลูกหนี้การค้ารายหนึ่งของกลุ่มบริษัทมียอดคงค้างเกินกำหนดชำระเพิ่มสูงขึ้น กลุ่มบริษัทจึงตั้งค่าเผื่อผลขาดทุนจากการด้อยค่าด้านเครดิตที่คาดว่าจะเกิดขึ้นของ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75F6A3E0" w14:textId="77777777" w:rsidR="003978F7" w:rsidRPr="006F4CB8" w:rsidRDefault="003978F7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</w:p>
    <w:bookmarkEnd w:id="3"/>
    <w:p w14:paraId="4075A1F9" w14:textId="3DB52E22" w:rsidR="00870CCC" w:rsidRPr="006F4CB8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487D140C" w14:textId="77777777" w:rsidR="00C61FE5" w:rsidRPr="006F4CB8" w:rsidRDefault="00C61FE5" w:rsidP="00F77919">
      <w:pPr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036AC0" w:rsidRPr="006F4CB8" w14:paraId="00AE87E4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7EFD005A" w14:textId="77777777" w:rsidR="00036AC0" w:rsidRPr="006F4CB8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036ED0" w14:textId="77777777" w:rsidR="00036AC0" w:rsidRPr="006F4CB8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DBEED9D" w14:textId="77777777" w:rsidR="00036AC0" w:rsidRPr="006F4CB8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978F7" w:rsidRPr="006F4CB8" w14:paraId="32073B07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429FDFDD" w14:textId="77777777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7" w:type="dxa"/>
            <w:shd w:val="clear" w:color="auto" w:fill="auto"/>
          </w:tcPr>
          <w:p w14:paraId="0A5BF74F" w14:textId="564E1495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238" w:type="dxa"/>
            <w:shd w:val="clear" w:color="auto" w:fill="auto"/>
          </w:tcPr>
          <w:p w14:paraId="052B3E5C" w14:textId="0195EF0C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237" w:type="dxa"/>
            <w:shd w:val="clear" w:color="auto" w:fill="auto"/>
          </w:tcPr>
          <w:p w14:paraId="67040CC9" w14:textId="3C9DA096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30 </w:t>
            </w:r>
            <w:r w:rsidRPr="006F4CB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238" w:type="dxa"/>
            <w:shd w:val="clear" w:color="auto" w:fill="auto"/>
          </w:tcPr>
          <w:p w14:paraId="216B7228" w14:textId="110D2D3D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31</w:t>
            </w:r>
            <w:r w:rsidRPr="006F4CB8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3978F7" w:rsidRPr="006F4CB8" w14:paraId="05DF2464" w14:textId="77777777" w:rsidTr="003C47DD">
        <w:trPr>
          <w:tblHeader/>
        </w:trPr>
        <w:tc>
          <w:tcPr>
            <w:tcW w:w="4338" w:type="dxa"/>
          </w:tcPr>
          <w:p w14:paraId="5A7054DB" w14:textId="77777777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</w:tcPr>
          <w:p w14:paraId="2274432E" w14:textId="000B6C88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8" w:type="dxa"/>
          </w:tcPr>
          <w:p w14:paraId="61420B95" w14:textId="6B7FB888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37" w:type="dxa"/>
          </w:tcPr>
          <w:p w14:paraId="3DC34518" w14:textId="60ED13E8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8" w:type="dxa"/>
          </w:tcPr>
          <w:p w14:paraId="073E8E20" w14:textId="5BB1DFC9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2564</w:t>
            </w:r>
          </w:p>
        </w:tc>
      </w:tr>
      <w:tr w:rsidR="003978F7" w:rsidRPr="006F4CB8" w14:paraId="7942DE78" w14:textId="77777777" w:rsidTr="003C47DD">
        <w:trPr>
          <w:tblHeader/>
        </w:trPr>
        <w:tc>
          <w:tcPr>
            <w:tcW w:w="4338" w:type="dxa"/>
          </w:tcPr>
          <w:p w14:paraId="5C83BDBC" w14:textId="77777777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</w:tcPr>
          <w:p w14:paraId="4512B1FC" w14:textId="77777777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78F7" w:rsidRPr="006F4CB8" w14:paraId="1FF8DABA" w14:textId="77777777" w:rsidTr="003C47DD">
        <w:tc>
          <w:tcPr>
            <w:tcW w:w="4338" w:type="dxa"/>
          </w:tcPr>
          <w:p w14:paraId="155D9E34" w14:textId="77777777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438AE710" w14:textId="2A3D56C2" w:rsidR="003978F7" w:rsidRPr="006F4CB8" w:rsidRDefault="008D0C8F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19,055</w:t>
            </w:r>
          </w:p>
        </w:tc>
        <w:tc>
          <w:tcPr>
            <w:tcW w:w="1238" w:type="dxa"/>
          </w:tcPr>
          <w:p w14:paraId="42CF372A" w14:textId="1DFBDCBB" w:rsidR="003978F7" w:rsidRPr="006F4CB8" w:rsidRDefault="003978F7" w:rsidP="0058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9,483</w:t>
            </w:r>
          </w:p>
        </w:tc>
        <w:tc>
          <w:tcPr>
            <w:tcW w:w="1237" w:type="dxa"/>
          </w:tcPr>
          <w:p w14:paraId="228424BF" w14:textId="25FC856C" w:rsidR="003978F7" w:rsidRPr="006F4CB8" w:rsidRDefault="00BB082A" w:rsidP="0058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15,540</w:t>
            </w:r>
          </w:p>
        </w:tc>
        <w:tc>
          <w:tcPr>
            <w:tcW w:w="1238" w:type="dxa"/>
          </w:tcPr>
          <w:p w14:paraId="428268BC" w14:textId="3FB57BD1" w:rsidR="003978F7" w:rsidRPr="006F4CB8" w:rsidRDefault="003978F7" w:rsidP="0058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7,989</w:t>
            </w:r>
          </w:p>
        </w:tc>
      </w:tr>
      <w:tr w:rsidR="003978F7" w:rsidRPr="006F4CB8" w14:paraId="3468B39D" w14:textId="77777777" w:rsidTr="003C47DD">
        <w:tc>
          <w:tcPr>
            <w:tcW w:w="4338" w:type="dxa"/>
          </w:tcPr>
          <w:p w14:paraId="28EBD0A9" w14:textId="77777777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79B0BAFC" w14:textId="55A0B33F" w:rsidR="003978F7" w:rsidRPr="006F4CB8" w:rsidRDefault="008D0C8F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11,437</w:t>
            </w:r>
          </w:p>
        </w:tc>
        <w:tc>
          <w:tcPr>
            <w:tcW w:w="1238" w:type="dxa"/>
          </w:tcPr>
          <w:p w14:paraId="0C023C5A" w14:textId="7A06FCAF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7,535</w:t>
            </w:r>
          </w:p>
        </w:tc>
        <w:tc>
          <w:tcPr>
            <w:tcW w:w="1237" w:type="dxa"/>
          </w:tcPr>
          <w:p w14:paraId="4CD20443" w14:textId="2D2A3055" w:rsidR="003978F7" w:rsidRPr="006F4CB8" w:rsidRDefault="00BB082A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10,003</w:t>
            </w:r>
          </w:p>
        </w:tc>
        <w:tc>
          <w:tcPr>
            <w:tcW w:w="1238" w:type="dxa"/>
          </w:tcPr>
          <w:p w14:paraId="2FFA67B1" w14:textId="5579666A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6,548</w:t>
            </w:r>
          </w:p>
        </w:tc>
      </w:tr>
      <w:tr w:rsidR="003978F7" w:rsidRPr="006F4CB8" w14:paraId="315C6E43" w14:textId="77777777" w:rsidTr="003C47DD">
        <w:tc>
          <w:tcPr>
            <w:tcW w:w="4338" w:type="dxa"/>
          </w:tcPr>
          <w:p w14:paraId="2FBF5E5C" w14:textId="77777777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5B93BE78" w14:textId="1202F41B" w:rsidR="003978F7" w:rsidRPr="006F4CB8" w:rsidRDefault="008D0C8F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1,814</w:t>
            </w:r>
          </w:p>
        </w:tc>
        <w:tc>
          <w:tcPr>
            <w:tcW w:w="1238" w:type="dxa"/>
          </w:tcPr>
          <w:p w14:paraId="4DFEF3A2" w14:textId="3721EF40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1,680</w:t>
            </w:r>
          </w:p>
        </w:tc>
        <w:tc>
          <w:tcPr>
            <w:tcW w:w="1237" w:type="dxa"/>
          </w:tcPr>
          <w:p w14:paraId="48D57939" w14:textId="3F6BCA48" w:rsidR="003978F7" w:rsidRPr="006F4CB8" w:rsidRDefault="00BB082A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1,29</w:t>
            </w:r>
            <w:r w:rsidR="00545908" w:rsidRPr="006F4CB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38" w:type="dxa"/>
          </w:tcPr>
          <w:p w14:paraId="409864B6" w14:textId="39FBCC9C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1,151</w:t>
            </w:r>
          </w:p>
        </w:tc>
      </w:tr>
      <w:tr w:rsidR="003978F7" w:rsidRPr="006F4CB8" w14:paraId="0C315F70" w14:textId="77777777" w:rsidTr="003C47DD">
        <w:tc>
          <w:tcPr>
            <w:tcW w:w="4338" w:type="dxa"/>
          </w:tcPr>
          <w:p w14:paraId="41FED981" w14:textId="77777777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68EB098B" w14:textId="42E7588B" w:rsidR="003978F7" w:rsidRPr="006F4CB8" w:rsidRDefault="008D0C8F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238" w:type="dxa"/>
          </w:tcPr>
          <w:p w14:paraId="1BDA17FA" w14:textId="757750D0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237" w:type="dxa"/>
          </w:tcPr>
          <w:p w14:paraId="18D69CAD" w14:textId="49335F09" w:rsidR="003978F7" w:rsidRPr="006F4CB8" w:rsidRDefault="00BB082A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7C455DEE" w14:textId="4906A1FB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3978F7" w:rsidRPr="006F4CB8" w14:paraId="7D3449FF" w14:textId="77777777" w:rsidTr="003C47DD">
        <w:tc>
          <w:tcPr>
            <w:tcW w:w="4338" w:type="dxa"/>
          </w:tcPr>
          <w:p w14:paraId="5AE60523" w14:textId="074A13A9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455FE356" w14:textId="509CDC45" w:rsidR="003978F7" w:rsidRPr="006F4CB8" w:rsidRDefault="008D0C8F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238" w:type="dxa"/>
          </w:tcPr>
          <w:p w14:paraId="0AA128FF" w14:textId="5BAEC684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237" w:type="dxa"/>
          </w:tcPr>
          <w:p w14:paraId="63AE6E70" w14:textId="52D1C4F2" w:rsidR="003978F7" w:rsidRPr="006F4CB8" w:rsidRDefault="00BB082A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35CFBA8B" w14:textId="17ECAC76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3978F7" w:rsidRPr="006F4CB8" w14:paraId="127CCCCB" w14:textId="77777777" w:rsidTr="003C47DD">
        <w:tc>
          <w:tcPr>
            <w:tcW w:w="4338" w:type="dxa"/>
          </w:tcPr>
          <w:p w14:paraId="5D26F56C" w14:textId="243EC42C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คาร์บอนเครดิต</w:t>
            </w:r>
          </w:p>
        </w:tc>
        <w:tc>
          <w:tcPr>
            <w:tcW w:w="1237" w:type="dxa"/>
          </w:tcPr>
          <w:p w14:paraId="3AA210BE" w14:textId="2CBB1CC2" w:rsidR="003978F7" w:rsidRPr="006F4CB8" w:rsidRDefault="008D0C8F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38" w:type="dxa"/>
          </w:tcPr>
          <w:p w14:paraId="76692110" w14:textId="515052B0" w:rsidR="003978F7" w:rsidRPr="006F4CB8" w:rsidRDefault="003978F7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</w:tcPr>
          <w:p w14:paraId="3A264D10" w14:textId="547D483C" w:rsidR="003978F7" w:rsidRPr="006F4CB8" w:rsidRDefault="00BB082A" w:rsidP="005D4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6A67282A" w14:textId="519798F3" w:rsidR="003978F7" w:rsidRPr="006F4CB8" w:rsidRDefault="003978F7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3978F7" w:rsidRPr="006F4CB8" w14:paraId="7FEAC105" w14:textId="77777777" w:rsidTr="003C47DD">
        <w:tc>
          <w:tcPr>
            <w:tcW w:w="4338" w:type="dxa"/>
          </w:tcPr>
          <w:p w14:paraId="58C9530C" w14:textId="77777777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E83E241" w14:textId="6409E6E2" w:rsidR="003978F7" w:rsidRPr="006F4CB8" w:rsidRDefault="008D0C8F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32,509</w:t>
            </w:r>
          </w:p>
        </w:tc>
        <w:tc>
          <w:tcPr>
            <w:tcW w:w="1238" w:type="dxa"/>
          </w:tcPr>
          <w:p w14:paraId="648BAADB" w14:textId="19C1179E" w:rsidR="003978F7" w:rsidRPr="006F4CB8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18,877</w:t>
            </w:r>
          </w:p>
        </w:tc>
        <w:tc>
          <w:tcPr>
            <w:tcW w:w="1237" w:type="dxa"/>
          </w:tcPr>
          <w:p w14:paraId="5D268C31" w14:textId="16D3A50D" w:rsidR="003978F7" w:rsidRPr="006F4CB8" w:rsidRDefault="00BB082A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26,8</w:t>
            </w:r>
            <w:r w:rsidR="00545908" w:rsidRPr="006F4CB8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238" w:type="dxa"/>
          </w:tcPr>
          <w:p w14:paraId="2ADD1E93" w14:textId="59E6D057" w:rsidR="003978F7" w:rsidRPr="006F4CB8" w:rsidRDefault="003978F7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15,688</w:t>
            </w:r>
          </w:p>
        </w:tc>
      </w:tr>
      <w:tr w:rsidR="003978F7" w:rsidRPr="006F4CB8" w14:paraId="790BB80D" w14:textId="77777777" w:rsidTr="003C47DD">
        <w:tc>
          <w:tcPr>
            <w:tcW w:w="4338" w:type="dxa"/>
          </w:tcPr>
          <w:p w14:paraId="6BFBD1ED" w14:textId="77777777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36B16DB4" w14:textId="09411D1D" w:rsidR="003978F7" w:rsidRPr="006F4CB8" w:rsidRDefault="009076D9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(375</w:t>
            </w:r>
            <w:r w:rsidR="008D0C8F" w:rsidRPr="006F4C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</w:tcPr>
          <w:p w14:paraId="4FCA6EED" w14:textId="0B26832C" w:rsidR="003978F7" w:rsidRPr="006F4CB8" w:rsidRDefault="003978F7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(378)</w:t>
            </w:r>
          </w:p>
        </w:tc>
        <w:tc>
          <w:tcPr>
            <w:tcW w:w="1237" w:type="dxa"/>
          </w:tcPr>
          <w:p w14:paraId="240E6074" w14:textId="62FFDD18" w:rsidR="003978F7" w:rsidRPr="006F4CB8" w:rsidRDefault="008D0C8F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(37</w:t>
            </w:r>
            <w:r w:rsidR="00545908" w:rsidRPr="006F4CB8">
              <w:rPr>
                <w:rFonts w:asciiTheme="majorBidi" w:hAnsiTheme="majorBidi" w:cstheme="majorBidi"/>
              </w:rPr>
              <w:t>5</w:t>
            </w:r>
            <w:r w:rsidRPr="006F4C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</w:tcPr>
          <w:p w14:paraId="5696FA43" w14:textId="1BE58F06" w:rsidR="003978F7" w:rsidRPr="006F4CB8" w:rsidRDefault="003978F7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(378)</w:t>
            </w:r>
          </w:p>
        </w:tc>
      </w:tr>
      <w:tr w:rsidR="003978F7" w:rsidRPr="006F4CB8" w14:paraId="5B8DADD6" w14:textId="77777777" w:rsidTr="00054751">
        <w:trPr>
          <w:trHeight w:val="58"/>
        </w:trPr>
        <w:tc>
          <w:tcPr>
            <w:tcW w:w="4338" w:type="dxa"/>
          </w:tcPr>
          <w:p w14:paraId="51A0B126" w14:textId="79E1B25B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CB8E456" w14:textId="0CF82867" w:rsidR="003978F7" w:rsidRPr="006F4CB8" w:rsidRDefault="008D0C8F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(61)</w:t>
            </w:r>
          </w:p>
        </w:tc>
        <w:tc>
          <w:tcPr>
            <w:tcW w:w="1238" w:type="dxa"/>
          </w:tcPr>
          <w:p w14:paraId="7C1C6F6F" w14:textId="2D685450" w:rsidR="003978F7" w:rsidRPr="006F4CB8" w:rsidRDefault="003978F7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1237" w:type="dxa"/>
            <w:vAlign w:val="bottom"/>
          </w:tcPr>
          <w:p w14:paraId="69EBFE5E" w14:textId="5105B81C" w:rsidR="003978F7" w:rsidRPr="006F4CB8" w:rsidRDefault="008D0C8F" w:rsidP="005D4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1D8A3E88" w14:textId="260B1034" w:rsidR="003978F7" w:rsidRPr="006F4CB8" w:rsidRDefault="003978F7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3978F7" w:rsidRPr="006F4CB8" w14:paraId="5D6AAF64" w14:textId="77777777" w:rsidTr="003C47DD">
        <w:trPr>
          <w:trHeight w:val="58"/>
        </w:trPr>
        <w:tc>
          <w:tcPr>
            <w:tcW w:w="4338" w:type="dxa"/>
          </w:tcPr>
          <w:p w14:paraId="6552E10D" w14:textId="77777777" w:rsidR="003978F7" w:rsidRPr="006F4CB8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3790A8A8" w14:textId="3A7E9F25" w:rsidR="003978F7" w:rsidRPr="006F4CB8" w:rsidRDefault="008D0C8F" w:rsidP="005866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32,073</w:t>
            </w:r>
          </w:p>
        </w:tc>
        <w:tc>
          <w:tcPr>
            <w:tcW w:w="1238" w:type="dxa"/>
          </w:tcPr>
          <w:p w14:paraId="43A31550" w14:textId="26A24104" w:rsidR="003978F7" w:rsidRPr="006F4CB8" w:rsidRDefault="003978F7" w:rsidP="003978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18,497</w:t>
            </w:r>
          </w:p>
        </w:tc>
        <w:tc>
          <w:tcPr>
            <w:tcW w:w="1237" w:type="dxa"/>
          </w:tcPr>
          <w:p w14:paraId="6275878F" w14:textId="07134F25" w:rsidR="003978F7" w:rsidRPr="006F4CB8" w:rsidRDefault="008D0C8F" w:rsidP="003978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26,465</w:t>
            </w:r>
          </w:p>
        </w:tc>
        <w:tc>
          <w:tcPr>
            <w:tcW w:w="1238" w:type="dxa"/>
          </w:tcPr>
          <w:p w14:paraId="51DE6F8F" w14:textId="331844E7" w:rsidR="003978F7" w:rsidRPr="006F4CB8" w:rsidRDefault="003978F7" w:rsidP="005D44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15,310</w:t>
            </w:r>
          </w:p>
        </w:tc>
      </w:tr>
    </w:tbl>
    <w:p w14:paraId="5EC97A0C" w14:textId="77777777" w:rsidR="00CF6FDA" w:rsidRPr="006F4CB8" w:rsidRDefault="00CF6FDA" w:rsidP="00F77919">
      <w:pPr>
        <w:rPr>
          <w:rFonts w:asciiTheme="majorBidi" w:hAnsiTheme="majorBidi" w:cstheme="majorBidi"/>
        </w:rPr>
      </w:pPr>
    </w:p>
    <w:p w14:paraId="4728F768" w14:textId="2BAD81FB" w:rsidR="0041074C" w:rsidRPr="006F4CB8" w:rsidRDefault="004762B0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</w:t>
      </w:r>
      <w:r w:rsidR="00EA319F" w:rsidRPr="006F4CB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F1E95" w:rsidRPr="006F4CB8">
        <w:rPr>
          <w:rFonts w:asciiTheme="majorBidi" w:hAnsiTheme="majorBidi" w:cstheme="majorBidi"/>
          <w:sz w:val="30"/>
          <w:szCs w:val="30"/>
        </w:rPr>
        <w:t>3</w:t>
      </w:r>
      <w:r w:rsidR="001651BC" w:rsidRPr="006F4CB8">
        <w:rPr>
          <w:rFonts w:asciiTheme="majorBidi" w:hAnsiTheme="majorBidi" w:cstheme="majorBidi"/>
          <w:sz w:val="30"/>
          <w:szCs w:val="30"/>
        </w:rPr>
        <w:t xml:space="preserve">0 </w:t>
      </w:r>
      <w:r w:rsidR="001651BC" w:rsidRPr="006F4C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F1E95" w:rsidRPr="006F4CB8">
        <w:rPr>
          <w:rFonts w:asciiTheme="majorBidi" w:hAnsiTheme="majorBidi" w:cstheme="majorBidi"/>
          <w:sz w:val="30"/>
          <w:szCs w:val="30"/>
        </w:rPr>
        <w:t>2565</w:t>
      </w:r>
      <w:r w:rsidR="00B011A9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4880" w:rsidRPr="006F4CB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6F4CB8">
        <w:rPr>
          <w:rFonts w:asciiTheme="majorBidi" w:hAnsiTheme="majorBidi" w:cstheme="majorBidi"/>
          <w:sz w:val="30"/>
          <w:szCs w:val="30"/>
        </w:rPr>
        <w:t>31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6F4CB8">
        <w:rPr>
          <w:rFonts w:asciiTheme="majorBidi" w:hAnsiTheme="majorBidi" w:cstheme="majorBidi"/>
          <w:sz w:val="30"/>
          <w:szCs w:val="30"/>
        </w:rPr>
        <w:t>2564</w:t>
      </w:r>
      <w:r w:rsidR="000A28C1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543809" w:rsidRPr="006F4CB8">
        <w:rPr>
          <w:rFonts w:asciiTheme="majorBidi" w:hAnsiTheme="majorBidi" w:cstheme="majorBidi"/>
          <w:sz w:val="30"/>
          <w:szCs w:val="30"/>
        </w:rPr>
        <w:t>268</w:t>
      </w:r>
      <w:r w:rsidR="00862309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70C2" w:rsidRPr="006F4CB8">
        <w:rPr>
          <w:rFonts w:asciiTheme="majorBidi" w:hAnsiTheme="majorBidi" w:cstheme="majorBidi"/>
          <w:sz w:val="30"/>
          <w:szCs w:val="30"/>
          <w:cs/>
        </w:rPr>
        <w:t>ล้าน</w:t>
      </w:r>
      <w:r w:rsidR="006C520D" w:rsidRPr="006F4CB8">
        <w:rPr>
          <w:rFonts w:asciiTheme="majorBidi" w:hAnsiTheme="majorBidi" w:cstheme="majorBidi"/>
          <w:sz w:val="30"/>
          <w:szCs w:val="30"/>
          <w:cs/>
        </w:rPr>
        <w:t>ลิตร คิดเป็นมูลค่า</w:t>
      </w:r>
      <w:r w:rsidR="00030358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3809" w:rsidRPr="006F4CB8">
        <w:rPr>
          <w:rFonts w:asciiTheme="majorBidi" w:hAnsiTheme="majorBidi" w:cstheme="majorBidi"/>
          <w:sz w:val="30"/>
          <w:szCs w:val="30"/>
        </w:rPr>
        <w:t>7,303</w:t>
      </w:r>
      <w:r w:rsidR="00534880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ล้านบาท และจำนวน </w:t>
      </w:r>
      <w:r w:rsidR="006F1E95" w:rsidRPr="006F4CB8">
        <w:rPr>
          <w:rFonts w:asciiTheme="majorBidi" w:hAnsiTheme="majorBidi" w:cstheme="majorBidi"/>
          <w:sz w:val="30"/>
          <w:szCs w:val="30"/>
        </w:rPr>
        <w:t>253</w:t>
      </w:r>
      <w:r w:rsidR="00862309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ล้านลิตร คิดเป็นมูลค่า </w:t>
      </w:r>
      <w:r w:rsidR="006F1E95" w:rsidRPr="006F4CB8">
        <w:rPr>
          <w:rFonts w:asciiTheme="majorBidi" w:hAnsiTheme="majorBidi" w:cstheme="majorBidi"/>
          <w:sz w:val="30"/>
          <w:szCs w:val="30"/>
        </w:rPr>
        <w:t>4</w:t>
      </w:r>
      <w:r w:rsidR="00054751" w:rsidRPr="006F4CB8">
        <w:rPr>
          <w:rFonts w:asciiTheme="majorBidi" w:hAnsiTheme="majorBidi" w:cstheme="majorBidi"/>
          <w:sz w:val="30"/>
          <w:szCs w:val="30"/>
        </w:rPr>
        <w:t>,</w:t>
      </w:r>
      <w:r w:rsidR="006F1E95" w:rsidRPr="006F4CB8">
        <w:rPr>
          <w:rFonts w:asciiTheme="majorBidi" w:hAnsiTheme="majorBidi" w:cstheme="majorBidi"/>
          <w:sz w:val="30"/>
          <w:szCs w:val="30"/>
        </w:rPr>
        <w:t>388</w:t>
      </w:r>
      <w:r w:rsidR="00862309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00B2F144" w14:textId="0AAD7EC7" w:rsidR="0047606C" w:rsidRPr="006F4CB8" w:rsidRDefault="0047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p w14:paraId="4BEB9E80" w14:textId="77777777" w:rsidR="004D3010" w:rsidRPr="006F4CB8" w:rsidRDefault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 w:rsidRPr="006F4CB8">
        <w:rPr>
          <w:rFonts w:asciiTheme="majorBidi" w:hAnsiTheme="majorBidi" w:cstheme="majorBidi"/>
          <w:b/>
          <w:bCs/>
        </w:rPr>
        <w:br w:type="page"/>
      </w:r>
    </w:p>
    <w:p w14:paraId="15AB4E17" w14:textId="7FE9EB0F" w:rsidR="00870CCC" w:rsidRPr="006F4CB8" w:rsidRDefault="004762B0" w:rsidP="004D301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8E55C8"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3A8BD594" w14:textId="77777777" w:rsidR="00B52D42" w:rsidRPr="006F4CB8" w:rsidRDefault="00B52D42" w:rsidP="004D3010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529"/>
        <w:gridCol w:w="1407"/>
      </w:tblGrid>
      <w:tr w:rsidR="00B52D42" w:rsidRPr="006F4CB8" w14:paraId="7B6EA782" w14:textId="77777777" w:rsidTr="0054699A">
        <w:trPr>
          <w:trHeight w:val="400"/>
        </w:trPr>
        <w:tc>
          <w:tcPr>
            <w:tcW w:w="2967" w:type="pct"/>
          </w:tcPr>
          <w:p w14:paraId="218D6011" w14:textId="77777777" w:rsidR="00B52D42" w:rsidRPr="006F4CB8" w:rsidRDefault="00B52D42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8" w:type="pct"/>
          </w:tcPr>
          <w:p w14:paraId="47AB22B9" w14:textId="77777777" w:rsidR="00B52D42" w:rsidRPr="006F4CB8" w:rsidRDefault="00B52D42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5" w:type="pct"/>
            <w:gridSpan w:val="2"/>
          </w:tcPr>
          <w:p w14:paraId="0B5FF60A" w14:textId="77777777" w:rsidR="00B52D42" w:rsidRPr="006F4CB8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B52D42" w:rsidRPr="006F4CB8" w14:paraId="250D5128" w14:textId="77777777" w:rsidTr="0054699A">
        <w:trPr>
          <w:trHeight w:val="421"/>
        </w:trPr>
        <w:tc>
          <w:tcPr>
            <w:tcW w:w="2967" w:type="pct"/>
          </w:tcPr>
          <w:p w14:paraId="5F1D2A2C" w14:textId="53D9865F" w:rsidR="00B52D42" w:rsidRPr="006F4CB8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B6666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F1E95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B6666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B6666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8" w:type="pct"/>
          </w:tcPr>
          <w:p w14:paraId="7CE7D53D" w14:textId="77777777" w:rsidR="00B52D42" w:rsidRPr="006F4CB8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64EC7DA5" w14:textId="4FA964F1" w:rsidR="00B52D42" w:rsidRPr="006F4CB8" w:rsidRDefault="006F1E95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69" w:type="pct"/>
            <w:shd w:val="clear" w:color="auto" w:fill="auto"/>
          </w:tcPr>
          <w:p w14:paraId="5F9CFFC7" w14:textId="75C8167E" w:rsidR="00B52D42" w:rsidRPr="006F4CB8" w:rsidRDefault="006F1E95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2D42" w:rsidRPr="006F4CB8" w14:paraId="133F4E6C" w14:textId="77777777" w:rsidTr="0054699A">
        <w:trPr>
          <w:trHeight w:val="421"/>
        </w:trPr>
        <w:tc>
          <w:tcPr>
            <w:tcW w:w="2967" w:type="pct"/>
          </w:tcPr>
          <w:p w14:paraId="0AEF3989" w14:textId="4D248DB7" w:rsidR="00B52D42" w:rsidRPr="006F4CB8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167EF39F" w14:textId="77777777" w:rsidR="00B52D42" w:rsidRPr="006F4CB8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</w:tcPr>
          <w:p w14:paraId="1F54CCBE" w14:textId="77777777" w:rsidR="00B52D42" w:rsidRPr="006F4CB8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4751" w:rsidRPr="006F4CB8" w14:paraId="46BEB943" w14:textId="77777777" w:rsidTr="0054699A">
        <w:trPr>
          <w:trHeight w:val="400"/>
        </w:trPr>
        <w:tc>
          <w:tcPr>
            <w:tcW w:w="2967" w:type="pct"/>
          </w:tcPr>
          <w:p w14:paraId="7EB03DF4" w14:textId="4218CE49" w:rsidR="00054751" w:rsidRPr="006F4CB8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1E95"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4A45A6BC" w14:textId="77777777" w:rsidR="00054751" w:rsidRPr="006F4CB8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6" w:type="pct"/>
          </w:tcPr>
          <w:p w14:paraId="6D1A661E" w14:textId="669A0348" w:rsidR="00054751" w:rsidRPr="006F4CB8" w:rsidRDefault="007C201B" w:rsidP="0058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16,</w:t>
            </w:r>
            <w:r w:rsidR="0011236A" w:rsidRPr="006F4CB8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769" w:type="pct"/>
          </w:tcPr>
          <w:p w14:paraId="28CC755A" w14:textId="341035DE" w:rsidR="00054751" w:rsidRPr="006F4CB8" w:rsidRDefault="00CB6666" w:rsidP="0058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13,851</w:t>
            </w:r>
          </w:p>
        </w:tc>
      </w:tr>
      <w:tr w:rsidR="00054751" w:rsidRPr="006F4CB8" w14:paraId="056B756A" w14:textId="77777777" w:rsidTr="0054699A">
        <w:trPr>
          <w:trHeight w:val="400"/>
        </w:trPr>
        <w:tc>
          <w:tcPr>
            <w:tcW w:w="2967" w:type="pct"/>
          </w:tcPr>
          <w:p w14:paraId="54FE976C" w14:textId="0A6B28C3" w:rsidR="00054751" w:rsidRPr="006F4CB8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เพิ่มเงินลงทุน</w:t>
            </w:r>
          </w:p>
        </w:tc>
        <w:tc>
          <w:tcPr>
            <w:tcW w:w="428" w:type="pct"/>
          </w:tcPr>
          <w:p w14:paraId="4603FAC7" w14:textId="77777777" w:rsidR="00054751" w:rsidRPr="006F4CB8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6" w:type="pct"/>
          </w:tcPr>
          <w:p w14:paraId="21B87764" w14:textId="2A5170E6" w:rsidR="00054751" w:rsidRPr="006F4CB8" w:rsidRDefault="0011236A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844</w:t>
            </w:r>
          </w:p>
        </w:tc>
        <w:tc>
          <w:tcPr>
            <w:tcW w:w="769" w:type="pct"/>
          </w:tcPr>
          <w:p w14:paraId="3CC8FBAA" w14:textId="212EBEBD" w:rsidR="00054751" w:rsidRPr="006F4CB8" w:rsidRDefault="00CB6666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730</w:t>
            </w:r>
          </w:p>
        </w:tc>
      </w:tr>
      <w:tr w:rsidR="001D60A7" w:rsidRPr="006F4CB8" w14:paraId="60BDB058" w14:textId="77777777" w:rsidTr="0054699A">
        <w:trPr>
          <w:trHeight w:val="400"/>
        </w:trPr>
        <w:tc>
          <w:tcPr>
            <w:tcW w:w="2967" w:type="pct"/>
          </w:tcPr>
          <w:p w14:paraId="3E562329" w14:textId="4CA28CF1" w:rsidR="001D60A7" w:rsidRPr="006F4CB8" w:rsidRDefault="0011236A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 xml:space="preserve">จัดประเภทใหม่ </w:t>
            </w:r>
          </w:p>
        </w:tc>
        <w:tc>
          <w:tcPr>
            <w:tcW w:w="428" w:type="pct"/>
          </w:tcPr>
          <w:p w14:paraId="098FACE5" w14:textId="77777777" w:rsidR="001D60A7" w:rsidRPr="006F4CB8" w:rsidRDefault="001D60A7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6" w:type="pct"/>
          </w:tcPr>
          <w:p w14:paraId="67E88E3A" w14:textId="73BC7F3A" w:rsidR="001D60A7" w:rsidRPr="006F4CB8" w:rsidRDefault="0011236A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69" w:type="pct"/>
          </w:tcPr>
          <w:p w14:paraId="5FA53A62" w14:textId="2B7735C5" w:rsidR="001D60A7" w:rsidRPr="006F4CB8" w:rsidRDefault="00CB6666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</w:tr>
      <w:tr w:rsidR="00054751" w:rsidRPr="006F4CB8" w14:paraId="07995412" w14:textId="77777777" w:rsidTr="0054699A">
        <w:trPr>
          <w:trHeight w:val="400"/>
        </w:trPr>
        <w:tc>
          <w:tcPr>
            <w:tcW w:w="2967" w:type="pct"/>
          </w:tcPr>
          <w:p w14:paraId="64D880E9" w14:textId="5AB597D5" w:rsidR="00054751" w:rsidRPr="006F4CB8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กลับรายการขาดทุนจากการด้อยค่า</w:t>
            </w:r>
          </w:p>
        </w:tc>
        <w:tc>
          <w:tcPr>
            <w:tcW w:w="428" w:type="pct"/>
          </w:tcPr>
          <w:p w14:paraId="60D64B27" w14:textId="77777777" w:rsidR="00054751" w:rsidRPr="006F4CB8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6" w:type="pct"/>
          </w:tcPr>
          <w:p w14:paraId="180DEF36" w14:textId="0944EF63" w:rsidR="00054751" w:rsidRPr="006F4CB8" w:rsidRDefault="0011236A" w:rsidP="004D30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155</w:t>
            </w:r>
          </w:p>
        </w:tc>
        <w:tc>
          <w:tcPr>
            <w:tcW w:w="769" w:type="pct"/>
          </w:tcPr>
          <w:p w14:paraId="699EAE80" w14:textId="63F5E764" w:rsidR="00054751" w:rsidRPr="006F4CB8" w:rsidRDefault="006F1E95" w:rsidP="004D30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126</w:t>
            </w:r>
          </w:p>
        </w:tc>
      </w:tr>
      <w:tr w:rsidR="00054751" w:rsidRPr="006F4CB8" w14:paraId="12D0468D" w14:textId="77777777" w:rsidTr="0054699A">
        <w:trPr>
          <w:trHeight w:val="400"/>
        </w:trPr>
        <w:tc>
          <w:tcPr>
            <w:tcW w:w="2967" w:type="pct"/>
          </w:tcPr>
          <w:p w14:paraId="0D03263A" w14:textId="044111E2" w:rsidR="00054751" w:rsidRPr="006F4CB8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6666" w:rsidRPr="006F4CB8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B6666" w:rsidRPr="006F4CB8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428" w:type="pct"/>
          </w:tcPr>
          <w:p w14:paraId="4CDE3DB6" w14:textId="77777777" w:rsidR="00054751" w:rsidRPr="006F4CB8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6" w:type="pct"/>
          </w:tcPr>
          <w:p w14:paraId="04F24344" w14:textId="2CD2114A" w:rsidR="00054751" w:rsidRPr="006F4CB8" w:rsidRDefault="007C201B" w:rsidP="004D30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17,492</w:t>
            </w:r>
          </w:p>
        </w:tc>
        <w:tc>
          <w:tcPr>
            <w:tcW w:w="769" w:type="pct"/>
          </w:tcPr>
          <w:p w14:paraId="5D0B3A81" w14:textId="06D28168" w:rsidR="00054751" w:rsidRPr="006F4CB8" w:rsidRDefault="00676B5B" w:rsidP="004D30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b/>
                <w:bCs/>
              </w:rPr>
              <w:t>14,707</w:t>
            </w:r>
          </w:p>
        </w:tc>
      </w:tr>
    </w:tbl>
    <w:p w14:paraId="2CDADDBC" w14:textId="77777777" w:rsidR="00054751" w:rsidRPr="006F4CB8" w:rsidRDefault="00054751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7B137A0" w14:textId="77777777" w:rsidR="00507F3F" w:rsidRPr="006F4CB8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6F4CB8">
        <w:rPr>
          <w:rFonts w:asciiTheme="majorBidi" w:hAnsiTheme="majorBidi" w:cstheme="majorBidi"/>
          <w:i/>
          <w:iCs/>
          <w:cs/>
        </w:rPr>
        <w:t>การเปลี่ยนแปลงเงินลงทุนในบริษัทย่อย</w:t>
      </w:r>
    </w:p>
    <w:p w14:paraId="14AFD26A" w14:textId="77777777" w:rsidR="00507F3F" w:rsidRPr="006F4CB8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3827E574" w14:textId="77777777" w:rsidR="00507F3F" w:rsidRPr="006F4CB8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6F4CB8">
        <w:rPr>
          <w:rFonts w:asciiTheme="majorBidi" w:hAnsiTheme="majorBidi" w:cstheme="majorBidi"/>
          <w:i/>
          <w:iCs/>
          <w:cs/>
        </w:rPr>
        <w:t>บริษัท บีบีจีไอ จำกัด (มหาชน)</w:t>
      </w:r>
    </w:p>
    <w:p w14:paraId="6D9A6EC7" w14:textId="69DA7CA3" w:rsidR="00507F3F" w:rsidRPr="006F4CB8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620EBF2" w14:textId="78D9A31F" w:rsidR="001C49AC" w:rsidRPr="006F4CB8" w:rsidRDefault="001C49AC" w:rsidP="00362139">
      <w:pPr>
        <w:tabs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6F4CB8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Pr="006F4CB8">
        <w:rPr>
          <w:rFonts w:asciiTheme="majorBidi" w:hAnsiTheme="majorBidi" w:cstheme="majorBidi"/>
          <w:color w:val="000000"/>
        </w:rPr>
        <w:t xml:space="preserve">24 </w:t>
      </w:r>
      <w:r w:rsidRPr="006F4CB8">
        <w:rPr>
          <w:rFonts w:asciiTheme="majorBidi" w:hAnsiTheme="majorBidi" w:cstheme="majorBidi"/>
          <w:color w:val="000000"/>
          <w:cs/>
        </w:rPr>
        <w:t xml:space="preserve">ธันวาคม </w:t>
      </w:r>
      <w:r w:rsidRPr="006F4CB8">
        <w:rPr>
          <w:rFonts w:asciiTheme="majorBidi" w:hAnsiTheme="majorBidi" w:cstheme="majorBidi"/>
          <w:color w:val="000000"/>
        </w:rPr>
        <w:t xml:space="preserve">2564 </w:t>
      </w:r>
      <w:r w:rsidRPr="006F4CB8">
        <w:rPr>
          <w:rFonts w:asciiTheme="majorBidi" w:hAnsiTheme="majorBidi" w:cstheme="majorBidi"/>
          <w:color w:val="000000"/>
          <w:cs/>
        </w:rPr>
        <w:t>ที่ประชุมวิสามัญผู้ถือหุ้นของ</w:t>
      </w:r>
      <w:r w:rsidRPr="006F4CB8">
        <w:rPr>
          <w:rFonts w:asciiTheme="majorBidi" w:hAnsiTheme="majorBidi" w:cstheme="majorBidi"/>
          <w:cs/>
        </w:rPr>
        <w:t>บริษัท บีบีจีไอ จำกัด (มหาชน) (</w:t>
      </w:r>
      <w:r w:rsidRPr="006F4CB8">
        <w:rPr>
          <w:rFonts w:asciiTheme="majorBidi" w:hAnsiTheme="majorBidi" w:cstheme="majorBidi"/>
        </w:rPr>
        <w:t>“BBGI”)</w:t>
      </w:r>
      <w:r w:rsidRPr="006F4CB8">
        <w:rPr>
          <w:rFonts w:asciiTheme="majorBidi" w:hAnsiTheme="majorBidi" w:cstheme="majorBidi"/>
          <w:cs/>
        </w:rPr>
        <w:t xml:space="preserve"> </w:t>
      </w:r>
      <w:r w:rsidRPr="006F4CB8">
        <w:rPr>
          <w:rFonts w:asciiTheme="majorBidi" w:hAnsiTheme="majorBidi" w:cstheme="majorBidi"/>
          <w:color w:val="000000"/>
          <w:cs/>
        </w:rPr>
        <w:t xml:space="preserve">มีมติอนุมัติเปลี่ยนแปลงมูลค่าหุ้นที่ตราไว้ของบริษัทจากเดิมมูลค่าหุ้นละ </w:t>
      </w:r>
      <w:r w:rsidRPr="006F4CB8">
        <w:rPr>
          <w:rFonts w:asciiTheme="majorBidi" w:hAnsiTheme="majorBidi" w:cstheme="majorBidi"/>
          <w:color w:val="000000"/>
        </w:rPr>
        <w:t xml:space="preserve">5 </w:t>
      </w:r>
      <w:r w:rsidRPr="006F4CB8">
        <w:rPr>
          <w:rFonts w:asciiTheme="majorBidi" w:hAnsiTheme="majorBidi" w:cstheme="majorBidi"/>
          <w:color w:val="000000"/>
          <w:cs/>
        </w:rPr>
        <w:t xml:space="preserve">บาท เป็นมูลค่าหุ้นละ </w:t>
      </w:r>
      <w:r w:rsidRPr="006F4CB8">
        <w:rPr>
          <w:rFonts w:asciiTheme="majorBidi" w:hAnsiTheme="majorBidi" w:cstheme="majorBidi"/>
          <w:color w:val="000000"/>
        </w:rPr>
        <w:t xml:space="preserve">2.50 </w:t>
      </w:r>
      <w:r w:rsidRPr="006F4CB8">
        <w:rPr>
          <w:rFonts w:asciiTheme="majorBidi" w:hAnsiTheme="majorBidi" w:cstheme="majorBidi"/>
          <w:color w:val="000000"/>
          <w:cs/>
        </w:rPr>
        <w:t xml:space="preserve">บาท ต่อมาในวันที่ </w:t>
      </w:r>
      <w:r w:rsidR="000614AB" w:rsidRPr="006F4CB8">
        <w:rPr>
          <w:rFonts w:asciiTheme="majorBidi" w:hAnsiTheme="majorBidi" w:cstheme="majorBidi"/>
          <w:color w:val="000000"/>
        </w:rPr>
        <w:t xml:space="preserve">    </w:t>
      </w:r>
      <w:r w:rsidR="00362139" w:rsidRPr="006F4CB8">
        <w:rPr>
          <w:rFonts w:asciiTheme="majorBidi" w:hAnsiTheme="majorBidi" w:cstheme="majorBidi"/>
          <w:color w:val="000000"/>
        </w:rPr>
        <w:t xml:space="preserve">    </w:t>
      </w:r>
      <w:r w:rsidRPr="006F4CB8">
        <w:rPr>
          <w:rFonts w:asciiTheme="majorBidi" w:hAnsiTheme="majorBidi" w:cstheme="majorBidi"/>
          <w:color w:val="000000"/>
        </w:rPr>
        <w:t>6</w:t>
      </w:r>
      <w:r w:rsidRPr="006F4CB8">
        <w:rPr>
          <w:rFonts w:asciiTheme="majorBidi" w:hAnsiTheme="majorBidi" w:cstheme="majorBidi"/>
          <w:color w:val="000000"/>
          <w:cs/>
        </w:rPr>
        <w:t xml:space="preserve"> มกราคม </w:t>
      </w:r>
      <w:r w:rsidRPr="006F4CB8">
        <w:rPr>
          <w:rFonts w:asciiTheme="majorBidi" w:hAnsiTheme="majorBidi" w:cstheme="majorBidi"/>
          <w:color w:val="000000"/>
        </w:rPr>
        <w:t xml:space="preserve">2565 BBGI </w:t>
      </w:r>
      <w:r w:rsidRPr="006F4CB8">
        <w:rPr>
          <w:rFonts w:asciiTheme="majorBidi" w:hAnsiTheme="majorBidi" w:cstheme="majorBidi"/>
          <w:color w:val="000000"/>
          <w:cs/>
        </w:rPr>
        <w:t>ได้จดทะเบียนเรื่องดังกล่าวต่อกรมพัฒนาธุรกิจการค้า กระทรวงพาณิชย์ เรียบร้อยแล้ว ทั้งนี้การเปลี่ยนแปลงมูลค่าหุ้นที่ตราไว้ดังกล่าวมีผลให้จำนวนหุ้นที่ชำระแล้วของ</w:t>
      </w:r>
      <w:r w:rsidRPr="006F4CB8">
        <w:rPr>
          <w:rFonts w:asciiTheme="majorBidi" w:hAnsiTheme="majorBidi" w:cstheme="majorBidi"/>
          <w:color w:val="000000"/>
        </w:rPr>
        <w:t xml:space="preserve"> BBGI </w:t>
      </w:r>
      <w:r w:rsidRPr="006F4CB8">
        <w:rPr>
          <w:rFonts w:asciiTheme="majorBidi" w:hAnsiTheme="majorBidi" w:cstheme="majorBidi"/>
          <w:color w:val="000000"/>
          <w:cs/>
        </w:rPr>
        <w:t xml:space="preserve">เพิ่มขึ้นจากเดิม </w:t>
      </w:r>
      <w:r w:rsidRPr="006F4CB8">
        <w:rPr>
          <w:rFonts w:asciiTheme="majorBidi" w:hAnsiTheme="majorBidi" w:cstheme="majorBidi"/>
          <w:color w:val="000000"/>
        </w:rPr>
        <w:t xml:space="preserve">506 </w:t>
      </w:r>
      <w:r w:rsidRPr="006F4CB8">
        <w:rPr>
          <w:rFonts w:asciiTheme="majorBidi" w:hAnsiTheme="majorBidi" w:cstheme="majorBidi"/>
          <w:color w:val="000000"/>
          <w:cs/>
        </w:rPr>
        <w:t xml:space="preserve">ล้านหุ้น เป็น </w:t>
      </w:r>
      <w:r w:rsidRPr="006F4CB8">
        <w:rPr>
          <w:rFonts w:asciiTheme="majorBidi" w:hAnsiTheme="majorBidi" w:cstheme="majorBidi"/>
          <w:color w:val="000000"/>
        </w:rPr>
        <w:t xml:space="preserve">1,013 </w:t>
      </w:r>
      <w:r w:rsidRPr="006F4CB8">
        <w:rPr>
          <w:rFonts w:asciiTheme="majorBidi" w:hAnsiTheme="majorBidi" w:cstheme="majorBidi"/>
          <w:color w:val="000000"/>
          <w:cs/>
        </w:rPr>
        <w:t>ล้านหุ้น</w:t>
      </w:r>
    </w:p>
    <w:p w14:paraId="1040EF16" w14:textId="77777777" w:rsidR="001C49AC" w:rsidRPr="006F4CB8" w:rsidRDefault="001C49AC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898A7C0" w14:textId="02055BCB" w:rsidR="00507F3F" w:rsidRPr="006F4CB8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6F4CB8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="006F1E95" w:rsidRPr="006F4CB8">
        <w:rPr>
          <w:rFonts w:asciiTheme="majorBidi" w:hAnsiTheme="majorBidi" w:cstheme="majorBidi"/>
        </w:rPr>
        <w:t>14</w:t>
      </w:r>
      <w:r w:rsidRPr="006F4CB8">
        <w:rPr>
          <w:rFonts w:asciiTheme="majorBidi" w:hAnsiTheme="majorBidi" w:cstheme="majorBidi"/>
        </w:rPr>
        <w:t xml:space="preserve"> </w:t>
      </w:r>
      <w:r w:rsidR="00F84D47" w:rsidRPr="006F4CB8">
        <w:rPr>
          <w:rFonts w:asciiTheme="majorBidi" w:hAnsiTheme="majorBidi" w:cstheme="majorBidi"/>
          <w:cs/>
        </w:rPr>
        <w:t>มีนาคม</w:t>
      </w:r>
      <w:r w:rsidRPr="006F4CB8">
        <w:rPr>
          <w:rFonts w:asciiTheme="majorBidi" w:hAnsiTheme="majorBidi" w:cstheme="majorBidi"/>
          <w:cs/>
        </w:rPr>
        <w:t xml:space="preserve"> </w:t>
      </w:r>
      <w:r w:rsidR="006F1E95"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 w:cstheme="majorBidi"/>
        </w:rPr>
        <w:t xml:space="preserve"> BBGI </w:t>
      </w:r>
      <w:r w:rsidR="00F84D47" w:rsidRPr="006F4CB8">
        <w:rPr>
          <w:rFonts w:asciiTheme="majorBidi" w:hAnsiTheme="majorBidi" w:cstheme="majorBidi"/>
          <w:cs/>
        </w:rPr>
        <w:t>ได้</w:t>
      </w:r>
      <w:r w:rsidR="001D15A6" w:rsidRPr="006F4CB8">
        <w:rPr>
          <w:rFonts w:asciiTheme="majorBidi" w:hAnsiTheme="majorBidi" w:cstheme="majorBidi"/>
          <w:cs/>
        </w:rPr>
        <w:t xml:space="preserve">เสนอขายหุ้นให้แก่ประชาชนเป็นครั้งแรก </w:t>
      </w:r>
      <w:r w:rsidR="00F84D47" w:rsidRPr="006F4CB8">
        <w:rPr>
          <w:rFonts w:asciiTheme="majorBidi" w:hAnsiTheme="majorBidi" w:cstheme="majorBidi"/>
          <w:cs/>
        </w:rPr>
        <w:t xml:space="preserve">จำนวน </w:t>
      </w:r>
      <w:r w:rsidR="006F1E95" w:rsidRPr="006F4CB8">
        <w:rPr>
          <w:rFonts w:asciiTheme="majorBidi" w:hAnsiTheme="majorBidi" w:cstheme="majorBidi"/>
        </w:rPr>
        <w:t>433</w:t>
      </w:r>
      <w:r w:rsidRPr="006F4CB8">
        <w:rPr>
          <w:rFonts w:asciiTheme="majorBidi" w:hAnsiTheme="majorBidi" w:cstheme="majorBidi"/>
        </w:rPr>
        <w:t>.</w:t>
      </w:r>
      <w:r w:rsidR="006F1E95" w:rsidRPr="006F4CB8">
        <w:rPr>
          <w:rFonts w:asciiTheme="majorBidi" w:hAnsiTheme="majorBidi" w:cstheme="majorBidi"/>
        </w:rPr>
        <w:t>20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>ล้านหุ้น</w:t>
      </w:r>
      <w:r w:rsidR="001D15A6" w:rsidRPr="006F4CB8">
        <w:rPr>
          <w:rFonts w:asciiTheme="majorBidi" w:hAnsiTheme="majorBidi" w:cstheme="majorBidi"/>
        </w:rPr>
        <w:t xml:space="preserve"> </w:t>
      </w:r>
      <w:r w:rsidR="001D15A6" w:rsidRPr="006F4CB8">
        <w:rPr>
          <w:rFonts w:asciiTheme="majorBidi" w:hAnsiTheme="majorBidi" w:cstheme="majorBidi"/>
          <w:cs/>
        </w:rPr>
        <w:t>ด้วยราคาเสนอขาย</w:t>
      </w:r>
      <w:r w:rsidR="00FA475C" w:rsidRPr="006F4CB8">
        <w:rPr>
          <w:rFonts w:asciiTheme="majorBidi" w:hAnsiTheme="majorBidi" w:cstheme="majorBidi"/>
          <w:cs/>
        </w:rPr>
        <w:t xml:space="preserve"> </w:t>
      </w:r>
      <w:r w:rsidR="006F1E95" w:rsidRPr="006F4CB8">
        <w:rPr>
          <w:rFonts w:asciiTheme="majorBidi" w:hAnsiTheme="majorBidi" w:cstheme="majorBidi"/>
        </w:rPr>
        <w:t>10</w:t>
      </w:r>
      <w:r w:rsidR="00FA475C" w:rsidRPr="006F4CB8">
        <w:rPr>
          <w:rFonts w:asciiTheme="majorBidi" w:hAnsiTheme="majorBidi" w:cstheme="majorBidi"/>
        </w:rPr>
        <w:t>.</w:t>
      </w:r>
      <w:r w:rsidR="006F1E95" w:rsidRPr="006F4CB8">
        <w:rPr>
          <w:rFonts w:asciiTheme="majorBidi" w:hAnsiTheme="majorBidi" w:cstheme="majorBidi"/>
        </w:rPr>
        <w:t>50</w:t>
      </w:r>
      <w:r w:rsidR="00FA475C" w:rsidRPr="006F4CB8">
        <w:rPr>
          <w:rFonts w:asciiTheme="majorBidi" w:hAnsiTheme="majorBidi" w:cstheme="majorBidi"/>
        </w:rPr>
        <w:t xml:space="preserve"> </w:t>
      </w:r>
      <w:r w:rsidR="00FA475C" w:rsidRPr="006F4CB8">
        <w:rPr>
          <w:rFonts w:asciiTheme="majorBidi" w:hAnsiTheme="majorBidi" w:cstheme="majorBidi"/>
          <w:cs/>
        </w:rPr>
        <w:t>บาท</w:t>
      </w:r>
      <w:r w:rsidR="001D15A6" w:rsidRPr="006F4CB8">
        <w:rPr>
          <w:rFonts w:asciiTheme="majorBidi" w:hAnsiTheme="majorBidi" w:cstheme="majorBidi"/>
          <w:cs/>
        </w:rPr>
        <w:t xml:space="preserve">ต่อหุ้น (ราคาตามมูลค่า </w:t>
      </w:r>
      <w:r w:rsidR="001D15A6" w:rsidRPr="006F4CB8">
        <w:rPr>
          <w:rFonts w:asciiTheme="majorBidi" w:hAnsiTheme="majorBidi" w:cstheme="majorBidi"/>
        </w:rPr>
        <w:t xml:space="preserve">2.50 </w:t>
      </w:r>
      <w:r w:rsidR="001D15A6" w:rsidRPr="006F4CB8">
        <w:rPr>
          <w:rFonts w:asciiTheme="majorBidi" w:hAnsiTheme="majorBidi" w:cstheme="majorBidi"/>
          <w:cs/>
        </w:rPr>
        <w:t xml:space="preserve">บาทและส่วนเกินมูลค่าหุ้น </w:t>
      </w:r>
      <w:r w:rsidR="001D15A6" w:rsidRPr="006F4CB8">
        <w:rPr>
          <w:rFonts w:asciiTheme="majorBidi" w:hAnsiTheme="majorBidi" w:cstheme="majorBidi"/>
        </w:rPr>
        <w:t xml:space="preserve">8 </w:t>
      </w:r>
      <w:r w:rsidR="001D15A6" w:rsidRPr="006F4CB8">
        <w:rPr>
          <w:rFonts w:asciiTheme="majorBidi" w:hAnsiTheme="majorBidi" w:cstheme="majorBidi"/>
          <w:cs/>
        </w:rPr>
        <w:t>บาท)</w:t>
      </w:r>
      <w:r w:rsidR="00FA475C" w:rsidRPr="006F4CB8">
        <w:rPr>
          <w:rFonts w:asciiTheme="majorBidi" w:hAnsiTheme="majorBidi" w:cstheme="majorBidi"/>
          <w:cs/>
        </w:rPr>
        <w:t xml:space="preserve"> เป็นเงินจำนวน </w:t>
      </w:r>
      <w:r w:rsidR="006F1E95" w:rsidRPr="006F4CB8">
        <w:rPr>
          <w:rFonts w:asciiTheme="majorBidi" w:hAnsiTheme="majorBidi" w:cstheme="majorBidi"/>
        </w:rPr>
        <w:t>4</w:t>
      </w:r>
      <w:r w:rsidR="00FA475C" w:rsidRPr="006F4CB8">
        <w:rPr>
          <w:rFonts w:asciiTheme="majorBidi" w:hAnsiTheme="majorBidi" w:cstheme="majorBidi"/>
        </w:rPr>
        <w:t>,</w:t>
      </w:r>
      <w:r w:rsidR="006F1E95" w:rsidRPr="006F4CB8">
        <w:rPr>
          <w:rFonts w:asciiTheme="majorBidi" w:hAnsiTheme="majorBidi" w:cstheme="majorBidi"/>
        </w:rPr>
        <w:t>549</w:t>
      </w:r>
      <w:r w:rsidR="00FA475C" w:rsidRPr="006F4CB8">
        <w:rPr>
          <w:rFonts w:asciiTheme="majorBidi" w:hAnsiTheme="majorBidi" w:cstheme="majorBidi"/>
        </w:rPr>
        <w:t xml:space="preserve"> </w:t>
      </w:r>
      <w:r w:rsidR="00FA475C" w:rsidRPr="006F4CB8">
        <w:rPr>
          <w:rFonts w:asciiTheme="majorBidi" w:hAnsiTheme="majorBidi" w:cstheme="majorBidi"/>
          <w:cs/>
        </w:rPr>
        <w:t>ล้านบาท</w:t>
      </w:r>
      <w:r w:rsidRPr="006F4CB8">
        <w:rPr>
          <w:rFonts w:asciiTheme="majorBidi" w:hAnsiTheme="majorBidi" w:cstheme="majorBidi"/>
          <w:cs/>
        </w:rPr>
        <w:t xml:space="preserve"> </w:t>
      </w:r>
      <w:r w:rsidR="00FA475C" w:rsidRPr="006F4CB8">
        <w:rPr>
          <w:rFonts w:asciiTheme="majorBidi" w:hAnsiTheme="majorBidi" w:cstheme="majorBidi"/>
          <w:cs/>
        </w:rPr>
        <w:t xml:space="preserve">โดย </w:t>
      </w:r>
      <w:r w:rsidR="00FA475C" w:rsidRPr="006F4CB8">
        <w:rPr>
          <w:rFonts w:asciiTheme="majorBidi" w:hAnsiTheme="majorBidi" w:cstheme="majorBidi"/>
        </w:rPr>
        <w:t xml:space="preserve">BBGI </w:t>
      </w:r>
      <w:r w:rsidR="00FA475C" w:rsidRPr="006F4CB8">
        <w:rPr>
          <w:rFonts w:asciiTheme="majorBidi" w:hAnsiTheme="majorBidi" w:cstheme="majorBidi"/>
          <w:cs/>
        </w:rPr>
        <w:t xml:space="preserve">ได้จดทะเบียนเพิ่มทุนชำระแล้วกับกระทรวงพาณิชย์ เมื่อวันที่ </w:t>
      </w:r>
      <w:r w:rsidR="006F1E95" w:rsidRPr="006F4CB8">
        <w:rPr>
          <w:rFonts w:asciiTheme="majorBidi" w:hAnsiTheme="majorBidi" w:cstheme="majorBidi"/>
        </w:rPr>
        <w:t>15</w:t>
      </w:r>
      <w:r w:rsidR="00FA475C" w:rsidRPr="006F4CB8">
        <w:rPr>
          <w:rFonts w:asciiTheme="majorBidi" w:hAnsiTheme="majorBidi" w:cstheme="majorBidi"/>
        </w:rPr>
        <w:t xml:space="preserve"> </w:t>
      </w:r>
      <w:r w:rsidR="00FA475C" w:rsidRPr="006F4CB8">
        <w:rPr>
          <w:rFonts w:asciiTheme="majorBidi" w:hAnsiTheme="majorBidi" w:cstheme="majorBidi"/>
          <w:cs/>
        </w:rPr>
        <w:t xml:space="preserve">มีนาคม </w:t>
      </w:r>
      <w:r w:rsidR="006F1E95" w:rsidRPr="006F4CB8">
        <w:rPr>
          <w:rFonts w:asciiTheme="majorBidi" w:hAnsiTheme="majorBidi" w:cstheme="majorBidi"/>
        </w:rPr>
        <w:t>2565</w:t>
      </w:r>
      <w:r w:rsidR="00FA475C" w:rsidRPr="006F4CB8">
        <w:rPr>
          <w:rFonts w:asciiTheme="majorBidi" w:hAnsiTheme="majorBidi" w:cstheme="majorBidi"/>
        </w:rPr>
        <w:t xml:space="preserve"> </w:t>
      </w:r>
      <w:r w:rsidR="00F84D47" w:rsidRPr="006F4CB8">
        <w:rPr>
          <w:rFonts w:asciiTheme="majorBidi" w:hAnsiTheme="majorBidi" w:cstheme="majorBidi"/>
          <w:cs/>
        </w:rPr>
        <w:t>โดยหุ้นสามัญของ</w:t>
      </w:r>
      <w:r w:rsidR="00FD559C" w:rsidRPr="006F4CB8">
        <w:rPr>
          <w:rFonts w:asciiTheme="majorBidi" w:hAnsiTheme="majorBidi" w:cstheme="majorBidi"/>
        </w:rPr>
        <w:t xml:space="preserve"> BBGI </w:t>
      </w:r>
      <w:r w:rsidR="00F84D47" w:rsidRPr="006F4CB8">
        <w:rPr>
          <w:rFonts w:asciiTheme="majorBidi" w:hAnsiTheme="majorBidi" w:cstheme="majorBidi"/>
          <w:cs/>
        </w:rPr>
        <w:t xml:space="preserve">ได้เริ่มทำการซื้อขายในตลาดหลักทรัพย์แห่งประเทศไทยตั้งแต่วันที่ </w:t>
      </w:r>
      <w:r w:rsidR="006F1E95" w:rsidRPr="006F4CB8">
        <w:rPr>
          <w:rFonts w:asciiTheme="majorBidi" w:hAnsiTheme="majorBidi" w:cstheme="majorBidi"/>
        </w:rPr>
        <w:t>17</w:t>
      </w:r>
      <w:r w:rsidR="00F84D47" w:rsidRPr="006F4CB8">
        <w:rPr>
          <w:rFonts w:asciiTheme="majorBidi" w:hAnsiTheme="majorBidi" w:cstheme="majorBidi"/>
          <w:cs/>
        </w:rPr>
        <w:t xml:space="preserve"> มีนาคม </w:t>
      </w:r>
      <w:r w:rsidR="006F1E95" w:rsidRPr="006F4CB8">
        <w:rPr>
          <w:rFonts w:asciiTheme="majorBidi" w:hAnsiTheme="majorBidi" w:cstheme="majorBidi"/>
        </w:rPr>
        <w:t>2565</w:t>
      </w:r>
      <w:r w:rsidR="00F84D47" w:rsidRPr="006F4CB8">
        <w:rPr>
          <w:rFonts w:asciiTheme="majorBidi" w:hAnsiTheme="majorBidi" w:cstheme="majorBidi"/>
          <w:cs/>
        </w:rPr>
        <w:t xml:space="preserve"> </w:t>
      </w:r>
      <w:r w:rsidR="001D15A6" w:rsidRPr="006F4CB8">
        <w:rPr>
          <w:rFonts w:asciiTheme="majorBidi" w:hAnsiTheme="majorBidi" w:cstheme="majorBidi"/>
          <w:cs/>
        </w:rPr>
        <w:t xml:space="preserve">ผลจากการเสนอขายหุ้นต่อประชาชนเป็นครั้งแรกดังกล่าว ทำให้ส่วนได้เสียของบริษัทใน </w:t>
      </w:r>
      <w:r w:rsidR="001D15A6" w:rsidRPr="006F4CB8">
        <w:rPr>
          <w:rFonts w:asciiTheme="majorBidi" w:hAnsiTheme="majorBidi" w:cstheme="majorBidi"/>
        </w:rPr>
        <w:t xml:space="preserve">BBGI </w:t>
      </w:r>
      <w:r w:rsidR="001D15A6" w:rsidRPr="006F4CB8">
        <w:rPr>
          <w:rFonts w:asciiTheme="majorBidi" w:hAnsiTheme="majorBidi" w:cstheme="majorBidi"/>
          <w:cs/>
        </w:rPr>
        <w:t xml:space="preserve">ลดลงจากร้อยละ </w:t>
      </w:r>
      <w:r w:rsidR="001D15A6" w:rsidRPr="006F4CB8">
        <w:rPr>
          <w:rFonts w:asciiTheme="majorBidi" w:hAnsiTheme="majorBidi" w:cstheme="majorBidi"/>
        </w:rPr>
        <w:t xml:space="preserve">60 </w:t>
      </w:r>
      <w:r w:rsidR="001D15A6" w:rsidRPr="006F4CB8">
        <w:rPr>
          <w:rFonts w:asciiTheme="majorBidi" w:hAnsiTheme="majorBidi" w:cstheme="majorBidi"/>
          <w:cs/>
        </w:rPr>
        <w:t>เป็น</w:t>
      </w:r>
      <w:r w:rsidRPr="006F4CB8">
        <w:rPr>
          <w:rFonts w:asciiTheme="majorBidi" w:hAnsiTheme="majorBidi" w:cstheme="majorBidi"/>
          <w:cs/>
        </w:rPr>
        <w:t xml:space="preserve">ร้อยละ </w:t>
      </w:r>
      <w:r w:rsidR="006F1E95" w:rsidRPr="006F4CB8">
        <w:rPr>
          <w:rFonts w:asciiTheme="majorBidi" w:hAnsiTheme="majorBidi" w:cstheme="majorBidi"/>
        </w:rPr>
        <w:t>42</w:t>
      </w:r>
      <w:r w:rsidRPr="006F4CB8">
        <w:rPr>
          <w:rFonts w:asciiTheme="majorBidi" w:hAnsiTheme="majorBidi" w:cstheme="majorBidi"/>
        </w:rPr>
        <w:t>.</w:t>
      </w:r>
      <w:r w:rsidR="006F1E95" w:rsidRPr="006F4CB8">
        <w:rPr>
          <w:rFonts w:asciiTheme="majorBidi" w:hAnsiTheme="majorBidi" w:cstheme="majorBidi"/>
        </w:rPr>
        <w:t>02</w:t>
      </w:r>
      <w:r w:rsidRPr="006F4CB8">
        <w:rPr>
          <w:rFonts w:asciiTheme="majorBidi" w:hAnsiTheme="majorBidi" w:cstheme="majorBidi"/>
        </w:rPr>
        <w:t xml:space="preserve"> </w:t>
      </w:r>
      <w:r w:rsidR="00FA475C" w:rsidRPr="006F4CB8">
        <w:rPr>
          <w:rFonts w:asciiTheme="majorBidi" w:hAnsiTheme="majorBidi" w:cstheme="majorBidi"/>
          <w:cs/>
        </w:rPr>
        <w:t>และในระหว่างงวด</w:t>
      </w:r>
      <w:r w:rsidRPr="006F4CB8">
        <w:rPr>
          <w:rFonts w:asciiTheme="majorBidi" w:hAnsiTheme="majorBidi" w:cstheme="majorBidi"/>
          <w:cs/>
        </w:rPr>
        <w:t>บริษัทได้ซื้อหุ้น</w:t>
      </w:r>
      <w:r w:rsidR="00FA475C" w:rsidRPr="006F4CB8">
        <w:rPr>
          <w:rFonts w:asciiTheme="majorBidi" w:hAnsiTheme="majorBidi" w:cstheme="majorBidi"/>
          <w:cs/>
        </w:rPr>
        <w:t xml:space="preserve">สามัญของ </w:t>
      </w:r>
      <w:r w:rsidR="00FA475C" w:rsidRPr="006F4CB8">
        <w:rPr>
          <w:rFonts w:asciiTheme="majorBidi" w:hAnsiTheme="majorBidi" w:cstheme="majorBidi"/>
        </w:rPr>
        <w:t xml:space="preserve">BBGI </w:t>
      </w:r>
      <w:r w:rsidRPr="006F4CB8">
        <w:rPr>
          <w:rFonts w:asciiTheme="majorBidi" w:hAnsiTheme="majorBidi" w:cstheme="majorBidi"/>
          <w:cs/>
        </w:rPr>
        <w:t xml:space="preserve">เพิ่มเติม ทำให้ ณ วันที่ </w:t>
      </w:r>
      <w:r w:rsidR="009649C4" w:rsidRPr="006F4CB8">
        <w:rPr>
          <w:rFonts w:asciiTheme="majorBidi" w:hAnsiTheme="majorBidi" w:cstheme="majorBidi"/>
        </w:rPr>
        <w:t xml:space="preserve">30 </w:t>
      </w:r>
      <w:r w:rsidR="009649C4" w:rsidRPr="006F4CB8">
        <w:rPr>
          <w:rFonts w:asciiTheme="majorBidi" w:hAnsiTheme="majorBidi" w:cstheme="majorBidi" w:hint="cs"/>
          <w:cs/>
        </w:rPr>
        <w:t>มิถุนายน</w:t>
      </w:r>
      <w:r w:rsidRPr="006F4CB8">
        <w:rPr>
          <w:rFonts w:asciiTheme="majorBidi" w:hAnsiTheme="majorBidi" w:cstheme="majorBidi"/>
          <w:cs/>
        </w:rPr>
        <w:t xml:space="preserve"> </w:t>
      </w:r>
      <w:r w:rsidR="006F1E95"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 w:cstheme="majorBidi"/>
          <w:cs/>
        </w:rPr>
        <w:t xml:space="preserve"> บริษัทมีสัดส่วนการถือหุ้นใน </w:t>
      </w:r>
      <w:r w:rsidRPr="006F4CB8">
        <w:rPr>
          <w:rFonts w:asciiTheme="majorBidi" w:hAnsiTheme="majorBidi" w:cstheme="majorBidi"/>
        </w:rPr>
        <w:t xml:space="preserve">BBGI </w:t>
      </w:r>
      <w:r w:rsidRPr="006F4CB8">
        <w:rPr>
          <w:rFonts w:asciiTheme="majorBidi" w:hAnsiTheme="majorBidi" w:cstheme="majorBidi"/>
          <w:cs/>
        </w:rPr>
        <w:t xml:space="preserve">อยู่ที่ร้อยละ </w:t>
      </w:r>
      <w:r w:rsidR="009649C4" w:rsidRPr="006F4CB8">
        <w:rPr>
          <w:rFonts w:asciiTheme="majorBidi" w:hAnsiTheme="majorBidi" w:cstheme="majorBidi"/>
        </w:rPr>
        <w:t>4</w:t>
      </w:r>
      <w:r w:rsidR="009649C4" w:rsidRPr="006F4CB8">
        <w:rPr>
          <w:rFonts w:asciiTheme="majorBidi" w:hAnsiTheme="majorBidi" w:cstheme="majorBidi" w:hint="cs"/>
          <w:cs/>
        </w:rPr>
        <w:t>5</w:t>
      </w:r>
    </w:p>
    <w:p w14:paraId="73685A79" w14:textId="77777777" w:rsidR="00507F3F" w:rsidRPr="006F4CB8" w:rsidRDefault="00507F3F" w:rsidP="004D301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C1464F" w14:textId="77777777" w:rsidR="004D3010" w:rsidRPr="006F4CB8" w:rsidRDefault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  <w:r w:rsidRPr="006F4CB8">
        <w:rPr>
          <w:rFonts w:asciiTheme="majorBidi" w:hAnsiTheme="majorBidi" w:cstheme="majorBidi"/>
          <w:i/>
          <w:iCs/>
        </w:rPr>
        <w:br w:type="page"/>
      </w:r>
    </w:p>
    <w:p w14:paraId="0563B91D" w14:textId="4658910C" w:rsidR="00507F3F" w:rsidRPr="006F4CB8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6F4CB8">
        <w:rPr>
          <w:rFonts w:asciiTheme="majorBidi" w:hAnsiTheme="majorBidi" w:cstheme="majorBidi"/>
          <w:i/>
          <w:iCs/>
        </w:rPr>
        <w:lastRenderedPageBreak/>
        <w:t>BCP Trading Pte</w:t>
      </w:r>
      <w:r w:rsidRPr="006F4CB8">
        <w:rPr>
          <w:rFonts w:asciiTheme="majorBidi" w:hAnsiTheme="majorBidi" w:cstheme="majorBidi"/>
          <w:i/>
          <w:iCs/>
          <w:cs/>
        </w:rPr>
        <w:t xml:space="preserve">. </w:t>
      </w:r>
      <w:r w:rsidRPr="006F4CB8">
        <w:rPr>
          <w:rFonts w:asciiTheme="majorBidi" w:hAnsiTheme="majorBidi" w:cstheme="majorBidi"/>
          <w:i/>
          <w:iCs/>
        </w:rPr>
        <w:t>Ltd</w:t>
      </w:r>
      <w:r w:rsidRPr="006F4CB8">
        <w:rPr>
          <w:rFonts w:asciiTheme="majorBidi" w:hAnsiTheme="majorBidi" w:cstheme="majorBidi"/>
          <w:i/>
          <w:iCs/>
          <w:cs/>
        </w:rPr>
        <w:t>.</w:t>
      </w:r>
    </w:p>
    <w:p w14:paraId="5DC14967" w14:textId="77777777" w:rsidR="00507F3F" w:rsidRPr="006F4CB8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5B29D347" w14:textId="17D6731E" w:rsidR="00507F3F" w:rsidRPr="006F4CB8" w:rsidRDefault="00507F3F" w:rsidP="0006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  <w:r w:rsidRPr="006F4CB8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="006F1E95" w:rsidRPr="006F4CB8">
        <w:rPr>
          <w:rFonts w:asciiTheme="majorBidi" w:hAnsiTheme="majorBidi" w:cstheme="majorBidi"/>
          <w:lang w:val="en-GB"/>
        </w:rPr>
        <w:t>29</w:t>
      </w:r>
      <w:r w:rsidRPr="006F4CB8">
        <w:rPr>
          <w:rFonts w:asciiTheme="majorBidi" w:hAnsiTheme="majorBidi" w:cstheme="majorBidi"/>
          <w:cs/>
          <w:lang w:val="en-GB"/>
        </w:rPr>
        <w:t xml:space="preserve"> กรกฎาคม </w:t>
      </w:r>
      <w:r w:rsidR="006F1E95" w:rsidRPr="006F4CB8">
        <w:rPr>
          <w:rFonts w:asciiTheme="majorBidi" w:hAnsiTheme="majorBidi" w:cstheme="majorBidi"/>
          <w:lang w:val="en-GB"/>
        </w:rPr>
        <w:t>2564</w:t>
      </w:r>
      <w:r w:rsidRPr="006F4CB8">
        <w:rPr>
          <w:rFonts w:asciiTheme="majorBidi" w:hAnsiTheme="majorBidi" w:cstheme="majorBidi"/>
          <w:cs/>
          <w:lang w:val="en-GB"/>
        </w:rPr>
        <w:t xml:space="preserve"> ที่ประชุมคณะกรรมการของบริษัทมีมติอนุมัติให้บริษัทเพิ่มทุนใน </w:t>
      </w:r>
      <w:r w:rsidRPr="006F4CB8">
        <w:rPr>
          <w:rFonts w:asciiTheme="majorBidi" w:hAnsiTheme="majorBidi" w:cstheme="majorBidi"/>
          <w:lang w:val="en-GB"/>
        </w:rPr>
        <w:t>BCP Trading Pte. Ltd.</w:t>
      </w:r>
      <w:r w:rsidRPr="006F4CB8">
        <w:rPr>
          <w:rFonts w:asciiTheme="majorBidi" w:hAnsiTheme="majorBidi" w:cstheme="majorBidi"/>
          <w:cs/>
          <w:lang w:val="en-GB"/>
        </w:rPr>
        <w:t xml:space="preserve"> จำนวน </w:t>
      </w:r>
      <w:r w:rsidR="006F1E95" w:rsidRPr="006F4CB8">
        <w:rPr>
          <w:rFonts w:asciiTheme="majorBidi" w:hAnsiTheme="majorBidi" w:cstheme="majorBidi"/>
          <w:lang w:val="en-GB"/>
        </w:rPr>
        <w:t>10</w:t>
      </w:r>
      <w:r w:rsidRPr="006F4CB8">
        <w:rPr>
          <w:rFonts w:asciiTheme="majorBidi" w:hAnsiTheme="majorBidi" w:cstheme="majorBidi"/>
          <w:lang w:val="en-GB"/>
        </w:rPr>
        <w:t xml:space="preserve"> </w:t>
      </w:r>
      <w:r w:rsidRPr="006F4CB8">
        <w:rPr>
          <w:rFonts w:asciiTheme="majorBidi" w:hAnsiTheme="majorBidi" w:cstheme="majorBidi"/>
          <w:cs/>
          <w:lang w:val="en-GB"/>
        </w:rPr>
        <w:t xml:space="preserve">ล้านเหรียญสหรัฐฯ ในปี </w:t>
      </w:r>
      <w:r w:rsidR="006F1E95" w:rsidRPr="006F4CB8">
        <w:rPr>
          <w:rFonts w:asciiTheme="majorBidi" w:hAnsiTheme="majorBidi" w:cstheme="majorBidi"/>
          <w:lang w:val="en-GB"/>
        </w:rPr>
        <w:t>2565</w:t>
      </w:r>
      <w:r w:rsidRPr="006F4CB8">
        <w:rPr>
          <w:rFonts w:asciiTheme="majorBidi" w:hAnsiTheme="majorBidi" w:cstheme="majorBidi"/>
          <w:lang w:val="en-GB"/>
        </w:rPr>
        <w:t xml:space="preserve"> </w:t>
      </w:r>
      <w:r w:rsidRPr="006F4CB8">
        <w:rPr>
          <w:rFonts w:asciiTheme="majorBidi" w:hAnsiTheme="majorBidi" w:cstheme="majorBidi"/>
          <w:cs/>
          <w:lang w:val="en-GB"/>
        </w:rPr>
        <w:t xml:space="preserve">จากทุนจดทะเบียนเดิม </w:t>
      </w:r>
      <w:r w:rsidR="006F1E95" w:rsidRPr="006F4CB8">
        <w:rPr>
          <w:rFonts w:asciiTheme="majorBidi" w:hAnsiTheme="majorBidi" w:cstheme="majorBidi"/>
          <w:lang w:val="en-GB"/>
        </w:rPr>
        <w:t>20</w:t>
      </w:r>
      <w:r w:rsidRPr="006F4CB8">
        <w:rPr>
          <w:rFonts w:asciiTheme="majorBidi" w:hAnsiTheme="majorBidi" w:cstheme="majorBidi"/>
          <w:lang w:val="en-GB"/>
        </w:rPr>
        <w:t xml:space="preserve"> </w:t>
      </w:r>
      <w:r w:rsidRPr="006F4CB8">
        <w:rPr>
          <w:rFonts w:asciiTheme="majorBidi" w:hAnsiTheme="majorBidi" w:cstheme="majorBidi"/>
          <w:cs/>
          <w:lang w:val="en-GB"/>
        </w:rPr>
        <w:t xml:space="preserve">ล้านเหรียญสหรัฐฯ เป็นทุนจดทะเบียนใหม่ </w:t>
      </w:r>
      <w:r w:rsidR="006F1E95" w:rsidRPr="006F4CB8">
        <w:rPr>
          <w:rFonts w:asciiTheme="majorBidi" w:hAnsiTheme="majorBidi" w:cstheme="majorBidi"/>
          <w:lang w:val="en-GB"/>
        </w:rPr>
        <w:t>30</w:t>
      </w:r>
      <w:r w:rsidR="006D4634" w:rsidRPr="006F4CB8">
        <w:rPr>
          <w:rFonts w:asciiTheme="majorBidi" w:hAnsiTheme="majorBidi" w:cstheme="majorBidi"/>
          <w:cs/>
          <w:lang w:val="en-GB"/>
        </w:rPr>
        <w:t xml:space="preserve"> ล้านเหรียญสหรัฐฯ (เทียบเท่า </w:t>
      </w:r>
      <w:r w:rsidR="006F1E95" w:rsidRPr="006F4CB8">
        <w:rPr>
          <w:rFonts w:asciiTheme="majorBidi" w:hAnsiTheme="majorBidi" w:cstheme="majorBidi"/>
          <w:lang w:val="en-GB"/>
        </w:rPr>
        <w:t>991</w:t>
      </w:r>
      <w:r w:rsidRPr="006F4CB8">
        <w:rPr>
          <w:rFonts w:asciiTheme="majorBidi" w:hAnsiTheme="majorBidi" w:cstheme="majorBidi"/>
          <w:cs/>
          <w:lang w:val="en-GB"/>
        </w:rPr>
        <w:t xml:space="preserve"> ล้านบาท) โดยการออกหุ้นสามัญเพิ่มทุนใหม่จำนวน </w:t>
      </w:r>
      <w:r w:rsidR="006F1E95" w:rsidRPr="006F4CB8">
        <w:rPr>
          <w:rFonts w:asciiTheme="majorBidi" w:hAnsiTheme="majorBidi" w:cstheme="majorBidi"/>
          <w:lang w:val="en-GB"/>
        </w:rPr>
        <w:t>10</w:t>
      </w:r>
      <w:r w:rsidRPr="006F4CB8">
        <w:rPr>
          <w:rFonts w:asciiTheme="majorBidi" w:hAnsiTheme="majorBidi" w:cstheme="majorBidi"/>
          <w:cs/>
          <w:lang w:val="en-GB"/>
        </w:rPr>
        <w:t xml:space="preserve"> ล้านหุ้น มู</w:t>
      </w:r>
      <w:r w:rsidR="000614AB" w:rsidRPr="006F4CB8">
        <w:rPr>
          <w:rFonts w:asciiTheme="majorBidi" w:hAnsiTheme="majorBidi" w:cstheme="majorBidi"/>
          <w:cs/>
          <w:lang w:val="en-GB"/>
        </w:rPr>
        <w:t>ล</w:t>
      </w:r>
      <w:r w:rsidRPr="006F4CB8">
        <w:rPr>
          <w:rFonts w:asciiTheme="majorBidi" w:hAnsiTheme="majorBidi" w:cstheme="majorBidi"/>
          <w:cs/>
          <w:lang w:val="en-GB"/>
        </w:rPr>
        <w:t>ค่า</w:t>
      </w:r>
      <w:r w:rsidR="0093784F" w:rsidRPr="006F4CB8">
        <w:rPr>
          <w:rFonts w:asciiTheme="majorBidi" w:hAnsiTheme="majorBidi" w:cstheme="majorBidi"/>
          <w:cs/>
          <w:lang w:val="en-GB"/>
        </w:rPr>
        <w:t xml:space="preserve">   </w:t>
      </w:r>
      <w:r w:rsidRPr="006F4CB8">
        <w:rPr>
          <w:rFonts w:asciiTheme="majorBidi" w:hAnsiTheme="majorBidi" w:cstheme="majorBidi"/>
          <w:cs/>
          <w:lang w:val="en-GB"/>
        </w:rPr>
        <w:t xml:space="preserve">ที่ตราไว้หุ้นละ </w:t>
      </w:r>
      <w:r w:rsidR="006F1E95" w:rsidRPr="006F4CB8">
        <w:rPr>
          <w:rFonts w:asciiTheme="majorBidi" w:hAnsiTheme="majorBidi" w:cstheme="majorBidi"/>
          <w:lang w:val="en-GB"/>
        </w:rPr>
        <w:t>1</w:t>
      </w:r>
      <w:r w:rsidRPr="006F4CB8">
        <w:rPr>
          <w:rFonts w:asciiTheme="majorBidi" w:hAnsiTheme="majorBidi" w:cstheme="majorBidi"/>
          <w:cs/>
          <w:lang w:val="en-GB"/>
        </w:rPr>
        <w:t xml:space="preserve"> เหรียญสหรัฐฯ ทั้งนี้ไม่มีการเปลี่ยนแปลงในสัดส่วนการถือหุ้นของบริษัท โดยบริษัทย่อยดังกล่าวได</w:t>
      </w:r>
      <w:r w:rsidR="006D4634" w:rsidRPr="006F4CB8">
        <w:rPr>
          <w:rFonts w:asciiTheme="majorBidi" w:hAnsiTheme="majorBidi" w:cstheme="majorBidi"/>
          <w:cs/>
          <w:lang w:val="en-GB"/>
        </w:rPr>
        <w:t xml:space="preserve">้จดทะเบียนเพิ่มทุนเมื่อวันที่ </w:t>
      </w:r>
      <w:r w:rsidR="006F1E95" w:rsidRPr="006F4CB8">
        <w:rPr>
          <w:rFonts w:asciiTheme="majorBidi" w:hAnsiTheme="majorBidi" w:cstheme="majorBidi"/>
          <w:lang w:val="en-GB"/>
        </w:rPr>
        <w:t>14</w:t>
      </w:r>
      <w:r w:rsidRPr="006F4CB8">
        <w:rPr>
          <w:rFonts w:asciiTheme="majorBidi" w:hAnsiTheme="majorBidi" w:cstheme="majorBidi"/>
          <w:cs/>
          <w:lang w:val="en-GB"/>
        </w:rPr>
        <w:t xml:space="preserve"> มกราคม </w:t>
      </w:r>
      <w:r w:rsidR="006F1E95" w:rsidRPr="006F4CB8">
        <w:rPr>
          <w:rFonts w:asciiTheme="majorBidi" w:hAnsiTheme="majorBidi" w:cstheme="majorBidi"/>
          <w:lang w:val="en-GB"/>
        </w:rPr>
        <w:t>2565</w:t>
      </w:r>
    </w:p>
    <w:p w14:paraId="51857E18" w14:textId="77777777" w:rsidR="00507F3F" w:rsidRPr="006F4CB8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265F69B7" w14:textId="17260A13" w:rsidR="00507F3F" w:rsidRPr="006F4CB8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6F4CB8">
        <w:rPr>
          <w:rFonts w:asciiTheme="majorBidi" w:hAnsiTheme="majorBidi" w:cstheme="majorBidi"/>
          <w:i/>
          <w:iCs/>
          <w:cs/>
        </w:rPr>
        <w:t>การด้อยค่าของเงินลงทุนในบริษัทย่อย</w:t>
      </w:r>
    </w:p>
    <w:p w14:paraId="6E42356D" w14:textId="77777777" w:rsidR="00673372" w:rsidRPr="006F4CB8" w:rsidRDefault="00673372" w:rsidP="00673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</w:p>
    <w:p w14:paraId="60C961B9" w14:textId="1DF8163B" w:rsidR="004D3010" w:rsidRPr="006F4CB8" w:rsidRDefault="0040400E" w:rsidP="00E45FA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</w:rPr>
        <w:t>ในระหว่างงวดหก</w:t>
      </w:r>
      <w:r w:rsidR="00673372" w:rsidRPr="006F4CB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F4CB8">
        <w:rPr>
          <w:rFonts w:asciiTheme="majorBidi" w:hAnsiTheme="majorBidi" w:cstheme="majorBidi"/>
          <w:sz w:val="30"/>
          <w:szCs w:val="30"/>
        </w:rPr>
        <w:t>30</w:t>
      </w:r>
      <w:r w:rsidR="00673372"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Pr="006F4CB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73372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6F4CB8">
        <w:rPr>
          <w:rFonts w:asciiTheme="majorBidi" w:hAnsiTheme="majorBidi" w:cstheme="majorBidi"/>
          <w:sz w:val="30"/>
          <w:szCs w:val="30"/>
        </w:rPr>
        <w:t>2565</w:t>
      </w:r>
      <w:r w:rsidR="008E6D28" w:rsidRPr="006F4CB8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กลุ่มบริษัทได้กลับรายการขาดทุน</w:t>
      </w:r>
      <w:r w:rsidR="001C04DC" w:rsidRPr="006F4CB8">
        <w:rPr>
          <w:rFonts w:asciiTheme="majorBidi" w:hAnsiTheme="majorBidi" w:cstheme="majorBidi"/>
          <w:sz w:val="30"/>
          <w:szCs w:val="30"/>
          <w:cs/>
        </w:rPr>
        <w:t xml:space="preserve">จากการด้อยค่าของเงินลงทุนในบริษัท บีซีพีอาร์ จำกัด ในงบการเงินเฉพาะกิจการ เป็นจำนวน </w:t>
      </w:r>
      <w:r w:rsidR="006F1E95" w:rsidRPr="006F4CB8">
        <w:rPr>
          <w:rFonts w:asciiTheme="majorBidi" w:hAnsiTheme="majorBidi" w:cstheme="majorBidi"/>
          <w:sz w:val="30"/>
          <w:szCs w:val="30"/>
        </w:rPr>
        <w:t>155</w:t>
      </w:r>
      <w:r w:rsidR="001C04DC"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="001C04DC" w:rsidRPr="006F4CB8">
        <w:rPr>
          <w:rFonts w:asciiTheme="majorBidi" w:hAnsiTheme="majorBidi" w:cstheme="majorBidi"/>
          <w:sz w:val="30"/>
          <w:szCs w:val="30"/>
          <w:cs/>
        </w:rPr>
        <w:t>ล้านบาท เพื่อปรับมูลค่าตามบัญชีให้ใกล้เคียงกับมูลค่าที่คาดว่าจะได้รับคืน</w:t>
      </w:r>
    </w:p>
    <w:p w14:paraId="5099EF5E" w14:textId="28B6D0B9" w:rsidR="00507F3F" w:rsidRPr="006F4CB8" w:rsidRDefault="00507F3F" w:rsidP="00E45FA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97D4B8" w14:textId="3042490A" w:rsidR="007A118A" w:rsidRPr="006F4CB8" w:rsidRDefault="007A118A" w:rsidP="0047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  <w:sectPr w:rsidR="007A118A" w:rsidRPr="006F4CB8" w:rsidSect="00FB1D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408"/>
        </w:sectPr>
      </w:pPr>
    </w:p>
    <w:p w14:paraId="5FC885A9" w14:textId="584D0B6E" w:rsidR="00CD48DF" w:rsidRPr="006F4CB8" w:rsidRDefault="004762B0" w:rsidP="003D7EB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6F4CB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F1E95" w:rsidRPr="006F4CB8">
        <w:rPr>
          <w:rFonts w:asciiTheme="majorBidi" w:hAnsiTheme="majorBidi" w:cstheme="majorBidi"/>
          <w:sz w:val="30"/>
          <w:szCs w:val="30"/>
        </w:rPr>
        <w:t>3</w:t>
      </w:r>
      <w:r w:rsidR="0093784F" w:rsidRPr="006F4CB8">
        <w:rPr>
          <w:rFonts w:asciiTheme="majorBidi" w:hAnsiTheme="majorBidi" w:cstheme="majorBidi"/>
          <w:sz w:val="30"/>
          <w:szCs w:val="30"/>
        </w:rPr>
        <w:t xml:space="preserve">0 </w:t>
      </w:r>
      <w:r w:rsidR="0093784F" w:rsidRPr="006F4C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F1E95" w:rsidRPr="006F4CB8">
        <w:rPr>
          <w:rFonts w:asciiTheme="majorBidi" w:hAnsiTheme="majorBidi" w:cstheme="majorBidi"/>
          <w:sz w:val="30"/>
          <w:szCs w:val="30"/>
        </w:rPr>
        <w:t>2565</w:t>
      </w:r>
      <w:r w:rsidR="00FF6346" w:rsidRPr="006F4CB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6F4CB8">
        <w:rPr>
          <w:rFonts w:asciiTheme="majorBidi" w:hAnsiTheme="majorBidi" w:cstheme="majorBidi"/>
          <w:sz w:val="30"/>
          <w:szCs w:val="30"/>
        </w:rPr>
        <w:t>31</w:t>
      </w:r>
      <w:r w:rsidR="00FF6346" w:rsidRPr="006F4CB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6F4CB8">
        <w:rPr>
          <w:rFonts w:asciiTheme="majorBidi" w:hAnsiTheme="majorBidi" w:cstheme="majorBidi"/>
          <w:sz w:val="30"/>
          <w:szCs w:val="30"/>
        </w:rPr>
        <w:t>2564</w:t>
      </w:r>
      <w:r w:rsidR="00B8432C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</w:t>
      </w:r>
      <w:r w:rsidR="00FF6346" w:rsidRPr="006F4CB8">
        <w:rPr>
          <w:rFonts w:asciiTheme="majorBidi" w:hAnsiTheme="majorBidi" w:cstheme="majorBidi"/>
          <w:sz w:val="30"/>
          <w:szCs w:val="30"/>
          <w:cs/>
        </w:rPr>
        <w:t>งวด</w:t>
      </w:r>
      <w:r w:rsidR="003C7008" w:rsidRPr="006F4CB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F6346" w:rsidRPr="006F4CB8">
        <w:rPr>
          <w:rFonts w:asciiTheme="majorBidi" w:hAnsiTheme="majorBidi" w:cstheme="majorBidi"/>
          <w:sz w:val="30"/>
          <w:szCs w:val="30"/>
          <w:cs/>
        </w:rPr>
        <w:t>เดือนส</w:t>
      </w:r>
      <w:r w:rsidR="00941FE5" w:rsidRPr="006F4CB8">
        <w:rPr>
          <w:rFonts w:asciiTheme="majorBidi" w:hAnsiTheme="majorBidi" w:cstheme="majorBidi"/>
          <w:sz w:val="30"/>
          <w:szCs w:val="30"/>
          <w:cs/>
        </w:rPr>
        <w:t xml:space="preserve">ิ้นสุดวันที่ </w:t>
      </w:r>
      <w:r w:rsidR="006F1E95" w:rsidRPr="006F4CB8">
        <w:rPr>
          <w:rFonts w:asciiTheme="majorBidi" w:hAnsiTheme="majorBidi" w:cstheme="majorBidi"/>
          <w:sz w:val="30"/>
          <w:szCs w:val="30"/>
        </w:rPr>
        <w:t>3</w:t>
      </w:r>
      <w:r w:rsidR="0065223D" w:rsidRPr="006F4CB8">
        <w:rPr>
          <w:rFonts w:asciiTheme="majorBidi" w:hAnsiTheme="majorBidi" w:cstheme="majorBidi"/>
          <w:sz w:val="30"/>
          <w:szCs w:val="30"/>
        </w:rPr>
        <w:t>0</w:t>
      </w:r>
      <w:r w:rsidR="00C91A9B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278E" w:rsidRPr="006F4CB8">
        <w:rPr>
          <w:rFonts w:asciiTheme="majorBidi" w:hAnsiTheme="majorBidi" w:cstheme="majorBidi"/>
          <w:sz w:val="30"/>
          <w:szCs w:val="30"/>
          <w:cs/>
        </w:rPr>
        <w:t>ม</w:t>
      </w:r>
      <w:r w:rsidR="0065223D" w:rsidRPr="006F4CB8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B90217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ABC9709" w14:textId="77777777" w:rsidR="00EA319F" w:rsidRPr="006F4CB8" w:rsidRDefault="00EA319F" w:rsidP="00EA319F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0" w:type="auto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810"/>
        <w:gridCol w:w="872"/>
        <w:gridCol w:w="923"/>
        <w:gridCol w:w="923"/>
        <w:gridCol w:w="923"/>
        <w:gridCol w:w="923"/>
        <w:gridCol w:w="980"/>
        <w:gridCol w:w="980"/>
        <w:gridCol w:w="923"/>
        <w:gridCol w:w="923"/>
        <w:gridCol w:w="923"/>
        <w:gridCol w:w="923"/>
      </w:tblGrid>
      <w:tr w:rsidR="00203C8D" w:rsidRPr="006F4CB8" w14:paraId="0D9A45E4" w14:textId="77777777" w:rsidTr="00784761">
        <w:trPr>
          <w:cantSplit/>
          <w:tblHeader/>
        </w:trPr>
        <w:tc>
          <w:tcPr>
            <w:tcW w:w="2880" w:type="dxa"/>
          </w:tcPr>
          <w:p w14:paraId="1FFB0AAA" w14:textId="77777777" w:rsidR="00203C8D" w:rsidRPr="006F4CB8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E6EC2C" w14:textId="77777777" w:rsidR="00203C8D" w:rsidRPr="006F4CB8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6" w:type="dxa"/>
            <w:gridSpan w:val="12"/>
          </w:tcPr>
          <w:p w14:paraId="7CD4DFCA" w14:textId="54E20501" w:rsidR="00203C8D" w:rsidRPr="006F4CB8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03C8D" w:rsidRPr="006F4CB8" w14:paraId="0830045A" w14:textId="77777777" w:rsidTr="00784761">
        <w:trPr>
          <w:cantSplit/>
          <w:tblHeader/>
        </w:trPr>
        <w:tc>
          <w:tcPr>
            <w:tcW w:w="2880" w:type="dxa"/>
          </w:tcPr>
          <w:p w14:paraId="7277F8E4" w14:textId="77777777" w:rsidR="00203C8D" w:rsidRPr="006F4CB8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531B7E" w14:textId="77777777" w:rsidR="00203C8D" w:rsidRPr="006F4CB8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</w:tcPr>
          <w:p w14:paraId="7F944473" w14:textId="2844DB34" w:rsidR="00203C8D" w:rsidRPr="006F4CB8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846" w:type="dxa"/>
            <w:gridSpan w:val="2"/>
          </w:tcPr>
          <w:p w14:paraId="7612F945" w14:textId="77777777" w:rsidR="00203C8D" w:rsidRPr="006F4CB8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gridSpan w:val="2"/>
          </w:tcPr>
          <w:p w14:paraId="50F1B1E5" w14:textId="77777777" w:rsidR="00203C8D" w:rsidRPr="006F4CB8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14:paraId="63427256" w14:textId="77777777" w:rsidR="00203C8D" w:rsidRPr="006F4CB8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gridSpan w:val="2"/>
          </w:tcPr>
          <w:p w14:paraId="07292669" w14:textId="77777777" w:rsidR="00203C8D" w:rsidRPr="006F4CB8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50B34377" w14:textId="77777777" w:rsidR="00203C8D" w:rsidRPr="006F4CB8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เงินปันผลสำหรับ</w:t>
            </w:r>
          </w:p>
        </w:tc>
      </w:tr>
      <w:tr w:rsidR="00203C8D" w:rsidRPr="006F4CB8" w14:paraId="33472078" w14:textId="77777777" w:rsidTr="00784761">
        <w:trPr>
          <w:cantSplit/>
          <w:tblHeader/>
        </w:trPr>
        <w:tc>
          <w:tcPr>
            <w:tcW w:w="2880" w:type="dxa"/>
          </w:tcPr>
          <w:p w14:paraId="35239530" w14:textId="77777777" w:rsidR="00203C8D" w:rsidRPr="006F4CB8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2CB6C6" w14:textId="77777777" w:rsidR="00203C8D" w:rsidRPr="006F4CB8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82" w:type="dxa"/>
            <w:gridSpan w:val="2"/>
          </w:tcPr>
          <w:p w14:paraId="311F1786" w14:textId="051596BF" w:rsidR="00203C8D" w:rsidRPr="006F4CB8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846" w:type="dxa"/>
            <w:gridSpan w:val="2"/>
          </w:tcPr>
          <w:p w14:paraId="10D6354B" w14:textId="77777777" w:rsidR="00203C8D" w:rsidRPr="006F4CB8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6" w:type="dxa"/>
            <w:gridSpan w:val="2"/>
          </w:tcPr>
          <w:p w14:paraId="04C727E9" w14:textId="77777777" w:rsidR="00203C8D" w:rsidRPr="006F4CB8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60" w:type="dxa"/>
            <w:gridSpan w:val="2"/>
          </w:tcPr>
          <w:p w14:paraId="6752C8D2" w14:textId="77777777" w:rsidR="00203C8D" w:rsidRPr="006F4CB8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6" w:type="dxa"/>
            <w:gridSpan w:val="2"/>
          </w:tcPr>
          <w:p w14:paraId="6DEEFC73" w14:textId="77777777" w:rsidR="00203C8D" w:rsidRPr="006F4CB8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846" w:type="dxa"/>
            <w:gridSpan w:val="2"/>
          </w:tcPr>
          <w:p w14:paraId="0457B1A8" w14:textId="5973DBA4" w:rsidR="00203C8D" w:rsidRPr="006F4CB8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93784F"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หก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93784F" w:rsidRPr="006F4CB8" w14:paraId="70136893" w14:textId="77777777" w:rsidTr="00784761">
        <w:trPr>
          <w:cantSplit/>
          <w:tblHeader/>
        </w:trPr>
        <w:tc>
          <w:tcPr>
            <w:tcW w:w="2880" w:type="dxa"/>
          </w:tcPr>
          <w:p w14:paraId="4AB57C67" w14:textId="77777777" w:rsidR="0093784F" w:rsidRPr="006F4CB8" w:rsidRDefault="0093784F" w:rsidP="0093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CB9CAB" w14:textId="2591FA7B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F7248F8" w14:textId="3A8AA517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72" w:type="dxa"/>
          </w:tcPr>
          <w:p w14:paraId="4E662BDB" w14:textId="545B6C9C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0AD61A0" w14:textId="4616A633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23" w:type="dxa"/>
          </w:tcPr>
          <w:p w14:paraId="568714A2" w14:textId="185242ED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172F7F11" w14:textId="118EF0B0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23" w:type="dxa"/>
          </w:tcPr>
          <w:p w14:paraId="142A7E74" w14:textId="4EE1E8B0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80" w:type="dxa"/>
          </w:tcPr>
          <w:p w14:paraId="3D41E25C" w14:textId="18572248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80" w:type="dxa"/>
          </w:tcPr>
          <w:p w14:paraId="2395C26F" w14:textId="529E3D51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350DC17" w14:textId="4F8E7766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23" w:type="dxa"/>
          </w:tcPr>
          <w:p w14:paraId="101827F0" w14:textId="27644C59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09C0E3E7" w14:textId="21454EF3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23" w:type="dxa"/>
          </w:tcPr>
          <w:p w14:paraId="47F3D3DC" w14:textId="1B0C3289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93784F" w:rsidRPr="006F4CB8" w14:paraId="0BD5BECE" w14:textId="77777777" w:rsidTr="00784761">
        <w:trPr>
          <w:cantSplit/>
          <w:tblHeader/>
        </w:trPr>
        <w:tc>
          <w:tcPr>
            <w:tcW w:w="2880" w:type="dxa"/>
          </w:tcPr>
          <w:p w14:paraId="339FBE72" w14:textId="77777777" w:rsidR="0093784F" w:rsidRPr="006F4CB8" w:rsidRDefault="0093784F" w:rsidP="0093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98DDA8" w14:textId="6C430AEF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810" w:type="dxa"/>
          </w:tcPr>
          <w:p w14:paraId="1259FCC0" w14:textId="5C82B9F5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872" w:type="dxa"/>
          </w:tcPr>
          <w:p w14:paraId="2142035B" w14:textId="0633A536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7C8776F9" w14:textId="20E1849E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73EC2225" w14:textId="2DCA31C4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44E6D0AA" w14:textId="053BF785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65DFE0E6" w14:textId="7747B5D5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80" w:type="dxa"/>
          </w:tcPr>
          <w:p w14:paraId="58C3BAE9" w14:textId="443F902D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80" w:type="dxa"/>
          </w:tcPr>
          <w:p w14:paraId="67E650F0" w14:textId="4AD543CF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09BBEE4B" w14:textId="30E96DCF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09B16454" w14:textId="0DCF1E30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75629D04" w14:textId="0696553D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632E8CA0" w14:textId="4246E837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93784F" w:rsidRPr="006F4CB8" w14:paraId="065BEB6A" w14:textId="77777777" w:rsidTr="00784761">
        <w:trPr>
          <w:cantSplit/>
          <w:tblHeader/>
        </w:trPr>
        <w:tc>
          <w:tcPr>
            <w:tcW w:w="2880" w:type="dxa"/>
          </w:tcPr>
          <w:p w14:paraId="22058ECC" w14:textId="77777777" w:rsidR="0093784F" w:rsidRPr="006F4CB8" w:rsidRDefault="0093784F" w:rsidP="0093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B54AD7" w14:textId="77777777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82" w:type="dxa"/>
            <w:gridSpan w:val="2"/>
          </w:tcPr>
          <w:p w14:paraId="4A43F729" w14:textId="2F7C4023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344" w:type="dxa"/>
            <w:gridSpan w:val="10"/>
          </w:tcPr>
          <w:p w14:paraId="2C6DAB93" w14:textId="77777777" w:rsidR="0093784F" w:rsidRPr="006F4CB8" w:rsidRDefault="0093784F" w:rsidP="0093784F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93784F" w:rsidRPr="006F4CB8" w14:paraId="6A21EF08" w14:textId="77777777" w:rsidTr="00784761">
        <w:trPr>
          <w:cantSplit/>
        </w:trPr>
        <w:tc>
          <w:tcPr>
            <w:tcW w:w="2880" w:type="dxa"/>
          </w:tcPr>
          <w:p w14:paraId="0F630027" w14:textId="77777777" w:rsidR="0093784F" w:rsidRPr="006F4CB8" w:rsidRDefault="0093784F" w:rsidP="0093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7634385F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40985F3" w14:textId="620508EC" w:rsidR="0093784F" w:rsidRPr="006F4CB8" w:rsidRDefault="0093784F" w:rsidP="0093784F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2" w:type="dxa"/>
          </w:tcPr>
          <w:p w14:paraId="5C649471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23" w:type="dxa"/>
          </w:tcPr>
          <w:p w14:paraId="199F92BD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19CD0E6A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6AAEC35C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4D898BDE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0" w:type="dxa"/>
          </w:tcPr>
          <w:p w14:paraId="30C7AF9F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</w:tcPr>
          <w:p w14:paraId="77A936C8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418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31A7968F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0547C831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</w:tcPr>
          <w:p w14:paraId="2DD7A3EB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</w:tcPr>
          <w:p w14:paraId="44B836FA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32122" w:rsidRPr="006F4CB8" w14:paraId="08309B64" w14:textId="77777777" w:rsidTr="00784761">
        <w:trPr>
          <w:cantSplit/>
        </w:trPr>
        <w:tc>
          <w:tcPr>
            <w:tcW w:w="2880" w:type="dxa"/>
          </w:tcPr>
          <w:p w14:paraId="32DBFA6C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บางจากกรีนเนท จำกัด</w:t>
            </w:r>
          </w:p>
        </w:tc>
        <w:tc>
          <w:tcPr>
            <w:tcW w:w="720" w:type="dxa"/>
          </w:tcPr>
          <w:p w14:paraId="22C8C82E" w14:textId="77777777" w:rsidR="00A32122" w:rsidRPr="006F4CB8" w:rsidRDefault="00A32122" w:rsidP="00A32122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C22C605" w14:textId="47C02697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vAlign w:val="bottom"/>
          </w:tcPr>
          <w:p w14:paraId="1D137DEB" w14:textId="3A6A2A0A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0FD25A85" w14:textId="5EAC97D9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vAlign w:val="bottom"/>
          </w:tcPr>
          <w:p w14:paraId="13E751FF" w14:textId="32B0279C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vAlign w:val="bottom"/>
          </w:tcPr>
          <w:p w14:paraId="2C416786" w14:textId="7254649A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642D48E2" w14:textId="149491D2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3851F1B3" w14:textId="52BD28EA" w:rsidR="00A32122" w:rsidRPr="006F4CB8" w:rsidRDefault="005866FB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AB23393" w14:textId="71994E48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171562F" w14:textId="67CAF818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5404235D" w14:textId="283DD2E7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3DCD7BE7" w14:textId="70AA1042" w:rsidR="00A32122" w:rsidRPr="006F4CB8" w:rsidRDefault="00AF5EE4" w:rsidP="008F1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69</w:t>
            </w:r>
          </w:p>
        </w:tc>
        <w:tc>
          <w:tcPr>
            <w:tcW w:w="923" w:type="dxa"/>
          </w:tcPr>
          <w:p w14:paraId="0F1733F3" w14:textId="477B2B24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54</w:t>
            </w:r>
          </w:p>
        </w:tc>
      </w:tr>
      <w:tr w:rsidR="00A32122" w:rsidRPr="006F4CB8" w14:paraId="77E78539" w14:textId="77777777" w:rsidTr="00041626">
        <w:trPr>
          <w:cantSplit/>
        </w:trPr>
        <w:tc>
          <w:tcPr>
            <w:tcW w:w="2880" w:type="dxa"/>
          </w:tcPr>
          <w:p w14:paraId="4BC601F3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บีซีพีจี จำกัด (มหาชน)</w:t>
            </w:r>
          </w:p>
        </w:tc>
        <w:tc>
          <w:tcPr>
            <w:tcW w:w="720" w:type="dxa"/>
          </w:tcPr>
          <w:p w14:paraId="1DB31BBD" w14:textId="77777777" w:rsidR="00A32122" w:rsidRPr="006F4CB8" w:rsidRDefault="00A32122" w:rsidP="00A32122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645B114" w14:textId="33DC289F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57.4</w:t>
            </w:r>
            <w:r w:rsidR="007A4C2E"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872" w:type="dxa"/>
            <w:vAlign w:val="bottom"/>
          </w:tcPr>
          <w:p w14:paraId="3AA71206" w14:textId="2CDC40C1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57.46</w:t>
            </w:r>
          </w:p>
        </w:tc>
        <w:tc>
          <w:tcPr>
            <w:tcW w:w="923" w:type="dxa"/>
          </w:tcPr>
          <w:p w14:paraId="366B4E24" w14:textId="1E4A4F6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14,470</w:t>
            </w:r>
          </w:p>
        </w:tc>
        <w:tc>
          <w:tcPr>
            <w:tcW w:w="923" w:type="dxa"/>
          </w:tcPr>
          <w:p w14:paraId="4DA18C60" w14:textId="738FE203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14,470</w:t>
            </w:r>
          </w:p>
        </w:tc>
        <w:tc>
          <w:tcPr>
            <w:tcW w:w="923" w:type="dxa"/>
          </w:tcPr>
          <w:p w14:paraId="49931BC9" w14:textId="6107F6DB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9,780</w:t>
            </w:r>
          </w:p>
        </w:tc>
        <w:tc>
          <w:tcPr>
            <w:tcW w:w="923" w:type="dxa"/>
          </w:tcPr>
          <w:p w14:paraId="2B9DD0DA" w14:textId="20691553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9,780</w:t>
            </w:r>
          </w:p>
        </w:tc>
        <w:tc>
          <w:tcPr>
            <w:tcW w:w="980" w:type="dxa"/>
          </w:tcPr>
          <w:p w14:paraId="60620513" w14:textId="0D1683F7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2B69877D" w14:textId="215D0FE0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0A7F9B3C" w14:textId="709CAE39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9,780</w:t>
            </w:r>
          </w:p>
        </w:tc>
        <w:tc>
          <w:tcPr>
            <w:tcW w:w="923" w:type="dxa"/>
          </w:tcPr>
          <w:p w14:paraId="5C72F196" w14:textId="41D83A5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9,780</w:t>
            </w:r>
          </w:p>
        </w:tc>
        <w:tc>
          <w:tcPr>
            <w:tcW w:w="923" w:type="dxa"/>
          </w:tcPr>
          <w:p w14:paraId="40AAE873" w14:textId="4BB48BE6" w:rsidR="00A32122" w:rsidRPr="006F4CB8" w:rsidRDefault="00AF5EE4" w:rsidP="008F1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283</w:t>
            </w:r>
          </w:p>
        </w:tc>
        <w:tc>
          <w:tcPr>
            <w:tcW w:w="923" w:type="dxa"/>
          </w:tcPr>
          <w:p w14:paraId="77A45F43" w14:textId="6E487D45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271</w:t>
            </w:r>
          </w:p>
        </w:tc>
      </w:tr>
      <w:tr w:rsidR="00A32122" w:rsidRPr="006F4CB8" w14:paraId="02577E32" w14:textId="77777777" w:rsidTr="00041626">
        <w:trPr>
          <w:cantSplit/>
        </w:trPr>
        <w:tc>
          <w:tcPr>
            <w:tcW w:w="2880" w:type="dxa"/>
          </w:tcPr>
          <w:p w14:paraId="07EECD87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รีเทล จำกัด</w:t>
            </w:r>
          </w:p>
        </w:tc>
        <w:tc>
          <w:tcPr>
            <w:tcW w:w="720" w:type="dxa"/>
          </w:tcPr>
          <w:p w14:paraId="4665D818" w14:textId="77777777" w:rsidR="00A32122" w:rsidRPr="006F4CB8" w:rsidRDefault="00A32122" w:rsidP="00A32122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F4F6438" w14:textId="44890390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vAlign w:val="bottom"/>
          </w:tcPr>
          <w:p w14:paraId="53C4B0AD" w14:textId="4A42D67B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3BBAD243" w14:textId="23D4E7A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23" w:type="dxa"/>
          </w:tcPr>
          <w:p w14:paraId="09212005" w14:textId="11C02078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23" w:type="dxa"/>
          </w:tcPr>
          <w:p w14:paraId="56D624D3" w14:textId="37DE2783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23" w:type="dxa"/>
          </w:tcPr>
          <w:p w14:paraId="704F97A7" w14:textId="09CD1D6E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80" w:type="dxa"/>
          </w:tcPr>
          <w:p w14:paraId="3879DC2D" w14:textId="33D14A29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36008397" w14:textId="0A36D7A0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4CC4F825" w14:textId="45D4A410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23" w:type="dxa"/>
          </w:tcPr>
          <w:p w14:paraId="3B707770" w14:textId="7C853AE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23" w:type="dxa"/>
          </w:tcPr>
          <w:p w14:paraId="64A2CEEA" w14:textId="0E73A137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54E8CEEF" w14:textId="158C6ABB" w:rsidR="00A32122" w:rsidRPr="006F4CB8" w:rsidRDefault="002B256E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AF5EE4"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32122" w:rsidRPr="006F4CB8" w14:paraId="2DD2E2BC" w14:textId="77777777" w:rsidTr="00041626">
        <w:trPr>
          <w:cantSplit/>
        </w:trPr>
        <w:tc>
          <w:tcPr>
            <w:tcW w:w="2880" w:type="dxa"/>
          </w:tcPr>
          <w:p w14:paraId="467ABB86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BCP Innovation Pte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6F4CB8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720" w:type="dxa"/>
          </w:tcPr>
          <w:p w14:paraId="7152122A" w14:textId="77777777" w:rsidR="00A32122" w:rsidRPr="006F4CB8" w:rsidRDefault="00A32122" w:rsidP="00A32122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D78ED67" w14:textId="575A8F57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3386D92" w14:textId="209CA004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36D05C45" w14:textId="39C7C53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23" w:type="dxa"/>
          </w:tcPr>
          <w:p w14:paraId="7270A1EC" w14:textId="54CBF18F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23" w:type="dxa"/>
          </w:tcPr>
          <w:p w14:paraId="6600D949" w14:textId="24107AA6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23" w:type="dxa"/>
          </w:tcPr>
          <w:p w14:paraId="499CBDC7" w14:textId="7E89D8DA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80" w:type="dxa"/>
          </w:tcPr>
          <w:p w14:paraId="1D296997" w14:textId="7F16DFE8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58C487B7" w14:textId="3677680D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06976AB9" w14:textId="09A6CE43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23" w:type="dxa"/>
          </w:tcPr>
          <w:p w14:paraId="79E5FC9E" w14:textId="6A0DA57E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23" w:type="dxa"/>
          </w:tcPr>
          <w:p w14:paraId="07192932" w14:textId="04FC83AA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6B4E16F0" w14:textId="2C8E6CDB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32122" w:rsidRPr="006F4CB8" w14:paraId="00457240" w14:textId="77777777" w:rsidTr="00041626">
        <w:trPr>
          <w:cantSplit/>
        </w:trPr>
        <w:tc>
          <w:tcPr>
            <w:tcW w:w="2880" w:type="dxa"/>
          </w:tcPr>
          <w:p w14:paraId="0E510F5B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BCP Trading Pte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6F4CB8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720" w:type="dxa"/>
          </w:tcPr>
          <w:p w14:paraId="49176E6A" w14:textId="77777777" w:rsidR="00A32122" w:rsidRPr="006F4CB8" w:rsidRDefault="00A32122" w:rsidP="00A32122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6C6CD5B" w14:textId="4839E940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23C0F7D9" w14:textId="1C3B6624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3CF106DD" w14:textId="76B4AD0C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923" w:type="dxa"/>
          </w:tcPr>
          <w:p w14:paraId="05A12D9F" w14:textId="30A68666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23" w:type="dxa"/>
          </w:tcPr>
          <w:p w14:paraId="135FDE5E" w14:textId="1A46CC3E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923" w:type="dxa"/>
          </w:tcPr>
          <w:p w14:paraId="5FE27910" w14:textId="0337C543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80" w:type="dxa"/>
          </w:tcPr>
          <w:p w14:paraId="0E4B4E81" w14:textId="2B98BF65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7A0F6FB8" w14:textId="22620BDF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3D3DE346" w14:textId="5F4388A6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923" w:type="dxa"/>
          </w:tcPr>
          <w:p w14:paraId="0A44D0F8" w14:textId="4A046BBC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23" w:type="dxa"/>
          </w:tcPr>
          <w:p w14:paraId="0D117A16" w14:textId="6653CB93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7285561C" w14:textId="464536E4" w:rsidR="00A32122" w:rsidRPr="006F4CB8" w:rsidRDefault="009E2F60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A32122" w:rsidRPr="006F4CB8" w14:paraId="6D2F7629" w14:textId="77777777" w:rsidTr="00041626">
        <w:trPr>
          <w:cantSplit/>
        </w:trPr>
        <w:tc>
          <w:tcPr>
            <w:tcW w:w="2880" w:type="dxa"/>
          </w:tcPr>
          <w:p w14:paraId="033CC151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บีบีจีไอ จำกัด (มหาชน)</w:t>
            </w:r>
          </w:p>
        </w:tc>
        <w:tc>
          <w:tcPr>
            <w:tcW w:w="720" w:type="dxa"/>
          </w:tcPr>
          <w:p w14:paraId="7B94C06A" w14:textId="77777777" w:rsidR="00A32122" w:rsidRPr="006F4CB8" w:rsidRDefault="00A32122" w:rsidP="00A32122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CD0FF84" w14:textId="0191B3DD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08E750EC" w14:textId="205DA353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2D182974" w14:textId="1C60C32A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3,615</w:t>
            </w:r>
          </w:p>
        </w:tc>
        <w:tc>
          <w:tcPr>
            <w:tcW w:w="923" w:type="dxa"/>
          </w:tcPr>
          <w:p w14:paraId="12FB1811" w14:textId="5F8E7986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2,532</w:t>
            </w:r>
          </w:p>
        </w:tc>
        <w:tc>
          <w:tcPr>
            <w:tcW w:w="923" w:type="dxa"/>
          </w:tcPr>
          <w:p w14:paraId="45D6FE3F" w14:textId="444B9FD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2,145</w:t>
            </w:r>
          </w:p>
        </w:tc>
        <w:tc>
          <w:tcPr>
            <w:tcW w:w="923" w:type="dxa"/>
          </w:tcPr>
          <w:p w14:paraId="63E487F5" w14:textId="2BD303F9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1,700</w:t>
            </w:r>
          </w:p>
        </w:tc>
        <w:tc>
          <w:tcPr>
            <w:tcW w:w="980" w:type="dxa"/>
          </w:tcPr>
          <w:p w14:paraId="5140B05F" w14:textId="1DF33FC3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39BB1BB5" w14:textId="266E2296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5A22B782" w14:textId="3CDE3DDE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2,145</w:t>
            </w:r>
          </w:p>
        </w:tc>
        <w:tc>
          <w:tcPr>
            <w:tcW w:w="923" w:type="dxa"/>
          </w:tcPr>
          <w:p w14:paraId="00E6DE62" w14:textId="3DA1E616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1,700</w:t>
            </w:r>
          </w:p>
        </w:tc>
        <w:tc>
          <w:tcPr>
            <w:tcW w:w="923" w:type="dxa"/>
          </w:tcPr>
          <w:p w14:paraId="33EDF526" w14:textId="0B31BEDB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97</w:t>
            </w:r>
          </w:p>
        </w:tc>
        <w:tc>
          <w:tcPr>
            <w:tcW w:w="923" w:type="dxa"/>
          </w:tcPr>
          <w:p w14:paraId="4AE27857" w14:textId="44D81E40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61</w:t>
            </w:r>
          </w:p>
        </w:tc>
      </w:tr>
      <w:tr w:rsidR="00A32122" w:rsidRPr="006F4CB8" w14:paraId="3C1E3B05" w14:textId="77777777" w:rsidTr="00041626">
        <w:trPr>
          <w:cantSplit/>
        </w:trPr>
        <w:tc>
          <w:tcPr>
            <w:tcW w:w="2880" w:type="dxa"/>
          </w:tcPr>
          <w:p w14:paraId="50D4EF3D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บีซีพีอาร์ จำกัด</w:t>
            </w:r>
          </w:p>
        </w:tc>
        <w:tc>
          <w:tcPr>
            <w:tcW w:w="720" w:type="dxa"/>
          </w:tcPr>
          <w:p w14:paraId="542ADAFD" w14:textId="71D8E5CE" w:rsidR="00A32122" w:rsidRPr="006F4CB8" w:rsidRDefault="00A32122" w:rsidP="00A32122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3EAEA2E" w14:textId="16A7E8F1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36269338" w14:textId="3AD19A09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00EAA124" w14:textId="4D2D741B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23" w:type="dxa"/>
          </w:tcPr>
          <w:p w14:paraId="443494BB" w14:textId="6E01C1C1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23" w:type="dxa"/>
          </w:tcPr>
          <w:p w14:paraId="303A9BAF" w14:textId="0FD7F47B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23" w:type="dxa"/>
          </w:tcPr>
          <w:p w14:paraId="53734E08" w14:textId="1B41EC82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80" w:type="dxa"/>
          </w:tcPr>
          <w:p w14:paraId="0985715C" w14:textId="38EDC09E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(162)</w:t>
            </w:r>
          </w:p>
        </w:tc>
        <w:tc>
          <w:tcPr>
            <w:tcW w:w="980" w:type="dxa"/>
          </w:tcPr>
          <w:p w14:paraId="5F5A91D7" w14:textId="481A70B7" w:rsidR="00A32122" w:rsidRPr="006F4CB8" w:rsidRDefault="00A32122" w:rsidP="0066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6F4CB8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23" w:type="dxa"/>
          </w:tcPr>
          <w:p w14:paraId="3099C085" w14:textId="5E23F192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923" w:type="dxa"/>
          </w:tcPr>
          <w:p w14:paraId="157B78DF" w14:textId="05CA0399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  <w:tc>
          <w:tcPr>
            <w:tcW w:w="923" w:type="dxa"/>
          </w:tcPr>
          <w:p w14:paraId="3CD8D296" w14:textId="37B5B6CC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65139A95" w14:textId="496CB63B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32122" w:rsidRPr="006F4CB8" w14:paraId="5C4F32EB" w14:textId="77777777" w:rsidTr="00041626">
        <w:trPr>
          <w:cantSplit/>
        </w:trPr>
        <w:tc>
          <w:tcPr>
            <w:tcW w:w="2880" w:type="dxa"/>
          </w:tcPr>
          <w:p w14:paraId="6ECAF014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ไบโอเบส จำกัด</w:t>
            </w:r>
          </w:p>
        </w:tc>
        <w:tc>
          <w:tcPr>
            <w:tcW w:w="720" w:type="dxa"/>
          </w:tcPr>
          <w:p w14:paraId="66096290" w14:textId="77777777" w:rsidR="00A32122" w:rsidRPr="006F4CB8" w:rsidRDefault="00A32122" w:rsidP="00A32122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A69111E" w14:textId="42A01EB9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2BC2B4CB" w14:textId="0329BC84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679EA430" w14:textId="63CC16D5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4C0DBA7A" w14:textId="36893C1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45B7A985" w14:textId="33D2B879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31EF2CEF" w14:textId="3DB679F6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80" w:type="dxa"/>
          </w:tcPr>
          <w:p w14:paraId="3F9B8997" w14:textId="625696FA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4CFA4B9C" w14:textId="03FD83F6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39336CC6" w14:textId="33B87442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04E0BE40" w14:textId="413003CE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3CEF5A51" w14:textId="51327544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4568B0B0" w14:textId="6A97E3A7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32122" w:rsidRPr="006F4CB8" w14:paraId="5F630512" w14:textId="77777777" w:rsidTr="00784761">
        <w:trPr>
          <w:cantSplit/>
        </w:trPr>
        <w:tc>
          <w:tcPr>
            <w:tcW w:w="2880" w:type="dxa"/>
          </w:tcPr>
          <w:p w14:paraId="6561392F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เอ็นเนอร์ยี่ จำกัด</w:t>
            </w:r>
          </w:p>
        </w:tc>
        <w:tc>
          <w:tcPr>
            <w:tcW w:w="720" w:type="dxa"/>
          </w:tcPr>
          <w:p w14:paraId="406BFA9E" w14:textId="77777777" w:rsidR="00A32122" w:rsidRPr="006F4CB8" w:rsidRDefault="00A32122" w:rsidP="00A32122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DDBBBC8" w14:textId="13C76964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1BFBD39" w14:textId="6F3FDE17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43CB1E2E" w14:textId="2794E038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6251A8D2" w14:textId="521293F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71C65F85" w14:textId="15025870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624B6C59" w14:textId="41C903B5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80" w:type="dxa"/>
          </w:tcPr>
          <w:p w14:paraId="02887611" w14:textId="2EEAE97C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48261496" w14:textId="2FBC1A6F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77F090FD" w14:textId="4650C69E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62F72A3A" w14:textId="1E28A2C6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3F1BD7B3" w14:textId="17C9A4A5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2A2EC5B2" w14:textId="60055EEC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32122" w:rsidRPr="006F4CB8" w14:paraId="0B5A84D7" w14:textId="77777777" w:rsidTr="00784761">
        <w:trPr>
          <w:cantSplit/>
        </w:trPr>
        <w:tc>
          <w:tcPr>
            <w:tcW w:w="2880" w:type="dxa"/>
          </w:tcPr>
          <w:p w14:paraId="74C66159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อินโนเวชั่น จำกัด</w:t>
            </w:r>
          </w:p>
        </w:tc>
        <w:tc>
          <w:tcPr>
            <w:tcW w:w="720" w:type="dxa"/>
          </w:tcPr>
          <w:p w14:paraId="366DA2F2" w14:textId="77777777" w:rsidR="00A32122" w:rsidRPr="006F4CB8" w:rsidRDefault="00A32122" w:rsidP="00A32122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9917D0D" w14:textId="6422CE0F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D776750" w14:textId="38765815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48C35130" w14:textId="156A7AF8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23" w:type="dxa"/>
          </w:tcPr>
          <w:p w14:paraId="080E7236" w14:textId="15049E4D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23" w:type="dxa"/>
          </w:tcPr>
          <w:p w14:paraId="2D4037F1" w14:textId="36792702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23" w:type="dxa"/>
          </w:tcPr>
          <w:p w14:paraId="13AEE67B" w14:textId="7783B27C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80" w:type="dxa"/>
          </w:tcPr>
          <w:p w14:paraId="37CCAC90" w14:textId="050C0CC6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4204ECC6" w14:textId="5E4ED24A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51FC4750" w14:textId="23E06F8C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23" w:type="dxa"/>
          </w:tcPr>
          <w:p w14:paraId="5648AAAB" w14:textId="3A9B517C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23" w:type="dxa"/>
          </w:tcPr>
          <w:p w14:paraId="3CC83D76" w14:textId="2DBE19D8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68EA9B73" w14:textId="49177B18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32122" w:rsidRPr="006F4CB8" w14:paraId="567AB5F2" w14:textId="77777777" w:rsidTr="00784761">
        <w:trPr>
          <w:cantSplit/>
        </w:trPr>
        <w:tc>
          <w:tcPr>
            <w:tcW w:w="2880" w:type="dxa"/>
          </w:tcPr>
          <w:p w14:paraId="1D7A2036" w14:textId="737E92DE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บีทีเอสจี จำกัด</w:t>
            </w:r>
          </w:p>
        </w:tc>
        <w:tc>
          <w:tcPr>
            <w:tcW w:w="720" w:type="dxa"/>
          </w:tcPr>
          <w:p w14:paraId="4DBEBE29" w14:textId="77777777" w:rsidR="00A32122" w:rsidRPr="006F4CB8" w:rsidRDefault="00A32122" w:rsidP="00A32122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1327D39" w14:textId="26480026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72" w:type="dxa"/>
          </w:tcPr>
          <w:p w14:paraId="38FAEA18" w14:textId="465B44B7" w:rsidR="00A32122" w:rsidRPr="006F4CB8" w:rsidRDefault="00A32122" w:rsidP="009D1593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923" w:type="dxa"/>
          </w:tcPr>
          <w:p w14:paraId="0CF37443" w14:textId="30FC3F88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923" w:type="dxa"/>
          </w:tcPr>
          <w:p w14:paraId="72BFE423" w14:textId="1A103C7D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923" w:type="dxa"/>
          </w:tcPr>
          <w:p w14:paraId="469FFC97" w14:textId="6EDF80A4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23" w:type="dxa"/>
          </w:tcPr>
          <w:p w14:paraId="02A9F9A9" w14:textId="58C74A48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80" w:type="dxa"/>
          </w:tcPr>
          <w:p w14:paraId="4DDB82D7" w14:textId="3A52A96C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79373FA8" w14:textId="10E6430B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579200CC" w14:textId="742400A8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23" w:type="dxa"/>
          </w:tcPr>
          <w:p w14:paraId="17357A30" w14:textId="5252C7AA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23" w:type="dxa"/>
          </w:tcPr>
          <w:p w14:paraId="799D4260" w14:textId="70F24D61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21084CE5" w14:textId="24DA2F1F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32122" w:rsidRPr="006F4CB8" w14:paraId="43F810BB" w14:textId="77777777" w:rsidTr="00784761">
        <w:trPr>
          <w:cantSplit/>
        </w:trPr>
        <w:tc>
          <w:tcPr>
            <w:tcW w:w="2880" w:type="dxa"/>
          </w:tcPr>
          <w:p w14:paraId="0AF6D37C" w14:textId="668C313A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720" w:type="dxa"/>
          </w:tcPr>
          <w:p w14:paraId="3A1BF1EC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1CB536" w14:textId="333A7E75" w:rsidR="00A32122" w:rsidRPr="006F4CB8" w:rsidRDefault="00A32122" w:rsidP="009D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72" w:type="dxa"/>
            <w:vAlign w:val="bottom"/>
          </w:tcPr>
          <w:p w14:paraId="3160C796" w14:textId="7296E82F" w:rsidR="00A32122" w:rsidRPr="006F4CB8" w:rsidRDefault="00A32122" w:rsidP="009D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923" w:type="dxa"/>
            <w:vAlign w:val="bottom"/>
          </w:tcPr>
          <w:p w14:paraId="68D59FB4" w14:textId="581E0A2A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vAlign w:val="bottom"/>
          </w:tcPr>
          <w:p w14:paraId="665CB0E7" w14:textId="3C23F46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vAlign w:val="bottom"/>
          </w:tcPr>
          <w:p w14:paraId="0CFB7912" w14:textId="0F570F4A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26605147" w14:textId="394A19C4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581ACAF0" w14:textId="2FD1A966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16E8313B" w14:textId="77777777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3" w:type="dxa"/>
            <w:vAlign w:val="bottom"/>
          </w:tcPr>
          <w:p w14:paraId="64B56851" w14:textId="243A3314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1E6FDAFF" w14:textId="2421DBCC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44312DDF" w14:textId="1A8F813F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2DB9978F" w14:textId="614E8536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32122" w:rsidRPr="006F4CB8" w14:paraId="610DD8E6" w14:textId="77777777" w:rsidTr="00A66BB3">
        <w:trPr>
          <w:cantSplit/>
          <w:trHeight w:val="77"/>
        </w:trPr>
        <w:tc>
          <w:tcPr>
            <w:tcW w:w="2880" w:type="dxa"/>
          </w:tcPr>
          <w:p w14:paraId="2AA6DB76" w14:textId="14071FCE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5" w:hanging="166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กรุงเทพขนส่งเชื้อเพลิงทางท่อ</w:t>
            </w:r>
            <w:r w:rsidRPr="006F4C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และโลจิสติกส์ จำกัด</w:t>
            </w:r>
          </w:p>
        </w:tc>
        <w:tc>
          <w:tcPr>
            <w:tcW w:w="720" w:type="dxa"/>
          </w:tcPr>
          <w:p w14:paraId="61FD4FC5" w14:textId="77777777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3E0FEA" w14:textId="6612215F" w:rsidR="00A32122" w:rsidRPr="006F4CB8" w:rsidRDefault="00A32122" w:rsidP="009D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72" w:type="dxa"/>
            <w:vAlign w:val="bottom"/>
          </w:tcPr>
          <w:p w14:paraId="0DF559E1" w14:textId="098643B9" w:rsidR="00A32122" w:rsidRPr="006F4CB8" w:rsidRDefault="00A32122" w:rsidP="009D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923" w:type="dxa"/>
            <w:vAlign w:val="bottom"/>
          </w:tcPr>
          <w:p w14:paraId="1885C65C" w14:textId="1378CB39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23" w:type="dxa"/>
            <w:vAlign w:val="bottom"/>
          </w:tcPr>
          <w:p w14:paraId="5F17850C" w14:textId="519E9E0C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23" w:type="dxa"/>
            <w:vAlign w:val="bottom"/>
          </w:tcPr>
          <w:p w14:paraId="2457FE18" w14:textId="00907C3C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23" w:type="dxa"/>
            <w:vAlign w:val="bottom"/>
          </w:tcPr>
          <w:p w14:paraId="5EBBA54D" w14:textId="16C56821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80" w:type="dxa"/>
          </w:tcPr>
          <w:p w14:paraId="103A757F" w14:textId="77777777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C158DB" w14:textId="2DBA33C6" w:rsidR="00A32122" w:rsidRPr="006F4CB8" w:rsidRDefault="00A32122" w:rsidP="00A7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0ACB19CF" w14:textId="77777777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7ABA41" w14:textId="6D5FAF0B" w:rsidR="00A32122" w:rsidRPr="006F4CB8" w:rsidRDefault="00A32122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5A480A48" w14:textId="67C65E74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23" w:type="dxa"/>
            <w:vAlign w:val="bottom"/>
          </w:tcPr>
          <w:p w14:paraId="18BF4E9D" w14:textId="27B4ED7C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23" w:type="dxa"/>
            <w:vAlign w:val="bottom"/>
          </w:tcPr>
          <w:p w14:paraId="7E37AA6F" w14:textId="0E5DFCDF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38925684" w14:textId="1C59575D" w:rsidR="00A32122" w:rsidRPr="006F4CB8" w:rsidRDefault="00AF5EE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32122" w:rsidRPr="006F4CB8" w14:paraId="46DDDDDD" w14:textId="77777777" w:rsidTr="00784761">
        <w:trPr>
          <w:cantSplit/>
          <w:trHeight w:val="77"/>
        </w:trPr>
        <w:tc>
          <w:tcPr>
            <w:tcW w:w="2880" w:type="dxa"/>
          </w:tcPr>
          <w:p w14:paraId="6E966700" w14:textId="46B185A9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720" w:type="dxa"/>
          </w:tcPr>
          <w:p w14:paraId="1AFA69DB" w14:textId="20D0494A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320" w:lineRule="exact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13BBBDF8" w14:textId="7800C135" w:rsidR="00A32122" w:rsidRPr="006F4CB8" w:rsidRDefault="00A32122" w:rsidP="009D1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50.40</w:t>
            </w:r>
          </w:p>
        </w:tc>
        <w:tc>
          <w:tcPr>
            <w:tcW w:w="872" w:type="dxa"/>
            <w:vAlign w:val="bottom"/>
          </w:tcPr>
          <w:p w14:paraId="24738A8B" w14:textId="1A6ED90E" w:rsidR="00A32122" w:rsidRPr="006F4CB8" w:rsidRDefault="00A3212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7F96B9DA" w14:textId="4E09984F" w:rsidR="00A32122" w:rsidRPr="006F4CB8" w:rsidRDefault="00A32122" w:rsidP="00A3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923" w:type="dxa"/>
            <w:vAlign w:val="bottom"/>
          </w:tcPr>
          <w:p w14:paraId="5464EBB6" w14:textId="2DDED0D4" w:rsidR="00A32122" w:rsidRPr="006F4CB8" w:rsidRDefault="00A32122" w:rsidP="002B25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3EB38759" w14:textId="635C7A41" w:rsidR="00A32122" w:rsidRPr="006F4CB8" w:rsidRDefault="00A32122" w:rsidP="00A32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923" w:type="dxa"/>
            <w:vAlign w:val="bottom"/>
          </w:tcPr>
          <w:p w14:paraId="085C4032" w14:textId="69A53C6F" w:rsidR="00A32122" w:rsidRPr="006F4CB8" w:rsidRDefault="00A32122" w:rsidP="00A71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56176FFE" w14:textId="5B60F3F7" w:rsidR="00A32122" w:rsidRPr="006F4CB8" w:rsidRDefault="00A32122" w:rsidP="00A718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5C303518" w14:textId="49200B56" w:rsidR="00A32122" w:rsidRPr="006F4CB8" w:rsidRDefault="00A32122" w:rsidP="002B2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4071C10C" w14:textId="40228053" w:rsidR="00A32122" w:rsidRPr="006F4CB8" w:rsidRDefault="00A32122" w:rsidP="00A32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923" w:type="dxa"/>
            <w:vAlign w:val="bottom"/>
          </w:tcPr>
          <w:p w14:paraId="6707AF57" w14:textId="7E9813A6" w:rsidR="00A32122" w:rsidRPr="006F4CB8" w:rsidRDefault="00A32122" w:rsidP="002B2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2CDE8F79" w14:textId="46BAA637" w:rsidR="00A32122" w:rsidRPr="006F4CB8" w:rsidRDefault="00AF5EE4" w:rsidP="002B2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7132D9E3" w14:textId="2A795018" w:rsidR="00A32122" w:rsidRPr="006F4CB8" w:rsidRDefault="00AF5EE4" w:rsidP="002B2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3784F" w:rsidRPr="006F4CB8" w14:paraId="6B90DB32" w14:textId="77777777" w:rsidTr="00784761">
        <w:trPr>
          <w:cantSplit/>
        </w:trPr>
        <w:tc>
          <w:tcPr>
            <w:tcW w:w="2880" w:type="dxa"/>
          </w:tcPr>
          <w:p w14:paraId="6B46CC50" w14:textId="77777777" w:rsidR="0093784F" w:rsidRPr="006F4CB8" w:rsidRDefault="0093784F" w:rsidP="0093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8BF86B9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6191453" w14:textId="4DEA18A0" w:rsidR="0093784F" w:rsidRPr="006F4CB8" w:rsidRDefault="0093784F" w:rsidP="0093784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5B2D5FFC" w14:textId="77777777" w:rsidR="0093784F" w:rsidRPr="006F4CB8" w:rsidRDefault="0093784F" w:rsidP="0093784F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23" w:type="dxa"/>
            <w:vAlign w:val="bottom"/>
          </w:tcPr>
          <w:p w14:paraId="76C82A59" w14:textId="77777777" w:rsidR="0093784F" w:rsidRPr="006F4CB8" w:rsidRDefault="0093784F" w:rsidP="0093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80D966F" w14:textId="77777777" w:rsidR="0093784F" w:rsidRPr="006F4CB8" w:rsidRDefault="0093784F" w:rsidP="0093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3C511523" w14:textId="025AF100" w:rsidR="0093784F" w:rsidRPr="006F4CB8" w:rsidRDefault="00850A35" w:rsidP="009378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17,65</w:t>
            </w:r>
            <w:r w:rsidR="00A32122"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3" w:type="dxa"/>
            <w:vAlign w:val="bottom"/>
          </w:tcPr>
          <w:p w14:paraId="0DA4C073" w14:textId="64E8362D" w:rsidR="0093784F" w:rsidRPr="006F4CB8" w:rsidRDefault="0093784F" w:rsidP="009378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16,809</w:t>
            </w:r>
          </w:p>
        </w:tc>
        <w:tc>
          <w:tcPr>
            <w:tcW w:w="980" w:type="dxa"/>
            <w:vAlign w:val="bottom"/>
          </w:tcPr>
          <w:p w14:paraId="0477C25D" w14:textId="3E14EFBA" w:rsidR="0093784F" w:rsidRPr="006F4CB8" w:rsidRDefault="009D1593" w:rsidP="005866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(162</w:t>
            </w:r>
            <w:r w:rsidR="00A32122"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80" w:type="dxa"/>
            <w:vAlign w:val="bottom"/>
          </w:tcPr>
          <w:p w14:paraId="01682150" w14:textId="21163AD1" w:rsidR="0093784F" w:rsidRPr="006F4CB8" w:rsidRDefault="0093784F" w:rsidP="00664B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12D29E08" w14:textId="081277E5" w:rsidR="0093784F" w:rsidRPr="006F4CB8" w:rsidRDefault="00A32122" w:rsidP="009378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17,492</w:t>
            </w:r>
          </w:p>
        </w:tc>
        <w:tc>
          <w:tcPr>
            <w:tcW w:w="923" w:type="dxa"/>
            <w:vAlign w:val="bottom"/>
          </w:tcPr>
          <w:p w14:paraId="35055394" w14:textId="67DDA164" w:rsidR="0093784F" w:rsidRPr="006F4CB8" w:rsidRDefault="0093784F" w:rsidP="009378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16,492</w:t>
            </w:r>
          </w:p>
        </w:tc>
        <w:tc>
          <w:tcPr>
            <w:tcW w:w="923" w:type="dxa"/>
          </w:tcPr>
          <w:p w14:paraId="28641C5D" w14:textId="03E54E77" w:rsidR="0093784F" w:rsidRPr="006F4CB8" w:rsidRDefault="00AF5EE4" w:rsidP="002B25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449</w:t>
            </w:r>
          </w:p>
        </w:tc>
        <w:tc>
          <w:tcPr>
            <w:tcW w:w="923" w:type="dxa"/>
          </w:tcPr>
          <w:p w14:paraId="23A0D179" w14:textId="772AC8FF" w:rsidR="0093784F" w:rsidRPr="006F4CB8" w:rsidRDefault="00AF5EE4" w:rsidP="002B256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44</w:t>
            </w:r>
            <w:r w:rsidR="00D62F2A"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43C1DE01" w14:textId="5FC24697" w:rsidR="00203C8D" w:rsidRPr="006F4CB8" w:rsidRDefault="00203C8D" w:rsidP="00F65F9B">
      <w:pPr>
        <w:jc w:val="thaiDistribute"/>
        <w:rPr>
          <w:rFonts w:asciiTheme="majorBidi" w:hAnsiTheme="majorBidi" w:cstheme="majorBidi"/>
        </w:rPr>
        <w:sectPr w:rsidR="00203C8D" w:rsidRPr="006F4CB8" w:rsidSect="00FB1D27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ECEED9" w14:textId="51A1F4F0" w:rsidR="00F421FF" w:rsidRPr="006F4CB8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4" w:name="OLE_LINK11"/>
      <w:bookmarkStart w:id="5" w:name="OLE_LINK12"/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45D8FFAF" w14:textId="4CA85D69" w:rsidR="00DF35D2" w:rsidRPr="006F4CB8" w:rsidRDefault="00DF35D2" w:rsidP="00BA7A53">
      <w:pPr>
        <w:rPr>
          <w:rFonts w:asciiTheme="majorBidi" w:hAnsiTheme="majorBidi" w:cstheme="majorBidi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79"/>
        <w:gridCol w:w="1083"/>
        <w:gridCol w:w="1079"/>
        <w:gridCol w:w="1098"/>
      </w:tblGrid>
      <w:tr w:rsidR="00EA6CE3" w:rsidRPr="006F4CB8" w14:paraId="371BB320" w14:textId="77777777" w:rsidTr="00EA6CE3">
        <w:trPr>
          <w:tblHeader/>
        </w:trPr>
        <w:tc>
          <w:tcPr>
            <w:tcW w:w="2664" w:type="pct"/>
          </w:tcPr>
          <w:p w14:paraId="36BD481C" w14:textId="77777777" w:rsidR="00EA6CE3" w:rsidRPr="006F4CB8" w:rsidRDefault="00EA6CE3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4" w:type="pct"/>
            <w:gridSpan w:val="2"/>
          </w:tcPr>
          <w:p w14:paraId="65009479" w14:textId="77777777" w:rsidR="00EA6CE3" w:rsidRPr="006F4CB8" w:rsidRDefault="00EA6CE3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2" w:type="pct"/>
            <w:gridSpan w:val="2"/>
          </w:tcPr>
          <w:p w14:paraId="624CCB2F" w14:textId="77777777" w:rsidR="00EA6CE3" w:rsidRPr="006F4CB8" w:rsidRDefault="00EA6CE3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6CE3" w:rsidRPr="006F4CB8" w14:paraId="5B37F4FD" w14:textId="77777777" w:rsidTr="006E6CFE">
        <w:trPr>
          <w:trHeight w:val="182"/>
          <w:tblHeader/>
        </w:trPr>
        <w:tc>
          <w:tcPr>
            <w:tcW w:w="2664" w:type="pct"/>
          </w:tcPr>
          <w:p w14:paraId="3CB39F6D" w14:textId="77777777" w:rsidR="00EA6CE3" w:rsidRPr="006F4CB8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81" w:type="pct"/>
          </w:tcPr>
          <w:p w14:paraId="3127D855" w14:textId="3E9E61AE" w:rsidR="00EA6CE3" w:rsidRPr="006F4CB8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</w:t>
            </w:r>
            <w:r w:rsidR="006E6CFE" w:rsidRPr="006F4CB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583" w:type="pct"/>
          </w:tcPr>
          <w:p w14:paraId="60A30EA4" w14:textId="38940CA9" w:rsidR="00EA6CE3" w:rsidRPr="006F4CB8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</w:t>
            </w:r>
            <w:r w:rsidR="006E6CFE" w:rsidRPr="006F4CB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581" w:type="pct"/>
          </w:tcPr>
          <w:p w14:paraId="6A759AA5" w14:textId="4D7F8E34" w:rsidR="00EA6CE3" w:rsidRPr="006F4CB8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</w:t>
            </w:r>
            <w:r w:rsidR="006E6CFE" w:rsidRPr="006F4CB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591" w:type="pct"/>
          </w:tcPr>
          <w:p w14:paraId="3CBA8974" w14:textId="7B16716B" w:rsidR="00EA6CE3" w:rsidRPr="006F4CB8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256</w:t>
            </w:r>
            <w:r w:rsidR="006E6CFE" w:rsidRPr="006F4CB8">
              <w:rPr>
                <w:rFonts w:asciiTheme="majorBidi" w:hAnsiTheme="majorBidi" w:cstheme="majorBidi"/>
              </w:rPr>
              <w:t>4</w:t>
            </w:r>
          </w:p>
        </w:tc>
      </w:tr>
      <w:tr w:rsidR="00EA6CE3" w:rsidRPr="006F4CB8" w14:paraId="21CB7D94" w14:textId="77777777" w:rsidTr="00EA6CE3">
        <w:trPr>
          <w:tblHeader/>
        </w:trPr>
        <w:tc>
          <w:tcPr>
            <w:tcW w:w="2664" w:type="pct"/>
          </w:tcPr>
          <w:p w14:paraId="0CBE838D" w14:textId="77777777" w:rsidR="00EA6CE3" w:rsidRPr="006F4CB8" w:rsidRDefault="00EA6CE3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</w:tcPr>
          <w:p w14:paraId="6238380F" w14:textId="77777777" w:rsidR="00EA6CE3" w:rsidRPr="006F4CB8" w:rsidRDefault="00EA6CE3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6CE3" w:rsidRPr="006F4CB8" w14:paraId="7CA115DD" w14:textId="77777777" w:rsidTr="006E6CFE">
        <w:tc>
          <w:tcPr>
            <w:tcW w:w="2664" w:type="pct"/>
          </w:tcPr>
          <w:p w14:paraId="169D6059" w14:textId="78790EC9" w:rsidR="00EA6CE3" w:rsidRPr="006F4CB8" w:rsidRDefault="00F05767" w:rsidP="00DB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6489A34C" w14:textId="77777777" w:rsidR="00EA6CE3" w:rsidRPr="006F4CB8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vAlign w:val="bottom"/>
          </w:tcPr>
          <w:p w14:paraId="0F4A8AA1" w14:textId="77777777" w:rsidR="00EA6CE3" w:rsidRPr="006F4CB8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vAlign w:val="bottom"/>
          </w:tcPr>
          <w:p w14:paraId="39B50B2B" w14:textId="77777777" w:rsidR="00EA6CE3" w:rsidRPr="006F4CB8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vAlign w:val="bottom"/>
          </w:tcPr>
          <w:p w14:paraId="717A51CD" w14:textId="77777777" w:rsidR="00EA6CE3" w:rsidRPr="006F4CB8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019BF" w:rsidRPr="006F4CB8" w14:paraId="43C363CE" w14:textId="77777777" w:rsidTr="006E6CFE">
        <w:tc>
          <w:tcPr>
            <w:tcW w:w="2664" w:type="pct"/>
          </w:tcPr>
          <w:p w14:paraId="4AD0AACF" w14:textId="77777777" w:rsidR="001019BF" w:rsidRPr="006F4CB8" w:rsidRDefault="001019BF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318" w:hanging="270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581" w:type="pct"/>
            <w:vAlign w:val="bottom"/>
          </w:tcPr>
          <w:p w14:paraId="1C75E512" w14:textId="32F78802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13,486</w:t>
            </w:r>
          </w:p>
        </w:tc>
        <w:tc>
          <w:tcPr>
            <w:tcW w:w="583" w:type="pct"/>
            <w:vAlign w:val="bottom"/>
          </w:tcPr>
          <w:p w14:paraId="71E192F7" w14:textId="35B6041E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14,149</w:t>
            </w:r>
          </w:p>
        </w:tc>
        <w:tc>
          <w:tcPr>
            <w:tcW w:w="581" w:type="pct"/>
            <w:vAlign w:val="bottom"/>
          </w:tcPr>
          <w:p w14:paraId="75D00D1B" w14:textId="3B4C934F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4993BCEB" w14:textId="40F64D53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6F4CB8" w14:paraId="411DEE12" w14:textId="77777777" w:rsidTr="006E6CFE">
        <w:tc>
          <w:tcPr>
            <w:tcW w:w="2664" w:type="pct"/>
          </w:tcPr>
          <w:p w14:paraId="39D8A6E9" w14:textId="24576931" w:rsidR="001019BF" w:rsidRPr="006F4CB8" w:rsidRDefault="00DB4989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1019BF" w:rsidRPr="006F4CB8">
              <w:rPr>
                <w:rFonts w:asciiTheme="majorBidi" w:hAnsiTheme="majorBidi" w:cstheme="majorBidi"/>
                <w:cs/>
              </w:rPr>
              <w:t>สุทธิจากเงินลงทุนในบริษัทร่วม</w:t>
            </w:r>
          </w:p>
        </w:tc>
        <w:tc>
          <w:tcPr>
            <w:tcW w:w="581" w:type="pct"/>
            <w:vAlign w:val="bottom"/>
          </w:tcPr>
          <w:p w14:paraId="478DCF80" w14:textId="1A81848F" w:rsidR="001019BF" w:rsidRPr="006F4CB8" w:rsidRDefault="00D22B72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13</w:t>
            </w:r>
            <w:r w:rsidR="001D68F3" w:rsidRPr="006F4CB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583" w:type="pct"/>
            <w:vAlign w:val="bottom"/>
          </w:tcPr>
          <w:p w14:paraId="265E2A42" w14:textId="0CF5D9BD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581" w:type="pct"/>
            <w:vAlign w:val="bottom"/>
          </w:tcPr>
          <w:p w14:paraId="0587E7C4" w14:textId="03BC0615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49D3101C" w14:textId="7F76BBD0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6F4CB8" w14:paraId="0E89F120" w14:textId="77777777" w:rsidTr="006E6CFE">
        <w:tc>
          <w:tcPr>
            <w:tcW w:w="2664" w:type="pct"/>
          </w:tcPr>
          <w:p w14:paraId="2E0EEA87" w14:textId="76F37972" w:rsidR="001019BF" w:rsidRPr="006F4CB8" w:rsidRDefault="00DB4989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7" w:hanging="162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  <w:r w:rsidR="001019BF" w:rsidRPr="006F4CB8">
              <w:rPr>
                <w:rFonts w:asciiTheme="majorBidi" w:hAnsiTheme="majorBidi" w:cstheme="majorBidi"/>
                <w:cs/>
              </w:rPr>
              <w:t>เบ็ดเสร็จอื่นจากเงินลงทุน</w:t>
            </w:r>
          </w:p>
          <w:p w14:paraId="3442F198" w14:textId="0D480115" w:rsidR="001019BF" w:rsidRPr="006F4CB8" w:rsidRDefault="001019BF" w:rsidP="00F7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7" w:right="-197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ab/>
            </w:r>
            <w:r w:rsidRPr="006F4CB8">
              <w:rPr>
                <w:rFonts w:asciiTheme="majorBidi" w:hAnsiTheme="majorBidi" w:cstheme="majorBidi"/>
                <w:cs/>
              </w:rPr>
              <w:t>ในบริษัทร่วม</w:t>
            </w:r>
          </w:p>
        </w:tc>
        <w:tc>
          <w:tcPr>
            <w:tcW w:w="581" w:type="pct"/>
            <w:vAlign w:val="bottom"/>
          </w:tcPr>
          <w:p w14:paraId="04F56088" w14:textId="3A666156" w:rsidR="001019BF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vAlign w:val="bottom"/>
          </w:tcPr>
          <w:p w14:paraId="5484E213" w14:textId="2807DDA2" w:rsidR="001019BF" w:rsidRPr="006F4CB8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581" w:type="pct"/>
            <w:vAlign w:val="bottom"/>
          </w:tcPr>
          <w:p w14:paraId="08E1D43D" w14:textId="5F4218F0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5A97D9C3" w14:textId="49304AEA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6F4CB8" w14:paraId="4075FCFE" w14:textId="77777777" w:rsidTr="006E6CFE">
        <w:tc>
          <w:tcPr>
            <w:tcW w:w="2664" w:type="pct"/>
          </w:tcPr>
          <w:p w14:paraId="5CF3FF96" w14:textId="77777777" w:rsidR="001019BF" w:rsidRPr="006F4CB8" w:rsidRDefault="001019BF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581" w:type="pct"/>
            <w:vAlign w:val="bottom"/>
          </w:tcPr>
          <w:p w14:paraId="17D82B8D" w14:textId="04B0FCB5" w:rsidR="001019BF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vAlign w:val="bottom"/>
          </w:tcPr>
          <w:p w14:paraId="5B0B763F" w14:textId="1971A035" w:rsidR="001019BF" w:rsidRPr="006F4CB8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118</w:t>
            </w:r>
            <w:r w:rsidRPr="006F4CB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1" w:type="pct"/>
            <w:vAlign w:val="bottom"/>
          </w:tcPr>
          <w:p w14:paraId="61C4274D" w14:textId="05C389B4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3D249BB3" w14:textId="6B5098D7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6F4CB8" w14:paraId="4BCF4E65" w14:textId="77777777" w:rsidTr="006E6CFE">
        <w:tc>
          <w:tcPr>
            <w:tcW w:w="2664" w:type="pct"/>
          </w:tcPr>
          <w:p w14:paraId="09776362" w14:textId="77777777" w:rsidR="001019BF" w:rsidRPr="006F4CB8" w:rsidRDefault="001019BF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กลับรายการขาดทุนจากการด้อยค่า</w:t>
            </w:r>
          </w:p>
        </w:tc>
        <w:tc>
          <w:tcPr>
            <w:tcW w:w="581" w:type="pct"/>
            <w:vAlign w:val="bottom"/>
          </w:tcPr>
          <w:p w14:paraId="76B349F9" w14:textId="14DB64C7" w:rsidR="001019BF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vAlign w:val="bottom"/>
          </w:tcPr>
          <w:p w14:paraId="5729DF79" w14:textId="4336BEFD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581" w:type="pct"/>
            <w:vAlign w:val="bottom"/>
          </w:tcPr>
          <w:p w14:paraId="7C6F1545" w14:textId="3986820D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4C9002FC" w14:textId="570869E7" w:rsidR="001019BF" w:rsidRPr="006F4CB8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42AB" w:rsidRPr="006F4CB8" w14:paraId="157B5D23" w14:textId="77777777" w:rsidTr="006E6CFE">
        <w:tc>
          <w:tcPr>
            <w:tcW w:w="2664" w:type="pct"/>
          </w:tcPr>
          <w:p w14:paraId="0DEF1EA5" w14:textId="722B2741" w:rsidR="006B42AB" w:rsidRPr="006F4CB8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581" w:type="pct"/>
            <w:vAlign w:val="bottom"/>
          </w:tcPr>
          <w:p w14:paraId="29774914" w14:textId="16B10F62" w:rsidR="006B42AB" w:rsidRPr="006F4CB8" w:rsidRDefault="006B42AB" w:rsidP="008F1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(28</w:t>
            </w:r>
            <w:r w:rsidR="001D68F3" w:rsidRPr="006F4CB8">
              <w:rPr>
                <w:rFonts w:asciiTheme="majorBidi" w:hAnsiTheme="majorBidi" w:cstheme="majorBidi"/>
              </w:rPr>
              <w:t>0</w:t>
            </w:r>
            <w:r w:rsidRPr="006F4C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3" w:type="pct"/>
            <w:vAlign w:val="bottom"/>
          </w:tcPr>
          <w:p w14:paraId="603B5363" w14:textId="7C8DDAF3" w:rsidR="006B42AB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1,110</w:t>
            </w:r>
          </w:p>
        </w:tc>
        <w:tc>
          <w:tcPr>
            <w:tcW w:w="581" w:type="pct"/>
            <w:vAlign w:val="bottom"/>
          </w:tcPr>
          <w:p w14:paraId="5EFAF5F9" w14:textId="6915A3AC" w:rsidR="006B42AB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5CBB38B5" w14:textId="7E34E003" w:rsidR="006B42AB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42AB" w:rsidRPr="006F4CB8" w14:paraId="30414DA5" w14:textId="77777777" w:rsidTr="006E6CFE">
        <w:tc>
          <w:tcPr>
            <w:tcW w:w="2664" w:type="pct"/>
          </w:tcPr>
          <w:p w14:paraId="622CCB87" w14:textId="3A4A8CF4" w:rsidR="006B42AB" w:rsidRPr="006F4CB8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581" w:type="pct"/>
            <w:vAlign w:val="bottom"/>
          </w:tcPr>
          <w:p w14:paraId="6B88D77A" w14:textId="14C36DA0" w:rsidR="006B42AB" w:rsidRPr="006F4CB8" w:rsidRDefault="00D22B72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583" w:type="pct"/>
            <w:vAlign w:val="bottom"/>
          </w:tcPr>
          <w:p w14:paraId="7BBF5090" w14:textId="5C98D759" w:rsidR="006B42AB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1" w:type="pct"/>
            <w:vAlign w:val="bottom"/>
          </w:tcPr>
          <w:p w14:paraId="75829E38" w14:textId="6CD0C0B6" w:rsidR="006B42AB" w:rsidRPr="006F4CB8" w:rsidRDefault="00F05767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35</w:t>
            </w:r>
          </w:p>
        </w:tc>
        <w:tc>
          <w:tcPr>
            <w:tcW w:w="591" w:type="pct"/>
            <w:vAlign w:val="bottom"/>
          </w:tcPr>
          <w:p w14:paraId="2EFCB891" w14:textId="55D292D9" w:rsidR="006B42AB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42AB" w:rsidRPr="006F4CB8" w14:paraId="1B7729D6" w14:textId="77777777" w:rsidTr="006E6CFE">
        <w:tc>
          <w:tcPr>
            <w:tcW w:w="2664" w:type="pct"/>
          </w:tcPr>
          <w:p w14:paraId="5A9282DA" w14:textId="1BD6B7B2" w:rsidR="006B42AB" w:rsidRPr="006F4CB8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จำหน่ายเงินลงทุน</w:t>
            </w:r>
          </w:p>
        </w:tc>
        <w:tc>
          <w:tcPr>
            <w:tcW w:w="581" w:type="pct"/>
            <w:vAlign w:val="bottom"/>
          </w:tcPr>
          <w:p w14:paraId="41B2CC99" w14:textId="4EB39116" w:rsidR="006B42AB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(12,148)</w:t>
            </w:r>
          </w:p>
        </w:tc>
        <w:tc>
          <w:tcPr>
            <w:tcW w:w="583" w:type="pct"/>
            <w:vAlign w:val="bottom"/>
          </w:tcPr>
          <w:p w14:paraId="035FD68A" w14:textId="6E8A45D9" w:rsidR="006B42AB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1" w:type="pct"/>
            <w:vAlign w:val="bottom"/>
          </w:tcPr>
          <w:p w14:paraId="0EB60E27" w14:textId="0A5881C7" w:rsidR="006B42AB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7949B379" w14:textId="007754D6" w:rsidR="006B42AB" w:rsidRPr="006F4CB8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42AB" w:rsidRPr="006F4CB8" w14:paraId="71B1AE1F" w14:textId="77777777" w:rsidTr="006E6CFE">
        <w:tc>
          <w:tcPr>
            <w:tcW w:w="2664" w:type="pct"/>
          </w:tcPr>
          <w:p w14:paraId="6AFF5227" w14:textId="37C4396C" w:rsidR="006B42AB" w:rsidRPr="006F4CB8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จัดประเภทเงินลงทุน</w:t>
            </w:r>
          </w:p>
        </w:tc>
        <w:tc>
          <w:tcPr>
            <w:tcW w:w="581" w:type="pct"/>
            <w:vAlign w:val="bottom"/>
          </w:tcPr>
          <w:p w14:paraId="6C52B046" w14:textId="5D47F3A8" w:rsidR="006B42AB" w:rsidRPr="006F4CB8" w:rsidRDefault="0080345D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(1,199)</w:t>
            </w:r>
          </w:p>
        </w:tc>
        <w:tc>
          <w:tcPr>
            <w:tcW w:w="583" w:type="pct"/>
            <w:vAlign w:val="bottom"/>
          </w:tcPr>
          <w:p w14:paraId="3B41671D" w14:textId="49A691D7" w:rsidR="006B42AB" w:rsidRPr="006F4CB8" w:rsidRDefault="006B42AB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1" w:type="pct"/>
            <w:vAlign w:val="bottom"/>
          </w:tcPr>
          <w:p w14:paraId="571D9CC6" w14:textId="7CFE494A" w:rsidR="006B42AB" w:rsidRPr="006F4CB8" w:rsidRDefault="006B42AB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26143E95" w14:textId="424E9AE3" w:rsidR="006B42AB" w:rsidRPr="006F4CB8" w:rsidRDefault="006B42AB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6F4CB8" w14:paraId="5946C8BF" w14:textId="77777777" w:rsidTr="006E6CFE">
        <w:tc>
          <w:tcPr>
            <w:tcW w:w="2664" w:type="pct"/>
          </w:tcPr>
          <w:p w14:paraId="4871CCDA" w14:textId="77777777" w:rsidR="001019BF" w:rsidRPr="006F4CB8" w:rsidRDefault="001019BF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>30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81" w:type="pct"/>
            <w:vAlign w:val="bottom"/>
          </w:tcPr>
          <w:p w14:paraId="57670FA1" w14:textId="42840235" w:rsidR="001019BF" w:rsidRPr="006F4CB8" w:rsidRDefault="001D68F3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273</w:t>
            </w:r>
          </w:p>
        </w:tc>
        <w:tc>
          <w:tcPr>
            <w:tcW w:w="583" w:type="pct"/>
            <w:vAlign w:val="bottom"/>
          </w:tcPr>
          <w:p w14:paraId="27CF6563" w14:textId="0A7494DA" w:rsidR="001019BF" w:rsidRPr="006F4CB8" w:rsidRDefault="001019BF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16,241</w:t>
            </w:r>
          </w:p>
        </w:tc>
        <w:tc>
          <w:tcPr>
            <w:tcW w:w="581" w:type="pct"/>
            <w:vAlign w:val="bottom"/>
          </w:tcPr>
          <w:p w14:paraId="5A714EE5" w14:textId="6BD47AD5" w:rsidR="001019BF" w:rsidRPr="006F4CB8" w:rsidRDefault="00F05767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35</w:t>
            </w:r>
          </w:p>
        </w:tc>
        <w:tc>
          <w:tcPr>
            <w:tcW w:w="591" w:type="pct"/>
            <w:vAlign w:val="bottom"/>
          </w:tcPr>
          <w:p w14:paraId="47EC8F6B" w14:textId="2DA8B8D9" w:rsidR="001019BF" w:rsidRPr="006F4CB8" w:rsidRDefault="001019BF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6E6CFE" w:rsidRPr="006F4CB8" w14:paraId="501B03A3" w14:textId="77777777" w:rsidTr="006E6CFE">
        <w:tc>
          <w:tcPr>
            <w:tcW w:w="2664" w:type="pct"/>
          </w:tcPr>
          <w:p w14:paraId="0B902F2A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5DF56513" w14:textId="77777777" w:rsidR="006E6CFE" w:rsidRPr="006F4CB8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2A337773" w14:textId="77777777" w:rsidR="006E6CFE" w:rsidRPr="006F4CB8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137A3FB0" w14:textId="77777777" w:rsidR="006E6CFE" w:rsidRPr="006F4CB8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53E9EC4C" w14:textId="77777777" w:rsidR="006E6CFE" w:rsidRPr="006F4CB8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CFE" w:rsidRPr="006F4CB8" w14:paraId="43F4FE62" w14:textId="77777777" w:rsidTr="006E6CFE">
        <w:tc>
          <w:tcPr>
            <w:tcW w:w="2664" w:type="pct"/>
          </w:tcPr>
          <w:p w14:paraId="376770DD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37E98E6C" w14:textId="77777777" w:rsidR="006E6CFE" w:rsidRPr="006F4CB8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vAlign w:val="bottom"/>
          </w:tcPr>
          <w:p w14:paraId="1609A4C5" w14:textId="77777777" w:rsidR="006E6CFE" w:rsidRPr="006F4CB8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vAlign w:val="bottom"/>
          </w:tcPr>
          <w:p w14:paraId="0B02E3C0" w14:textId="77777777" w:rsidR="006E6CFE" w:rsidRPr="006F4CB8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vAlign w:val="bottom"/>
          </w:tcPr>
          <w:p w14:paraId="08E7E97C" w14:textId="77777777" w:rsidR="006E6CFE" w:rsidRPr="006F4CB8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E6CFE" w:rsidRPr="006F4CB8" w14:paraId="341DDEF8" w14:textId="77777777" w:rsidTr="006E6CFE">
        <w:tc>
          <w:tcPr>
            <w:tcW w:w="2664" w:type="pct"/>
          </w:tcPr>
          <w:p w14:paraId="28CFC241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581" w:type="pct"/>
            <w:vAlign w:val="bottom"/>
          </w:tcPr>
          <w:p w14:paraId="770B0CD6" w14:textId="102B67FD" w:rsidR="006E6CFE" w:rsidRPr="006F4CB8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583" w:type="pct"/>
            <w:vAlign w:val="bottom"/>
          </w:tcPr>
          <w:p w14:paraId="7DF86D1E" w14:textId="698D1037" w:rsidR="006E6CFE" w:rsidRPr="006F4CB8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581" w:type="pct"/>
            <w:vAlign w:val="bottom"/>
          </w:tcPr>
          <w:p w14:paraId="3E7F1002" w14:textId="17BD3AB0" w:rsidR="006E6CFE" w:rsidRPr="006F4CB8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591" w:type="pct"/>
            <w:vAlign w:val="bottom"/>
          </w:tcPr>
          <w:p w14:paraId="2B95FD29" w14:textId="644E5F8A" w:rsidR="006E6CFE" w:rsidRPr="006F4CB8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73</w:t>
            </w:r>
          </w:p>
        </w:tc>
      </w:tr>
      <w:tr w:rsidR="006E6CFE" w:rsidRPr="006F4CB8" w14:paraId="1F10B96A" w14:textId="77777777" w:rsidTr="006E6CFE">
        <w:tc>
          <w:tcPr>
            <w:tcW w:w="2664" w:type="pct"/>
          </w:tcPr>
          <w:p w14:paraId="78FF9819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581" w:type="pct"/>
            <w:vAlign w:val="bottom"/>
          </w:tcPr>
          <w:p w14:paraId="05E0FA8D" w14:textId="5E618CE2" w:rsidR="006E6CFE" w:rsidRPr="006F4CB8" w:rsidRDefault="001D68F3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583" w:type="pct"/>
            <w:vAlign w:val="bottom"/>
          </w:tcPr>
          <w:p w14:paraId="22F8B503" w14:textId="09FBFC01" w:rsidR="006E6CFE" w:rsidRPr="006F4CB8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581" w:type="pct"/>
            <w:vAlign w:val="bottom"/>
          </w:tcPr>
          <w:p w14:paraId="3A45057F" w14:textId="51813BE4" w:rsidR="006E6CFE" w:rsidRPr="006F4CB8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04F0A5AE" w14:textId="712C6C12" w:rsidR="006E6CFE" w:rsidRPr="006F4CB8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6F4CB8" w14:paraId="1D75251A" w14:textId="77777777" w:rsidTr="006E6CFE">
        <w:tc>
          <w:tcPr>
            <w:tcW w:w="2664" w:type="pct"/>
          </w:tcPr>
          <w:p w14:paraId="77B903EB" w14:textId="0B070AE6" w:rsidR="001019BF" w:rsidRPr="006F4CB8" w:rsidRDefault="001019BF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581" w:type="pct"/>
            <w:vAlign w:val="bottom"/>
          </w:tcPr>
          <w:p w14:paraId="0FD857A5" w14:textId="1F514B3B" w:rsidR="001019BF" w:rsidRPr="006F4CB8" w:rsidRDefault="00DA16B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3" w:type="pct"/>
            <w:vAlign w:val="bottom"/>
          </w:tcPr>
          <w:p w14:paraId="79A6FF6C" w14:textId="2839C431" w:rsidR="001019BF" w:rsidRPr="006F4CB8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15</w:t>
            </w:r>
            <w:r w:rsidRPr="006F4CB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1" w:type="pct"/>
            <w:vAlign w:val="bottom"/>
          </w:tcPr>
          <w:p w14:paraId="16A1D211" w14:textId="4B284CD7" w:rsidR="001019BF" w:rsidRPr="006F4CB8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59048528" w14:textId="6418A10E" w:rsidR="001019BF" w:rsidRPr="006F4CB8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A16B0" w:rsidRPr="006F4CB8" w14:paraId="71D4389C" w14:textId="77777777" w:rsidTr="006E6CFE">
        <w:tc>
          <w:tcPr>
            <w:tcW w:w="2664" w:type="pct"/>
          </w:tcPr>
          <w:p w14:paraId="52B4A4D7" w14:textId="19F7CD5C" w:rsidR="00DA16B0" w:rsidRPr="006F4CB8" w:rsidRDefault="00AD5497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581" w:type="pct"/>
            <w:vAlign w:val="bottom"/>
          </w:tcPr>
          <w:p w14:paraId="7724B1A1" w14:textId="16F9B043" w:rsidR="00DA16B0" w:rsidRPr="006F4CB8" w:rsidRDefault="001D68F3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583" w:type="pct"/>
            <w:vAlign w:val="bottom"/>
          </w:tcPr>
          <w:p w14:paraId="55BF7269" w14:textId="34DA7FB1" w:rsidR="00DA16B0" w:rsidRPr="006F4CB8" w:rsidRDefault="00DA16B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1" w:type="pct"/>
            <w:vAlign w:val="bottom"/>
          </w:tcPr>
          <w:p w14:paraId="2C9508FA" w14:textId="3D617D85" w:rsidR="00DA16B0" w:rsidRPr="006F4CB8" w:rsidRDefault="00DA16B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6C8628B2" w14:textId="60193773" w:rsidR="00DA16B0" w:rsidRPr="006F4CB8" w:rsidRDefault="00DA16B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E6CFE" w:rsidRPr="006F4CB8" w14:paraId="46F9D251" w14:textId="77777777" w:rsidTr="006E6CFE">
        <w:tc>
          <w:tcPr>
            <w:tcW w:w="2664" w:type="pct"/>
          </w:tcPr>
          <w:p w14:paraId="5FA5C9A2" w14:textId="153FBBC4" w:rsidR="006E6CFE" w:rsidRPr="006F4CB8" w:rsidRDefault="001019BF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จัดประเภทใหม่</w:t>
            </w:r>
          </w:p>
        </w:tc>
        <w:tc>
          <w:tcPr>
            <w:tcW w:w="581" w:type="pct"/>
            <w:vAlign w:val="bottom"/>
          </w:tcPr>
          <w:p w14:paraId="72ED86B3" w14:textId="5E2956E2" w:rsidR="006E6CFE" w:rsidRPr="006F4CB8" w:rsidRDefault="00DA16B0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</w:t>
            </w:r>
            <w:r w:rsidR="00D22B72" w:rsidRPr="006F4CB8">
              <w:rPr>
                <w:rFonts w:asciiTheme="majorBidi" w:hAnsiTheme="majorBidi" w:cstheme="majorBidi"/>
              </w:rPr>
              <w:t>,198</w:t>
            </w:r>
          </w:p>
        </w:tc>
        <w:tc>
          <w:tcPr>
            <w:tcW w:w="583" w:type="pct"/>
            <w:vAlign w:val="bottom"/>
          </w:tcPr>
          <w:p w14:paraId="1D556EF3" w14:textId="2FB9C223" w:rsidR="006E6CFE" w:rsidRPr="006F4CB8" w:rsidRDefault="001019BF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1" w:type="pct"/>
            <w:vAlign w:val="bottom"/>
          </w:tcPr>
          <w:p w14:paraId="718E25BC" w14:textId="32E093BE" w:rsidR="006E6CFE" w:rsidRPr="006F4CB8" w:rsidRDefault="001019BF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591" w:type="pct"/>
            <w:vAlign w:val="bottom"/>
          </w:tcPr>
          <w:p w14:paraId="754A85BE" w14:textId="7FF14040" w:rsidR="006E6CFE" w:rsidRPr="006F4CB8" w:rsidRDefault="006E6CFE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6CFE" w:rsidRPr="006F4CB8" w14:paraId="1A3A0930" w14:textId="77777777" w:rsidTr="006E6CFE">
        <w:tc>
          <w:tcPr>
            <w:tcW w:w="2664" w:type="pct"/>
          </w:tcPr>
          <w:p w14:paraId="790656D9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>30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81" w:type="pct"/>
            <w:vAlign w:val="bottom"/>
          </w:tcPr>
          <w:p w14:paraId="1751BEAD" w14:textId="79266817" w:rsidR="006E6CFE" w:rsidRPr="006F4CB8" w:rsidRDefault="00D22B72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1,</w:t>
            </w:r>
            <w:r w:rsidR="001D68F3" w:rsidRPr="006F4CB8">
              <w:rPr>
                <w:rFonts w:asciiTheme="majorBidi" w:hAnsiTheme="majorBidi" w:cstheme="majorBidi"/>
                <w:b/>
                <w:bCs/>
              </w:rPr>
              <w:t>379</w:t>
            </w:r>
          </w:p>
        </w:tc>
        <w:tc>
          <w:tcPr>
            <w:tcW w:w="583" w:type="pct"/>
            <w:vAlign w:val="bottom"/>
          </w:tcPr>
          <w:p w14:paraId="360CA9D9" w14:textId="40FC3B5D" w:rsidR="006E6CFE" w:rsidRPr="006F4CB8" w:rsidRDefault="006E6CFE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181</w:t>
            </w:r>
          </w:p>
        </w:tc>
        <w:tc>
          <w:tcPr>
            <w:tcW w:w="581" w:type="pct"/>
            <w:vAlign w:val="bottom"/>
          </w:tcPr>
          <w:p w14:paraId="1EDCC0C0" w14:textId="0728C59C" w:rsidR="006E6CFE" w:rsidRPr="006F4CB8" w:rsidRDefault="001019BF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72</w:t>
            </w:r>
          </w:p>
        </w:tc>
        <w:tc>
          <w:tcPr>
            <w:tcW w:w="591" w:type="pct"/>
            <w:vAlign w:val="bottom"/>
          </w:tcPr>
          <w:p w14:paraId="15DB5434" w14:textId="1BEA002A" w:rsidR="006E6CFE" w:rsidRPr="006F4CB8" w:rsidRDefault="006E6CFE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</w:tr>
      <w:tr w:rsidR="006E6CFE" w:rsidRPr="006F4CB8" w14:paraId="52FFD91E" w14:textId="77777777" w:rsidTr="006E6CFE">
        <w:tc>
          <w:tcPr>
            <w:tcW w:w="2664" w:type="pct"/>
          </w:tcPr>
          <w:p w14:paraId="3F7F360D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32C339E4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06909E06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750AF683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409FF17B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6F4CB8" w14:paraId="48AC6EE9" w14:textId="77777777" w:rsidTr="006E6CFE">
        <w:tc>
          <w:tcPr>
            <w:tcW w:w="2664" w:type="pct"/>
          </w:tcPr>
          <w:p w14:paraId="6D67EDDA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471CC393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3587B026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317D822A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36F74F5D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6F4CB8" w14:paraId="3115B940" w14:textId="77777777" w:rsidTr="006E6CFE">
        <w:tc>
          <w:tcPr>
            <w:tcW w:w="2664" w:type="pct"/>
          </w:tcPr>
          <w:p w14:paraId="3A4F779F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15ACF425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271ED9B4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659292F3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431C55D6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6F4CB8" w14:paraId="65339CFE" w14:textId="77777777" w:rsidTr="006E6CFE">
        <w:tc>
          <w:tcPr>
            <w:tcW w:w="2664" w:type="pct"/>
          </w:tcPr>
          <w:p w14:paraId="44180311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683A7346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256524F0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3446E33B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1E881252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6F4CB8" w14:paraId="686F639C" w14:textId="77777777" w:rsidTr="006E6CFE">
        <w:tc>
          <w:tcPr>
            <w:tcW w:w="2664" w:type="pct"/>
          </w:tcPr>
          <w:p w14:paraId="0EE65571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35689A02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08E8FCEC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6D3B9411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21AC4212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6F4CB8" w14:paraId="7EEDAA17" w14:textId="77777777" w:rsidTr="006E6CFE">
        <w:tc>
          <w:tcPr>
            <w:tcW w:w="2664" w:type="pct"/>
          </w:tcPr>
          <w:p w14:paraId="75E8CF47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7F64D8A4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5AD80389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C0C97A1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7A21D4CD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6F4CB8" w14:paraId="5114DCBA" w14:textId="77777777" w:rsidTr="006E6CFE">
        <w:tc>
          <w:tcPr>
            <w:tcW w:w="2664" w:type="pct"/>
          </w:tcPr>
          <w:p w14:paraId="0B0266A2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7628174F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7B133652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B17D51C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4C576D9C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6F4CB8" w14:paraId="23B45CAD" w14:textId="77777777" w:rsidTr="006E6CFE">
        <w:tc>
          <w:tcPr>
            <w:tcW w:w="2664" w:type="pct"/>
          </w:tcPr>
          <w:p w14:paraId="7596ADC7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3095946B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756BA0B7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3D017023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7B37B8AA" w14:textId="77777777" w:rsidR="00552533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CFE" w:rsidRPr="006F4CB8" w14:paraId="67C177B4" w14:textId="77777777" w:rsidTr="006E6CFE">
        <w:tc>
          <w:tcPr>
            <w:tcW w:w="2664" w:type="pct"/>
          </w:tcPr>
          <w:p w14:paraId="3C394125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581" w:type="pct"/>
            <w:vAlign w:val="bottom"/>
          </w:tcPr>
          <w:p w14:paraId="37BE20F3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vAlign w:val="bottom"/>
          </w:tcPr>
          <w:p w14:paraId="1402ECD0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vAlign w:val="bottom"/>
          </w:tcPr>
          <w:p w14:paraId="4F439591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vAlign w:val="bottom"/>
          </w:tcPr>
          <w:p w14:paraId="6ECDC9BE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E6CFE" w:rsidRPr="006F4CB8" w14:paraId="7ABBFA21" w14:textId="77777777" w:rsidTr="006E6CFE">
        <w:tc>
          <w:tcPr>
            <w:tcW w:w="2664" w:type="pct"/>
          </w:tcPr>
          <w:p w14:paraId="041A33FF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581" w:type="pct"/>
            <w:vAlign w:val="bottom"/>
          </w:tcPr>
          <w:p w14:paraId="2A70C118" w14:textId="4F409B92" w:rsidR="006E6CFE" w:rsidRPr="006F4CB8" w:rsidRDefault="00DA16B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13,670</w:t>
            </w:r>
          </w:p>
        </w:tc>
        <w:tc>
          <w:tcPr>
            <w:tcW w:w="583" w:type="pct"/>
            <w:vAlign w:val="bottom"/>
          </w:tcPr>
          <w:p w14:paraId="42AC8106" w14:textId="2E103DAA" w:rsidR="006E6CFE" w:rsidRPr="006F4CB8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14,331</w:t>
            </w:r>
          </w:p>
        </w:tc>
        <w:tc>
          <w:tcPr>
            <w:tcW w:w="581" w:type="pct"/>
            <w:vAlign w:val="bottom"/>
          </w:tcPr>
          <w:p w14:paraId="6EDE8BB5" w14:textId="02E1D3C7" w:rsidR="006E6CFE" w:rsidRPr="006F4CB8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591" w:type="pct"/>
            <w:vAlign w:val="bottom"/>
          </w:tcPr>
          <w:p w14:paraId="6AA2985C" w14:textId="732939AD" w:rsidR="006E6CFE" w:rsidRPr="006F4CB8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73</w:t>
            </w:r>
          </w:p>
        </w:tc>
      </w:tr>
      <w:tr w:rsidR="006E6CFE" w:rsidRPr="006F4CB8" w14:paraId="22268694" w14:textId="77777777" w:rsidTr="006E6CFE">
        <w:tc>
          <w:tcPr>
            <w:tcW w:w="2664" w:type="pct"/>
          </w:tcPr>
          <w:p w14:paraId="2BC5A23A" w14:textId="77777777" w:rsidR="00D44D38" w:rsidRPr="006F4CB8" w:rsidRDefault="00552533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6E6CFE" w:rsidRPr="006F4CB8">
              <w:rPr>
                <w:rFonts w:asciiTheme="majorBidi" w:hAnsiTheme="majorBidi" w:cstheme="majorBidi"/>
                <w:cs/>
              </w:rPr>
              <w:t>สุทธิจากเงินลงทุนในบริษัทร่วม</w:t>
            </w:r>
          </w:p>
          <w:p w14:paraId="43839695" w14:textId="0CAB8979" w:rsidR="006E6CFE" w:rsidRPr="006F4CB8" w:rsidRDefault="006E6CFE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4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และการร่วมค้า</w:t>
            </w:r>
          </w:p>
        </w:tc>
        <w:tc>
          <w:tcPr>
            <w:tcW w:w="581" w:type="pct"/>
            <w:vAlign w:val="bottom"/>
          </w:tcPr>
          <w:p w14:paraId="4231B534" w14:textId="5AEBF68D" w:rsidR="006E6CFE" w:rsidRPr="006F4CB8" w:rsidRDefault="003A7E8B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583" w:type="pct"/>
            <w:vAlign w:val="bottom"/>
          </w:tcPr>
          <w:p w14:paraId="080173E5" w14:textId="5022AE2C" w:rsidR="006E6CFE" w:rsidRPr="006F4CB8" w:rsidRDefault="006E6CFE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581" w:type="pct"/>
            <w:vAlign w:val="bottom"/>
          </w:tcPr>
          <w:p w14:paraId="3AC7D02A" w14:textId="3B412755" w:rsidR="006E6CFE" w:rsidRPr="006F4CB8" w:rsidRDefault="006B42A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1E89A909" w14:textId="200A6786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6CFE" w:rsidRPr="006F4CB8" w14:paraId="7DB73BB1" w14:textId="77777777" w:rsidTr="006E6CFE">
        <w:tc>
          <w:tcPr>
            <w:tcW w:w="2664" w:type="pct"/>
          </w:tcPr>
          <w:p w14:paraId="1EE70023" w14:textId="68C7845B" w:rsidR="006E6CFE" w:rsidRPr="006F4CB8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553" w:hanging="162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  <w:r w:rsidR="006E6CFE" w:rsidRPr="006F4CB8">
              <w:rPr>
                <w:rFonts w:asciiTheme="majorBidi" w:hAnsiTheme="majorBidi" w:cstheme="majorBidi"/>
                <w:cs/>
              </w:rPr>
              <w:t>เบ็ดเสร็จอื่นจากเงินลงทุน</w:t>
            </w:r>
          </w:p>
          <w:p w14:paraId="3B059A1B" w14:textId="1EFD1303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553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ab/>
            </w:r>
            <w:r w:rsidRPr="006F4CB8">
              <w:rPr>
                <w:rFonts w:asciiTheme="majorBidi" w:hAnsiTheme="majorBidi" w:cstheme="majorBidi"/>
                <w:cs/>
              </w:rPr>
              <w:t>ในบริษัทร่วม</w:t>
            </w:r>
          </w:p>
        </w:tc>
        <w:tc>
          <w:tcPr>
            <w:tcW w:w="581" w:type="pct"/>
            <w:vAlign w:val="bottom"/>
          </w:tcPr>
          <w:p w14:paraId="5316C4B3" w14:textId="295E73E3" w:rsidR="006E6CFE" w:rsidRPr="006F4CB8" w:rsidRDefault="003A7E8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vAlign w:val="bottom"/>
          </w:tcPr>
          <w:p w14:paraId="2B84E537" w14:textId="2BA79BD8" w:rsidR="006E6CFE" w:rsidRPr="006F4CB8" w:rsidRDefault="006E6CFE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581" w:type="pct"/>
            <w:vAlign w:val="bottom"/>
          </w:tcPr>
          <w:p w14:paraId="245A2ED2" w14:textId="4D8EBD12" w:rsidR="006E6CFE" w:rsidRPr="006F4CB8" w:rsidRDefault="006B42A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32C2FED7" w14:textId="06D8098E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6CFE" w:rsidRPr="006F4CB8" w14:paraId="3FC750D0" w14:textId="77777777" w:rsidTr="006E6CFE">
        <w:tc>
          <w:tcPr>
            <w:tcW w:w="2664" w:type="pct"/>
          </w:tcPr>
          <w:p w14:paraId="797A0157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581" w:type="pct"/>
            <w:vAlign w:val="bottom"/>
          </w:tcPr>
          <w:p w14:paraId="008DC6D5" w14:textId="280150A4" w:rsidR="006E6CFE" w:rsidRPr="006F4CB8" w:rsidRDefault="003A7E8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3" w:type="pct"/>
            <w:vAlign w:val="bottom"/>
          </w:tcPr>
          <w:p w14:paraId="5A1198EB" w14:textId="6D3ADAFA" w:rsidR="006E6CFE" w:rsidRPr="006F4CB8" w:rsidRDefault="00F334A6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  </w:t>
            </w:r>
            <w:r w:rsidR="006E6CFE" w:rsidRPr="006F4CB8">
              <w:rPr>
                <w:rFonts w:asciiTheme="majorBidi" w:hAnsiTheme="majorBidi" w:cstheme="majorBidi"/>
                <w:cs/>
              </w:rPr>
              <w:t>(</w:t>
            </w:r>
            <w:r w:rsidR="006E6CFE" w:rsidRPr="006F4CB8">
              <w:rPr>
                <w:rFonts w:asciiTheme="majorBidi" w:hAnsiTheme="majorBidi" w:cstheme="majorBidi"/>
              </w:rPr>
              <w:t>133</w:t>
            </w:r>
            <w:r w:rsidR="006E6CFE" w:rsidRPr="006F4CB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1" w:type="pct"/>
            <w:vAlign w:val="bottom"/>
          </w:tcPr>
          <w:p w14:paraId="70244A68" w14:textId="77F84988" w:rsidR="006E6CFE" w:rsidRPr="006F4CB8" w:rsidRDefault="006B42A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3B4777AF" w14:textId="175212F6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6CFE" w:rsidRPr="006F4CB8" w14:paraId="2771EFA4" w14:textId="77777777" w:rsidTr="006E6CFE">
        <w:tc>
          <w:tcPr>
            <w:tcW w:w="2664" w:type="pct"/>
          </w:tcPr>
          <w:p w14:paraId="5C74060A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กลับรายการขาดทุนจากการด้อยค่า</w:t>
            </w:r>
          </w:p>
        </w:tc>
        <w:tc>
          <w:tcPr>
            <w:tcW w:w="581" w:type="pct"/>
            <w:vAlign w:val="bottom"/>
          </w:tcPr>
          <w:p w14:paraId="4D3C9A29" w14:textId="557F6C8F" w:rsidR="006E6CFE" w:rsidRPr="006F4CB8" w:rsidRDefault="003A7E8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3" w:type="pct"/>
            <w:vAlign w:val="bottom"/>
          </w:tcPr>
          <w:p w14:paraId="28F2E50C" w14:textId="6B873BB7" w:rsidR="006E6CFE" w:rsidRPr="006F4CB8" w:rsidRDefault="006E6CFE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581" w:type="pct"/>
            <w:vAlign w:val="bottom"/>
          </w:tcPr>
          <w:p w14:paraId="0949C226" w14:textId="0B29D920" w:rsidR="006E6CFE" w:rsidRPr="006F4CB8" w:rsidRDefault="006B42A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6DA9D58A" w14:textId="2D98F303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42AB" w:rsidRPr="006F4CB8" w14:paraId="3ACEB31D" w14:textId="77777777" w:rsidTr="006E6CFE">
        <w:tc>
          <w:tcPr>
            <w:tcW w:w="2664" w:type="pct"/>
          </w:tcPr>
          <w:p w14:paraId="026F8926" w14:textId="5EBD7683" w:rsidR="006B42AB" w:rsidRPr="006F4CB8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581" w:type="pct"/>
            <w:vAlign w:val="bottom"/>
          </w:tcPr>
          <w:p w14:paraId="0BED17B4" w14:textId="4B037910" w:rsidR="006B42AB" w:rsidRPr="006F4CB8" w:rsidRDefault="003A7E8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(287)</w:t>
            </w:r>
          </w:p>
        </w:tc>
        <w:tc>
          <w:tcPr>
            <w:tcW w:w="583" w:type="pct"/>
            <w:vAlign w:val="bottom"/>
          </w:tcPr>
          <w:p w14:paraId="21B2FDE8" w14:textId="25786977" w:rsidR="006B42AB" w:rsidRPr="006F4CB8" w:rsidRDefault="006B42A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1,110</w:t>
            </w:r>
          </w:p>
        </w:tc>
        <w:tc>
          <w:tcPr>
            <w:tcW w:w="581" w:type="pct"/>
            <w:vAlign w:val="bottom"/>
          </w:tcPr>
          <w:p w14:paraId="6AC36983" w14:textId="5F7B57B2" w:rsidR="006B42AB" w:rsidRPr="006F4CB8" w:rsidRDefault="006B42A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65B3B90A" w14:textId="1772C6F6" w:rsidR="006B42AB" w:rsidRPr="006F4CB8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A7E8B" w:rsidRPr="006F4CB8" w14:paraId="7663FFB2" w14:textId="77777777" w:rsidTr="006E6CFE">
        <w:tc>
          <w:tcPr>
            <w:tcW w:w="2664" w:type="pct"/>
          </w:tcPr>
          <w:p w14:paraId="2938C3E9" w14:textId="3969CF54" w:rsidR="003A7E8B" w:rsidRPr="006F4CB8" w:rsidRDefault="003A7E8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581" w:type="pct"/>
            <w:vAlign w:val="bottom"/>
          </w:tcPr>
          <w:p w14:paraId="01C0860F" w14:textId="38795DC9" w:rsidR="003A7E8B" w:rsidRPr="006F4CB8" w:rsidRDefault="003A7E8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277</w:t>
            </w:r>
          </w:p>
        </w:tc>
        <w:tc>
          <w:tcPr>
            <w:tcW w:w="583" w:type="pct"/>
            <w:vAlign w:val="bottom"/>
          </w:tcPr>
          <w:p w14:paraId="51E39AB5" w14:textId="230FC04A" w:rsidR="003A7E8B" w:rsidRPr="006F4CB8" w:rsidRDefault="003A7E8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1" w:type="pct"/>
            <w:vAlign w:val="bottom"/>
          </w:tcPr>
          <w:p w14:paraId="23B2E082" w14:textId="67A2975B" w:rsidR="003A7E8B" w:rsidRPr="006F4CB8" w:rsidRDefault="00F05767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35</w:t>
            </w:r>
          </w:p>
        </w:tc>
        <w:tc>
          <w:tcPr>
            <w:tcW w:w="591" w:type="pct"/>
            <w:vAlign w:val="bottom"/>
          </w:tcPr>
          <w:p w14:paraId="205BA209" w14:textId="62B07EE7" w:rsidR="003A7E8B" w:rsidRPr="006F4CB8" w:rsidRDefault="003A7E8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A7E8B" w:rsidRPr="006F4CB8" w14:paraId="2B9E4352" w14:textId="77777777" w:rsidTr="006E6CFE">
        <w:tc>
          <w:tcPr>
            <w:tcW w:w="2664" w:type="pct"/>
          </w:tcPr>
          <w:p w14:paraId="551D0C92" w14:textId="381071E6" w:rsidR="003A7E8B" w:rsidRPr="006F4CB8" w:rsidRDefault="003A7E8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จำหน่ายเงินลงทุน</w:t>
            </w:r>
          </w:p>
        </w:tc>
        <w:tc>
          <w:tcPr>
            <w:tcW w:w="581" w:type="pct"/>
            <w:vAlign w:val="bottom"/>
          </w:tcPr>
          <w:p w14:paraId="567828EF" w14:textId="7854BE1C" w:rsidR="003A7E8B" w:rsidRPr="006F4CB8" w:rsidRDefault="003A7E8B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(12,148)</w:t>
            </w:r>
          </w:p>
        </w:tc>
        <w:tc>
          <w:tcPr>
            <w:tcW w:w="583" w:type="pct"/>
            <w:vAlign w:val="bottom"/>
          </w:tcPr>
          <w:p w14:paraId="5AC7483E" w14:textId="660E3C58" w:rsidR="003A7E8B" w:rsidRPr="006F4CB8" w:rsidRDefault="003A7E8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1" w:type="pct"/>
            <w:vAlign w:val="bottom"/>
          </w:tcPr>
          <w:p w14:paraId="2A2B502F" w14:textId="4B2DE5B1" w:rsidR="003A7E8B" w:rsidRPr="006F4CB8" w:rsidRDefault="003A7E8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5AAFF6DC" w14:textId="3AD19C74" w:rsidR="003A7E8B" w:rsidRPr="006F4CB8" w:rsidRDefault="003A7E8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E6CFE" w:rsidRPr="006F4CB8" w14:paraId="24B2F915" w14:textId="77777777" w:rsidTr="006E6CFE">
        <w:tc>
          <w:tcPr>
            <w:tcW w:w="2664" w:type="pct"/>
          </w:tcPr>
          <w:p w14:paraId="59033E9E" w14:textId="356F5E7F" w:rsidR="006E6CFE" w:rsidRPr="006F4CB8" w:rsidRDefault="006B42AB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จัดประเภทใหม่</w:t>
            </w:r>
          </w:p>
        </w:tc>
        <w:tc>
          <w:tcPr>
            <w:tcW w:w="581" w:type="pct"/>
            <w:vAlign w:val="bottom"/>
          </w:tcPr>
          <w:p w14:paraId="702C3282" w14:textId="7C5ADAC6" w:rsidR="006E6CFE" w:rsidRPr="006F4CB8" w:rsidRDefault="003A7E8B" w:rsidP="00AF31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583" w:type="pct"/>
            <w:vAlign w:val="bottom"/>
          </w:tcPr>
          <w:p w14:paraId="6A9A90E5" w14:textId="65850503" w:rsidR="006E6CFE" w:rsidRPr="006F4CB8" w:rsidRDefault="006B42AB" w:rsidP="00F334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1" w:type="pct"/>
            <w:vAlign w:val="bottom"/>
          </w:tcPr>
          <w:p w14:paraId="46B5A225" w14:textId="63652B76" w:rsidR="006E6CFE" w:rsidRPr="006F4CB8" w:rsidRDefault="006B42AB" w:rsidP="00F334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591" w:type="pct"/>
            <w:vAlign w:val="bottom"/>
          </w:tcPr>
          <w:p w14:paraId="411A3012" w14:textId="6A75298A" w:rsidR="006E6CFE" w:rsidRPr="006F4CB8" w:rsidRDefault="006E6CFE" w:rsidP="006E6C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6CFE" w:rsidRPr="006F4CB8" w14:paraId="5CB463D1" w14:textId="77777777" w:rsidTr="006E6CFE">
        <w:tc>
          <w:tcPr>
            <w:tcW w:w="2664" w:type="pct"/>
          </w:tcPr>
          <w:p w14:paraId="010A6C9B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>30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81" w:type="pct"/>
            <w:vAlign w:val="bottom"/>
          </w:tcPr>
          <w:p w14:paraId="61AD2893" w14:textId="3572E376" w:rsidR="006E6CFE" w:rsidRPr="006F4CB8" w:rsidRDefault="003A7E8B" w:rsidP="00F334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1,652</w:t>
            </w:r>
          </w:p>
        </w:tc>
        <w:tc>
          <w:tcPr>
            <w:tcW w:w="583" w:type="pct"/>
            <w:vAlign w:val="bottom"/>
          </w:tcPr>
          <w:p w14:paraId="4AFA6828" w14:textId="27BDC6B2" w:rsidR="006E6CFE" w:rsidRPr="006F4CB8" w:rsidRDefault="006E6CFE" w:rsidP="007F42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16,422</w:t>
            </w:r>
          </w:p>
        </w:tc>
        <w:tc>
          <w:tcPr>
            <w:tcW w:w="581" w:type="pct"/>
            <w:vAlign w:val="bottom"/>
          </w:tcPr>
          <w:p w14:paraId="037A931D" w14:textId="1B044A3B" w:rsidR="006E6CFE" w:rsidRPr="006F4CB8" w:rsidRDefault="00F05767" w:rsidP="007F42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107</w:t>
            </w:r>
          </w:p>
        </w:tc>
        <w:tc>
          <w:tcPr>
            <w:tcW w:w="591" w:type="pct"/>
            <w:vAlign w:val="bottom"/>
          </w:tcPr>
          <w:p w14:paraId="106A6514" w14:textId="21CE0307" w:rsidR="006E6CFE" w:rsidRPr="006F4CB8" w:rsidRDefault="006E6CFE" w:rsidP="006E6C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</w:tr>
    </w:tbl>
    <w:p w14:paraId="72146593" w14:textId="1389AFD7" w:rsidR="00EA6CE3" w:rsidRPr="006F4CB8" w:rsidRDefault="00EA6CE3" w:rsidP="00BA7A53">
      <w:pPr>
        <w:rPr>
          <w:rFonts w:asciiTheme="majorBidi" w:hAnsiTheme="majorBidi" w:cstheme="majorBidi"/>
        </w:rPr>
      </w:pPr>
    </w:p>
    <w:p w14:paraId="002E8843" w14:textId="5110808A" w:rsidR="00AE5C41" w:rsidRPr="006F4CB8" w:rsidRDefault="00AE5C41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6F4CB8">
        <w:rPr>
          <w:rFonts w:asciiTheme="majorBidi" w:hAnsiTheme="majorBidi" w:cstheme="majorBidi"/>
          <w:i/>
          <w:iCs/>
          <w:cs/>
          <w:lang w:val="en-GB"/>
        </w:rPr>
        <w:t>การเปลี่ยนแปลงเงินลงทุนใน</w:t>
      </w:r>
      <w:r w:rsidR="00EB4D05" w:rsidRPr="006F4CB8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6F4CB8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4B61BE19" w14:textId="793D1E78" w:rsidR="00AE5C41" w:rsidRPr="006F4CB8" w:rsidRDefault="00AE5C41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38C6D67C" w14:textId="6D1783F5" w:rsidR="00F05174" w:rsidRPr="006F4CB8" w:rsidRDefault="00F05174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6F4CB8">
        <w:rPr>
          <w:rFonts w:asciiTheme="majorBidi" w:hAnsiTheme="majorBidi" w:cstheme="majorBidi"/>
          <w:i/>
          <w:iCs/>
          <w:cs/>
          <w:lang w:val="en-GB"/>
        </w:rPr>
        <w:t>บริษัท ออมสุข วิส</w:t>
      </w:r>
      <w:r w:rsidR="007A1E3C" w:rsidRPr="006F4CB8">
        <w:rPr>
          <w:rFonts w:asciiTheme="majorBidi" w:hAnsiTheme="majorBidi" w:cstheme="majorBidi"/>
          <w:i/>
          <w:iCs/>
          <w:cs/>
          <w:lang w:val="en-GB"/>
        </w:rPr>
        <w:t>า</w:t>
      </w:r>
      <w:r w:rsidRPr="006F4CB8">
        <w:rPr>
          <w:rFonts w:asciiTheme="majorBidi" w:hAnsiTheme="majorBidi" w:cstheme="majorBidi"/>
          <w:i/>
          <w:iCs/>
          <w:cs/>
          <w:lang w:val="en-GB"/>
        </w:rPr>
        <w:t>หกิจเพื่อสังคม จำกัด</w:t>
      </w:r>
    </w:p>
    <w:p w14:paraId="7189B15E" w14:textId="77777777" w:rsidR="00F05174" w:rsidRPr="006F4CB8" w:rsidRDefault="00F05174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0362493C" w14:textId="537323D6" w:rsidR="00EB115E" w:rsidRPr="006F4CB8" w:rsidRDefault="00693235" w:rsidP="00693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 xml:space="preserve">เมื่อวันที่ </w:t>
      </w:r>
      <w:r w:rsidR="006F1E95" w:rsidRPr="006F4CB8">
        <w:rPr>
          <w:rFonts w:asciiTheme="majorBidi" w:hAnsiTheme="majorBidi" w:cstheme="majorBidi"/>
        </w:rPr>
        <w:t>17</w:t>
      </w:r>
      <w:r w:rsidRPr="006F4CB8">
        <w:rPr>
          <w:rFonts w:asciiTheme="majorBidi" w:hAnsiTheme="majorBidi" w:cstheme="majorBidi"/>
          <w:cs/>
        </w:rPr>
        <w:t xml:space="preserve"> ธันวาคม </w:t>
      </w:r>
      <w:r w:rsidR="006F1E95" w:rsidRPr="006F4CB8">
        <w:rPr>
          <w:rFonts w:asciiTheme="majorBidi" w:hAnsiTheme="majorBidi" w:cstheme="majorBidi"/>
        </w:rPr>
        <w:t>2564</w:t>
      </w:r>
      <w:r w:rsidRPr="006F4CB8">
        <w:rPr>
          <w:rFonts w:asciiTheme="majorBidi" w:hAnsiTheme="majorBidi" w:cstheme="majorBidi"/>
          <w:cs/>
        </w:rPr>
        <w:t xml:space="preserve"> ที่ประชุมคณะกรรมการบริษัทได้มีมติอนุมัติให้บริษัทเพิ่มทุนในบริษัท ออมสุข วิสาหกิจเพื่อสังคม จำกัด (</w:t>
      </w:r>
      <w:r w:rsidRPr="006F4CB8">
        <w:rPr>
          <w:rFonts w:asciiTheme="majorBidi" w:hAnsiTheme="majorBidi" w:cstheme="majorBidi"/>
        </w:rPr>
        <w:t xml:space="preserve">“OSSE”) </w:t>
      </w:r>
      <w:r w:rsidRPr="006F4CB8">
        <w:rPr>
          <w:rFonts w:asciiTheme="majorBidi" w:hAnsiTheme="majorBidi" w:cstheme="majorBidi"/>
          <w:cs/>
        </w:rPr>
        <w:t xml:space="preserve">โดยมีวัตถุประสงค์เพื่อเข้าลงทุนในบริษัท เคหะสุขประชา จำกัด (มหาชน) </w:t>
      </w:r>
      <w:r w:rsidR="00F05174" w:rsidRPr="006F4CB8">
        <w:rPr>
          <w:rFonts w:asciiTheme="majorBidi" w:hAnsiTheme="majorBidi" w:cstheme="majorBidi"/>
          <w:cs/>
        </w:rPr>
        <w:t xml:space="preserve">โดยในวันที่ </w:t>
      </w:r>
      <w:r w:rsidR="006F1E95" w:rsidRPr="006F4CB8">
        <w:rPr>
          <w:rFonts w:asciiTheme="majorBidi" w:hAnsiTheme="majorBidi" w:cstheme="majorBidi"/>
        </w:rPr>
        <w:t>14</w:t>
      </w:r>
      <w:r w:rsidR="00F05174" w:rsidRPr="006F4CB8">
        <w:rPr>
          <w:rFonts w:asciiTheme="majorBidi" w:hAnsiTheme="majorBidi" w:cstheme="majorBidi"/>
        </w:rPr>
        <w:t xml:space="preserve"> </w:t>
      </w:r>
      <w:r w:rsidR="00F05174" w:rsidRPr="006F4CB8">
        <w:rPr>
          <w:rFonts w:asciiTheme="majorBidi" w:hAnsiTheme="majorBidi" w:cstheme="majorBidi"/>
          <w:cs/>
        </w:rPr>
        <w:t xml:space="preserve">มีนาคม </w:t>
      </w:r>
      <w:r w:rsidR="006F1E95" w:rsidRPr="006F4CB8">
        <w:rPr>
          <w:rFonts w:asciiTheme="majorBidi" w:hAnsiTheme="majorBidi" w:cstheme="majorBidi"/>
        </w:rPr>
        <w:t>2565</w:t>
      </w:r>
      <w:r w:rsidR="00F05174" w:rsidRPr="006F4CB8">
        <w:rPr>
          <w:rFonts w:asciiTheme="majorBidi" w:hAnsiTheme="majorBidi" w:cstheme="majorBidi"/>
        </w:rPr>
        <w:t xml:space="preserve"> </w:t>
      </w:r>
      <w:r w:rsidR="00F05174" w:rsidRPr="006F4CB8">
        <w:rPr>
          <w:rFonts w:asciiTheme="majorBidi" w:hAnsiTheme="majorBidi" w:cstheme="majorBidi"/>
          <w:cs/>
        </w:rPr>
        <w:t>บริษัท</w:t>
      </w:r>
      <w:r w:rsidRPr="006F4CB8">
        <w:rPr>
          <w:rFonts w:asciiTheme="majorBidi" w:hAnsiTheme="majorBidi" w:cstheme="majorBidi"/>
          <w:cs/>
        </w:rPr>
        <w:t>ได้ซื้อหุ้นจากผู้ถือหุ้น</w:t>
      </w:r>
      <w:r w:rsidR="00F05174" w:rsidRPr="006F4CB8">
        <w:rPr>
          <w:rFonts w:asciiTheme="majorBidi" w:hAnsiTheme="majorBidi" w:cstheme="majorBidi"/>
          <w:cs/>
        </w:rPr>
        <w:t xml:space="preserve">อื่นจำนวน </w:t>
      </w:r>
      <w:r w:rsidR="006F1E95" w:rsidRPr="006F4CB8">
        <w:rPr>
          <w:rFonts w:asciiTheme="majorBidi" w:hAnsiTheme="majorBidi" w:cstheme="majorBidi"/>
        </w:rPr>
        <w:t>599</w:t>
      </w:r>
      <w:r w:rsidR="00F05174" w:rsidRPr="006F4CB8">
        <w:rPr>
          <w:rFonts w:asciiTheme="majorBidi" w:hAnsiTheme="majorBidi" w:cstheme="majorBidi"/>
        </w:rPr>
        <w:t>,</w:t>
      </w:r>
      <w:r w:rsidR="006F1E95" w:rsidRPr="006F4CB8">
        <w:rPr>
          <w:rFonts w:asciiTheme="majorBidi" w:hAnsiTheme="majorBidi" w:cstheme="majorBidi"/>
        </w:rPr>
        <w:t>999</w:t>
      </w:r>
      <w:r w:rsidR="00F05174" w:rsidRPr="006F4CB8">
        <w:rPr>
          <w:rFonts w:asciiTheme="majorBidi" w:hAnsiTheme="majorBidi" w:cstheme="majorBidi"/>
        </w:rPr>
        <w:t xml:space="preserve"> </w:t>
      </w:r>
      <w:r w:rsidR="00F05174" w:rsidRPr="006F4CB8">
        <w:rPr>
          <w:rFonts w:asciiTheme="majorBidi" w:hAnsiTheme="majorBidi" w:cstheme="majorBidi"/>
          <w:cs/>
        </w:rPr>
        <w:t xml:space="preserve">หุ้น </w:t>
      </w:r>
      <w:r w:rsidRPr="006F4CB8">
        <w:rPr>
          <w:rFonts w:asciiTheme="majorBidi" w:hAnsiTheme="majorBidi" w:cstheme="majorBidi"/>
          <w:cs/>
        </w:rPr>
        <w:t xml:space="preserve">เป็นจำนวน </w:t>
      </w:r>
      <w:r w:rsidR="006F1E95" w:rsidRPr="006F4CB8">
        <w:rPr>
          <w:rFonts w:asciiTheme="majorBidi" w:hAnsiTheme="majorBidi" w:cstheme="majorBidi"/>
        </w:rPr>
        <w:t>1</w:t>
      </w:r>
      <w:r w:rsidRPr="006F4CB8">
        <w:rPr>
          <w:rFonts w:asciiTheme="majorBidi" w:hAnsiTheme="majorBidi" w:cstheme="majorBidi"/>
        </w:rPr>
        <w:t>.</w:t>
      </w:r>
      <w:r w:rsidR="006F1E95" w:rsidRPr="006F4CB8">
        <w:rPr>
          <w:rFonts w:asciiTheme="majorBidi" w:hAnsiTheme="majorBidi" w:cstheme="majorBidi"/>
        </w:rPr>
        <w:t>5</w:t>
      </w:r>
      <w:r w:rsidRPr="006F4CB8">
        <w:rPr>
          <w:rFonts w:asciiTheme="majorBidi" w:hAnsiTheme="majorBidi" w:cstheme="majorBidi"/>
          <w:cs/>
        </w:rPr>
        <w:t xml:space="preserve"> ล้าน</w:t>
      </w:r>
      <w:r w:rsidR="00E45FA3" w:rsidRPr="006F4CB8">
        <w:rPr>
          <w:rFonts w:asciiTheme="majorBidi" w:hAnsiTheme="majorBidi" w:cstheme="majorBidi"/>
          <w:cs/>
        </w:rPr>
        <w:t>บาท</w:t>
      </w:r>
      <w:r w:rsidRPr="006F4CB8">
        <w:rPr>
          <w:rFonts w:asciiTheme="majorBidi" w:hAnsiTheme="majorBidi" w:cstheme="majorBidi"/>
          <w:cs/>
        </w:rPr>
        <w:t xml:space="preserve"> และชำระค่าหุ้นในส่วนที่ยังเรียกชำระไม่ครบเป็นจำนวน </w:t>
      </w:r>
      <w:r w:rsidR="006F1E95" w:rsidRPr="006F4CB8">
        <w:rPr>
          <w:rFonts w:asciiTheme="majorBidi" w:hAnsiTheme="majorBidi" w:cstheme="majorBidi"/>
        </w:rPr>
        <w:t>7</w:t>
      </w:r>
      <w:r w:rsidRPr="006F4CB8">
        <w:rPr>
          <w:rFonts w:asciiTheme="majorBidi" w:hAnsiTheme="majorBidi" w:cstheme="majorBidi"/>
        </w:rPr>
        <w:t>.</w:t>
      </w:r>
      <w:r w:rsidR="006F1E95" w:rsidRPr="006F4CB8">
        <w:rPr>
          <w:rFonts w:asciiTheme="majorBidi" w:hAnsiTheme="majorBidi" w:cstheme="majorBidi"/>
        </w:rPr>
        <w:t>5</w:t>
      </w:r>
      <w:r w:rsidRPr="006F4CB8">
        <w:rPr>
          <w:rFonts w:asciiTheme="majorBidi" w:hAnsiTheme="majorBidi" w:cstheme="majorBidi"/>
          <w:cs/>
        </w:rPr>
        <w:t xml:space="preserve"> ล้านบาท ส่งผลให้มีการเปลี่ยนแปลงสถานะเงินลงทุนใน </w:t>
      </w:r>
      <w:r w:rsidRPr="006F4CB8">
        <w:rPr>
          <w:rFonts w:asciiTheme="majorBidi" w:hAnsiTheme="majorBidi" w:cstheme="majorBidi"/>
        </w:rPr>
        <w:t xml:space="preserve">OSSE </w:t>
      </w:r>
      <w:r w:rsidRPr="006F4CB8">
        <w:rPr>
          <w:rFonts w:asciiTheme="majorBidi" w:hAnsiTheme="majorBidi" w:cstheme="majorBidi"/>
          <w:cs/>
        </w:rPr>
        <w:t>จากเงินลงทุนในกิจการร่วมค้าเป็นบริษัทย่อย</w:t>
      </w:r>
    </w:p>
    <w:p w14:paraId="1ECBB8C2" w14:textId="087BB542" w:rsidR="0069772D" w:rsidRPr="006F4CB8" w:rsidRDefault="00697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C8307D5" w14:textId="77777777" w:rsidR="00D44D38" w:rsidRPr="006F4CB8" w:rsidRDefault="00D44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6F4CB8">
        <w:rPr>
          <w:rFonts w:asciiTheme="majorBidi" w:hAnsiTheme="majorBidi" w:cstheme="majorBidi"/>
          <w:cs/>
        </w:rPr>
        <w:br w:type="page"/>
      </w:r>
    </w:p>
    <w:p w14:paraId="7B387262" w14:textId="2CB66665" w:rsidR="0024036F" w:rsidRPr="006F4CB8" w:rsidRDefault="0024036F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lastRenderedPageBreak/>
        <w:t>ต่อมาในวันที่</w:t>
      </w:r>
      <w:r w:rsidRPr="006F4CB8">
        <w:rPr>
          <w:rFonts w:asciiTheme="majorBidi" w:hAnsiTheme="majorBidi" w:cstheme="majorBidi"/>
        </w:rPr>
        <w:t xml:space="preserve"> 15 </w:t>
      </w:r>
      <w:r w:rsidRPr="006F4CB8">
        <w:rPr>
          <w:rFonts w:asciiTheme="majorBidi" w:hAnsiTheme="majorBidi" w:cstheme="majorBidi"/>
          <w:cs/>
        </w:rPr>
        <w:t xml:space="preserve">มีนาคม </w:t>
      </w:r>
      <w:r w:rsidRPr="006F4CB8">
        <w:rPr>
          <w:rFonts w:asciiTheme="majorBidi" w:hAnsiTheme="majorBidi" w:cstheme="majorBidi"/>
        </w:rPr>
        <w:t xml:space="preserve">2565  OSSE </w:t>
      </w:r>
      <w:r w:rsidRPr="006F4CB8">
        <w:rPr>
          <w:rFonts w:asciiTheme="majorBidi" w:hAnsiTheme="majorBidi" w:cstheme="majorBidi"/>
          <w:cs/>
        </w:rPr>
        <w:t xml:space="preserve">ได้จดทะเบียนเพิ่มทุนจากเดิม </w:t>
      </w:r>
      <w:r w:rsidRPr="006F4CB8">
        <w:rPr>
          <w:rFonts w:asciiTheme="majorBidi" w:hAnsiTheme="majorBidi" w:cstheme="majorBidi"/>
        </w:rPr>
        <w:t xml:space="preserve">10 </w:t>
      </w:r>
      <w:r w:rsidRPr="006F4CB8">
        <w:rPr>
          <w:rFonts w:asciiTheme="majorBidi" w:hAnsiTheme="majorBidi" w:cstheme="majorBidi"/>
          <w:cs/>
        </w:rPr>
        <w:t xml:space="preserve">ล้านบาท เป็น </w:t>
      </w:r>
      <w:r w:rsidRPr="006F4CB8">
        <w:rPr>
          <w:rFonts w:asciiTheme="majorBidi" w:hAnsiTheme="majorBidi" w:cstheme="majorBidi"/>
        </w:rPr>
        <w:t xml:space="preserve">126 </w:t>
      </w:r>
      <w:r w:rsidRPr="006F4CB8">
        <w:rPr>
          <w:rFonts w:asciiTheme="majorBidi" w:hAnsiTheme="majorBidi" w:cstheme="majorBidi"/>
          <w:cs/>
        </w:rPr>
        <w:t>ล้านบาท</w:t>
      </w:r>
      <w:r w:rsidRPr="006F4CB8">
        <w:rPr>
          <w:rFonts w:asciiTheme="majorBidi" w:hAnsiTheme="majorBidi" w:cstheme="majorBidi"/>
        </w:rPr>
        <w:t> </w:t>
      </w:r>
      <w:r w:rsidRPr="006F4CB8">
        <w:rPr>
          <w:rFonts w:asciiTheme="majorBidi" w:hAnsiTheme="majorBidi" w:cstheme="majorBidi"/>
          <w:cs/>
        </w:rPr>
        <w:t>โดยการออกหุ้นสามัญเพิ่มทุนใหม่จำนวน</w:t>
      </w:r>
      <w:r w:rsidRPr="006F4CB8">
        <w:rPr>
          <w:rFonts w:asciiTheme="majorBidi" w:hAnsiTheme="majorBidi" w:cstheme="majorBidi"/>
        </w:rPr>
        <w:t xml:space="preserve"> 11.6 </w:t>
      </w:r>
      <w:r w:rsidRPr="006F4CB8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6F4CB8">
        <w:rPr>
          <w:rFonts w:asciiTheme="majorBidi" w:hAnsiTheme="majorBidi" w:cstheme="majorBidi"/>
        </w:rPr>
        <w:t xml:space="preserve">10 </w:t>
      </w:r>
      <w:r w:rsidRPr="006F4CB8">
        <w:rPr>
          <w:rFonts w:asciiTheme="majorBidi" w:hAnsiTheme="majorBidi" w:cstheme="majorBidi"/>
          <w:cs/>
        </w:rPr>
        <w:t>บาท</w:t>
      </w:r>
      <w:r w:rsidRPr="006F4CB8">
        <w:rPr>
          <w:rFonts w:asciiTheme="majorBidi" w:hAnsiTheme="majorBidi" w:cstheme="majorBidi"/>
        </w:rPr>
        <w:t> </w:t>
      </w:r>
      <w:r w:rsidRPr="006F4CB8">
        <w:rPr>
          <w:rFonts w:asciiTheme="majorBidi" w:hAnsiTheme="majorBidi" w:cstheme="majorBidi"/>
          <w:cs/>
        </w:rPr>
        <w:t xml:space="preserve">โดยบริษัทได้เข้าลงทุนใน </w:t>
      </w:r>
      <w:r w:rsidRPr="006F4CB8">
        <w:rPr>
          <w:rFonts w:asciiTheme="majorBidi" w:hAnsiTheme="majorBidi" w:cstheme="majorBidi"/>
        </w:rPr>
        <w:t>OSSE</w:t>
      </w:r>
      <w:r w:rsidRPr="006F4CB8">
        <w:rPr>
          <w:rFonts w:asciiTheme="majorBidi" w:hAnsiTheme="majorBidi" w:cstheme="majorBidi"/>
          <w:cs/>
        </w:rPr>
        <w:t xml:space="preserve"> เพิ่มเติมจำนวน</w:t>
      </w:r>
      <w:r w:rsidRPr="006F4CB8">
        <w:rPr>
          <w:rFonts w:asciiTheme="majorBidi" w:hAnsiTheme="majorBidi" w:cstheme="majorBidi"/>
        </w:rPr>
        <w:t xml:space="preserve"> 5.35 </w:t>
      </w:r>
      <w:r w:rsidRPr="006F4CB8">
        <w:rPr>
          <w:rFonts w:asciiTheme="majorBidi" w:hAnsiTheme="majorBidi" w:cstheme="majorBidi"/>
          <w:cs/>
        </w:rPr>
        <w:t xml:space="preserve">ล้านหุ้น เป็นจำนวน </w:t>
      </w:r>
      <w:r w:rsidRPr="006F4CB8">
        <w:rPr>
          <w:rFonts w:asciiTheme="majorBidi" w:hAnsiTheme="majorBidi" w:cstheme="majorBidi"/>
        </w:rPr>
        <w:t xml:space="preserve">53.5 </w:t>
      </w:r>
      <w:r w:rsidRPr="006F4CB8">
        <w:rPr>
          <w:rFonts w:asciiTheme="majorBidi" w:hAnsiTheme="majorBidi" w:cstheme="majorBidi"/>
          <w:cs/>
        </w:rPr>
        <w:t>ล้านบาท</w:t>
      </w:r>
      <w:r w:rsidRPr="006F4CB8">
        <w:rPr>
          <w:rFonts w:asciiTheme="majorBidi" w:hAnsiTheme="majorBidi" w:cstheme="majorBidi"/>
        </w:rPr>
        <w:t> </w:t>
      </w:r>
      <w:r w:rsidRPr="006F4CB8">
        <w:rPr>
          <w:rFonts w:asciiTheme="majorBidi" w:hAnsiTheme="majorBidi" w:cstheme="majorBidi"/>
          <w:cs/>
        </w:rPr>
        <w:t>ส่งผลให้สัดส่วนการถือหุ้นทางตรงใน</w:t>
      </w:r>
      <w:r w:rsidRPr="006F4CB8">
        <w:rPr>
          <w:rFonts w:asciiTheme="majorBidi" w:hAnsiTheme="majorBidi" w:cstheme="majorBidi"/>
        </w:rPr>
        <w:t xml:space="preserve"> OSSE </w:t>
      </w:r>
      <w:r w:rsidRPr="006F4CB8">
        <w:rPr>
          <w:rFonts w:asciiTheme="majorBidi" w:hAnsiTheme="majorBidi" w:cstheme="majorBidi"/>
          <w:cs/>
        </w:rPr>
        <w:t xml:space="preserve">เพิ่มเป็นร้อยละ </w:t>
      </w:r>
      <w:r w:rsidRPr="006F4CB8">
        <w:rPr>
          <w:rFonts w:asciiTheme="majorBidi" w:hAnsiTheme="majorBidi" w:cstheme="majorBidi"/>
        </w:rPr>
        <w:t xml:space="preserve">50.40 </w:t>
      </w:r>
      <w:r w:rsidRPr="006F4CB8">
        <w:rPr>
          <w:rFonts w:asciiTheme="majorBidi" w:hAnsiTheme="majorBidi" w:cstheme="majorBidi"/>
          <w:cs/>
        </w:rPr>
        <w:t>นอกจากนี้ บริษัท บีซีพีจี จำกัด (มหาชน)</w:t>
      </w:r>
      <w:r w:rsidR="00EA2C81" w:rsidRPr="006F4CB8">
        <w:rPr>
          <w:rFonts w:asciiTheme="majorBidi" w:hAnsiTheme="majorBidi" w:cstheme="majorBidi"/>
          <w:cs/>
        </w:rPr>
        <w:t xml:space="preserve"> </w:t>
      </w:r>
      <w:r w:rsidRPr="006F4CB8">
        <w:rPr>
          <w:rFonts w:asciiTheme="majorBidi" w:hAnsiTheme="majorBidi" w:cstheme="majorBidi"/>
          <w:cs/>
        </w:rPr>
        <w:t xml:space="preserve">ซึ่งเป็นบริษัทย่อยของกลุ่มบริษัทได้เข้าลงทุนใน </w:t>
      </w:r>
      <w:r w:rsidRPr="006F4CB8">
        <w:rPr>
          <w:rFonts w:asciiTheme="majorBidi" w:hAnsiTheme="majorBidi" w:cstheme="majorBidi"/>
        </w:rPr>
        <w:t>OSSE</w:t>
      </w:r>
      <w:r w:rsidRPr="006F4CB8">
        <w:rPr>
          <w:rFonts w:asciiTheme="majorBidi" w:hAnsiTheme="majorBidi" w:cstheme="majorBidi"/>
          <w:cs/>
        </w:rPr>
        <w:t xml:space="preserve"> จำนวน</w:t>
      </w:r>
      <w:r w:rsidRPr="006F4CB8">
        <w:rPr>
          <w:rFonts w:asciiTheme="majorBidi" w:hAnsiTheme="majorBidi" w:cstheme="majorBidi"/>
        </w:rPr>
        <w:t xml:space="preserve"> 6.25 </w:t>
      </w:r>
      <w:r w:rsidRPr="006F4CB8">
        <w:rPr>
          <w:rFonts w:asciiTheme="majorBidi" w:hAnsiTheme="majorBidi" w:cstheme="majorBidi"/>
          <w:cs/>
        </w:rPr>
        <w:t xml:space="preserve">ล้านหุ้น เป็นจำนวน </w:t>
      </w:r>
      <w:r w:rsidRPr="006F4CB8">
        <w:rPr>
          <w:rFonts w:asciiTheme="majorBidi" w:hAnsiTheme="majorBidi" w:cstheme="majorBidi"/>
        </w:rPr>
        <w:t xml:space="preserve">62.5 </w:t>
      </w:r>
      <w:r w:rsidRPr="006F4CB8">
        <w:rPr>
          <w:rFonts w:asciiTheme="majorBidi" w:hAnsiTheme="majorBidi" w:cstheme="majorBidi"/>
          <w:cs/>
        </w:rPr>
        <w:t>ล้านบาท</w:t>
      </w:r>
      <w:r w:rsidRPr="006F4CB8">
        <w:rPr>
          <w:rFonts w:asciiTheme="majorBidi" w:hAnsiTheme="majorBidi" w:cstheme="majorBidi"/>
        </w:rPr>
        <w:t> </w:t>
      </w:r>
      <w:r w:rsidRPr="006F4CB8">
        <w:rPr>
          <w:rFonts w:asciiTheme="majorBidi" w:hAnsiTheme="majorBidi" w:cstheme="majorBidi"/>
          <w:cs/>
        </w:rPr>
        <w:t>คิดเป็นสัดส่วนร้อยละ</w:t>
      </w:r>
      <w:r w:rsidRPr="006F4CB8">
        <w:rPr>
          <w:rFonts w:asciiTheme="majorBidi" w:hAnsiTheme="majorBidi" w:cstheme="majorBidi"/>
        </w:rPr>
        <w:t xml:space="preserve"> 49.60 </w:t>
      </w:r>
      <w:r w:rsidRPr="006F4CB8">
        <w:rPr>
          <w:rFonts w:asciiTheme="majorBidi" w:hAnsiTheme="majorBidi" w:cstheme="majorBidi"/>
          <w:cs/>
        </w:rPr>
        <w:t xml:space="preserve">จึงส่งผลให้กลุ่มบริษัทมีสัดส่วนการถือหุ้นใน </w:t>
      </w:r>
      <w:r w:rsidRPr="006F4CB8">
        <w:rPr>
          <w:rFonts w:asciiTheme="majorBidi" w:hAnsiTheme="majorBidi" w:cstheme="majorBidi"/>
        </w:rPr>
        <w:t xml:space="preserve">OSSE </w:t>
      </w:r>
      <w:r w:rsidRPr="006F4CB8">
        <w:rPr>
          <w:rFonts w:asciiTheme="majorBidi" w:hAnsiTheme="majorBidi" w:cstheme="majorBidi"/>
          <w:cs/>
        </w:rPr>
        <w:t xml:space="preserve">รวมร้อยละ </w:t>
      </w:r>
      <w:r w:rsidRPr="006F4CB8">
        <w:rPr>
          <w:rFonts w:asciiTheme="majorBidi" w:hAnsiTheme="majorBidi" w:cstheme="majorBidi"/>
        </w:rPr>
        <w:t>100</w:t>
      </w:r>
    </w:p>
    <w:p w14:paraId="309AC334" w14:textId="77777777" w:rsidR="00EB115E" w:rsidRPr="006F4CB8" w:rsidRDefault="00EB115E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</w:p>
    <w:p w14:paraId="30E96534" w14:textId="77C1CFDC" w:rsidR="00095E09" w:rsidRPr="006F4CB8" w:rsidRDefault="00095E09" w:rsidP="007C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cs/>
        </w:rPr>
      </w:pPr>
      <w:r w:rsidRPr="006F4CB8">
        <w:rPr>
          <w:rFonts w:asciiTheme="majorBidi" w:hAnsiTheme="majorBidi" w:cstheme="majorBidi"/>
          <w:lang w:val="en-GB"/>
        </w:rPr>
        <w:t xml:space="preserve">OSSE </w:t>
      </w:r>
      <w:r w:rsidRPr="006F4CB8">
        <w:rPr>
          <w:rFonts w:asciiTheme="majorBidi" w:hAnsiTheme="majorBidi" w:cstheme="majorBidi"/>
          <w:cs/>
          <w:lang w:val="en-GB"/>
        </w:rPr>
        <w:t xml:space="preserve">ได้เข้าลงทุนใน บริษัท เคหะสุขประชา จำกัด (มหาชน) </w:t>
      </w:r>
      <w:r w:rsidR="007C6EB3" w:rsidRPr="006F4CB8">
        <w:rPr>
          <w:rFonts w:asciiTheme="majorBidi" w:hAnsiTheme="majorBidi" w:cstheme="majorBidi"/>
          <w:cs/>
          <w:lang w:val="en-GB"/>
        </w:rPr>
        <w:t xml:space="preserve">ซึ่งจดทะเบียนจัดตั้งบริษัท เมื่อวันที่ </w:t>
      </w:r>
      <w:r w:rsidR="007C6EB3" w:rsidRPr="006F4CB8">
        <w:rPr>
          <w:rFonts w:asciiTheme="majorBidi" w:hAnsiTheme="majorBidi" w:cstheme="majorBidi"/>
        </w:rPr>
        <w:t xml:space="preserve">21 </w:t>
      </w:r>
      <w:r w:rsidR="007C6EB3" w:rsidRPr="006F4CB8">
        <w:rPr>
          <w:rFonts w:asciiTheme="majorBidi" w:hAnsiTheme="majorBidi" w:cstheme="majorBidi"/>
          <w:cs/>
        </w:rPr>
        <w:t xml:space="preserve">มีนาคม </w:t>
      </w:r>
      <w:r w:rsidR="007C6EB3" w:rsidRPr="006F4CB8">
        <w:rPr>
          <w:rFonts w:asciiTheme="majorBidi" w:hAnsiTheme="majorBidi" w:cstheme="majorBidi"/>
        </w:rPr>
        <w:t xml:space="preserve">2565 </w:t>
      </w:r>
      <w:r w:rsidR="007C6EB3" w:rsidRPr="006F4CB8">
        <w:rPr>
          <w:rFonts w:asciiTheme="majorBidi" w:hAnsiTheme="majorBidi" w:cstheme="majorBidi"/>
          <w:cs/>
        </w:rPr>
        <w:t xml:space="preserve">ด้วยทุนจดทะเบียน </w:t>
      </w:r>
      <w:r w:rsidR="007C6EB3" w:rsidRPr="006F4CB8">
        <w:rPr>
          <w:rFonts w:asciiTheme="majorBidi" w:hAnsiTheme="majorBidi" w:cstheme="majorBidi"/>
        </w:rPr>
        <w:t xml:space="preserve">500 </w:t>
      </w:r>
      <w:r w:rsidR="007C6EB3" w:rsidRPr="006F4CB8">
        <w:rPr>
          <w:rFonts w:asciiTheme="majorBidi" w:hAnsiTheme="majorBidi" w:cstheme="majorBidi"/>
          <w:cs/>
        </w:rPr>
        <w:t xml:space="preserve">ล้านบาท </w:t>
      </w:r>
      <w:r w:rsidRPr="006F4CB8">
        <w:rPr>
          <w:rFonts w:asciiTheme="majorBidi" w:hAnsiTheme="majorBidi" w:cstheme="majorBidi"/>
          <w:cs/>
          <w:lang w:val="en-GB"/>
        </w:rPr>
        <w:t xml:space="preserve">เป็นจำนวนเงิน </w:t>
      </w:r>
      <w:r w:rsidR="006F1E95" w:rsidRPr="006F4CB8">
        <w:rPr>
          <w:rFonts w:asciiTheme="majorBidi" w:hAnsiTheme="majorBidi" w:cstheme="majorBidi"/>
        </w:rPr>
        <w:t>125</w:t>
      </w:r>
      <w:r w:rsidRPr="006F4CB8">
        <w:rPr>
          <w:rFonts w:asciiTheme="majorBidi" w:hAnsiTheme="majorBidi" w:cstheme="majorBidi"/>
          <w:lang w:val="en-GB"/>
        </w:rPr>
        <w:t xml:space="preserve"> </w:t>
      </w:r>
      <w:r w:rsidRPr="006F4CB8">
        <w:rPr>
          <w:rFonts w:asciiTheme="majorBidi" w:hAnsiTheme="majorBidi" w:cstheme="majorBidi"/>
          <w:cs/>
          <w:lang w:val="en-GB"/>
        </w:rPr>
        <w:t xml:space="preserve">ล้านบาท คิดเป็นสัดส่วนร้อยละ </w:t>
      </w:r>
      <w:r w:rsidR="006F1E95" w:rsidRPr="006F4CB8">
        <w:rPr>
          <w:rFonts w:asciiTheme="majorBidi" w:hAnsiTheme="majorBidi" w:cstheme="majorBidi"/>
        </w:rPr>
        <w:t>25</w:t>
      </w:r>
      <w:r w:rsidRPr="006F4CB8">
        <w:rPr>
          <w:rFonts w:asciiTheme="majorBidi" w:hAnsiTheme="majorBidi" w:cstheme="majorBidi"/>
          <w:lang w:val="en-GB"/>
        </w:rPr>
        <w:t xml:space="preserve"> </w:t>
      </w:r>
      <w:r w:rsidRPr="006F4CB8">
        <w:rPr>
          <w:rFonts w:asciiTheme="majorBidi" w:hAnsiTheme="majorBidi" w:cstheme="majorBidi"/>
          <w:cs/>
          <w:lang w:val="en-GB"/>
        </w:rPr>
        <w:t>จึงส่งผลให้ บริษัท เคหะสุขประชา จำกัด (มหาชน) มีสถานะเป็นบริษัทร่วมทางอ้อมของกลุ่มบริษัท</w:t>
      </w:r>
      <w:r w:rsidR="007C6EB3" w:rsidRPr="006F4CB8">
        <w:rPr>
          <w:rFonts w:asciiTheme="majorBidi" w:hAnsiTheme="majorBidi" w:cstheme="majorBidi"/>
          <w:lang w:val="en-GB"/>
        </w:rPr>
        <w:t xml:space="preserve"> </w:t>
      </w:r>
    </w:p>
    <w:p w14:paraId="4B679C98" w14:textId="60EF3E4C" w:rsidR="00F05174" w:rsidRPr="006F4CB8" w:rsidRDefault="00F05174" w:rsidP="00AE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5535C399" w14:textId="0A9DA432" w:rsidR="00F05174" w:rsidRPr="006F4CB8" w:rsidRDefault="00F05174" w:rsidP="00AE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6F4CB8">
        <w:rPr>
          <w:rFonts w:asciiTheme="majorBidi" w:hAnsiTheme="majorBidi" w:cstheme="majorBidi"/>
          <w:i/>
          <w:iCs/>
          <w:lang w:val="en-GB"/>
        </w:rPr>
        <w:t>Star Energy Group Holdings Pte</w:t>
      </w:r>
      <w:r w:rsidRPr="006F4CB8">
        <w:rPr>
          <w:rFonts w:asciiTheme="majorBidi" w:hAnsiTheme="majorBidi" w:cstheme="majorBidi"/>
          <w:i/>
          <w:iCs/>
          <w:cs/>
          <w:lang w:val="en-GB"/>
        </w:rPr>
        <w:t xml:space="preserve">. </w:t>
      </w:r>
      <w:r w:rsidRPr="006F4CB8">
        <w:rPr>
          <w:rFonts w:asciiTheme="majorBidi" w:hAnsiTheme="majorBidi" w:cstheme="majorBidi"/>
          <w:i/>
          <w:iCs/>
          <w:lang w:val="en-GB"/>
        </w:rPr>
        <w:t>Ltd</w:t>
      </w:r>
      <w:r w:rsidRPr="006F4CB8">
        <w:rPr>
          <w:rFonts w:asciiTheme="majorBidi" w:hAnsiTheme="majorBidi" w:cstheme="majorBidi"/>
          <w:i/>
          <w:iCs/>
          <w:cs/>
          <w:lang w:val="en-GB"/>
        </w:rPr>
        <w:t>.</w:t>
      </w:r>
    </w:p>
    <w:p w14:paraId="11ACB14F" w14:textId="77777777" w:rsidR="00383C22" w:rsidRPr="006F4CB8" w:rsidRDefault="00383C22" w:rsidP="00AE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6F23FE43" w14:textId="645981FD" w:rsidR="0076507E" w:rsidRPr="006F4CB8" w:rsidRDefault="00EB115E" w:rsidP="00C3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ab/>
      </w:r>
      <w:r w:rsidR="00680816" w:rsidRPr="006F4CB8">
        <w:rPr>
          <w:rFonts w:asciiTheme="majorBidi" w:hAnsiTheme="majorBidi" w:cstheme="majorBidi"/>
          <w:cs/>
        </w:rPr>
        <w:t xml:space="preserve">เมื่อวันที่ </w:t>
      </w:r>
      <w:r w:rsidR="006F1E95" w:rsidRPr="006F4CB8">
        <w:rPr>
          <w:rFonts w:asciiTheme="majorBidi" w:hAnsiTheme="majorBidi" w:cstheme="majorBidi"/>
        </w:rPr>
        <w:t>3</w:t>
      </w:r>
      <w:r w:rsidR="00680816" w:rsidRPr="006F4CB8">
        <w:rPr>
          <w:rFonts w:asciiTheme="majorBidi" w:hAnsiTheme="majorBidi" w:cstheme="majorBidi"/>
          <w:cs/>
        </w:rPr>
        <w:t xml:space="preserve"> มีนาคม </w:t>
      </w:r>
      <w:r w:rsidR="006F1E95" w:rsidRPr="006F4CB8">
        <w:rPr>
          <w:rFonts w:asciiTheme="majorBidi" w:hAnsiTheme="majorBidi" w:cstheme="majorBidi"/>
        </w:rPr>
        <w:t>2565</w:t>
      </w:r>
      <w:r w:rsidR="00493AD9" w:rsidRPr="006F4CB8">
        <w:rPr>
          <w:rFonts w:asciiTheme="majorBidi" w:hAnsiTheme="majorBidi" w:cstheme="majorBidi"/>
          <w:cs/>
        </w:rPr>
        <w:t xml:space="preserve"> บริษัทย่อยแห่งหนึ่งได้จำหน่ายเงินลงทุนทั้งหมดใน </w:t>
      </w:r>
      <w:r w:rsidR="00493AD9" w:rsidRPr="006F4CB8">
        <w:rPr>
          <w:rFonts w:asciiTheme="majorBidi" w:hAnsiTheme="majorBidi" w:cstheme="majorBidi"/>
        </w:rPr>
        <w:t xml:space="preserve">Star Energy Group Holdings Pte. Ltd. </w:t>
      </w:r>
      <w:r w:rsidR="00493AD9" w:rsidRPr="006F4CB8">
        <w:rPr>
          <w:rFonts w:asciiTheme="majorBidi" w:hAnsiTheme="majorBidi" w:cstheme="majorBidi"/>
          <w:cs/>
        </w:rPr>
        <w:t xml:space="preserve">ให้แก่ </w:t>
      </w:r>
      <w:r w:rsidR="00493AD9" w:rsidRPr="006F4CB8">
        <w:rPr>
          <w:rFonts w:asciiTheme="majorBidi" w:hAnsiTheme="majorBidi" w:cstheme="majorBidi"/>
        </w:rPr>
        <w:t xml:space="preserve">Springhead Holdings Pte. Ltd. </w:t>
      </w:r>
      <w:r w:rsidR="00493AD9" w:rsidRPr="006F4CB8">
        <w:rPr>
          <w:rFonts w:asciiTheme="majorBidi" w:hAnsiTheme="majorBidi" w:cstheme="majorBidi"/>
          <w:cs/>
        </w:rPr>
        <w:t>ซึ่งไม่ได้เป็นกิจการที่เกี่ยวข้องกัน</w:t>
      </w:r>
      <w:r w:rsidR="00680816" w:rsidRPr="006F4CB8">
        <w:rPr>
          <w:rFonts w:asciiTheme="majorBidi" w:hAnsiTheme="majorBidi" w:cstheme="majorBidi"/>
          <w:cs/>
        </w:rPr>
        <w:t xml:space="preserve">กับกลุ่มบริษัท เป็นจำนวนเงิน </w:t>
      </w:r>
      <w:r w:rsidR="006F1E95" w:rsidRPr="006F4CB8">
        <w:rPr>
          <w:rFonts w:asciiTheme="majorBidi" w:hAnsiTheme="majorBidi" w:cstheme="majorBidi"/>
        </w:rPr>
        <w:t>440</w:t>
      </w:r>
      <w:r w:rsidR="00493AD9" w:rsidRPr="006F4CB8">
        <w:rPr>
          <w:rFonts w:asciiTheme="majorBidi" w:hAnsiTheme="majorBidi" w:cstheme="majorBidi"/>
          <w:cs/>
        </w:rPr>
        <w:t xml:space="preserve"> ล้านเหรียญสหรัฐฯ (ประมา</w:t>
      </w:r>
      <w:r w:rsidR="00680816" w:rsidRPr="006F4CB8">
        <w:rPr>
          <w:rFonts w:asciiTheme="majorBidi" w:hAnsiTheme="majorBidi" w:cstheme="majorBidi"/>
          <w:cs/>
        </w:rPr>
        <w:t xml:space="preserve">ณ </w:t>
      </w:r>
      <w:r w:rsidR="006F1E95" w:rsidRPr="006F4CB8">
        <w:rPr>
          <w:rFonts w:asciiTheme="majorBidi" w:hAnsiTheme="majorBidi" w:cstheme="majorBidi"/>
        </w:rPr>
        <w:t>14</w:t>
      </w:r>
      <w:r w:rsidR="00493AD9" w:rsidRPr="006F4CB8">
        <w:rPr>
          <w:rFonts w:asciiTheme="majorBidi" w:hAnsiTheme="majorBidi" w:cstheme="majorBidi"/>
        </w:rPr>
        <w:t>,</w:t>
      </w:r>
      <w:r w:rsidR="006F1E95" w:rsidRPr="006F4CB8">
        <w:rPr>
          <w:rFonts w:asciiTheme="majorBidi" w:hAnsiTheme="majorBidi" w:cstheme="majorBidi"/>
        </w:rPr>
        <w:t>551</w:t>
      </w:r>
      <w:r w:rsidR="00493AD9" w:rsidRPr="006F4CB8">
        <w:rPr>
          <w:rFonts w:asciiTheme="majorBidi" w:hAnsiTheme="majorBidi" w:cstheme="majorBidi"/>
          <w:cs/>
        </w:rPr>
        <w:t xml:space="preserve"> ล้านบาท) โดยมูลค่าต้นทุนของเงินลงทุนตามวิธีส่ว</w:t>
      </w:r>
      <w:r w:rsidR="00680816" w:rsidRPr="006F4CB8">
        <w:rPr>
          <w:rFonts w:asciiTheme="majorBidi" w:hAnsiTheme="majorBidi" w:cstheme="majorBidi"/>
          <w:cs/>
        </w:rPr>
        <w:t xml:space="preserve">นได้เสีย ณ วันดังกล่าวมีจำนวน </w:t>
      </w:r>
      <w:r w:rsidR="006F1E95" w:rsidRPr="006F4CB8">
        <w:rPr>
          <w:rFonts w:asciiTheme="majorBidi" w:hAnsiTheme="majorBidi" w:cstheme="majorBidi"/>
        </w:rPr>
        <w:t>12</w:t>
      </w:r>
      <w:r w:rsidR="00493AD9" w:rsidRPr="006F4CB8">
        <w:rPr>
          <w:rFonts w:asciiTheme="majorBidi" w:hAnsiTheme="majorBidi" w:cstheme="majorBidi"/>
        </w:rPr>
        <w:t>,</w:t>
      </w:r>
      <w:r w:rsidR="006F1E95" w:rsidRPr="006F4CB8">
        <w:rPr>
          <w:rFonts w:asciiTheme="majorBidi" w:hAnsiTheme="majorBidi" w:cstheme="majorBidi"/>
        </w:rPr>
        <w:t>148</w:t>
      </w:r>
      <w:r w:rsidR="00493AD9" w:rsidRPr="006F4CB8">
        <w:rPr>
          <w:rFonts w:asciiTheme="majorBidi" w:hAnsiTheme="majorBidi" w:cstheme="majorBidi"/>
          <w:cs/>
        </w:rPr>
        <w:t xml:space="preserve"> ล้านบาท </w:t>
      </w:r>
      <w:r w:rsidR="00DD18BC" w:rsidRPr="006F4CB8">
        <w:rPr>
          <w:rFonts w:asciiTheme="majorBidi" w:hAnsiTheme="majorBidi" w:cstheme="majorBidi"/>
          <w:cs/>
        </w:rPr>
        <w:t>บริษัทย่อยดังกล่าว</w:t>
      </w:r>
      <w:r w:rsidR="00493AD9" w:rsidRPr="006F4CB8">
        <w:rPr>
          <w:rFonts w:asciiTheme="majorBidi" w:hAnsiTheme="majorBidi" w:cstheme="majorBidi"/>
          <w:cs/>
        </w:rPr>
        <w:t>รับรู้รายการขาดทุนที่เคยรับรู้ไว้ในส่วนแบ่ง</w:t>
      </w:r>
      <w:r w:rsidR="00680816" w:rsidRPr="006F4CB8">
        <w:rPr>
          <w:rFonts w:asciiTheme="majorBidi" w:hAnsiTheme="majorBidi" w:cstheme="majorBidi"/>
          <w:cs/>
        </w:rPr>
        <w:t xml:space="preserve">กำไรขาดทุนเบ็ดเสร็จอื่นจำนวน </w:t>
      </w:r>
      <w:r w:rsidR="006F1E95" w:rsidRPr="006F4CB8">
        <w:rPr>
          <w:rFonts w:asciiTheme="majorBidi" w:hAnsiTheme="majorBidi" w:cstheme="majorBidi"/>
        </w:rPr>
        <w:t>321</w:t>
      </w:r>
      <w:r w:rsidR="00493AD9" w:rsidRPr="006F4CB8">
        <w:rPr>
          <w:rFonts w:asciiTheme="majorBidi" w:hAnsiTheme="majorBidi" w:cstheme="majorBidi"/>
          <w:cs/>
        </w:rPr>
        <w:t xml:space="preserve"> ล้านบาท รวมถึงค่าใช้จ่ายที</w:t>
      </w:r>
      <w:r w:rsidR="00680816" w:rsidRPr="006F4CB8">
        <w:rPr>
          <w:rFonts w:asciiTheme="majorBidi" w:hAnsiTheme="majorBidi" w:cstheme="majorBidi"/>
          <w:cs/>
        </w:rPr>
        <w:t xml:space="preserve">่เกี่ยวข้องกับการจำหน่ายจำนวน </w:t>
      </w:r>
      <w:r w:rsidR="006F1E95" w:rsidRPr="006F4CB8">
        <w:rPr>
          <w:rFonts w:asciiTheme="majorBidi" w:hAnsiTheme="majorBidi" w:cstheme="majorBidi"/>
        </w:rPr>
        <w:t>52</w:t>
      </w:r>
      <w:r w:rsidR="00493AD9" w:rsidRPr="006F4CB8">
        <w:rPr>
          <w:rFonts w:asciiTheme="majorBidi" w:hAnsiTheme="majorBidi" w:cstheme="majorBidi"/>
          <w:cs/>
        </w:rPr>
        <w:t xml:space="preserve"> ล้านบาท </w:t>
      </w:r>
      <w:r w:rsidR="00DD18BC" w:rsidRPr="006F4CB8">
        <w:rPr>
          <w:rFonts w:asciiTheme="majorBidi" w:hAnsiTheme="majorBidi" w:cstheme="majorBidi"/>
          <w:cs/>
        </w:rPr>
        <w:t>กลุ่มบริษัท</w:t>
      </w:r>
      <w:r w:rsidR="00493AD9" w:rsidRPr="006F4CB8">
        <w:rPr>
          <w:rFonts w:asciiTheme="majorBidi" w:hAnsiTheme="majorBidi" w:cstheme="majorBidi"/>
          <w:cs/>
        </w:rPr>
        <w:t>รับรู้กำไรจากการจำหน่ายเ</w:t>
      </w:r>
      <w:r w:rsidR="00680816" w:rsidRPr="006F4CB8">
        <w:rPr>
          <w:rFonts w:asciiTheme="majorBidi" w:hAnsiTheme="majorBidi" w:cstheme="majorBidi"/>
          <w:cs/>
        </w:rPr>
        <w:t xml:space="preserve">งินลงทุนดังกล่าวสุทธิเป็นจำนวน </w:t>
      </w:r>
      <w:r w:rsidR="006F1E95" w:rsidRPr="006F4CB8">
        <w:rPr>
          <w:rFonts w:asciiTheme="majorBidi" w:hAnsiTheme="majorBidi" w:cstheme="majorBidi"/>
        </w:rPr>
        <w:t>2</w:t>
      </w:r>
      <w:r w:rsidR="00493AD9" w:rsidRPr="006F4CB8">
        <w:rPr>
          <w:rFonts w:asciiTheme="majorBidi" w:hAnsiTheme="majorBidi" w:cstheme="majorBidi"/>
        </w:rPr>
        <w:t>,</w:t>
      </w:r>
      <w:r w:rsidR="006F1E95" w:rsidRPr="006F4CB8">
        <w:rPr>
          <w:rFonts w:asciiTheme="majorBidi" w:hAnsiTheme="majorBidi" w:cstheme="majorBidi"/>
        </w:rPr>
        <w:t>031</w:t>
      </w:r>
      <w:r w:rsidR="00493AD9" w:rsidRPr="006F4CB8">
        <w:rPr>
          <w:rFonts w:asciiTheme="majorBidi" w:hAnsiTheme="majorBidi" w:cstheme="majorBidi"/>
          <w:cs/>
        </w:rPr>
        <w:t xml:space="preserve"> ล้านบาท</w:t>
      </w:r>
    </w:p>
    <w:p w14:paraId="450FDE2B" w14:textId="77777777" w:rsidR="00C36595" w:rsidRPr="006F4CB8" w:rsidRDefault="00C36595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rPr>
          <w:rFonts w:asciiTheme="majorBidi" w:hAnsiTheme="majorBidi" w:cstheme="majorBidi"/>
        </w:rPr>
      </w:pPr>
    </w:p>
    <w:p w14:paraId="4CD5C962" w14:textId="3F2C3ABE" w:rsidR="001E3C5C" w:rsidRPr="006F4CB8" w:rsidRDefault="001E3C5C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6F4CB8">
        <w:rPr>
          <w:rFonts w:asciiTheme="majorBidi" w:hAnsiTheme="majorBidi" w:hint="cs"/>
          <w:i/>
          <w:iCs/>
          <w:cs/>
          <w:lang w:val="en-GB"/>
        </w:rPr>
        <w:t xml:space="preserve">บริษัท </w:t>
      </w:r>
      <w:r w:rsidRPr="006F4CB8">
        <w:rPr>
          <w:rFonts w:asciiTheme="majorBidi" w:hAnsiTheme="majorBidi"/>
          <w:i/>
          <w:iCs/>
          <w:cs/>
          <w:lang w:val="en-GB"/>
        </w:rPr>
        <w:t>ดาต้า คาเฟ่ จำกัด</w:t>
      </w:r>
    </w:p>
    <w:p w14:paraId="409B8D78" w14:textId="77777777" w:rsidR="001E3C5C" w:rsidRPr="006F4CB8" w:rsidRDefault="001E3C5C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2A8EF868" w14:textId="686677CE" w:rsidR="001E3C5C" w:rsidRPr="006F4CB8" w:rsidRDefault="00A3737A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  <w:rPr>
          <w:rFonts w:asciiTheme="majorBidi" w:hAnsiTheme="majorBidi" w:cstheme="majorBidi"/>
          <w:cs/>
        </w:rPr>
      </w:pPr>
      <w:r w:rsidRPr="006F4CB8">
        <w:rPr>
          <w:rFonts w:asciiTheme="majorBidi" w:hAnsiTheme="majorBidi"/>
          <w:cs/>
        </w:rPr>
        <w:t xml:space="preserve">เมื่อวันที่ </w:t>
      </w:r>
      <w:r w:rsidRPr="006F4CB8">
        <w:rPr>
          <w:rFonts w:asciiTheme="majorBidi" w:hAnsiTheme="majorBidi"/>
        </w:rPr>
        <w:t>31</w:t>
      </w:r>
      <w:r w:rsidRPr="006F4CB8">
        <w:rPr>
          <w:rFonts w:asciiTheme="majorBidi" w:hAnsiTheme="majorBidi"/>
          <w:cs/>
        </w:rPr>
        <w:t xml:space="preserve"> พฤษภาคม </w:t>
      </w:r>
      <w:r w:rsidRPr="006F4CB8">
        <w:rPr>
          <w:rFonts w:asciiTheme="majorBidi" w:hAnsiTheme="majorBidi"/>
        </w:rPr>
        <w:t>2565</w:t>
      </w:r>
      <w:r w:rsidR="001E3C5C" w:rsidRPr="006F4CB8">
        <w:rPr>
          <w:rFonts w:asciiTheme="majorBidi" w:hAnsiTheme="majorBidi"/>
          <w:cs/>
        </w:rPr>
        <w:t xml:space="preserve"> </w:t>
      </w:r>
      <w:r w:rsidRPr="006F4CB8">
        <w:rPr>
          <w:rFonts w:asciiTheme="majorBidi" w:hAnsiTheme="majorBidi"/>
          <w:cs/>
        </w:rPr>
        <w:t>ที่ประชุมคณะกรรมการบริษัท</w:t>
      </w:r>
      <w:r w:rsidR="001E3C5C" w:rsidRPr="006F4CB8">
        <w:rPr>
          <w:rFonts w:asciiTheme="majorBidi" w:hAnsiTheme="majorBidi"/>
          <w:cs/>
        </w:rPr>
        <w:t>ได้มีมติ</w:t>
      </w:r>
      <w:r w:rsidRPr="006F4CB8">
        <w:rPr>
          <w:rFonts w:asciiTheme="majorBidi" w:hAnsiTheme="majorBidi" w:hint="cs"/>
          <w:cs/>
        </w:rPr>
        <w:t>อนุมัติ</w:t>
      </w:r>
      <w:r w:rsidRPr="006F4CB8">
        <w:rPr>
          <w:rFonts w:asciiTheme="majorBidi" w:hAnsiTheme="majorBidi"/>
          <w:cs/>
        </w:rPr>
        <w:t>ให้บริษัท</w:t>
      </w:r>
      <w:r w:rsidR="001E3C5C" w:rsidRPr="006F4CB8">
        <w:rPr>
          <w:rFonts w:asciiTheme="majorBidi" w:hAnsiTheme="majorBidi"/>
          <w:cs/>
        </w:rPr>
        <w:t>ลงทุนในบริษัท ดาต้า คาเฟ่ จำกัด (“</w:t>
      </w:r>
      <w:r w:rsidR="001E3C5C" w:rsidRPr="006F4CB8">
        <w:rPr>
          <w:rFonts w:asciiTheme="majorBidi" w:hAnsiTheme="majorBidi" w:cstheme="majorBidi"/>
        </w:rPr>
        <w:t xml:space="preserve">DC”) </w:t>
      </w:r>
      <w:r w:rsidR="00E446CE" w:rsidRPr="006F4CB8">
        <w:rPr>
          <w:rFonts w:asciiTheme="majorBidi" w:hAnsiTheme="majorBidi" w:hint="cs"/>
          <w:cs/>
        </w:rPr>
        <w:t xml:space="preserve">ซึ่งประกอบธุรกิจหลัก คือ </w:t>
      </w:r>
      <w:r w:rsidR="001E3C5C" w:rsidRPr="006F4CB8">
        <w:rPr>
          <w:rFonts w:asciiTheme="majorBidi" w:hAnsiTheme="majorBidi"/>
          <w:cs/>
        </w:rPr>
        <w:t>ให้บริการวิเคราะห์ข้อมูลทางธุรกิจและให้บริการบุคลากรด้านเทคโนโล</w:t>
      </w:r>
      <w:r w:rsidRPr="006F4CB8">
        <w:rPr>
          <w:rFonts w:asciiTheme="majorBidi" w:hAnsiTheme="majorBidi"/>
          <w:cs/>
        </w:rPr>
        <w:t>ยีสารสนเทศแก่องค์กรธุรกิจต่าง ๆ</w:t>
      </w:r>
      <w:r w:rsidR="001E3C5C" w:rsidRPr="006F4CB8">
        <w:rPr>
          <w:rFonts w:asciiTheme="majorBidi" w:hAnsiTheme="majorBidi"/>
          <w:cs/>
        </w:rPr>
        <w:t xml:space="preserve"> </w:t>
      </w:r>
      <w:r w:rsidR="00E446CE" w:rsidRPr="006F4CB8">
        <w:rPr>
          <w:rFonts w:asciiTheme="majorBidi" w:hAnsiTheme="majorBidi" w:hint="cs"/>
          <w:cs/>
        </w:rPr>
        <w:t>โดย</w:t>
      </w:r>
      <w:r w:rsidRPr="006F4CB8">
        <w:rPr>
          <w:rFonts w:asciiTheme="majorBidi" w:hAnsiTheme="majorBidi"/>
          <w:cs/>
        </w:rPr>
        <w:t>บริษัท</w:t>
      </w:r>
      <w:r w:rsidR="001E3C5C" w:rsidRPr="006F4CB8">
        <w:rPr>
          <w:rFonts w:asciiTheme="majorBidi" w:hAnsiTheme="majorBidi"/>
          <w:cs/>
        </w:rPr>
        <w:t>ได้ซื้อหุ้นเ</w:t>
      </w:r>
      <w:r w:rsidRPr="006F4CB8">
        <w:rPr>
          <w:rFonts w:asciiTheme="majorBidi" w:hAnsiTheme="majorBidi"/>
          <w:cs/>
        </w:rPr>
        <w:t xml:space="preserve">พิ่มทุนของบริษัทดังกล่าว จำนวน </w:t>
      </w:r>
      <w:r w:rsidRPr="006F4CB8">
        <w:rPr>
          <w:rFonts w:asciiTheme="majorBidi" w:hAnsiTheme="majorBidi"/>
        </w:rPr>
        <w:t>215</w:t>
      </w:r>
      <w:r w:rsidRPr="006F4CB8">
        <w:rPr>
          <w:rFonts w:asciiTheme="majorBidi" w:hAnsiTheme="majorBidi" w:cstheme="majorBidi"/>
        </w:rPr>
        <w:t>,385</w:t>
      </w:r>
      <w:r w:rsidR="00802AC6" w:rsidRPr="006F4CB8">
        <w:rPr>
          <w:rFonts w:asciiTheme="majorBidi" w:hAnsiTheme="majorBidi"/>
          <w:cs/>
        </w:rPr>
        <w:t xml:space="preserve"> หุ้น </w:t>
      </w:r>
      <w:r w:rsidR="00802AC6" w:rsidRPr="006F4CB8">
        <w:rPr>
          <w:rFonts w:asciiTheme="majorBidi" w:hAnsiTheme="majorBidi" w:hint="cs"/>
          <w:cs/>
        </w:rPr>
        <w:t xml:space="preserve">เป็นจำนวนเงิน </w:t>
      </w:r>
      <w:r w:rsidR="00802AC6" w:rsidRPr="006F4CB8">
        <w:rPr>
          <w:rFonts w:asciiTheme="majorBidi" w:hAnsiTheme="majorBidi"/>
        </w:rPr>
        <w:t xml:space="preserve">35 </w:t>
      </w:r>
      <w:r w:rsidR="00802AC6" w:rsidRPr="006F4CB8">
        <w:rPr>
          <w:rFonts w:asciiTheme="majorBidi" w:hAnsiTheme="majorBidi" w:hint="cs"/>
          <w:cs/>
        </w:rPr>
        <w:t>ล้านบาท</w:t>
      </w:r>
      <w:r w:rsidR="001E3C5C" w:rsidRPr="006F4CB8">
        <w:rPr>
          <w:rFonts w:asciiTheme="majorBidi" w:hAnsiTheme="majorBidi"/>
          <w:cs/>
        </w:rPr>
        <w:t xml:space="preserve"> </w:t>
      </w:r>
      <w:r w:rsidRPr="006F4CB8">
        <w:rPr>
          <w:rFonts w:asciiTheme="majorBidi" w:hAnsiTheme="majorBidi" w:hint="cs"/>
          <w:cs/>
        </w:rPr>
        <w:t>คิดเป็น</w:t>
      </w:r>
      <w:r w:rsidRPr="006F4CB8">
        <w:rPr>
          <w:rFonts w:asciiTheme="majorBidi" w:hAnsiTheme="majorBidi"/>
          <w:cs/>
        </w:rPr>
        <w:t>สัดส่วน</w:t>
      </w:r>
      <w:r w:rsidR="001E3C5C" w:rsidRPr="006F4CB8">
        <w:rPr>
          <w:rFonts w:asciiTheme="majorBidi" w:hAnsiTheme="majorBidi"/>
          <w:cs/>
        </w:rPr>
        <w:t xml:space="preserve">ร้อยละ </w:t>
      </w:r>
      <w:r w:rsidRPr="006F4CB8">
        <w:rPr>
          <w:rFonts w:asciiTheme="majorBidi" w:hAnsiTheme="majorBidi"/>
        </w:rPr>
        <w:t>35</w:t>
      </w:r>
      <w:r w:rsidR="003F161F" w:rsidRPr="006F4CB8">
        <w:rPr>
          <w:rFonts w:asciiTheme="majorBidi" w:hAnsiTheme="majorBidi" w:hint="cs"/>
          <w:cs/>
        </w:rPr>
        <w:t xml:space="preserve"> จึงส่งผลให้ </w:t>
      </w:r>
      <w:r w:rsidR="003F161F" w:rsidRPr="006F4CB8">
        <w:rPr>
          <w:rFonts w:asciiTheme="majorBidi" w:hAnsiTheme="majorBidi"/>
        </w:rPr>
        <w:t xml:space="preserve">DC </w:t>
      </w:r>
      <w:r w:rsidR="003F161F" w:rsidRPr="006F4CB8">
        <w:rPr>
          <w:rFonts w:asciiTheme="majorBidi" w:hAnsiTheme="majorBidi" w:hint="cs"/>
          <w:cs/>
        </w:rPr>
        <w:t>มีสถานะเป็นบริษัทร่วมของบริษัท</w:t>
      </w:r>
    </w:p>
    <w:p w14:paraId="42017A30" w14:textId="77777777" w:rsidR="001E3C5C" w:rsidRPr="006F4CB8" w:rsidRDefault="001E3C5C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rPr>
          <w:rFonts w:asciiTheme="majorBidi" w:hAnsiTheme="majorBidi" w:cstheme="majorBidi"/>
        </w:rPr>
      </w:pPr>
    </w:p>
    <w:p w14:paraId="490F55BE" w14:textId="77777777" w:rsidR="00D44D38" w:rsidRPr="006F4CB8" w:rsidRDefault="00D44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</w:rPr>
      </w:pPr>
      <w:r w:rsidRPr="006F4CB8">
        <w:rPr>
          <w:rFonts w:asciiTheme="majorBidi" w:hAnsiTheme="majorBidi"/>
          <w:i/>
          <w:iCs/>
        </w:rPr>
        <w:br w:type="page"/>
      </w:r>
    </w:p>
    <w:p w14:paraId="4DB94E4A" w14:textId="79D059BB" w:rsidR="001E3C5C" w:rsidRPr="006F4CB8" w:rsidRDefault="00046C63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i/>
          <w:iCs/>
        </w:rPr>
      </w:pPr>
      <w:r w:rsidRPr="006F4CB8">
        <w:rPr>
          <w:rFonts w:asciiTheme="majorBidi" w:hAnsiTheme="majorBidi"/>
          <w:i/>
          <w:iCs/>
        </w:rPr>
        <w:lastRenderedPageBreak/>
        <w:t>Transitus Energy</w:t>
      </w:r>
      <w:r w:rsidR="00BB2B18" w:rsidRPr="006F4CB8">
        <w:rPr>
          <w:rFonts w:asciiTheme="majorBidi" w:hAnsiTheme="majorBidi"/>
          <w:i/>
          <w:iCs/>
        </w:rPr>
        <w:t xml:space="preserve"> Ltd.</w:t>
      </w:r>
    </w:p>
    <w:p w14:paraId="3F06A0A6" w14:textId="77777777" w:rsidR="00046C63" w:rsidRPr="006F4CB8" w:rsidRDefault="00046C63" w:rsidP="00046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7C4DE228" w14:textId="577E48A6" w:rsidR="00046C63" w:rsidRPr="006F4CB8" w:rsidRDefault="00267BAD" w:rsidP="00046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</w:pPr>
      <w:r w:rsidRPr="006F4CB8">
        <w:rPr>
          <w:rFonts w:hint="cs"/>
          <w:cs/>
        </w:rPr>
        <w:t xml:space="preserve">เมื่อวันที่ </w:t>
      </w:r>
      <w:r w:rsidR="00BB2B18" w:rsidRPr="006F4CB8">
        <w:t>28</w:t>
      </w:r>
      <w:r w:rsidRPr="006F4CB8">
        <w:t xml:space="preserve"> </w:t>
      </w:r>
      <w:r w:rsidRPr="006F4CB8">
        <w:rPr>
          <w:rFonts w:hint="cs"/>
          <w:cs/>
        </w:rPr>
        <w:t xml:space="preserve">มิถุนายน </w:t>
      </w:r>
      <w:r w:rsidR="00BB2B18" w:rsidRPr="006F4CB8">
        <w:t xml:space="preserve">2565 </w:t>
      </w:r>
      <w:r w:rsidR="00362139" w:rsidRPr="006F4CB8">
        <w:t xml:space="preserve">BCP Innovation Pte. Ltd. </w:t>
      </w:r>
      <w:r w:rsidRPr="006F4CB8">
        <w:rPr>
          <w:rFonts w:hint="cs"/>
          <w:cs/>
        </w:rPr>
        <w:t>(</w:t>
      </w:r>
      <w:r w:rsidRPr="006F4CB8">
        <w:rPr>
          <w:cs/>
        </w:rPr>
        <w:t>“</w:t>
      </w:r>
      <w:r w:rsidRPr="006F4CB8">
        <w:t>BCPI</w:t>
      </w:r>
      <w:r w:rsidRPr="006F4CB8">
        <w:rPr>
          <w:cs/>
        </w:rPr>
        <w:t xml:space="preserve">”) </w:t>
      </w:r>
      <w:r w:rsidRPr="006F4CB8">
        <w:rPr>
          <w:rFonts w:hint="cs"/>
          <w:cs/>
        </w:rPr>
        <w:t>ซึ่งเป็นบริษัทย่อยของบริษัท</w:t>
      </w:r>
      <w:r w:rsidR="00BB2B18" w:rsidRPr="006F4CB8">
        <w:rPr>
          <w:rFonts w:hint="cs"/>
          <w:cs/>
        </w:rPr>
        <w:t>ได้ลงทุนใน</w:t>
      </w:r>
      <w:r w:rsidRPr="006F4CB8">
        <w:rPr>
          <w:rFonts w:hint="cs"/>
          <w:cs/>
        </w:rPr>
        <w:t xml:space="preserve"> </w:t>
      </w:r>
      <w:r w:rsidRPr="006F4CB8">
        <w:t xml:space="preserve">Transitus Energy Ltd. (“Transitus”) </w:t>
      </w:r>
      <w:r w:rsidR="00D76214" w:rsidRPr="006F4CB8">
        <w:rPr>
          <w:rFonts w:hint="cs"/>
          <w:cs/>
        </w:rPr>
        <w:t xml:space="preserve">ซึ่งประกอบธุรกิจหลัก คือ </w:t>
      </w:r>
      <w:r w:rsidRPr="006F4CB8">
        <w:rPr>
          <w:rFonts w:hint="cs"/>
          <w:cs/>
        </w:rPr>
        <w:t>ผลิตก๊าซธรรมชาติและไฮโดรเจนสีฟ้า (</w:t>
      </w:r>
      <w:r w:rsidRPr="006F4CB8">
        <w:t xml:space="preserve">Blue Carbon) BCPI </w:t>
      </w:r>
      <w:r w:rsidRPr="006F4CB8">
        <w:rPr>
          <w:rFonts w:hint="cs"/>
          <w:cs/>
        </w:rPr>
        <w:t xml:space="preserve">ได้ซื้อหุ้นสามัญจำนวน </w:t>
      </w:r>
      <w:r w:rsidRPr="006F4CB8">
        <w:t xml:space="preserve">186 </w:t>
      </w:r>
      <w:r w:rsidRPr="006F4CB8">
        <w:rPr>
          <w:rFonts w:hint="cs"/>
          <w:cs/>
        </w:rPr>
        <w:t xml:space="preserve">หุ้น </w:t>
      </w:r>
      <w:r w:rsidR="00BB2B18" w:rsidRPr="006F4CB8">
        <w:rPr>
          <w:rFonts w:hint="cs"/>
          <w:cs/>
        </w:rPr>
        <w:t>เป็นจำนวนเงิน</w:t>
      </w:r>
      <w:r w:rsidRPr="006F4CB8">
        <w:rPr>
          <w:rFonts w:hint="cs"/>
          <w:cs/>
        </w:rPr>
        <w:t xml:space="preserve"> </w:t>
      </w:r>
      <w:r w:rsidR="00BB2B18" w:rsidRPr="006F4CB8">
        <w:t xml:space="preserve">1 </w:t>
      </w:r>
      <w:r w:rsidR="00BB2B18" w:rsidRPr="006F4CB8">
        <w:rPr>
          <w:rFonts w:hint="cs"/>
          <w:cs/>
        </w:rPr>
        <w:t xml:space="preserve">ล้านเหรียญสหรัฐฯ </w:t>
      </w:r>
      <w:r w:rsidRPr="006F4CB8">
        <w:rPr>
          <w:rFonts w:hint="cs"/>
          <w:cs/>
        </w:rPr>
        <w:t>(ประมาณ</w:t>
      </w:r>
      <w:r w:rsidR="00BB2B18" w:rsidRPr="006F4CB8">
        <w:rPr>
          <w:rFonts w:hint="cs"/>
          <w:cs/>
        </w:rPr>
        <w:t xml:space="preserve"> </w:t>
      </w:r>
      <w:r w:rsidR="001D3B16" w:rsidRPr="006F4CB8">
        <w:t>3</w:t>
      </w:r>
      <w:r w:rsidR="00E91949" w:rsidRPr="006F4CB8">
        <w:t>4</w:t>
      </w:r>
      <w:r w:rsidR="00BB2B18" w:rsidRPr="006F4CB8">
        <w:t xml:space="preserve"> </w:t>
      </w:r>
      <w:r w:rsidR="00BB2B18" w:rsidRPr="006F4CB8">
        <w:rPr>
          <w:rFonts w:hint="cs"/>
          <w:cs/>
        </w:rPr>
        <w:t>ล้านบาท</w:t>
      </w:r>
      <w:r w:rsidRPr="006F4CB8">
        <w:rPr>
          <w:rFonts w:hint="cs"/>
          <w:cs/>
        </w:rPr>
        <w:t xml:space="preserve">) </w:t>
      </w:r>
      <w:r w:rsidR="001363AC" w:rsidRPr="006F4CB8">
        <w:rPr>
          <w:rFonts w:hint="cs"/>
          <w:cs/>
        </w:rPr>
        <w:t>คิดเป็นสัดส่วน</w:t>
      </w:r>
      <w:r w:rsidR="00D44D38" w:rsidRPr="006F4CB8">
        <w:rPr>
          <w:rFonts w:hint="cs"/>
          <w:cs/>
        </w:rPr>
        <w:t xml:space="preserve">    </w:t>
      </w:r>
      <w:r w:rsidRPr="006F4CB8">
        <w:rPr>
          <w:rFonts w:hint="cs"/>
          <w:cs/>
        </w:rPr>
        <w:t xml:space="preserve">ร้อยละ </w:t>
      </w:r>
      <w:r w:rsidR="001363AC" w:rsidRPr="006F4CB8">
        <w:t>40</w:t>
      </w:r>
      <w:r w:rsidR="00D63B72" w:rsidRPr="006F4CB8">
        <w:t>.10</w:t>
      </w:r>
      <w:r w:rsidR="003F161F" w:rsidRPr="006F4CB8">
        <w:rPr>
          <w:rFonts w:hint="cs"/>
          <w:cs/>
        </w:rPr>
        <w:t xml:space="preserve"> </w:t>
      </w:r>
      <w:r w:rsidR="003F161F" w:rsidRPr="006F4CB8">
        <w:rPr>
          <w:rFonts w:asciiTheme="majorBidi" w:hAnsiTheme="majorBidi" w:hint="cs"/>
          <w:cs/>
        </w:rPr>
        <w:t xml:space="preserve">จึงส่งผลให้ </w:t>
      </w:r>
      <w:r w:rsidR="003F161F" w:rsidRPr="006F4CB8">
        <w:rPr>
          <w:rFonts w:asciiTheme="majorBidi" w:hAnsiTheme="majorBidi"/>
        </w:rPr>
        <w:t xml:space="preserve">Transitus </w:t>
      </w:r>
      <w:r w:rsidR="003F161F" w:rsidRPr="006F4CB8">
        <w:rPr>
          <w:rFonts w:asciiTheme="majorBidi" w:hAnsiTheme="majorBidi" w:hint="cs"/>
          <w:cs/>
        </w:rPr>
        <w:t>มีสถานะเป็นบริษัทร่วมทางอ้อมของกลุ่มบริษัท</w:t>
      </w:r>
    </w:p>
    <w:p w14:paraId="5C697250" w14:textId="77777777" w:rsidR="00D76214" w:rsidRPr="006F4CB8" w:rsidRDefault="00D76214" w:rsidP="00046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</w:pPr>
    </w:p>
    <w:p w14:paraId="1E36B35E" w14:textId="0A2147BE" w:rsidR="006A529D" w:rsidRPr="006F4CB8" w:rsidRDefault="00804B0D" w:rsidP="006A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i/>
          <w:iCs/>
        </w:rPr>
      </w:pPr>
      <w:r w:rsidRPr="006F4CB8">
        <w:rPr>
          <w:rFonts w:asciiTheme="majorBidi" w:hAnsiTheme="majorBidi"/>
          <w:i/>
          <w:iCs/>
          <w:cs/>
        </w:rPr>
        <w:t>บริษัท ไบโอม จำกัด</w:t>
      </w:r>
      <w:r w:rsidRPr="006F4CB8">
        <w:rPr>
          <w:rFonts w:asciiTheme="majorBidi" w:hAnsiTheme="majorBidi"/>
          <w:i/>
          <w:iCs/>
          <w:cs/>
        </w:rPr>
        <w:tab/>
      </w:r>
    </w:p>
    <w:p w14:paraId="16D5FB2A" w14:textId="77777777" w:rsidR="00804B0D" w:rsidRPr="006F4CB8" w:rsidRDefault="00804B0D" w:rsidP="006A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22D18D06" w14:textId="27C82D7B" w:rsidR="006A529D" w:rsidRPr="006F4CB8" w:rsidRDefault="00362139" w:rsidP="0056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/>
          <w:cs/>
        </w:rPr>
        <w:t xml:space="preserve">ในวันที่ </w:t>
      </w:r>
      <w:r w:rsidRPr="006F4CB8">
        <w:rPr>
          <w:rFonts w:asciiTheme="majorBidi" w:hAnsiTheme="majorBidi" w:cstheme="majorBidi"/>
        </w:rPr>
        <w:t>7</w:t>
      </w:r>
      <w:r w:rsidRPr="006F4CB8">
        <w:rPr>
          <w:rFonts w:asciiTheme="majorBidi" w:hAnsiTheme="majorBidi"/>
          <w:cs/>
        </w:rPr>
        <w:t xml:space="preserve"> เมษายน </w:t>
      </w:r>
      <w:r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/>
          <w:cs/>
        </w:rPr>
        <w:t xml:space="preserve"> บริษัท</w:t>
      </w:r>
      <w:r w:rsidRPr="006F4CB8">
        <w:rPr>
          <w:rFonts w:asciiTheme="majorBidi" w:hAnsiTheme="majorBidi" w:hint="cs"/>
          <w:cs/>
        </w:rPr>
        <w:t>ย่อยแห่งหนึ่ง</w:t>
      </w:r>
      <w:r w:rsidRPr="006F4CB8">
        <w:rPr>
          <w:rFonts w:asciiTheme="majorBidi" w:hAnsiTheme="majorBidi"/>
          <w:cs/>
        </w:rPr>
        <w:t>ได้เข้าลงนามในสัญญาร่วมทุนกับบริษัท ไบโอม จำกัด (“ไบโอม”) โดยการร่วมทุนในครั้งนี้บริษัท</w:t>
      </w:r>
      <w:r w:rsidR="005608D6" w:rsidRPr="006F4CB8">
        <w:rPr>
          <w:rFonts w:asciiTheme="majorBidi" w:hAnsiTheme="majorBidi" w:hint="cs"/>
          <w:cs/>
        </w:rPr>
        <w:t>ย่อย</w:t>
      </w:r>
      <w:r w:rsidRPr="006F4CB8">
        <w:rPr>
          <w:rFonts w:asciiTheme="majorBidi" w:hAnsiTheme="majorBidi"/>
          <w:cs/>
        </w:rPr>
        <w:t xml:space="preserve">จะดำเนินการซื้อหุ้นเพิ่มทุนของไบโอมในวงเงินไม่เกิน </w:t>
      </w:r>
      <w:r w:rsidRPr="006F4CB8">
        <w:rPr>
          <w:rFonts w:asciiTheme="majorBidi" w:hAnsiTheme="majorBidi" w:cstheme="majorBidi"/>
        </w:rPr>
        <w:t>83</w:t>
      </w:r>
      <w:r w:rsidRPr="006F4CB8">
        <w:rPr>
          <w:rFonts w:asciiTheme="majorBidi" w:hAnsiTheme="majorBidi"/>
          <w:cs/>
        </w:rPr>
        <w:t xml:space="preserve"> ล้านบาท ทำให้บริษัท</w:t>
      </w:r>
      <w:r w:rsidRPr="006F4CB8">
        <w:rPr>
          <w:rFonts w:asciiTheme="majorBidi" w:hAnsiTheme="majorBidi" w:hint="cs"/>
          <w:cs/>
        </w:rPr>
        <w:t>ย่อย</w:t>
      </w:r>
      <w:r w:rsidRPr="006F4CB8">
        <w:rPr>
          <w:rFonts w:asciiTheme="majorBidi" w:hAnsiTheme="majorBidi"/>
          <w:cs/>
        </w:rPr>
        <w:t xml:space="preserve">มีสัดส่วนการถือหุ้นร้อยละ </w:t>
      </w:r>
      <w:r w:rsidRPr="006F4CB8">
        <w:rPr>
          <w:rFonts w:asciiTheme="majorBidi" w:hAnsiTheme="majorBidi" w:cstheme="majorBidi"/>
        </w:rPr>
        <w:t>20</w:t>
      </w:r>
      <w:r w:rsidRPr="006F4CB8">
        <w:rPr>
          <w:rFonts w:asciiTheme="majorBidi" w:hAnsiTheme="majorBidi"/>
          <w:cs/>
        </w:rPr>
        <w:t xml:space="preserve"> และกลุ่มผู้ถือหุ้นเดิมของไบโอมมีสัดส่วนการถือหุ้นร้อยละ </w:t>
      </w:r>
      <w:r w:rsidRPr="006F4CB8">
        <w:rPr>
          <w:rFonts w:asciiTheme="majorBidi" w:hAnsiTheme="majorBidi" w:cstheme="majorBidi"/>
        </w:rPr>
        <w:t>80</w:t>
      </w:r>
      <w:r w:rsidRPr="006F4CB8">
        <w:rPr>
          <w:rFonts w:asciiTheme="majorBidi" w:hAnsiTheme="majorBidi"/>
          <w:cs/>
        </w:rPr>
        <w:t xml:space="preserve"> ของจำนวนหุ้นที่ออกและจำหน่ายทั้งหมด ซึ่ง</w:t>
      </w:r>
      <w:r w:rsidRPr="006F4CB8">
        <w:rPr>
          <w:rFonts w:asciiTheme="majorBidi" w:hAnsiTheme="majorBidi" w:hint="cs"/>
          <w:cs/>
        </w:rPr>
        <w:t>บริษัทย่อยดังกล่าว</w:t>
      </w:r>
      <w:r w:rsidRPr="006F4CB8">
        <w:rPr>
          <w:rFonts w:asciiTheme="majorBidi" w:hAnsiTheme="majorBidi"/>
          <w:cs/>
        </w:rPr>
        <w:t xml:space="preserve">ได้ชำระค่าหุ้นเพิ่มทุนครั้งแรกจำนวน </w:t>
      </w:r>
      <w:r w:rsidRPr="006F4CB8">
        <w:rPr>
          <w:rFonts w:asciiTheme="majorBidi" w:hAnsiTheme="majorBidi" w:cstheme="majorBidi"/>
        </w:rPr>
        <w:t>30</w:t>
      </w:r>
      <w:r w:rsidRPr="006F4CB8">
        <w:rPr>
          <w:rFonts w:asciiTheme="majorBidi" w:hAnsiTheme="majorBidi"/>
          <w:cs/>
        </w:rPr>
        <w:t xml:space="preserve"> ล้านบาท แล้วเมื่อวันที่ </w:t>
      </w:r>
      <w:r w:rsidRPr="006F4CB8">
        <w:rPr>
          <w:rFonts w:asciiTheme="majorBidi" w:hAnsiTheme="majorBidi" w:cstheme="majorBidi"/>
        </w:rPr>
        <w:t>29</w:t>
      </w:r>
      <w:r w:rsidRPr="006F4CB8">
        <w:rPr>
          <w:rFonts w:asciiTheme="majorBidi" w:hAnsiTheme="majorBidi"/>
          <w:cs/>
        </w:rPr>
        <w:t xml:space="preserve"> เมษายน </w:t>
      </w:r>
      <w:r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/>
          <w:cs/>
        </w:rPr>
        <w:t xml:space="preserve"> และมีสิ่งตอบแทนที่คาดว่าจะต้องจ่ายจำนวน </w:t>
      </w:r>
      <w:r w:rsidRPr="006F4CB8">
        <w:rPr>
          <w:rFonts w:asciiTheme="majorBidi" w:hAnsiTheme="majorBidi" w:cstheme="majorBidi"/>
        </w:rPr>
        <w:t>53</w:t>
      </w:r>
      <w:r w:rsidRPr="006F4CB8">
        <w:rPr>
          <w:rFonts w:asciiTheme="majorBidi" w:hAnsiTheme="majorBidi"/>
          <w:cs/>
        </w:rPr>
        <w:t xml:space="preserve"> ล้านบาท ตั้งแต่ปี </w:t>
      </w:r>
      <w:r w:rsidRPr="006F4CB8">
        <w:rPr>
          <w:rFonts w:asciiTheme="majorBidi" w:hAnsiTheme="majorBidi" w:cstheme="majorBidi"/>
        </w:rPr>
        <w:t>2567</w:t>
      </w:r>
      <w:r w:rsidRPr="006F4CB8">
        <w:rPr>
          <w:rFonts w:asciiTheme="majorBidi" w:hAnsiTheme="majorBidi"/>
          <w:cs/>
        </w:rPr>
        <w:t xml:space="preserve"> และ </w:t>
      </w:r>
      <w:r w:rsidRPr="006F4CB8">
        <w:rPr>
          <w:rFonts w:asciiTheme="majorBidi" w:hAnsiTheme="majorBidi" w:cstheme="majorBidi"/>
        </w:rPr>
        <w:t>2570</w:t>
      </w:r>
      <w:r w:rsidRPr="006F4CB8">
        <w:rPr>
          <w:rFonts w:asciiTheme="majorBidi" w:hAnsiTheme="majorBidi"/>
          <w:cs/>
        </w:rPr>
        <w:t xml:space="preserve"> เป็นต้นไป โดยแบ่งชำระครั้งแรกจำนวน </w:t>
      </w:r>
      <w:r w:rsidRPr="006F4CB8">
        <w:rPr>
          <w:rFonts w:asciiTheme="majorBidi" w:hAnsiTheme="majorBidi" w:cstheme="majorBidi"/>
        </w:rPr>
        <w:t>10</w:t>
      </w:r>
      <w:r w:rsidRPr="006F4CB8">
        <w:rPr>
          <w:rFonts w:asciiTheme="majorBidi" w:hAnsiTheme="majorBidi"/>
          <w:cs/>
        </w:rPr>
        <w:t xml:space="preserve"> ล้านบาท และครั้งที่สองจำนวน </w:t>
      </w:r>
      <w:r w:rsidRPr="006F4CB8">
        <w:rPr>
          <w:rFonts w:asciiTheme="majorBidi" w:hAnsiTheme="majorBidi" w:cstheme="majorBidi"/>
        </w:rPr>
        <w:t>43</w:t>
      </w:r>
      <w:r w:rsidRPr="006F4CB8">
        <w:rPr>
          <w:rFonts w:asciiTheme="majorBidi" w:hAnsiTheme="majorBidi"/>
          <w:cs/>
        </w:rPr>
        <w:t xml:space="preserve"> ล้านบาท ตามลำดับ เมื่อไบโอมสามารถสร้างผลงานตามดัชนีชี้วัด</w:t>
      </w:r>
      <w:r w:rsidRPr="006F4CB8">
        <w:rPr>
          <w:rFonts w:asciiTheme="majorBidi" w:hAnsiTheme="majorBidi" w:cstheme="majorBidi" w:hint="cs"/>
          <w:cs/>
        </w:rPr>
        <w:t xml:space="preserve"> </w:t>
      </w:r>
      <w:r w:rsidRPr="006F4CB8">
        <w:rPr>
          <w:rFonts w:asciiTheme="majorBidi" w:hAnsiTheme="majorBidi"/>
          <w:cs/>
        </w:rPr>
        <w:t>ผลงานหรือความสำเร็จของงาน (</w:t>
      </w:r>
      <w:r w:rsidRPr="006F4CB8">
        <w:rPr>
          <w:rFonts w:asciiTheme="majorBidi" w:hAnsiTheme="majorBidi" w:cstheme="majorBidi"/>
        </w:rPr>
        <w:t xml:space="preserve">KPI) </w:t>
      </w:r>
      <w:r w:rsidRPr="006F4CB8">
        <w:rPr>
          <w:rFonts w:asciiTheme="majorBidi" w:hAnsiTheme="majorBidi"/>
          <w:cs/>
        </w:rPr>
        <w:t xml:space="preserve">ได้ตามเงื่อนไขที่ระบุในสัญญา ณ วันที่ </w:t>
      </w:r>
      <w:r w:rsidR="00F7239C" w:rsidRPr="006F4CB8">
        <w:rPr>
          <w:rFonts w:asciiTheme="majorBidi" w:hAnsiTheme="majorBidi"/>
        </w:rPr>
        <w:t xml:space="preserve">               </w:t>
      </w:r>
      <w:r w:rsidRPr="006F4CB8">
        <w:rPr>
          <w:rFonts w:asciiTheme="majorBidi" w:hAnsiTheme="majorBidi" w:cstheme="majorBidi"/>
        </w:rPr>
        <w:t>30</w:t>
      </w:r>
      <w:r w:rsidRPr="006F4CB8">
        <w:rPr>
          <w:rFonts w:asciiTheme="majorBidi" w:hAnsiTheme="majorBidi"/>
          <w:cs/>
        </w:rPr>
        <w:t xml:space="preserve"> มิถุนายน </w:t>
      </w:r>
      <w:r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/>
          <w:cs/>
        </w:rPr>
        <w:t xml:space="preserve"> กลุ่มบริษัทได้รับรู้สิ่งตอบแทนที่คาดว่าจะต้องจ่ายดังกล่าวเป็นหนี้สินทางการเงินไม่หมุนเวียนอื่นในงบแสดงฐานะการเงินรวม</w:t>
      </w:r>
    </w:p>
    <w:p w14:paraId="58FD5854" w14:textId="77777777" w:rsidR="001E3C5C" w:rsidRPr="006F4CB8" w:rsidRDefault="001E3C5C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19D99CE8" w14:textId="29F9C104" w:rsidR="00383C22" w:rsidRPr="006F4CB8" w:rsidRDefault="00383C22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rPr>
          <w:rFonts w:asciiTheme="majorBidi" w:hAnsiTheme="majorBidi" w:cstheme="majorBidi"/>
        </w:rPr>
        <w:sectPr w:rsidR="00383C22" w:rsidRPr="006F4CB8" w:rsidSect="00FB1D27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D677599" w14:textId="48709019" w:rsidR="0047512C" w:rsidRPr="006F4CB8" w:rsidRDefault="006E6CFE" w:rsidP="002C446F">
      <w:pPr>
        <w:pStyle w:val="BodyText2"/>
        <w:spacing w:line="240" w:lineRule="atLeast"/>
        <w:ind w:left="90" w:hanging="540"/>
        <w:jc w:val="left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="00D42518" w:rsidRPr="006F4CB8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  <w:r w:rsidR="00D42518" w:rsidRPr="006F4CB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F429F" w:rsidRPr="006F4CB8">
        <w:rPr>
          <w:rFonts w:asciiTheme="majorBidi" w:hAnsiTheme="majorBidi" w:cstheme="majorBidi"/>
          <w:sz w:val="30"/>
          <w:szCs w:val="30"/>
          <w:cs/>
        </w:rPr>
        <w:t>ณ</w:t>
      </w:r>
      <w:r w:rsidR="004F429F" w:rsidRPr="006F4CB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F429F" w:rsidRPr="006F4CB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207F6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6F4CB8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6F4CB8">
        <w:rPr>
          <w:rFonts w:asciiTheme="majorBidi" w:hAnsiTheme="majorBidi" w:cstheme="majorBidi"/>
          <w:sz w:val="30"/>
          <w:szCs w:val="30"/>
          <w:lang w:bidi="ar-SA"/>
        </w:rPr>
        <w:t xml:space="preserve">0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F1E95" w:rsidRPr="006F4CB8">
        <w:rPr>
          <w:rFonts w:asciiTheme="majorBidi" w:hAnsiTheme="majorBidi" w:cstheme="majorBidi"/>
          <w:sz w:val="30"/>
          <w:szCs w:val="30"/>
        </w:rPr>
        <w:t>2565</w:t>
      </w:r>
      <w:r w:rsidR="004F429F" w:rsidRPr="006F4CB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6F4CB8">
        <w:rPr>
          <w:rFonts w:asciiTheme="majorBidi" w:hAnsiTheme="majorBidi" w:cstheme="majorBidi"/>
          <w:sz w:val="30"/>
          <w:szCs w:val="30"/>
        </w:rPr>
        <w:t>31</w:t>
      </w:r>
      <w:r w:rsidR="004F429F" w:rsidRPr="006F4CB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6F4CB8">
        <w:rPr>
          <w:rFonts w:asciiTheme="majorBidi" w:hAnsiTheme="majorBidi" w:cstheme="majorBidi"/>
          <w:sz w:val="30"/>
          <w:szCs w:val="30"/>
        </w:rPr>
        <w:t>2564</w:t>
      </w:r>
      <w:r w:rsidR="00A64B6A"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512C" w:rsidRPr="006F4CB8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Pr="006F4CB8">
        <w:rPr>
          <w:rFonts w:asciiTheme="majorBidi" w:hAnsiTheme="majorBidi" w:cstheme="majorBidi"/>
          <w:sz w:val="30"/>
          <w:szCs w:val="30"/>
          <w:cs/>
        </w:rPr>
        <w:t>หก</w:t>
      </w:r>
      <w:r w:rsidR="0047512C" w:rsidRPr="006F4CB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F1E95" w:rsidRPr="006F4CB8">
        <w:rPr>
          <w:rFonts w:asciiTheme="majorBidi" w:hAnsiTheme="majorBidi" w:cstheme="majorBidi"/>
          <w:sz w:val="30"/>
          <w:szCs w:val="30"/>
        </w:rPr>
        <w:t>3</w:t>
      </w:r>
      <w:r w:rsidRPr="006F4CB8">
        <w:rPr>
          <w:rFonts w:asciiTheme="majorBidi" w:hAnsiTheme="majorBidi" w:cstheme="majorBidi"/>
          <w:sz w:val="30"/>
          <w:szCs w:val="30"/>
        </w:rPr>
        <w:t xml:space="preserve">0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7512C" w:rsidRPr="006F4CB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E7C6511" w14:textId="77777777" w:rsidR="00DA6662" w:rsidRPr="006F4CB8" w:rsidRDefault="00DA6662" w:rsidP="00C300F0">
      <w:pPr>
        <w:pStyle w:val="BodyText2"/>
        <w:tabs>
          <w:tab w:val="decimal" w:pos="540"/>
        </w:tabs>
        <w:spacing w:line="240" w:lineRule="atLeast"/>
        <w:jc w:val="left"/>
        <w:rPr>
          <w:rFonts w:asciiTheme="majorBidi" w:hAnsiTheme="majorBidi" w:cstheme="majorBidi"/>
          <w:sz w:val="18"/>
          <w:szCs w:val="18"/>
        </w:rPr>
      </w:pPr>
    </w:p>
    <w:tbl>
      <w:tblPr>
        <w:tblW w:w="1513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900"/>
        <w:gridCol w:w="810"/>
        <w:gridCol w:w="900"/>
        <w:gridCol w:w="810"/>
        <w:gridCol w:w="900"/>
        <w:gridCol w:w="810"/>
        <w:gridCol w:w="900"/>
        <w:gridCol w:w="810"/>
        <w:gridCol w:w="900"/>
        <w:gridCol w:w="810"/>
        <w:gridCol w:w="900"/>
        <w:gridCol w:w="906"/>
        <w:gridCol w:w="907"/>
      </w:tblGrid>
      <w:tr w:rsidR="006E6CFE" w:rsidRPr="006F4CB8" w14:paraId="776897CF" w14:textId="77777777" w:rsidTr="006E6CFE">
        <w:trPr>
          <w:cantSplit/>
        </w:trPr>
        <w:tc>
          <w:tcPr>
            <w:tcW w:w="3060" w:type="dxa"/>
          </w:tcPr>
          <w:p w14:paraId="5370D90A" w14:textId="77777777" w:rsidR="006E6CFE" w:rsidRPr="006F4CB8" w:rsidRDefault="006E6CFE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73" w:type="dxa"/>
            <w:gridSpan w:val="14"/>
          </w:tcPr>
          <w:p w14:paraId="4F291DC9" w14:textId="3A017B3D" w:rsidR="006E6CFE" w:rsidRPr="006F4CB8" w:rsidRDefault="006E6CFE" w:rsidP="00976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6E6CFE" w:rsidRPr="006F4CB8" w14:paraId="2A439DCC" w14:textId="77777777" w:rsidTr="006E6CFE">
        <w:trPr>
          <w:cantSplit/>
        </w:trPr>
        <w:tc>
          <w:tcPr>
            <w:tcW w:w="3060" w:type="dxa"/>
          </w:tcPr>
          <w:p w14:paraId="0294E0B5" w14:textId="77777777" w:rsidR="006E6CFE" w:rsidRPr="006F4CB8" w:rsidRDefault="006E6CFE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37E5AE8C" w14:textId="3A071E8C" w:rsidR="006E6CFE" w:rsidRPr="006F4CB8" w:rsidRDefault="006E6CFE" w:rsidP="00E15B5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7D20A6" w14:textId="4BAFF20D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710" w:type="dxa"/>
            <w:gridSpan w:val="2"/>
          </w:tcPr>
          <w:p w14:paraId="3EFAF1A3" w14:textId="77777777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5A502E" w14:textId="0165F1D4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10" w:type="dxa"/>
            <w:gridSpan w:val="2"/>
          </w:tcPr>
          <w:p w14:paraId="0418513F" w14:textId="77777777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C2D750" w14:textId="3C14C6B8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54CFD50D" w14:textId="77777777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CB19C4" w14:textId="33F18D8B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10" w:type="dxa"/>
            <w:gridSpan w:val="2"/>
          </w:tcPr>
          <w:p w14:paraId="16E8C014" w14:textId="77777777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A837DD" w14:textId="442D3F78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10" w:type="dxa"/>
            <w:gridSpan w:val="2"/>
          </w:tcPr>
          <w:p w14:paraId="58967FDF" w14:textId="77777777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73F3F3" w14:textId="7A1D7ECD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813" w:type="dxa"/>
            <w:gridSpan w:val="2"/>
          </w:tcPr>
          <w:p w14:paraId="4A34D470" w14:textId="77777777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C6282E0" w14:textId="12966FD0" w:rsidR="006E6CFE" w:rsidRPr="006F4CB8" w:rsidRDefault="006E6CFE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งวดหกเดือนสิ้นสุดวันที่</w:t>
            </w:r>
          </w:p>
        </w:tc>
      </w:tr>
      <w:tr w:rsidR="006E6CFE" w:rsidRPr="006F4CB8" w14:paraId="5664DA83" w14:textId="77777777" w:rsidTr="006E6CFE">
        <w:trPr>
          <w:cantSplit/>
        </w:trPr>
        <w:tc>
          <w:tcPr>
            <w:tcW w:w="3060" w:type="dxa"/>
          </w:tcPr>
          <w:p w14:paraId="7F096D74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B8ECE2" w14:textId="44B064F5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14:paraId="7C6469BF" w14:textId="336B9651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339C7D0" w14:textId="42FF3C7C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14:paraId="4AB3411E" w14:textId="516A9356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59D5EB79" w14:textId="043341E6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14:paraId="7EB7570C" w14:textId="5B05A7A4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5A935C3F" w14:textId="079CE884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14:paraId="6246C483" w14:textId="6352A655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4FEDB772" w14:textId="7E07F9E2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14:paraId="6DA372CB" w14:textId="00F23DC7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277C28B" w14:textId="103F67C2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14:paraId="376F1E72" w14:textId="4A2A5E90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CEFCDFC" w14:textId="27569184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07" w:type="dxa"/>
          </w:tcPr>
          <w:p w14:paraId="56BE1CD4" w14:textId="0DCFB82E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6E6CFE" w:rsidRPr="006F4CB8" w14:paraId="121CA961" w14:textId="77777777" w:rsidTr="006E6CFE">
        <w:trPr>
          <w:cantSplit/>
        </w:trPr>
        <w:tc>
          <w:tcPr>
            <w:tcW w:w="3060" w:type="dxa"/>
          </w:tcPr>
          <w:p w14:paraId="616CA585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16BDBA" w14:textId="3F0EDABA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23795D51" w14:textId="2482E69C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01FDB09D" w14:textId="3F82E662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7C6D35BF" w14:textId="27568CB9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04B3E1DE" w14:textId="38365054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03ECC769" w14:textId="2595F5C4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2DAABEBE" w14:textId="409953C1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0A645053" w14:textId="06618601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456A36B3" w14:textId="525D627C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16C153DC" w14:textId="5CC1A54E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11BAE8CE" w14:textId="7F6BE6F6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4A81DE0F" w14:textId="319F1145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6" w:type="dxa"/>
          </w:tcPr>
          <w:p w14:paraId="7330BA44" w14:textId="76AF1027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7" w:type="dxa"/>
          </w:tcPr>
          <w:p w14:paraId="2F66B439" w14:textId="171CA62B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6E6CFE" w:rsidRPr="006F4CB8" w14:paraId="70719C5A" w14:textId="77777777" w:rsidTr="006E6CFE">
        <w:trPr>
          <w:cantSplit/>
        </w:trPr>
        <w:tc>
          <w:tcPr>
            <w:tcW w:w="3060" w:type="dxa"/>
          </w:tcPr>
          <w:p w14:paraId="761FCA33" w14:textId="77777777" w:rsidR="006E6CFE" w:rsidRPr="006F4CB8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3C9CF4F9" w14:textId="341DFE95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363" w:type="dxa"/>
            <w:gridSpan w:val="12"/>
          </w:tcPr>
          <w:p w14:paraId="6C6EC467" w14:textId="77777777" w:rsidR="006E6CFE" w:rsidRPr="006F4CB8" w:rsidRDefault="006E6CFE" w:rsidP="006E6CFE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6E6CFE" w:rsidRPr="006F4CB8" w14:paraId="3F212D11" w14:textId="77777777" w:rsidTr="006E6CFE">
        <w:trPr>
          <w:cantSplit/>
        </w:trPr>
        <w:tc>
          <w:tcPr>
            <w:tcW w:w="3060" w:type="dxa"/>
          </w:tcPr>
          <w:p w14:paraId="51880921" w14:textId="7DAAD8EB" w:rsidR="006E6CFE" w:rsidRPr="006F4CB8" w:rsidRDefault="003F161F" w:rsidP="0061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10" w:type="dxa"/>
            <w:vAlign w:val="bottom"/>
          </w:tcPr>
          <w:p w14:paraId="6AD30822" w14:textId="67F9867E" w:rsidR="006E6CFE" w:rsidRPr="006F4CB8" w:rsidRDefault="006E6CFE" w:rsidP="006E6CF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CEBF5B1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33D4C29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19F97F7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9594C2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F788887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E1A89C6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243C89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3311D0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3F1B53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0812EB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ACAC46C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0FDE313D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5A13A802" w14:textId="77777777" w:rsidR="006E6CFE" w:rsidRPr="006F4CB8" w:rsidRDefault="006E6CFE" w:rsidP="006E6CF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94184" w:rsidRPr="006F4CB8" w14:paraId="4DC7F19B" w14:textId="77777777" w:rsidTr="006E6CFE">
        <w:trPr>
          <w:cantSplit/>
        </w:trPr>
        <w:tc>
          <w:tcPr>
            <w:tcW w:w="3060" w:type="dxa"/>
          </w:tcPr>
          <w:p w14:paraId="314C3049" w14:textId="77777777" w:rsidR="00F94184" w:rsidRPr="006F4CB8" w:rsidRDefault="00F94184" w:rsidP="00F9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Star Energy Group Holdings Pte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6F4CB8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810" w:type="dxa"/>
            <w:vAlign w:val="bottom"/>
          </w:tcPr>
          <w:p w14:paraId="52E53EEE" w14:textId="2AE6B122" w:rsidR="00F94184" w:rsidRPr="006F4CB8" w:rsidRDefault="00F94184" w:rsidP="00D44D38">
            <w:pPr>
              <w:pStyle w:val="acctfourfigures"/>
              <w:tabs>
                <w:tab w:val="clear" w:pos="765"/>
                <w:tab w:val="decimal" w:pos="61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3FAC0535" w14:textId="02BFFD23" w:rsidR="00F94184" w:rsidRPr="006F4CB8" w:rsidRDefault="00F94184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810" w:type="dxa"/>
            <w:vAlign w:val="bottom"/>
          </w:tcPr>
          <w:p w14:paraId="45508670" w14:textId="71DB2B62" w:rsidR="00F94184" w:rsidRPr="006F4CB8" w:rsidRDefault="00F94184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D425BC4" w14:textId="5E36BE9D" w:rsidR="00F94184" w:rsidRPr="006F4CB8" w:rsidRDefault="00F94184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25,214</w:t>
            </w:r>
          </w:p>
        </w:tc>
        <w:tc>
          <w:tcPr>
            <w:tcW w:w="810" w:type="dxa"/>
            <w:vAlign w:val="bottom"/>
          </w:tcPr>
          <w:p w14:paraId="35C74951" w14:textId="020E7787" w:rsidR="00F94184" w:rsidRPr="006F4CB8" w:rsidRDefault="00F9418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9547D78" w14:textId="39C7E594" w:rsidR="00F94184" w:rsidRPr="006F4CB8" w:rsidRDefault="00F94184" w:rsidP="002B25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10,949</w:t>
            </w:r>
          </w:p>
        </w:tc>
        <w:tc>
          <w:tcPr>
            <w:tcW w:w="810" w:type="dxa"/>
            <w:vAlign w:val="bottom"/>
          </w:tcPr>
          <w:p w14:paraId="795E44A6" w14:textId="4B2E49A6" w:rsidR="00F94184" w:rsidRPr="006F4CB8" w:rsidRDefault="00F94184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07C8F43" w14:textId="72133E64" w:rsidR="00F94184" w:rsidRPr="006F4CB8" w:rsidRDefault="00F94184" w:rsidP="002B25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12,295</w:t>
            </w:r>
          </w:p>
        </w:tc>
        <w:tc>
          <w:tcPr>
            <w:tcW w:w="810" w:type="dxa"/>
            <w:vAlign w:val="bottom"/>
          </w:tcPr>
          <w:p w14:paraId="3590DA07" w14:textId="685775F5" w:rsidR="00F94184" w:rsidRPr="006F4CB8" w:rsidRDefault="00F94184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1090C79" w14:textId="6557C864" w:rsidR="00F94184" w:rsidRPr="006F4CB8" w:rsidRDefault="00F94184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3302DD7" w14:textId="04A78DEF" w:rsidR="00F94184" w:rsidRPr="006F4CB8" w:rsidRDefault="00F94184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A5B4735" w14:textId="23590FF2" w:rsidR="00F94184" w:rsidRPr="006F4CB8" w:rsidRDefault="00F94184" w:rsidP="00CB01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12,295</w:t>
            </w:r>
          </w:p>
        </w:tc>
        <w:tc>
          <w:tcPr>
            <w:tcW w:w="906" w:type="dxa"/>
            <w:vAlign w:val="bottom"/>
          </w:tcPr>
          <w:p w14:paraId="6AC77546" w14:textId="6C5FA388" w:rsidR="00F94184" w:rsidRPr="006F4CB8" w:rsidRDefault="003A7E8B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EAE10A" w14:textId="721CDB10" w:rsidR="00F94184" w:rsidRPr="006F4CB8" w:rsidRDefault="00F94184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A75B43" w:rsidRPr="006F4CB8" w14:paraId="3B27AA98" w14:textId="77777777" w:rsidTr="006E6CFE">
        <w:trPr>
          <w:cantSplit/>
        </w:trPr>
        <w:tc>
          <w:tcPr>
            <w:tcW w:w="3060" w:type="dxa"/>
          </w:tcPr>
          <w:p w14:paraId="49518A42" w14:textId="0B3095C1" w:rsidR="00A75B43" w:rsidRPr="006F4CB8" w:rsidRDefault="00A75B43" w:rsidP="00A75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เคหะสุขประชา จำกัด (มหาชน)</w:t>
            </w:r>
          </w:p>
        </w:tc>
        <w:tc>
          <w:tcPr>
            <w:tcW w:w="810" w:type="dxa"/>
            <w:vAlign w:val="bottom"/>
          </w:tcPr>
          <w:p w14:paraId="5831F099" w14:textId="61EDBDBD" w:rsidR="00A75B43" w:rsidRPr="006F4CB8" w:rsidRDefault="00A75B43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25.00</w:t>
            </w:r>
          </w:p>
        </w:tc>
        <w:tc>
          <w:tcPr>
            <w:tcW w:w="900" w:type="dxa"/>
            <w:vAlign w:val="bottom"/>
          </w:tcPr>
          <w:p w14:paraId="0EE809A2" w14:textId="1F582CA7" w:rsidR="00A75B43" w:rsidRPr="006F4CB8" w:rsidRDefault="005447E7" w:rsidP="00D44D38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6C63C7A" w14:textId="05E58697" w:rsidR="00A75B43" w:rsidRPr="006F4CB8" w:rsidRDefault="00A75B43" w:rsidP="005447E7">
            <w:pPr>
              <w:pStyle w:val="acctfourfigures"/>
              <w:tabs>
                <w:tab w:val="clear" w:pos="765"/>
                <w:tab w:val="decimal" w:pos="59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500</w:t>
            </w:r>
          </w:p>
        </w:tc>
        <w:tc>
          <w:tcPr>
            <w:tcW w:w="900" w:type="dxa"/>
            <w:vAlign w:val="bottom"/>
          </w:tcPr>
          <w:p w14:paraId="2E0B101A" w14:textId="51690EEB" w:rsidR="00A75B43" w:rsidRPr="006F4CB8" w:rsidRDefault="00A75B43" w:rsidP="001311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97591FB" w14:textId="466E32D3" w:rsidR="00A75B43" w:rsidRPr="006F4CB8" w:rsidRDefault="00A75B43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125</w:t>
            </w:r>
          </w:p>
        </w:tc>
        <w:tc>
          <w:tcPr>
            <w:tcW w:w="900" w:type="dxa"/>
            <w:vAlign w:val="bottom"/>
          </w:tcPr>
          <w:p w14:paraId="2E6E3089" w14:textId="0CA0A03F" w:rsidR="00A75B43" w:rsidRPr="006F4CB8" w:rsidRDefault="00A75B43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448D667" w14:textId="0B73082D" w:rsidR="00A75B43" w:rsidRPr="006F4CB8" w:rsidRDefault="00A75B43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900" w:type="dxa"/>
            <w:vAlign w:val="bottom"/>
          </w:tcPr>
          <w:p w14:paraId="09561712" w14:textId="1DACBF16" w:rsidR="00A75B43" w:rsidRPr="006F4CB8" w:rsidRDefault="00A75B43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6BFC55C" w14:textId="072B71FB" w:rsidR="00A75B43" w:rsidRPr="006F4CB8" w:rsidRDefault="00A75B43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60340A0" w14:textId="28C06C7F" w:rsidR="00A75B43" w:rsidRPr="006F4CB8" w:rsidRDefault="00A75B43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5D30AAD" w14:textId="5680DFF7" w:rsidR="00A75B43" w:rsidRPr="006F4CB8" w:rsidRDefault="00A75B43" w:rsidP="00CB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121</w:t>
            </w:r>
          </w:p>
        </w:tc>
        <w:tc>
          <w:tcPr>
            <w:tcW w:w="900" w:type="dxa"/>
            <w:vAlign w:val="bottom"/>
          </w:tcPr>
          <w:p w14:paraId="0C4D4C71" w14:textId="5290C1EA" w:rsidR="00A75B43" w:rsidRPr="006F4CB8" w:rsidRDefault="00A75B43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0C7A4A5E" w14:textId="166C2020" w:rsidR="00A75B43" w:rsidRPr="006F4CB8" w:rsidRDefault="00A75B43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A83BE48" w14:textId="4D19379A" w:rsidR="00A75B43" w:rsidRPr="006F4CB8" w:rsidRDefault="00A75B43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75B43" w:rsidRPr="006F4CB8" w14:paraId="71C627C2" w14:textId="77777777" w:rsidTr="006E6CFE">
        <w:trPr>
          <w:cantSplit/>
        </w:trPr>
        <w:tc>
          <w:tcPr>
            <w:tcW w:w="3060" w:type="dxa"/>
          </w:tcPr>
          <w:p w14:paraId="73885FD9" w14:textId="533AB737" w:rsidR="00A75B43" w:rsidRPr="006F4CB8" w:rsidRDefault="00A75B43" w:rsidP="00A75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ไบโอม จำกัด</w:t>
            </w:r>
          </w:p>
        </w:tc>
        <w:tc>
          <w:tcPr>
            <w:tcW w:w="810" w:type="dxa"/>
            <w:vAlign w:val="bottom"/>
          </w:tcPr>
          <w:p w14:paraId="51D1EB7C" w14:textId="45379166" w:rsidR="00A75B43" w:rsidRPr="006F4CB8" w:rsidRDefault="007112E9" w:rsidP="005447E7">
            <w:pPr>
              <w:pStyle w:val="acctfourfigures"/>
              <w:tabs>
                <w:tab w:val="clear" w:pos="765"/>
                <w:tab w:val="decimal" w:pos="61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20.00</w:t>
            </w:r>
          </w:p>
        </w:tc>
        <w:tc>
          <w:tcPr>
            <w:tcW w:w="900" w:type="dxa"/>
            <w:vAlign w:val="bottom"/>
          </w:tcPr>
          <w:p w14:paraId="7D43E45C" w14:textId="47B2CE1F" w:rsidR="00A75B43" w:rsidRPr="006F4CB8" w:rsidRDefault="00A75B43" w:rsidP="00D44D38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309CA857" w14:textId="4D461FE7" w:rsidR="00A75B43" w:rsidRPr="006F4CB8" w:rsidRDefault="00A65971" w:rsidP="005447E7">
            <w:pPr>
              <w:pStyle w:val="acctfourfigures"/>
              <w:tabs>
                <w:tab w:val="clear" w:pos="765"/>
                <w:tab w:val="decimal" w:pos="59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900" w:type="dxa"/>
            <w:vAlign w:val="bottom"/>
          </w:tcPr>
          <w:p w14:paraId="04F2E275" w14:textId="649D6D05" w:rsidR="00A75B43" w:rsidRPr="006F4CB8" w:rsidRDefault="00A75B43" w:rsidP="002B25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4E6559A" w14:textId="79CC3BEF" w:rsidR="00A75B43" w:rsidRPr="006F4CB8" w:rsidRDefault="00A75B43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87854" w:rsidRPr="006F4CB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14:paraId="436EF081" w14:textId="0E939D50" w:rsidR="00A75B43" w:rsidRPr="006F4CB8" w:rsidRDefault="00A75B43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20D4C93" w14:textId="1910DB4C" w:rsidR="00A75B43" w:rsidRPr="006F4CB8" w:rsidRDefault="00A75B43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900" w:type="dxa"/>
            <w:vAlign w:val="bottom"/>
          </w:tcPr>
          <w:p w14:paraId="233F505D" w14:textId="7229D420" w:rsidR="00A75B43" w:rsidRPr="006F4CB8" w:rsidRDefault="00A75B43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EFAB2A9" w14:textId="49BBBC6C" w:rsidR="00A75B43" w:rsidRPr="006F4CB8" w:rsidRDefault="00A75B43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2A4E40D" w14:textId="42384B2F" w:rsidR="00A75B43" w:rsidRPr="006F4CB8" w:rsidRDefault="00A75B43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ACD745C" w14:textId="25DB556C" w:rsidR="00A75B43" w:rsidRPr="006F4CB8" w:rsidRDefault="00A75B43" w:rsidP="00CB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900" w:type="dxa"/>
            <w:vAlign w:val="bottom"/>
          </w:tcPr>
          <w:p w14:paraId="06F5924B" w14:textId="5006C1DB" w:rsidR="00A75B43" w:rsidRPr="006F4CB8" w:rsidRDefault="00A75B43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15F9F971" w14:textId="2E47C673" w:rsidR="00A75B43" w:rsidRPr="006F4CB8" w:rsidRDefault="00A75B43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1E32318" w14:textId="12950618" w:rsidR="00A75B43" w:rsidRPr="006F4CB8" w:rsidRDefault="00A75B43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D3B16" w:rsidRPr="006F4CB8" w14:paraId="02B58590" w14:textId="77777777" w:rsidTr="006E6CFE">
        <w:trPr>
          <w:cantSplit/>
        </w:trPr>
        <w:tc>
          <w:tcPr>
            <w:tcW w:w="3060" w:type="dxa"/>
          </w:tcPr>
          <w:p w14:paraId="6A669B34" w14:textId="1CB4A245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ดาต้า คาเฟ่ จำกัด</w:t>
            </w:r>
          </w:p>
        </w:tc>
        <w:tc>
          <w:tcPr>
            <w:tcW w:w="810" w:type="dxa"/>
            <w:vAlign w:val="bottom"/>
          </w:tcPr>
          <w:p w14:paraId="7D5D0483" w14:textId="11028A1F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900" w:type="dxa"/>
            <w:vAlign w:val="bottom"/>
          </w:tcPr>
          <w:p w14:paraId="748301A2" w14:textId="55752CFB" w:rsidR="001D3B16" w:rsidRPr="006F4CB8" w:rsidRDefault="001D3B16" w:rsidP="00D44D38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0E2A15B" w14:textId="29EA1FEE" w:rsidR="001D3B16" w:rsidRPr="006F4CB8" w:rsidRDefault="006B5648" w:rsidP="005447E7">
            <w:pPr>
              <w:pStyle w:val="acctfourfigures"/>
              <w:tabs>
                <w:tab w:val="clear" w:pos="765"/>
                <w:tab w:val="decimal" w:pos="59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900" w:type="dxa"/>
            <w:vAlign w:val="bottom"/>
          </w:tcPr>
          <w:p w14:paraId="7155037C" w14:textId="74C4E624" w:rsidR="001D3B16" w:rsidRPr="006F4CB8" w:rsidRDefault="001D3B16" w:rsidP="002B25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573ADAC" w14:textId="4992827D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00" w:type="dxa"/>
            <w:vAlign w:val="bottom"/>
          </w:tcPr>
          <w:p w14:paraId="21DA829E" w14:textId="73C1737D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6D1A6C9" w14:textId="26732BAD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00" w:type="dxa"/>
            <w:vAlign w:val="bottom"/>
          </w:tcPr>
          <w:p w14:paraId="43F8607C" w14:textId="29899733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A9A4B5E" w14:textId="1A0DB5DA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C4A1236" w14:textId="4A1B4A60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0A9A33E" w14:textId="03863BCE" w:rsidR="001D3B16" w:rsidRPr="006F4CB8" w:rsidRDefault="001D3B16" w:rsidP="00CB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00" w:type="dxa"/>
            <w:vAlign w:val="bottom"/>
          </w:tcPr>
          <w:p w14:paraId="46E864A7" w14:textId="5937FAC4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6" w:type="dxa"/>
            <w:vAlign w:val="bottom"/>
          </w:tcPr>
          <w:p w14:paraId="5C6A406B" w14:textId="75825F44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3363C55" w14:textId="62E89D7B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3B16" w:rsidRPr="006F4CB8" w14:paraId="0611DF8E" w14:textId="77777777" w:rsidTr="006E6CFE">
        <w:trPr>
          <w:cantSplit/>
        </w:trPr>
        <w:tc>
          <w:tcPr>
            <w:tcW w:w="3060" w:type="dxa"/>
          </w:tcPr>
          <w:p w14:paraId="794E7AF8" w14:textId="01DEE659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ind w:left="166" w:hanging="16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Transitus Energy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810" w:type="dxa"/>
            <w:vAlign w:val="bottom"/>
          </w:tcPr>
          <w:p w14:paraId="52D0746E" w14:textId="560BD1B0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40.10</w:t>
            </w:r>
          </w:p>
        </w:tc>
        <w:tc>
          <w:tcPr>
            <w:tcW w:w="900" w:type="dxa"/>
            <w:vAlign w:val="bottom"/>
          </w:tcPr>
          <w:p w14:paraId="220F6F03" w14:textId="319A6357" w:rsidR="001D3B16" w:rsidRPr="006F4CB8" w:rsidRDefault="001D3B16" w:rsidP="00D44D38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452291C4" w14:textId="5FEFE38E" w:rsidR="001D3B16" w:rsidRPr="006F4CB8" w:rsidRDefault="00A65971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A3EF793" w14:textId="626DADCE" w:rsidR="001D3B16" w:rsidRPr="006F4CB8" w:rsidRDefault="001D3B16" w:rsidP="002B25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CACA768" w14:textId="4E6F3F00" w:rsidR="001D3B16" w:rsidRPr="006F4CB8" w:rsidRDefault="001D3B16" w:rsidP="005447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D6E50" w:rsidRPr="006F4CB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14:paraId="469F14ED" w14:textId="2BD6DF19" w:rsidR="001D3B16" w:rsidRPr="006F4CB8" w:rsidRDefault="001D3B16" w:rsidP="002B2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FF2A143" w14:textId="555C0733" w:rsidR="001D3B16" w:rsidRPr="006F4CB8" w:rsidRDefault="001D3B16" w:rsidP="005447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35</w:t>
            </w:r>
          </w:p>
        </w:tc>
        <w:tc>
          <w:tcPr>
            <w:tcW w:w="900" w:type="dxa"/>
            <w:vAlign w:val="bottom"/>
          </w:tcPr>
          <w:p w14:paraId="7A216705" w14:textId="2D62192A" w:rsidR="001D3B16" w:rsidRPr="006F4CB8" w:rsidRDefault="001D3B16" w:rsidP="002B2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E7A294B" w14:textId="7C097941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F8F1376" w14:textId="796A62E1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EEA8165" w14:textId="530E8D6C" w:rsidR="001D3B16" w:rsidRPr="006F4CB8" w:rsidRDefault="001D3B16" w:rsidP="00CB01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35</w:t>
            </w:r>
          </w:p>
        </w:tc>
        <w:tc>
          <w:tcPr>
            <w:tcW w:w="900" w:type="dxa"/>
            <w:vAlign w:val="bottom"/>
          </w:tcPr>
          <w:p w14:paraId="5572A5E7" w14:textId="67C4D673" w:rsidR="001D3B16" w:rsidRPr="006F4CB8" w:rsidRDefault="001D3B16" w:rsidP="002B2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A53812F" w14:textId="64550811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08FC1FD" w14:textId="3ED67CBA" w:rsidR="001D3B16" w:rsidRPr="006F4CB8" w:rsidRDefault="001D3B16" w:rsidP="002B2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D3B16" w:rsidRPr="006F4CB8" w14:paraId="30B51395" w14:textId="77777777" w:rsidTr="006E6CFE">
        <w:trPr>
          <w:cantSplit/>
        </w:trPr>
        <w:tc>
          <w:tcPr>
            <w:tcW w:w="3060" w:type="dxa"/>
          </w:tcPr>
          <w:p w14:paraId="76B9F97D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7A5255F" w14:textId="4E1E76E1" w:rsidR="001D3B16" w:rsidRPr="006F4CB8" w:rsidRDefault="001D3B16" w:rsidP="005447E7">
            <w:pPr>
              <w:tabs>
                <w:tab w:val="clear" w:pos="454"/>
                <w:tab w:val="decimal" w:pos="340"/>
                <w:tab w:val="decimal" w:pos="520"/>
              </w:tabs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979C2E" w14:textId="77777777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44F756A" w14:textId="77777777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7584225" w14:textId="77777777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FEE48BA" w14:textId="1036C6C7" w:rsidR="001D3B16" w:rsidRPr="006F4CB8" w:rsidRDefault="00EB2743" w:rsidP="005447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BD6E50"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  <w:vAlign w:val="bottom"/>
          </w:tcPr>
          <w:p w14:paraId="5368E5C1" w14:textId="3DFA3A87" w:rsidR="001D3B16" w:rsidRPr="006F4CB8" w:rsidRDefault="001D3B16" w:rsidP="005447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10,949</w:t>
            </w:r>
          </w:p>
        </w:tc>
        <w:tc>
          <w:tcPr>
            <w:tcW w:w="810" w:type="dxa"/>
            <w:vAlign w:val="bottom"/>
          </w:tcPr>
          <w:p w14:paraId="7A430350" w14:textId="3543F073" w:rsidR="001D3B16" w:rsidRPr="006F4CB8" w:rsidRDefault="001D3B16" w:rsidP="005447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900" w:type="dxa"/>
            <w:vAlign w:val="bottom"/>
          </w:tcPr>
          <w:p w14:paraId="77E30AF8" w14:textId="18770B5C" w:rsidR="001D3B16" w:rsidRPr="006F4CB8" w:rsidRDefault="001D3B16" w:rsidP="005447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12,295</w:t>
            </w:r>
          </w:p>
        </w:tc>
        <w:tc>
          <w:tcPr>
            <w:tcW w:w="810" w:type="dxa"/>
            <w:vAlign w:val="bottom"/>
          </w:tcPr>
          <w:p w14:paraId="5C28D67C" w14:textId="23046156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5B93FC5" w14:textId="4F1BFD32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ED0318C" w14:textId="6D0A1277" w:rsidR="001D3B16" w:rsidRPr="006F4CB8" w:rsidRDefault="001D3B16" w:rsidP="00CB01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900" w:type="dxa"/>
            <w:vAlign w:val="bottom"/>
          </w:tcPr>
          <w:p w14:paraId="24099E8E" w14:textId="314E26E6" w:rsidR="001D3B16" w:rsidRPr="006F4CB8" w:rsidRDefault="001D3B16" w:rsidP="00CB01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12,295</w:t>
            </w:r>
          </w:p>
        </w:tc>
        <w:tc>
          <w:tcPr>
            <w:tcW w:w="906" w:type="dxa"/>
            <w:vAlign w:val="bottom"/>
          </w:tcPr>
          <w:p w14:paraId="20146722" w14:textId="356CA038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C54A02" w14:textId="38CC8571" w:rsidR="001D3B16" w:rsidRPr="006F4CB8" w:rsidRDefault="001D3B16" w:rsidP="002B2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</w:p>
        </w:tc>
      </w:tr>
      <w:tr w:rsidR="001D3B16" w:rsidRPr="006F4CB8" w14:paraId="574D9211" w14:textId="77777777" w:rsidTr="006E6CFE">
        <w:trPr>
          <w:cantSplit/>
        </w:trPr>
        <w:tc>
          <w:tcPr>
            <w:tcW w:w="3060" w:type="dxa"/>
          </w:tcPr>
          <w:p w14:paraId="2DBD0157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14:paraId="46E921A6" w14:textId="5CED1868" w:rsidR="001D3B16" w:rsidRPr="006F4CB8" w:rsidRDefault="001D3B16" w:rsidP="005447E7">
            <w:pPr>
              <w:tabs>
                <w:tab w:val="clear" w:pos="454"/>
                <w:tab w:val="decimal" w:pos="340"/>
                <w:tab w:val="decimal" w:pos="520"/>
              </w:tabs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BCBC3C" w14:textId="77777777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B8E4F51" w14:textId="77777777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85CAA4" w14:textId="77777777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0BBC4EE" w14:textId="77777777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E7E9FA6" w14:textId="77777777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ABF7E31" w14:textId="77777777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F59044E" w14:textId="77777777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506EA66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5AF829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DEF2412" w14:textId="77777777" w:rsidR="001D3B16" w:rsidRPr="006F4CB8" w:rsidRDefault="001D3B16" w:rsidP="00CB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A47A507" w14:textId="77777777" w:rsidR="001D3B16" w:rsidRPr="006F4CB8" w:rsidRDefault="001D3B16" w:rsidP="00CB01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6" w:type="dxa"/>
            <w:vAlign w:val="bottom"/>
          </w:tcPr>
          <w:p w14:paraId="4992B2E4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E5BB42" w14:textId="77777777" w:rsidR="001D3B16" w:rsidRPr="006F4CB8" w:rsidRDefault="001D3B16" w:rsidP="00CB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D3B16" w:rsidRPr="006F4CB8" w14:paraId="4CD7BA1A" w14:textId="77777777" w:rsidTr="006E6CFE">
        <w:trPr>
          <w:cantSplit/>
        </w:trPr>
        <w:tc>
          <w:tcPr>
            <w:tcW w:w="3060" w:type="dxa"/>
          </w:tcPr>
          <w:p w14:paraId="55E96DC4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บงกช มารีน เซอร์วิส จำกัด</w:t>
            </w:r>
          </w:p>
        </w:tc>
        <w:tc>
          <w:tcPr>
            <w:tcW w:w="810" w:type="dxa"/>
            <w:vAlign w:val="bottom"/>
          </w:tcPr>
          <w:p w14:paraId="7724DF00" w14:textId="783EBDB2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5C8C0B4B" w14:textId="0C8EC852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039A25AD" w14:textId="1C72683C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240</w:t>
            </w:r>
          </w:p>
        </w:tc>
        <w:tc>
          <w:tcPr>
            <w:tcW w:w="900" w:type="dxa"/>
            <w:vAlign w:val="bottom"/>
          </w:tcPr>
          <w:p w14:paraId="4BA400C4" w14:textId="31E8510B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810" w:type="dxa"/>
            <w:vAlign w:val="bottom"/>
          </w:tcPr>
          <w:p w14:paraId="6DBE2B67" w14:textId="6A0B7FEE" w:rsidR="001D3B16" w:rsidRPr="006F4CB8" w:rsidDel="00FF482C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72</w:t>
            </w:r>
          </w:p>
        </w:tc>
        <w:tc>
          <w:tcPr>
            <w:tcW w:w="900" w:type="dxa"/>
            <w:vAlign w:val="bottom"/>
          </w:tcPr>
          <w:p w14:paraId="33940435" w14:textId="079E4FE7" w:rsidR="001D3B16" w:rsidRPr="006F4CB8" w:rsidDel="00FF482C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810" w:type="dxa"/>
            <w:vAlign w:val="bottom"/>
          </w:tcPr>
          <w:p w14:paraId="50722D69" w14:textId="71F7D5AE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158</w:t>
            </w:r>
          </w:p>
        </w:tc>
        <w:tc>
          <w:tcPr>
            <w:tcW w:w="900" w:type="dxa"/>
            <w:vAlign w:val="bottom"/>
          </w:tcPr>
          <w:p w14:paraId="4744EBE9" w14:textId="0007BD07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810" w:type="dxa"/>
            <w:vAlign w:val="bottom"/>
          </w:tcPr>
          <w:p w14:paraId="3A1B3086" w14:textId="7A16F608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0214737" w14:textId="62089835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7B5EE35" w14:textId="6F09953E" w:rsidR="001D3B16" w:rsidRPr="006F4CB8" w:rsidRDefault="001D3B16" w:rsidP="00CB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158</w:t>
            </w:r>
          </w:p>
        </w:tc>
        <w:tc>
          <w:tcPr>
            <w:tcW w:w="900" w:type="dxa"/>
            <w:vAlign w:val="bottom"/>
          </w:tcPr>
          <w:p w14:paraId="7980504D" w14:textId="5C44607A" w:rsidR="001D3B16" w:rsidRPr="006F4CB8" w:rsidRDefault="001D3B16" w:rsidP="00CB01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906" w:type="dxa"/>
            <w:vAlign w:val="bottom"/>
          </w:tcPr>
          <w:p w14:paraId="4A958D23" w14:textId="234B58B7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6545898" w14:textId="2ECCFBA9" w:rsidR="001D3B16" w:rsidRPr="006F4CB8" w:rsidRDefault="001D3B16" w:rsidP="00CB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1D3B16" w:rsidRPr="006F4CB8" w14:paraId="0E748B1B" w14:textId="77777777" w:rsidTr="006E6CFE">
        <w:trPr>
          <w:cantSplit/>
        </w:trPr>
        <w:tc>
          <w:tcPr>
            <w:tcW w:w="3060" w:type="dxa"/>
          </w:tcPr>
          <w:p w14:paraId="0B0B4D18" w14:textId="0332B0AC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810" w:type="dxa"/>
            <w:vAlign w:val="bottom"/>
          </w:tcPr>
          <w:p w14:paraId="4B99366F" w14:textId="42848B27" w:rsidR="001D3B16" w:rsidRPr="006F4CB8" w:rsidRDefault="001D3B16" w:rsidP="00D44D38">
            <w:pPr>
              <w:pStyle w:val="acctfourfigures"/>
              <w:tabs>
                <w:tab w:val="clear" w:pos="765"/>
                <w:tab w:val="decimal" w:pos="61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FCA1A50" w14:textId="399A01C9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17604EAC" w14:textId="6C15912C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4B6EDA1" w14:textId="1284FFC3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58C72ED3" w14:textId="5637C9CE" w:rsidR="001D3B16" w:rsidRPr="006F4CB8" w:rsidDel="00FF482C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C5C3FB9" w14:textId="1D15200B" w:rsidR="001D3B16" w:rsidRPr="006F4CB8" w:rsidDel="00FF482C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2A058BB4" w14:textId="4BCD5FCF" w:rsidR="001D3B16" w:rsidRPr="006F4CB8" w:rsidRDefault="001D3B16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1CD36A8" w14:textId="60F4CF48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28B6A2B3" w14:textId="5DE99048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18C7470" w14:textId="7EC406B0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45BA423" w14:textId="5DAF5F10" w:rsidR="001D3B16" w:rsidRPr="006F4CB8" w:rsidRDefault="001D3B16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AB49614" w14:textId="42A30AB5" w:rsidR="001D3B16" w:rsidRPr="006F4CB8" w:rsidRDefault="001D3B16" w:rsidP="00CB01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6" w:type="dxa"/>
            <w:vAlign w:val="bottom"/>
          </w:tcPr>
          <w:p w14:paraId="0CEE478E" w14:textId="1C972C30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C3BD559" w14:textId="6A29EB8B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D3B16" w:rsidRPr="006F4CB8" w14:paraId="35E4D9BD" w14:textId="77777777" w:rsidTr="006E6CFE">
        <w:trPr>
          <w:cantSplit/>
        </w:trPr>
        <w:tc>
          <w:tcPr>
            <w:tcW w:w="3060" w:type="dxa"/>
          </w:tcPr>
          <w:p w14:paraId="3ABD9538" w14:textId="570AF474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PetroWind Energy Inc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810" w:type="dxa"/>
            <w:vAlign w:val="bottom"/>
          </w:tcPr>
          <w:p w14:paraId="56ACE458" w14:textId="173ED62D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1C0ECB8" w14:textId="039EF6FD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21462623" w14:textId="12241A86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895</w:t>
            </w:r>
          </w:p>
        </w:tc>
        <w:tc>
          <w:tcPr>
            <w:tcW w:w="900" w:type="dxa"/>
            <w:vAlign w:val="bottom"/>
          </w:tcPr>
          <w:p w14:paraId="1B31D7A5" w14:textId="6C059665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810" w:type="dxa"/>
            <w:vAlign w:val="bottom"/>
          </w:tcPr>
          <w:p w14:paraId="622AA0FE" w14:textId="7811B888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922</w:t>
            </w:r>
          </w:p>
        </w:tc>
        <w:tc>
          <w:tcPr>
            <w:tcW w:w="900" w:type="dxa"/>
            <w:vAlign w:val="bottom"/>
          </w:tcPr>
          <w:p w14:paraId="186F1820" w14:textId="282FD5BA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  <w:tc>
          <w:tcPr>
            <w:tcW w:w="810" w:type="dxa"/>
            <w:vAlign w:val="bottom"/>
          </w:tcPr>
          <w:p w14:paraId="78FD5405" w14:textId="0E044668" w:rsidR="001D3B16" w:rsidRPr="006F4CB8" w:rsidRDefault="001D3B16" w:rsidP="0054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1,185</w:t>
            </w:r>
          </w:p>
        </w:tc>
        <w:tc>
          <w:tcPr>
            <w:tcW w:w="900" w:type="dxa"/>
            <w:vAlign w:val="bottom"/>
          </w:tcPr>
          <w:p w14:paraId="298D4033" w14:textId="6629700A" w:rsidR="001D3B16" w:rsidRPr="006F4CB8" w:rsidRDefault="001D3B16" w:rsidP="005447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1,191</w:t>
            </w:r>
          </w:p>
        </w:tc>
        <w:tc>
          <w:tcPr>
            <w:tcW w:w="810" w:type="dxa"/>
            <w:vAlign w:val="bottom"/>
          </w:tcPr>
          <w:p w14:paraId="2AE4AC16" w14:textId="64511244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1AA8D61" w14:textId="78CDF800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6FE7D5C" w14:textId="2BDEC640" w:rsidR="001D3B16" w:rsidRPr="006F4CB8" w:rsidRDefault="001D3B16" w:rsidP="00CB0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1,185</w:t>
            </w:r>
          </w:p>
        </w:tc>
        <w:tc>
          <w:tcPr>
            <w:tcW w:w="900" w:type="dxa"/>
            <w:vAlign w:val="bottom"/>
          </w:tcPr>
          <w:p w14:paraId="0C1BF1F7" w14:textId="54D14325" w:rsidR="001D3B16" w:rsidRPr="006F4CB8" w:rsidRDefault="001D3B16" w:rsidP="00CB01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1,191</w:t>
            </w:r>
          </w:p>
        </w:tc>
        <w:tc>
          <w:tcPr>
            <w:tcW w:w="906" w:type="dxa"/>
            <w:vAlign w:val="bottom"/>
          </w:tcPr>
          <w:p w14:paraId="271E4568" w14:textId="6E8700C1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F5974DB" w14:textId="653E29A8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3B16" w:rsidRPr="006F4CB8" w14:paraId="33690970" w14:textId="77777777" w:rsidTr="006E6CFE">
        <w:trPr>
          <w:cantSplit/>
        </w:trPr>
        <w:tc>
          <w:tcPr>
            <w:tcW w:w="3060" w:type="dxa"/>
          </w:tcPr>
          <w:p w14:paraId="545DA5E2" w14:textId="41B6820C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Impact Energy Asia Development Limited</w:t>
            </w:r>
          </w:p>
        </w:tc>
        <w:tc>
          <w:tcPr>
            <w:tcW w:w="810" w:type="dxa"/>
            <w:vAlign w:val="bottom"/>
          </w:tcPr>
          <w:p w14:paraId="655A7AD7" w14:textId="60AB4C12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5B278A28" w14:textId="77D878C6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16EC0AA2" w14:textId="0E1A4373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860A41E" w14:textId="14EE7642" w:rsidR="001D3B16" w:rsidRPr="006F4CB8" w:rsidRDefault="001D3B16" w:rsidP="002B25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E8506BD" w14:textId="5AE120E2" w:rsidR="001D3B16" w:rsidRPr="006F4CB8" w:rsidRDefault="001D3B16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060539B" w14:textId="56712E25" w:rsidR="001D3B16" w:rsidRPr="006F4CB8" w:rsidRDefault="001D3B16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A743E12" w14:textId="361F5254" w:rsidR="001D3B16" w:rsidRPr="006F4CB8" w:rsidRDefault="001D3B16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87E0D6E" w14:textId="6AD6D37E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6D62D72" w14:textId="15369B10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19A4B41" w14:textId="15F10693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745B21D" w14:textId="1C684C22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7CED08A" w14:textId="44EB67B6" w:rsidR="001D3B16" w:rsidRPr="006F4CB8" w:rsidRDefault="001D3B16" w:rsidP="001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422F4FB" w14:textId="4C34EBB7" w:rsidR="001D3B16" w:rsidRPr="006F4CB8" w:rsidRDefault="001D3B16" w:rsidP="00C3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C1D1986" w14:textId="1CD0FD08" w:rsidR="001D3B16" w:rsidRPr="006F4CB8" w:rsidRDefault="001D3B16" w:rsidP="002B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3B16" w:rsidRPr="006F4CB8" w14:paraId="072C8E48" w14:textId="77777777" w:rsidTr="006E6CFE">
        <w:trPr>
          <w:cantSplit/>
        </w:trPr>
        <w:tc>
          <w:tcPr>
            <w:tcW w:w="3060" w:type="dxa"/>
          </w:tcPr>
          <w:p w14:paraId="4E8B2B1E" w14:textId="5FE86CA5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วิน อินกรีเดียนส์ จำกัด</w:t>
            </w:r>
          </w:p>
        </w:tc>
        <w:tc>
          <w:tcPr>
            <w:tcW w:w="810" w:type="dxa"/>
            <w:vAlign w:val="bottom"/>
          </w:tcPr>
          <w:p w14:paraId="4C01F650" w14:textId="729CDB8B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025341CB" w14:textId="069F4907" w:rsidR="001D3B16" w:rsidRPr="006F4CB8" w:rsidRDefault="001D3B16" w:rsidP="005447E7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4F0FBD58" w14:textId="27C149D1" w:rsidR="001D3B16" w:rsidRPr="006F4CB8" w:rsidRDefault="001D3B16" w:rsidP="005447E7">
            <w:pPr>
              <w:pStyle w:val="acctfourfigures"/>
              <w:tabs>
                <w:tab w:val="clear" w:pos="765"/>
                <w:tab w:val="decimal" w:pos="59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81</w:t>
            </w:r>
          </w:p>
        </w:tc>
        <w:tc>
          <w:tcPr>
            <w:tcW w:w="900" w:type="dxa"/>
            <w:vAlign w:val="bottom"/>
          </w:tcPr>
          <w:p w14:paraId="29DFC671" w14:textId="3D399A36" w:rsidR="001D3B16" w:rsidRPr="006F4CB8" w:rsidRDefault="001D3B16" w:rsidP="005447E7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810" w:type="dxa"/>
            <w:vAlign w:val="bottom"/>
          </w:tcPr>
          <w:p w14:paraId="08CCB5FF" w14:textId="65DDE7CD" w:rsidR="001D3B16" w:rsidRPr="006F4CB8" w:rsidRDefault="001D3B16" w:rsidP="00560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41</w:t>
            </w:r>
          </w:p>
        </w:tc>
        <w:tc>
          <w:tcPr>
            <w:tcW w:w="900" w:type="dxa"/>
            <w:vAlign w:val="bottom"/>
          </w:tcPr>
          <w:p w14:paraId="306E9C0E" w14:textId="0D1289AE" w:rsidR="001D3B16" w:rsidRPr="006F4CB8" w:rsidRDefault="001D3B16" w:rsidP="00560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810" w:type="dxa"/>
            <w:vAlign w:val="bottom"/>
          </w:tcPr>
          <w:p w14:paraId="1E658334" w14:textId="3C2A1974" w:rsidR="001D3B16" w:rsidRPr="006F4CB8" w:rsidRDefault="001D3B16" w:rsidP="001311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36</w:t>
            </w:r>
          </w:p>
        </w:tc>
        <w:tc>
          <w:tcPr>
            <w:tcW w:w="900" w:type="dxa"/>
            <w:vAlign w:val="bottom"/>
          </w:tcPr>
          <w:p w14:paraId="37672B9F" w14:textId="1B388266" w:rsidR="001D3B16" w:rsidRPr="006F4CB8" w:rsidRDefault="001D3B16" w:rsidP="00560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810" w:type="dxa"/>
            <w:vAlign w:val="bottom"/>
          </w:tcPr>
          <w:p w14:paraId="0C01426A" w14:textId="6AE77EEA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75D9335" w14:textId="61EF40A5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BE522A8" w14:textId="683D87BF" w:rsidR="001D3B16" w:rsidRPr="006F4CB8" w:rsidRDefault="001D3B16" w:rsidP="00560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36</w:t>
            </w:r>
          </w:p>
        </w:tc>
        <w:tc>
          <w:tcPr>
            <w:tcW w:w="900" w:type="dxa"/>
            <w:vAlign w:val="bottom"/>
          </w:tcPr>
          <w:p w14:paraId="306F6F08" w14:textId="328FDF9F" w:rsidR="001D3B16" w:rsidRPr="006F4CB8" w:rsidRDefault="001D3B16" w:rsidP="00560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906" w:type="dxa"/>
            <w:vAlign w:val="bottom"/>
          </w:tcPr>
          <w:p w14:paraId="3E03643E" w14:textId="2543B236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23296C4D" w14:textId="54829CE5" w:rsidR="001D3B16" w:rsidRPr="006F4CB8" w:rsidRDefault="001D3B16" w:rsidP="002B25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3B16" w:rsidRPr="006F4CB8" w14:paraId="4F8ABCB6" w14:textId="77777777" w:rsidTr="006E6CFE">
        <w:trPr>
          <w:cantSplit/>
        </w:trPr>
        <w:tc>
          <w:tcPr>
            <w:tcW w:w="3060" w:type="dxa"/>
          </w:tcPr>
          <w:p w14:paraId="28094122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6148348" w14:textId="6932653F" w:rsidR="001D3B16" w:rsidRPr="006F4CB8" w:rsidRDefault="001D3B16" w:rsidP="001D3B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FD1109" w14:textId="0906DCD3" w:rsidR="001D3B16" w:rsidRPr="006F4CB8" w:rsidRDefault="001D3B16" w:rsidP="001D3B16">
            <w:pPr>
              <w:pStyle w:val="acctfourfigures"/>
              <w:tabs>
                <w:tab w:val="clear" w:pos="765"/>
                <w:tab w:val="decimal" w:pos="337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68362BC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6F7F51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5742908" w14:textId="58EDC39F" w:rsidR="001D3B16" w:rsidRPr="006F4CB8" w:rsidRDefault="001D3B16" w:rsidP="005447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</w:t>
            </w:r>
            <w:r w:rsidR="00EB2743"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00" w:type="dxa"/>
            <w:vAlign w:val="bottom"/>
          </w:tcPr>
          <w:p w14:paraId="6456F33E" w14:textId="273BD4A7" w:rsidR="001D3B16" w:rsidRPr="006F4CB8" w:rsidRDefault="001D3B16" w:rsidP="005447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1,036</w:t>
            </w:r>
          </w:p>
        </w:tc>
        <w:tc>
          <w:tcPr>
            <w:tcW w:w="810" w:type="dxa"/>
            <w:vAlign w:val="bottom"/>
          </w:tcPr>
          <w:p w14:paraId="76BE7B78" w14:textId="6E88738B" w:rsidR="001D3B16" w:rsidRPr="006F4CB8" w:rsidRDefault="00D83178" w:rsidP="005447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1,379</w:t>
            </w:r>
          </w:p>
        </w:tc>
        <w:tc>
          <w:tcPr>
            <w:tcW w:w="900" w:type="dxa"/>
            <w:vAlign w:val="bottom"/>
          </w:tcPr>
          <w:p w14:paraId="0493A4A8" w14:textId="4C537AFC" w:rsidR="001D3B16" w:rsidRPr="006F4CB8" w:rsidRDefault="001D3B16" w:rsidP="005447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1,375</w:t>
            </w:r>
          </w:p>
        </w:tc>
        <w:tc>
          <w:tcPr>
            <w:tcW w:w="810" w:type="dxa"/>
            <w:vAlign w:val="bottom"/>
          </w:tcPr>
          <w:p w14:paraId="2F207076" w14:textId="4DFCC97F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A8737E3" w14:textId="081F8D9F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077AADA" w14:textId="740AFA81" w:rsidR="001D3B16" w:rsidRPr="006F4CB8" w:rsidRDefault="00D83178" w:rsidP="00CB01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1,379</w:t>
            </w:r>
          </w:p>
        </w:tc>
        <w:tc>
          <w:tcPr>
            <w:tcW w:w="900" w:type="dxa"/>
            <w:vAlign w:val="bottom"/>
          </w:tcPr>
          <w:p w14:paraId="09E22732" w14:textId="170A1C61" w:rsidR="001D3B16" w:rsidRPr="006F4CB8" w:rsidRDefault="001D3B16" w:rsidP="00CB01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1,375</w:t>
            </w:r>
          </w:p>
        </w:tc>
        <w:tc>
          <w:tcPr>
            <w:tcW w:w="906" w:type="dxa"/>
            <w:vAlign w:val="bottom"/>
          </w:tcPr>
          <w:p w14:paraId="44064CE8" w14:textId="127C0974" w:rsidR="001D3B16" w:rsidRPr="006F4CB8" w:rsidRDefault="001D3B16" w:rsidP="00C300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40C137E9" w14:textId="6E98CD63" w:rsidR="001D3B16" w:rsidRPr="006F4CB8" w:rsidRDefault="001D3B16" w:rsidP="00CB01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</w:tr>
      <w:tr w:rsidR="001D3B16" w:rsidRPr="006F4CB8" w14:paraId="2B5A9AE5" w14:textId="77777777" w:rsidTr="006E6CFE">
        <w:trPr>
          <w:cantSplit/>
        </w:trPr>
        <w:tc>
          <w:tcPr>
            <w:tcW w:w="3060" w:type="dxa"/>
            <w:vAlign w:val="bottom"/>
          </w:tcPr>
          <w:p w14:paraId="18766E82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127A2348" w14:textId="5B8BA1DC" w:rsidR="001D3B16" w:rsidRPr="006F4CB8" w:rsidRDefault="001D3B16" w:rsidP="001D3B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A84184" w14:textId="77777777" w:rsidR="001D3B16" w:rsidRPr="006F4CB8" w:rsidRDefault="001D3B16" w:rsidP="001D3B16">
            <w:pPr>
              <w:pStyle w:val="acctfourfigures"/>
              <w:tabs>
                <w:tab w:val="clear" w:pos="765"/>
                <w:tab w:val="decimal" w:pos="337"/>
              </w:tabs>
              <w:spacing w:line="30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BE66648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EE9F6B" w14:textId="77777777" w:rsidR="001D3B16" w:rsidRPr="006F4CB8" w:rsidRDefault="001D3B16" w:rsidP="001D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667562" w14:textId="31923B52" w:rsidR="001D3B16" w:rsidRPr="006F4CB8" w:rsidRDefault="001D3B16" w:rsidP="005447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EB2743"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D6E50"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bottom"/>
          </w:tcPr>
          <w:p w14:paraId="4EB1FC34" w14:textId="6349AA36" w:rsidR="001D3B16" w:rsidRPr="006F4CB8" w:rsidRDefault="001D3B16" w:rsidP="005447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11,985</w:t>
            </w:r>
          </w:p>
        </w:tc>
        <w:tc>
          <w:tcPr>
            <w:tcW w:w="810" w:type="dxa"/>
            <w:vAlign w:val="bottom"/>
          </w:tcPr>
          <w:p w14:paraId="1D253B4C" w14:textId="3A4A882D" w:rsidR="001D3B16" w:rsidRPr="006F4CB8" w:rsidRDefault="00D83178" w:rsidP="005447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1,652</w:t>
            </w:r>
          </w:p>
        </w:tc>
        <w:tc>
          <w:tcPr>
            <w:tcW w:w="900" w:type="dxa"/>
            <w:vAlign w:val="bottom"/>
          </w:tcPr>
          <w:p w14:paraId="3860955F" w14:textId="35E69258" w:rsidR="001D3B16" w:rsidRPr="006F4CB8" w:rsidRDefault="001D3B16" w:rsidP="005447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13,670</w:t>
            </w:r>
          </w:p>
        </w:tc>
        <w:tc>
          <w:tcPr>
            <w:tcW w:w="810" w:type="dxa"/>
            <w:vAlign w:val="bottom"/>
          </w:tcPr>
          <w:p w14:paraId="6C4F3147" w14:textId="75CAFBF4" w:rsidR="001D3B16" w:rsidRPr="006F4CB8" w:rsidRDefault="001D3B16" w:rsidP="00C300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52273D8" w14:textId="02A7D97E" w:rsidR="001D3B16" w:rsidRPr="006F4CB8" w:rsidRDefault="001D3B16" w:rsidP="00C300F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5C2F379" w14:textId="2B608F59" w:rsidR="001D3B16" w:rsidRPr="006F4CB8" w:rsidRDefault="00D83178" w:rsidP="00CB01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1,652</w:t>
            </w:r>
          </w:p>
        </w:tc>
        <w:tc>
          <w:tcPr>
            <w:tcW w:w="900" w:type="dxa"/>
            <w:vAlign w:val="bottom"/>
          </w:tcPr>
          <w:p w14:paraId="23031FCE" w14:textId="48263C43" w:rsidR="001D3B16" w:rsidRPr="006F4CB8" w:rsidRDefault="001D3B16" w:rsidP="00CB01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13,670</w:t>
            </w:r>
          </w:p>
        </w:tc>
        <w:tc>
          <w:tcPr>
            <w:tcW w:w="906" w:type="dxa"/>
            <w:vAlign w:val="bottom"/>
          </w:tcPr>
          <w:p w14:paraId="49E7FA2D" w14:textId="3B836914" w:rsidR="001D3B16" w:rsidRPr="006F4CB8" w:rsidRDefault="001D3B16" w:rsidP="001D3B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375701B" w14:textId="0B330BF3" w:rsidR="001D3B16" w:rsidRPr="006F4CB8" w:rsidRDefault="001D3B16" w:rsidP="00CB018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</w:t>
            </w:r>
          </w:p>
        </w:tc>
      </w:tr>
    </w:tbl>
    <w:p w14:paraId="1C3A5D7C" w14:textId="73295E0E" w:rsidR="00CE754A" w:rsidRPr="006F4CB8" w:rsidRDefault="00723A3B" w:rsidP="002C446F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  <w:sectPr w:rsidR="00CE754A" w:rsidRPr="006F4CB8" w:rsidSect="00FB1D27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6F4CB8">
        <w:rPr>
          <w:rFonts w:asciiTheme="majorBidi" w:hAnsiTheme="majorBidi" w:cstheme="majorBidi"/>
          <w:sz w:val="30"/>
          <w:szCs w:val="30"/>
          <w:cs/>
        </w:rPr>
        <w:br/>
      </w:r>
      <w:r w:rsidR="00B94EE9" w:rsidRPr="006F4CB8">
        <w:rPr>
          <w:rFonts w:asciiTheme="majorBidi" w:hAnsiTheme="majorBidi" w:cstheme="majorBidi"/>
          <w:sz w:val="30"/>
          <w:szCs w:val="30"/>
          <w:cs/>
        </w:rPr>
        <w:t>กลุ่มบริษัทไม่มี</w:t>
      </w:r>
      <w:r w:rsidR="00680B35" w:rsidRPr="006F4CB8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4B22A4" w:rsidRPr="006F4CB8">
        <w:rPr>
          <w:rFonts w:asciiTheme="majorBidi" w:hAnsiTheme="majorBidi" w:cstheme="majorBidi"/>
          <w:sz w:val="30"/>
          <w:szCs w:val="30"/>
          <w:cs/>
        </w:rPr>
        <w:t>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58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990"/>
        <w:gridCol w:w="900"/>
        <w:gridCol w:w="990"/>
        <w:gridCol w:w="900"/>
        <w:gridCol w:w="990"/>
        <w:gridCol w:w="900"/>
        <w:gridCol w:w="990"/>
        <w:gridCol w:w="922"/>
        <w:gridCol w:w="982"/>
        <w:gridCol w:w="983"/>
        <w:gridCol w:w="984"/>
      </w:tblGrid>
      <w:tr w:rsidR="0083149B" w:rsidRPr="006F4CB8" w14:paraId="1AFBB67F" w14:textId="1A27C926" w:rsidTr="0083149B">
        <w:trPr>
          <w:cantSplit/>
        </w:trPr>
        <w:tc>
          <w:tcPr>
            <w:tcW w:w="3150" w:type="dxa"/>
          </w:tcPr>
          <w:p w14:paraId="1BC3BE23" w14:textId="77777777" w:rsidR="0083149B" w:rsidRPr="006F4CB8" w:rsidRDefault="0083149B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1" w:type="dxa"/>
            <w:gridSpan w:val="12"/>
          </w:tcPr>
          <w:p w14:paraId="035C86C2" w14:textId="4229D05D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149B" w:rsidRPr="006F4CB8" w14:paraId="495FBBF0" w14:textId="0FAA6CB0" w:rsidTr="0083149B">
        <w:trPr>
          <w:cantSplit/>
        </w:trPr>
        <w:tc>
          <w:tcPr>
            <w:tcW w:w="3150" w:type="dxa"/>
          </w:tcPr>
          <w:p w14:paraId="4594DEC8" w14:textId="77777777" w:rsidR="0083149B" w:rsidRPr="006F4CB8" w:rsidRDefault="0083149B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6A201DE9" w14:textId="52E69208" w:rsidR="0083149B" w:rsidRPr="006F4CB8" w:rsidRDefault="0083149B" w:rsidP="00E15B5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3384C8" w14:textId="5B01AB93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890" w:type="dxa"/>
            <w:gridSpan w:val="2"/>
          </w:tcPr>
          <w:p w14:paraId="42505042" w14:textId="77777777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79DC9A" w14:textId="6D2868FB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90" w:type="dxa"/>
            <w:gridSpan w:val="2"/>
          </w:tcPr>
          <w:p w14:paraId="5C1D794E" w14:textId="77777777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10C1CF" w14:textId="1E23BD2F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78C0FBAA" w14:textId="77777777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E7EF14" w14:textId="71C39F3E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4" w:type="dxa"/>
            <w:gridSpan w:val="2"/>
          </w:tcPr>
          <w:p w14:paraId="3C0CB614" w14:textId="77777777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CBAAAE" w14:textId="1E83A990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967" w:type="dxa"/>
            <w:gridSpan w:val="2"/>
          </w:tcPr>
          <w:p w14:paraId="4BD7EA82" w14:textId="77777777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  <w:p w14:paraId="181855DC" w14:textId="2880B0D6" w:rsidR="0083149B" w:rsidRPr="006F4CB8" w:rsidRDefault="0083149B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</w:t>
            </w:r>
            <w:r w:rsidR="00A84706"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หก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A84706" w:rsidRPr="006F4CB8" w14:paraId="0348F99A" w14:textId="78A29C0E" w:rsidTr="0083149B">
        <w:trPr>
          <w:cantSplit/>
        </w:trPr>
        <w:tc>
          <w:tcPr>
            <w:tcW w:w="3150" w:type="dxa"/>
          </w:tcPr>
          <w:p w14:paraId="78B9C126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33BC47" w14:textId="5D444A1D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</w:tcPr>
          <w:p w14:paraId="20CAB1CF" w14:textId="0FDC26B4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1B1406A7" w14:textId="30711A40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</w:tcPr>
          <w:p w14:paraId="6A4FEDD6" w14:textId="329593A2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17641B4A" w14:textId="348D194D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</w:tcPr>
          <w:p w14:paraId="7677929D" w14:textId="3EE49EB4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64407BBB" w14:textId="57258E66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</w:tcPr>
          <w:p w14:paraId="18D7A7F4" w14:textId="6E3E1A4E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2" w:type="dxa"/>
          </w:tcPr>
          <w:p w14:paraId="2452E826" w14:textId="2303369E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82" w:type="dxa"/>
          </w:tcPr>
          <w:p w14:paraId="1BA0CF9A" w14:textId="53819089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41651335" w14:textId="453D0A28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84" w:type="dxa"/>
          </w:tcPr>
          <w:p w14:paraId="1149BBB3" w14:textId="6B263ABC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A84706" w:rsidRPr="006F4CB8" w14:paraId="589E7DEC" w14:textId="54B28A2F" w:rsidTr="0083149B">
        <w:trPr>
          <w:cantSplit/>
        </w:trPr>
        <w:tc>
          <w:tcPr>
            <w:tcW w:w="3150" w:type="dxa"/>
          </w:tcPr>
          <w:p w14:paraId="219C3455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905AE1" w14:textId="2417AD60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3CFB247C" w14:textId="62A6C643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09B36C1D" w14:textId="2C836506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434742EA" w14:textId="47731391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1FDEF58F" w14:textId="56E647A5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477F2DAA" w14:textId="4548A8E2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7507ADDE" w14:textId="4DB1E35A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42A6190E" w14:textId="0C9F4AA1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2" w:type="dxa"/>
          </w:tcPr>
          <w:p w14:paraId="791C0E37" w14:textId="2807B15C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82" w:type="dxa"/>
          </w:tcPr>
          <w:p w14:paraId="445A55E8" w14:textId="1184F956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291257B3" w14:textId="74420005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84" w:type="dxa"/>
          </w:tcPr>
          <w:p w14:paraId="606C03D7" w14:textId="7BDFABAA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A84706" w:rsidRPr="006F4CB8" w14:paraId="30321A1B" w14:textId="2ADC35FC" w:rsidTr="0083149B">
        <w:trPr>
          <w:cantSplit/>
        </w:trPr>
        <w:tc>
          <w:tcPr>
            <w:tcW w:w="3150" w:type="dxa"/>
          </w:tcPr>
          <w:p w14:paraId="53519C00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06B7C488" w14:textId="17A97FC5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9541" w:type="dxa"/>
            <w:gridSpan w:val="10"/>
          </w:tcPr>
          <w:p w14:paraId="5D0FC715" w14:textId="3F4D9C7B" w:rsidR="00A84706" w:rsidRPr="006F4CB8" w:rsidRDefault="00A84706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A84706" w:rsidRPr="006F4CB8" w14:paraId="4B765AA8" w14:textId="415555DB" w:rsidTr="0083149B">
        <w:trPr>
          <w:cantSplit/>
        </w:trPr>
        <w:tc>
          <w:tcPr>
            <w:tcW w:w="3150" w:type="dxa"/>
          </w:tcPr>
          <w:p w14:paraId="0D203A34" w14:textId="775546E2" w:rsidR="00A84706" w:rsidRPr="006F4CB8" w:rsidRDefault="00B056FA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vAlign w:val="bottom"/>
          </w:tcPr>
          <w:p w14:paraId="28659FCE" w14:textId="5AC05670" w:rsidR="00A84706" w:rsidRPr="006F4CB8" w:rsidRDefault="00A84706" w:rsidP="00A8470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B05D2D" w14:textId="77777777" w:rsidR="00A84706" w:rsidRPr="006F4CB8" w:rsidRDefault="00A84706" w:rsidP="00A8470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1F38228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D50736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824B74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9957AC2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693213F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56F2D47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3528C9E5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</w:tcPr>
          <w:p w14:paraId="78D62C81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</w:tcPr>
          <w:p w14:paraId="03531BC5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01CB9B9D" w14:textId="77777777" w:rsidR="00A84706" w:rsidRPr="006F4CB8" w:rsidRDefault="00A84706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56FA" w:rsidRPr="006F4CB8" w14:paraId="1693D620" w14:textId="77777777" w:rsidTr="00D44D38">
        <w:trPr>
          <w:cantSplit/>
        </w:trPr>
        <w:tc>
          <w:tcPr>
            <w:tcW w:w="3150" w:type="dxa"/>
          </w:tcPr>
          <w:p w14:paraId="21D782F8" w14:textId="0F0823DD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ดาต้า คาเฟ่ จำกัด</w:t>
            </w:r>
          </w:p>
        </w:tc>
        <w:tc>
          <w:tcPr>
            <w:tcW w:w="900" w:type="dxa"/>
          </w:tcPr>
          <w:p w14:paraId="63C81AA4" w14:textId="76B08E88" w:rsidR="00B056FA" w:rsidRPr="006F4CB8" w:rsidRDefault="00B056FA" w:rsidP="00D44D3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990" w:type="dxa"/>
          </w:tcPr>
          <w:p w14:paraId="0EB2E869" w14:textId="3A6D662A" w:rsidR="00B056FA" w:rsidRPr="006F4CB8" w:rsidRDefault="00052726" w:rsidP="00D44D3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</w:t>
            </w:r>
            <w:r w:rsidR="00B056FA" w:rsidRPr="006F4CB8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008ACE07" w14:textId="312ECBA7" w:rsidR="00B056FA" w:rsidRPr="006F4CB8" w:rsidRDefault="0009441F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D6E50" w:rsidRPr="006F4CB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680E99C3" w14:textId="0DB3B559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32DC907" w14:textId="25C723BF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90" w:type="dxa"/>
          </w:tcPr>
          <w:p w14:paraId="5E85C1CC" w14:textId="323A9809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C68880C" w14:textId="7F023C78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1382580" w14:textId="1D875153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420383FB" w14:textId="68FA876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82" w:type="dxa"/>
          </w:tcPr>
          <w:p w14:paraId="1BEAFDEA" w14:textId="0352A97D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3" w:type="dxa"/>
          </w:tcPr>
          <w:p w14:paraId="211BC9A9" w14:textId="2A388843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4" w:type="dxa"/>
          </w:tcPr>
          <w:p w14:paraId="42140F18" w14:textId="5157F7BA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5C1A" w:rsidRPr="006F4CB8" w14:paraId="1A76F438" w14:textId="77777777" w:rsidTr="00D44D38">
        <w:trPr>
          <w:cantSplit/>
        </w:trPr>
        <w:tc>
          <w:tcPr>
            <w:tcW w:w="3150" w:type="dxa"/>
          </w:tcPr>
          <w:p w14:paraId="45BA524D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7F422F3" w14:textId="77777777" w:rsidR="007E5C1A" w:rsidRPr="006F4CB8" w:rsidRDefault="007E5C1A" w:rsidP="00D44D3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BED88FD" w14:textId="77777777" w:rsidR="007E5C1A" w:rsidRPr="006F4CB8" w:rsidRDefault="007E5C1A" w:rsidP="00D44D3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900" w:type="dxa"/>
          </w:tcPr>
          <w:p w14:paraId="32AD1B0B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F33343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026901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833922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33AB2A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3A2D9E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5F4EB8D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</w:tcPr>
          <w:p w14:paraId="2FFD624E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</w:tcPr>
          <w:p w14:paraId="26B11B43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36F9368" w14:textId="77777777" w:rsidR="007E5C1A" w:rsidRPr="006F4CB8" w:rsidRDefault="007E5C1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56FA" w:rsidRPr="006F4CB8" w14:paraId="402CB597" w14:textId="77777777" w:rsidTr="00D44D38">
        <w:trPr>
          <w:cantSplit/>
        </w:trPr>
        <w:tc>
          <w:tcPr>
            <w:tcW w:w="3150" w:type="dxa"/>
          </w:tcPr>
          <w:p w14:paraId="6BECFDA5" w14:textId="77E1FCD6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7DCB90C8" w14:textId="77777777" w:rsidR="00B056FA" w:rsidRPr="006F4CB8" w:rsidRDefault="00B056FA" w:rsidP="00D44D3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7E53F4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675E87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A2454C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494FCC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D87211E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40E7E32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0C3F92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4FEFA42C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</w:tcPr>
          <w:p w14:paraId="377A079F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</w:tcPr>
          <w:p w14:paraId="5F833E38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48F6D3EB" w14:textId="77777777" w:rsidR="00B056FA" w:rsidRPr="006F4CB8" w:rsidRDefault="00B056FA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02DC" w:rsidRPr="006F4CB8" w14:paraId="63B24314" w14:textId="7B1D7C78" w:rsidTr="00D44D38">
        <w:trPr>
          <w:cantSplit/>
        </w:trPr>
        <w:tc>
          <w:tcPr>
            <w:tcW w:w="3150" w:type="dxa"/>
          </w:tcPr>
          <w:p w14:paraId="1680BA5F" w14:textId="77777777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บงกช มารีน เซอร์วิส จำกัด</w:t>
            </w:r>
          </w:p>
        </w:tc>
        <w:tc>
          <w:tcPr>
            <w:tcW w:w="900" w:type="dxa"/>
          </w:tcPr>
          <w:p w14:paraId="637A9218" w14:textId="2B1B04E9" w:rsidR="00CF02DC" w:rsidRPr="006F4CB8" w:rsidRDefault="00CF02DC" w:rsidP="00D44D3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30.00</w:t>
            </w:r>
          </w:p>
        </w:tc>
        <w:tc>
          <w:tcPr>
            <w:tcW w:w="990" w:type="dxa"/>
          </w:tcPr>
          <w:p w14:paraId="70439CC6" w14:textId="14821308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6CE25402" w14:textId="286EC08D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990" w:type="dxa"/>
          </w:tcPr>
          <w:p w14:paraId="41BDC923" w14:textId="10F59D19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900" w:type="dxa"/>
          </w:tcPr>
          <w:p w14:paraId="28DA19A9" w14:textId="6BD1082F" w:rsidR="00CF02DC" w:rsidRPr="006F4CB8" w:rsidDel="00FF482C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90" w:type="dxa"/>
          </w:tcPr>
          <w:p w14:paraId="521728FB" w14:textId="352D2451" w:rsidR="00CF02DC" w:rsidRPr="006F4CB8" w:rsidDel="00FF482C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00" w:type="dxa"/>
          </w:tcPr>
          <w:p w14:paraId="5D8C150D" w14:textId="79A18E9C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21074D4" w14:textId="004D2D96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2" w:type="dxa"/>
          </w:tcPr>
          <w:p w14:paraId="2C5ED271" w14:textId="5334B598" w:rsidR="00CF02DC" w:rsidRPr="006F4CB8" w:rsidDel="00FF482C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82" w:type="dxa"/>
          </w:tcPr>
          <w:p w14:paraId="4CBC0255" w14:textId="3D40B858" w:rsidR="00CF02DC" w:rsidRPr="006F4CB8" w:rsidDel="00FF482C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83" w:type="dxa"/>
          </w:tcPr>
          <w:p w14:paraId="5932C95E" w14:textId="1D69AC82" w:rsidR="00CF02DC" w:rsidRPr="006F4CB8" w:rsidRDefault="00015C81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4" w:type="dxa"/>
          </w:tcPr>
          <w:p w14:paraId="353D0EC5" w14:textId="4DA85D90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CF02DC" w:rsidRPr="006F4CB8" w14:paraId="22944F31" w14:textId="77777777" w:rsidTr="00D44D38">
        <w:trPr>
          <w:cantSplit/>
          <w:trHeight w:val="64"/>
        </w:trPr>
        <w:tc>
          <w:tcPr>
            <w:tcW w:w="3150" w:type="dxa"/>
          </w:tcPr>
          <w:p w14:paraId="674AE3CF" w14:textId="562C5E50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900" w:type="dxa"/>
          </w:tcPr>
          <w:p w14:paraId="3E02A93A" w14:textId="46983676" w:rsidR="00CF02DC" w:rsidRPr="006F4CB8" w:rsidRDefault="00CF02DC" w:rsidP="00D44D3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90" w:type="dxa"/>
          </w:tcPr>
          <w:p w14:paraId="0722ED97" w14:textId="54C83633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F4CB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62017353" w14:textId="3BDD98F8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CB21D34" w14:textId="4AD072E6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14:paraId="08173CDE" w14:textId="4D33D6A7" w:rsidR="00CF02DC" w:rsidRPr="006F4CB8" w:rsidRDefault="00CF02DC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E86D68E" w14:textId="002F8B96" w:rsidR="00CF02DC" w:rsidRPr="006F4CB8" w:rsidRDefault="00CF02DC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14:paraId="15E1F17C" w14:textId="45E8F5C0" w:rsidR="00CF02DC" w:rsidRPr="006F4CB8" w:rsidRDefault="00CF02DC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7F9EB1B" w14:textId="14DA8E03" w:rsidR="00CF02DC" w:rsidRPr="006F4CB8" w:rsidRDefault="00CF02DC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2" w:type="dxa"/>
          </w:tcPr>
          <w:p w14:paraId="69BD221A" w14:textId="28276F3F" w:rsidR="00CF02DC" w:rsidRPr="006F4CB8" w:rsidRDefault="00CF02DC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2" w:type="dxa"/>
          </w:tcPr>
          <w:p w14:paraId="17D24199" w14:textId="25D67E08" w:rsidR="00CF02DC" w:rsidRPr="006F4CB8" w:rsidRDefault="00CF02DC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83" w:type="dxa"/>
          </w:tcPr>
          <w:p w14:paraId="782B519C" w14:textId="229FC2F5" w:rsidR="00CF02DC" w:rsidRPr="006F4CB8" w:rsidRDefault="00CF02DC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4" w:type="dxa"/>
          </w:tcPr>
          <w:p w14:paraId="30E6D55E" w14:textId="4F1A4889" w:rsidR="00CF02DC" w:rsidRPr="006F4CB8" w:rsidRDefault="00CF02DC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02DC" w:rsidRPr="006F4CB8" w14:paraId="0016C1D7" w14:textId="77777777" w:rsidTr="00D44D38">
        <w:trPr>
          <w:cantSplit/>
          <w:trHeight w:val="64"/>
        </w:trPr>
        <w:tc>
          <w:tcPr>
            <w:tcW w:w="3150" w:type="dxa"/>
          </w:tcPr>
          <w:p w14:paraId="6042862B" w14:textId="303F9F45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7A3AEC39" w14:textId="77777777" w:rsidR="00CF02DC" w:rsidRPr="006F4CB8" w:rsidRDefault="00CF02DC" w:rsidP="00D44D3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</w:tcPr>
          <w:p w14:paraId="418550CD" w14:textId="77777777" w:rsidR="00CF02DC" w:rsidRPr="006F4CB8" w:rsidRDefault="00CF02DC" w:rsidP="00D44D3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2799952" w14:textId="77777777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7DFBB840" w14:textId="77777777" w:rsidR="00CF02DC" w:rsidRPr="006F4CB8" w:rsidRDefault="00CF02DC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D86ACF" w14:textId="21642329" w:rsidR="00CF02DC" w:rsidRPr="006F4CB8" w:rsidRDefault="0068182B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990" w:type="dxa"/>
          </w:tcPr>
          <w:p w14:paraId="55864EE8" w14:textId="158A7DA4" w:rsidR="00CF02DC" w:rsidRPr="006F4CB8" w:rsidRDefault="00CF02DC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900" w:type="dxa"/>
          </w:tcPr>
          <w:p w14:paraId="1C8DED9B" w14:textId="1528A2FD" w:rsidR="00CF02DC" w:rsidRPr="006F4CB8" w:rsidRDefault="00CF02DC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BE10630" w14:textId="63A30E25" w:rsidR="00CF02DC" w:rsidRPr="006F4CB8" w:rsidRDefault="00CF02DC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22" w:type="dxa"/>
          </w:tcPr>
          <w:p w14:paraId="52B71FBA" w14:textId="5DB26CD7" w:rsidR="00CF02DC" w:rsidRPr="006F4CB8" w:rsidRDefault="0068182B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982" w:type="dxa"/>
          </w:tcPr>
          <w:p w14:paraId="5648F690" w14:textId="49AF2534" w:rsidR="00CF02DC" w:rsidRPr="006F4CB8" w:rsidRDefault="00CF02DC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983" w:type="dxa"/>
          </w:tcPr>
          <w:p w14:paraId="4827E3E7" w14:textId="2F35AF52" w:rsidR="00CF02DC" w:rsidRPr="006F4CB8" w:rsidRDefault="00015C81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84" w:type="dxa"/>
          </w:tcPr>
          <w:p w14:paraId="3D5EFCD8" w14:textId="21F3A137" w:rsidR="00CF02DC" w:rsidRPr="006F4CB8" w:rsidRDefault="00CF02DC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</w:tr>
    </w:tbl>
    <w:p w14:paraId="756CC534" w14:textId="77777777" w:rsidR="00D42518" w:rsidRPr="006F4CB8" w:rsidRDefault="00D42518" w:rsidP="00D42518">
      <w:pPr>
        <w:pStyle w:val="block"/>
        <w:spacing w:after="0" w:line="240" w:lineRule="atLeast"/>
        <w:ind w:left="0" w:right="-512"/>
        <w:rPr>
          <w:rFonts w:asciiTheme="majorBidi" w:hAnsiTheme="majorBidi" w:cstheme="majorBidi"/>
          <w:sz w:val="30"/>
          <w:szCs w:val="30"/>
          <w:lang w:bidi="th-TH"/>
        </w:rPr>
      </w:pPr>
    </w:p>
    <w:p w14:paraId="4DCEB53B" w14:textId="2B11E803" w:rsidR="009E7A27" w:rsidRPr="006F4CB8" w:rsidRDefault="00E7127C" w:rsidP="002C4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>บริษัท</w:t>
      </w:r>
      <w:r w:rsidR="00D42518" w:rsidRPr="006F4CB8">
        <w:rPr>
          <w:rFonts w:asciiTheme="majorBidi" w:hAnsiTheme="majorBidi" w:cstheme="majorBidi"/>
          <w:cs/>
        </w:rPr>
        <w:t>ไม่มีเงินลงทุนใน</w:t>
      </w:r>
      <w:r w:rsidR="00680B35" w:rsidRPr="006F4CB8">
        <w:rPr>
          <w:rFonts w:asciiTheme="majorBidi" w:hAnsiTheme="majorBidi" w:cstheme="majorBidi" w:hint="cs"/>
          <w:cs/>
        </w:rPr>
        <w:t>บริษัทร่วมและ</w:t>
      </w:r>
      <w:r w:rsidR="00D42518" w:rsidRPr="006F4CB8">
        <w:rPr>
          <w:rFonts w:asciiTheme="majorBidi" w:hAnsiTheme="majorBidi" w:cstheme="majorBidi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4230E6C" w14:textId="77777777" w:rsidR="00A92745" w:rsidRPr="006F4CB8" w:rsidRDefault="00A92745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  <w:rPr>
          <w:rFonts w:asciiTheme="majorBidi" w:hAnsiTheme="majorBidi" w:cstheme="majorBidi"/>
        </w:rPr>
      </w:pPr>
    </w:p>
    <w:p w14:paraId="1AAE212E" w14:textId="3889B906" w:rsidR="00A00ABD" w:rsidRPr="006F4CB8" w:rsidRDefault="00A00ABD" w:rsidP="00562A3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sectPr w:rsidR="00A00ABD" w:rsidRPr="006F4CB8" w:rsidSect="00FB1D2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4F4AF17" w14:textId="253BB1A9" w:rsidR="00BB46DE" w:rsidRPr="006F4CB8" w:rsidRDefault="00BB46DE" w:rsidP="002A7A78">
      <w:pPr>
        <w:pStyle w:val="index"/>
        <w:numPr>
          <w:ilvl w:val="0"/>
          <w:numId w:val="3"/>
        </w:numPr>
        <w:tabs>
          <w:tab w:val="decimal" w:pos="63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Pr="006F4CB8" w:rsidRDefault="00BB46DE" w:rsidP="00AD7177">
      <w:pPr>
        <w:rPr>
          <w:rFonts w:asciiTheme="majorBidi" w:hAnsiTheme="majorBidi" w:cstheme="majorBidi"/>
        </w:rPr>
      </w:pPr>
    </w:p>
    <w:p w14:paraId="6C3B3D7B" w14:textId="7DA3A929" w:rsidR="00BB46DE" w:rsidRPr="006F4CB8" w:rsidRDefault="00A24F14" w:rsidP="002A7A7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ab/>
      </w:r>
      <w:r w:rsidRPr="006F4CB8">
        <w:rPr>
          <w:rFonts w:asciiTheme="majorBidi" w:hAnsiTheme="majorBidi" w:cstheme="majorBidi"/>
          <w:cs/>
        </w:rPr>
        <w:tab/>
      </w:r>
      <w:r w:rsidR="00BB46DE" w:rsidRPr="006F4CB8">
        <w:rPr>
          <w:rFonts w:asciiTheme="majorBidi" w:hAnsiTheme="majorBidi" w:cstheme="majorBidi"/>
          <w:cs/>
        </w:rPr>
        <w:t>รายการเคลื่อนไหวของที่ดิน อาคารและอุปกรณ์ระหว่างงวด</w:t>
      </w:r>
      <w:r w:rsidR="00A84706" w:rsidRPr="006F4CB8">
        <w:rPr>
          <w:rFonts w:asciiTheme="majorBidi" w:hAnsiTheme="majorBidi" w:cstheme="majorBidi"/>
          <w:cs/>
        </w:rPr>
        <w:t>หก</w:t>
      </w:r>
      <w:r w:rsidR="00BB46DE" w:rsidRPr="006F4CB8">
        <w:rPr>
          <w:rFonts w:asciiTheme="majorBidi" w:hAnsiTheme="majorBidi" w:cstheme="majorBidi"/>
          <w:cs/>
        </w:rPr>
        <w:t xml:space="preserve">เดือนสิ้นสุดวันที่ </w:t>
      </w:r>
      <w:r w:rsidR="006F1E95" w:rsidRPr="006F4CB8">
        <w:rPr>
          <w:rFonts w:asciiTheme="majorBidi" w:hAnsiTheme="majorBidi" w:cstheme="majorBidi"/>
        </w:rPr>
        <w:t>3</w:t>
      </w:r>
      <w:r w:rsidR="00A84706" w:rsidRPr="006F4CB8">
        <w:rPr>
          <w:rFonts w:asciiTheme="majorBidi" w:hAnsiTheme="majorBidi" w:cstheme="majorBidi"/>
        </w:rPr>
        <w:t xml:space="preserve">0 </w:t>
      </w:r>
      <w:r w:rsidR="00A84706" w:rsidRPr="006F4CB8">
        <w:rPr>
          <w:rFonts w:asciiTheme="majorBidi" w:hAnsiTheme="majorBidi" w:cstheme="majorBidi"/>
          <w:cs/>
        </w:rPr>
        <w:t xml:space="preserve">มิถุนายน </w:t>
      </w:r>
      <w:r w:rsidR="006F1E95" w:rsidRPr="006F4CB8">
        <w:rPr>
          <w:rFonts w:asciiTheme="majorBidi" w:hAnsiTheme="majorBidi" w:cstheme="majorBidi"/>
        </w:rPr>
        <w:t>2565</w:t>
      </w:r>
      <w:r w:rsidR="00BB46DE" w:rsidRPr="006F4CB8">
        <w:rPr>
          <w:rFonts w:asciiTheme="majorBidi" w:hAnsiTheme="majorBidi" w:cstheme="majorBidi"/>
          <w:cs/>
        </w:rPr>
        <w:t xml:space="preserve"> มีดังนี้</w:t>
      </w:r>
    </w:p>
    <w:p w14:paraId="0A9D9736" w14:textId="77777777" w:rsidR="00076D0F" w:rsidRPr="006F4CB8" w:rsidRDefault="00076D0F" w:rsidP="002A7A7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</w:p>
    <w:tbl>
      <w:tblPr>
        <w:tblW w:w="487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879"/>
        <w:gridCol w:w="724"/>
        <w:gridCol w:w="737"/>
        <w:gridCol w:w="794"/>
        <w:gridCol w:w="1029"/>
        <w:gridCol w:w="989"/>
        <w:gridCol w:w="1077"/>
        <w:gridCol w:w="1080"/>
        <w:gridCol w:w="989"/>
        <w:gridCol w:w="989"/>
        <w:gridCol w:w="992"/>
        <w:gridCol w:w="987"/>
        <w:gridCol w:w="910"/>
      </w:tblGrid>
      <w:tr w:rsidR="00076D0F" w:rsidRPr="006F4CB8" w14:paraId="4CB9FFD9" w14:textId="77777777" w:rsidTr="00F6483A">
        <w:trPr>
          <w:tblHeader/>
        </w:trPr>
        <w:tc>
          <w:tcPr>
            <w:tcW w:w="1015" w:type="pct"/>
          </w:tcPr>
          <w:p w14:paraId="2DFE08D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54" w:type="pct"/>
          </w:tcPr>
          <w:p w14:paraId="05A4D341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60" w:type="pct"/>
          </w:tcPr>
          <w:p w14:paraId="1F49273A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70" w:type="pct"/>
            <w:gridSpan w:val="10"/>
            <w:vAlign w:val="bottom"/>
          </w:tcPr>
          <w:p w14:paraId="5472A1E7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6F4CB8">
              <w:rPr>
                <w:rFonts w:eastAsia="Calibr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6D0F" w:rsidRPr="006F4CB8" w14:paraId="59C8FAB2" w14:textId="77777777" w:rsidTr="00F6483A">
        <w:trPr>
          <w:tblHeader/>
        </w:trPr>
        <w:tc>
          <w:tcPr>
            <w:tcW w:w="1015" w:type="pct"/>
          </w:tcPr>
          <w:p w14:paraId="1698F50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54" w:type="pct"/>
            <w:vAlign w:val="bottom"/>
          </w:tcPr>
          <w:p w14:paraId="04FC2B04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3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6F4CB8">
              <w:rPr>
                <w:rFonts w:eastAsia="Calibr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0" w:type="pct"/>
            <w:vAlign w:val="bottom"/>
          </w:tcPr>
          <w:p w14:paraId="590AF16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ที่ดิน</w:t>
            </w:r>
          </w:p>
        </w:tc>
        <w:tc>
          <w:tcPr>
            <w:tcW w:w="280" w:type="pct"/>
            <w:vAlign w:val="bottom"/>
          </w:tcPr>
          <w:p w14:paraId="13DBB1B2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อาคาร</w:t>
            </w:r>
          </w:p>
        </w:tc>
        <w:tc>
          <w:tcPr>
            <w:tcW w:w="363" w:type="pct"/>
            <w:vAlign w:val="bottom"/>
          </w:tcPr>
          <w:p w14:paraId="6E3CB2C2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เครื่องจักร</w:t>
            </w:r>
            <w:r w:rsidRPr="006F4CB8">
              <w:rPr>
                <w:rFonts w:eastAsia="Calibri"/>
                <w:sz w:val="28"/>
                <w:szCs w:val="28"/>
              </w:rPr>
              <w:br/>
            </w:r>
            <w:r w:rsidRPr="006F4CB8">
              <w:rPr>
                <w:rFonts w:eastAsia="Calibri"/>
                <w:sz w:val="28"/>
                <w:szCs w:val="28"/>
                <w:cs/>
              </w:rPr>
              <w:t>อุปกรณ์</w:t>
            </w:r>
          </w:p>
          <w:p w14:paraId="29A2A60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หอกลั่นและ</w:t>
            </w:r>
          </w:p>
          <w:p w14:paraId="5FC9180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คลังน้ำมัน</w:t>
            </w:r>
          </w:p>
        </w:tc>
        <w:tc>
          <w:tcPr>
            <w:tcW w:w="349" w:type="pct"/>
            <w:vAlign w:val="bottom"/>
          </w:tcPr>
          <w:p w14:paraId="40AB1C62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อุปกรณ์</w:t>
            </w:r>
          </w:p>
          <w:p w14:paraId="7F6CA7A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380" w:type="pct"/>
          </w:tcPr>
          <w:p w14:paraId="0668998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6F4CB8">
              <w:rPr>
                <w:rFonts w:eastAsia="Calibri" w:hint="cs"/>
                <w:sz w:val="28"/>
                <w:szCs w:val="28"/>
                <w:cs/>
              </w:rPr>
              <w:t>สินทรัพย์เพื่อการสำรวจ</w:t>
            </w:r>
          </w:p>
          <w:p w14:paraId="75D653D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6F4CB8">
              <w:rPr>
                <w:rFonts w:eastAsia="Calibri" w:hint="cs"/>
                <w:sz w:val="28"/>
                <w:szCs w:val="28"/>
                <w:cs/>
              </w:rPr>
              <w:t>และผลิตปิโตรเลียม</w:t>
            </w:r>
          </w:p>
        </w:tc>
        <w:tc>
          <w:tcPr>
            <w:tcW w:w="381" w:type="pct"/>
            <w:vAlign w:val="bottom"/>
          </w:tcPr>
          <w:p w14:paraId="3A5C293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49" w:type="pct"/>
            <w:vAlign w:val="bottom"/>
          </w:tcPr>
          <w:p w14:paraId="7CA6EEFC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6F4CB8">
              <w:rPr>
                <w:rFonts w:eastAsia="Calibri" w:hint="cs"/>
                <w:sz w:val="28"/>
                <w:szCs w:val="28"/>
                <w:cs/>
              </w:rPr>
              <w:t>แพลตินั่ม</w:t>
            </w:r>
          </w:p>
          <w:p w14:paraId="2B2B33FB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6F4CB8">
              <w:rPr>
                <w:rFonts w:eastAsia="Calibri" w:hint="cs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349" w:type="pct"/>
            <w:vAlign w:val="bottom"/>
          </w:tcPr>
          <w:p w14:paraId="3375F688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6F4CB8">
              <w:rPr>
                <w:rFonts w:eastAsia="Calibr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50" w:type="pct"/>
            <w:vAlign w:val="bottom"/>
          </w:tcPr>
          <w:p w14:paraId="4F7F8AC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348" w:type="pct"/>
            <w:vAlign w:val="bottom"/>
          </w:tcPr>
          <w:p w14:paraId="6AFC1084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322" w:type="pct"/>
            <w:vAlign w:val="bottom"/>
          </w:tcPr>
          <w:p w14:paraId="63128D7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6F4CB8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076D0F" w:rsidRPr="006F4CB8" w14:paraId="20750E11" w14:textId="77777777" w:rsidTr="00F6483A">
        <w:trPr>
          <w:trHeight w:val="68"/>
        </w:trPr>
        <w:tc>
          <w:tcPr>
            <w:tcW w:w="1015" w:type="pct"/>
          </w:tcPr>
          <w:p w14:paraId="0E4665EB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254" w:type="pct"/>
          </w:tcPr>
          <w:p w14:paraId="3DC0A76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260" w:type="pct"/>
          </w:tcPr>
          <w:p w14:paraId="22E25197" w14:textId="77777777" w:rsidR="00076D0F" w:rsidRPr="006F4CB8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70" w:type="pct"/>
            <w:gridSpan w:val="10"/>
          </w:tcPr>
          <w:p w14:paraId="5F60D26A" w14:textId="77777777" w:rsidR="00076D0F" w:rsidRPr="006F4CB8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F4CB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76D0F" w:rsidRPr="006F4CB8" w14:paraId="5EC641B5" w14:textId="77777777" w:rsidTr="00F6483A">
        <w:tc>
          <w:tcPr>
            <w:tcW w:w="1015" w:type="pct"/>
          </w:tcPr>
          <w:p w14:paraId="45A968AF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CB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6F4CB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4" w:type="pct"/>
          </w:tcPr>
          <w:p w14:paraId="0F21D87F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60" w:type="pct"/>
          </w:tcPr>
          <w:p w14:paraId="207B283A" w14:textId="77777777" w:rsidR="00076D0F" w:rsidRPr="006F4CB8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4,121</w:t>
            </w:r>
          </w:p>
        </w:tc>
        <w:tc>
          <w:tcPr>
            <w:tcW w:w="280" w:type="pct"/>
          </w:tcPr>
          <w:p w14:paraId="2FC2F35E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3,414</w:t>
            </w:r>
          </w:p>
        </w:tc>
        <w:tc>
          <w:tcPr>
            <w:tcW w:w="363" w:type="pct"/>
          </w:tcPr>
          <w:p w14:paraId="64FF1CC3" w14:textId="77777777" w:rsidR="00076D0F" w:rsidRPr="006F4CB8" w:rsidRDefault="00076D0F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28,493</w:t>
            </w:r>
          </w:p>
        </w:tc>
        <w:tc>
          <w:tcPr>
            <w:tcW w:w="349" w:type="pct"/>
          </w:tcPr>
          <w:p w14:paraId="29FF46D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10,467</w:t>
            </w:r>
          </w:p>
        </w:tc>
        <w:tc>
          <w:tcPr>
            <w:tcW w:w="380" w:type="pct"/>
          </w:tcPr>
          <w:p w14:paraId="414DBCC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12,035</w:t>
            </w:r>
          </w:p>
        </w:tc>
        <w:tc>
          <w:tcPr>
            <w:tcW w:w="381" w:type="pct"/>
          </w:tcPr>
          <w:p w14:paraId="5E504F92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3,463</w:t>
            </w:r>
          </w:p>
        </w:tc>
        <w:tc>
          <w:tcPr>
            <w:tcW w:w="349" w:type="pct"/>
          </w:tcPr>
          <w:p w14:paraId="4A098B1A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239</w:t>
            </w:r>
          </w:p>
        </w:tc>
        <w:tc>
          <w:tcPr>
            <w:tcW w:w="349" w:type="pct"/>
          </w:tcPr>
          <w:p w14:paraId="6B2A2FF9" w14:textId="77777777" w:rsidR="00076D0F" w:rsidRPr="006F4CB8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133</w:t>
            </w:r>
          </w:p>
        </w:tc>
        <w:tc>
          <w:tcPr>
            <w:tcW w:w="350" w:type="pct"/>
          </w:tcPr>
          <w:p w14:paraId="4C7F40E4" w14:textId="77777777" w:rsidR="00076D0F" w:rsidRPr="006F4CB8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  <w:cs/>
              </w:rPr>
            </w:pPr>
            <w:r w:rsidRPr="006F4CB8">
              <w:rPr>
                <w:sz w:val="28"/>
                <w:szCs w:val="28"/>
              </w:rPr>
              <w:t>18</w:t>
            </w:r>
          </w:p>
        </w:tc>
        <w:tc>
          <w:tcPr>
            <w:tcW w:w="348" w:type="pct"/>
          </w:tcPr>
          <w:p w14:paraId="48E95826" w14:textId="77777777" w:rsidR="00076D0F" w:rsidRPr="006F4CB8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260"/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6,850</w:t>
            </w:r>
          </w:p>
        </w:tc>
        <w:tc>
          <w:tcPr>
            <w:tcW w:w="322" w:type="pct"/>
          </w:tcPr>
          <w:p w14:paraId="3AE7842B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69,233</w:t>
            </w:r>
          </w:p>
        </w:tc>
      </w:tr>
      <w:tr w:rsidR="00076D0F" w:rsidRPr="006F4CB8" w14:paraId="13E3EDF5" w14:textId="77777777" w:rsidTr="00F6483A">
        <w:tc>
          <w:tcPr>
            <w:tcW w:w="1015" w:type="pct"/>
          </w:tcPr>
          <w:p w14:paraId="76D39FA8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6F4CB8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4" w:type="pct"/>
          </w:tcPr>
          <w:p w14:paraId="2FA0E73E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0F10" w14:textId="66BC8A9C" w:rsidR="00076D0F" w:rsidRPr="006F4CB8" w:rsidRDefault="00265F39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B4F9" w14:textId="396047D1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5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9E55" w14:textId="3A2E2254" w:rsidR="00076D0F" w:rsidRPr="006F4CB8" w:rsidRDefault="00265F39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266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EF9A" w14:textId="2080FFFC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</w:tcPr>
          <w:p w14:paraId="413FE726" w14:textId="6DDFA2ED" w:rsidR="00076D0F" w:rsidRPr="006F4CB8" w:rsidRDefault="007A4C2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824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36E8D" w14:textId="17C07817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12</w:t>
            </w:r>
          </w:p>
        </w:tc>
        <w:tc>
          <w:tcPr>
            <w:tcW w:w="349" w:type="pct"/>
            <w:vAlign w:val="bottom"/>
          </w:tcPr>
          <w:p w14:paraId="7204F794" w14:textId="244D69AF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  <w:cs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D93C" w14:textId="6165091F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37</w:t>
            </w:r>
          </w:p>
        </w:tc>
        <w:tc>
          <w:tcPr>
            <w:tcW w:w="350" w:type="pct"/>
            <w:vAlign w:val="bottom"/>
          </w:tcPr>
          <w:p w14:paraId="268C9F00" w14:textId="14EB27FA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7BBC926C" w14:textId="2B888AB9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1,239</w:t>
            </w:r>
          </w:p>
        </w:tc>
        <w:tc>
          <w:tcPr>
            <w:tcW w:w="322" w:type="pct"/>
          </w:tcPr>
          <w:p w14:paraId="0C4A27C2" w14:textId="314923CE" w:rsidR="00076D0F" w:rsidRPr="006F4CB8" w:rsidRDefault="002A0C3A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2,</w:t>
            </w:r>
            <w:r w:rsidR="007A4C2E" w:rsidRPr="006F4CB8">
              <w:rPr>
                <w:sz w:val="28"/>
                <w:szCs w:val="28"/>
              </w:rPr>
              <w:t>385</w:t>
            </w:r>
          </w:p>
        </w:tc>
      </w:tr>
      <w:tr w:rsidR="00076D0F" w:rsidRPr="006F4CB8" w14:paraId="68E549C3" w14:textId="77777777" w:rsidTr="00F6483A">
        <w:tc>
          <w:tcPr>
            <w:tcW w:w="1015" w:type="pct"/>
            <w:shd w:val="clear" w:color="auto" w:fill="auto"/>
          </w:tcPr>
          <w:p w14:paraId="2A2C977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254" w:type="pct"/>
            <w:shd w:val="clear" w:color="auto" w:fill="auto"/>
          </w:tcPr>
          <w:p w14:paraId="0BBC54D4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6F4CB8">
              <w:rPr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F0841" w14:textId="77777777" w:rsidR="00076D0F" w:rsidRPr="006F4CB8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C8B25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  <w:cs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C2A4" w14:textId="77777777" w:rsidR="00076D0F" w:rsidRPr="006F4CB8" w:rsidRDefault="00076D0F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1C9E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4F81" w14:textId="2847721C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</w:rPr>
              <w:t>62</w:t>
            </w:r>
            <w:r w:rsidR="00265F39" w:rsidRPr="006F4CB8">
              <w:rPr>
                <w:sz w:val="28"/>
                <w:szCs w:val="28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5BE4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4510E53C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700EB" w14:textId="77777777" w:rsidR="00076D0F" w:rsidRPr="006F4CB8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3D2B1435" w14:textId="371DFFCD" w:rsidR="00076D0F" w:rsidRPr="006F4CB8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8" w:type="pct"/>
            <w:shd w:val="clear" w:color="auto" w:fill="auto"/>
          </w:tcPr>
          <w:p w14:paraId="38B3111E" w14:textId="77777777" w:rsidR="00076D0F" w:rsidRPr="006F4CB8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22" w:type="pct"/>
            <w:shd w:val="clear" w:color="auto" w:fill="auto"/>
          </w:tcPr>
          <w:p w14:paraId="48A479E6" w14:textId="1953DE19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</w:rPr>
              <w:t>62</w:t>
            </w:r>
            <w:r w:rsidR="002A0C3A" w:rsidRPr="006F4CB8">
              <w:rPr>
                <w:sz w:val="28"/>
                <w:szCs w:val="28"/>
              </w:rPr>
              <w:t>1</w:t>
            </w:r>
          </w:p>
        </w:tc>
      </w:tr>
      <w:tr w:rsidR="00076D0F" w:rsidRPr="006F4CB8" w14:paraId="77FFCF52" w14:textId="77777777" w:rsidTr="00F6483A">
        <w:trPr>
          <w:trHeight w:val="272"/>
        </w:trPr>
        <w:tc>
          <w:tcPr>
            <w:tcW w:w="1015" w:type="pct"/>
          </w:tcPr>
          <w:p w14:paraId="3F4BBC8B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254" w:type="pct"/>
          </w:tcPr>
          <w:p w14:paraId="578D0041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F9CB2" w14:textId="0D1738DB" w:rsidR="00076D0F" w:rsidRPr="006F4CB8" w:rsidRDefault="00265F39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  <w:cs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B45C3" w14:textId="4813D60D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1,492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00F4D" w14:textId="66A0B5CD" w:rsidR="00076D0F" w:rsidRPr="006F4CB8" w:rsidRDefault="00265F39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299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7BF0F" w14:textId="414C2054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3,520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46B9843B" w14:textId="557B8E02" w:rsidR="00076D0F" w:rsidRPr="006F4CB8" w:rsidRDefault="007A4C2E" w:rsidP="007A4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11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2A6D8" w14:textId="1D01DD42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80</w:t>
            </w:r>
          </w:p>
        </w:tc>
        <w:tc>
          <w:tcPr>
            <w:tcW w:w="349" w:type="pct"/>
            <w:vAlign w:val="bottom"/>
          </w:tcPr>
          <w:p w14:paraId="24979D63" w14:textId="48DC2528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DAE89" w14:textId="7C1BCA04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9</w:t>
            </w:r>
          </w:p>
        </w:tc>
        <w:tc>
          <w:tcPr>
            <w:tcW w:w="350" w:type="pct"/>
            <w:vAlign w:val="bottom"/>
          </w:tcPr>
          <w:p w14:paraId="5B9DBA39" w14:textId="67CA1865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4CFE1198" w14:textId="76819E75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(5,429)</w:t>
            </w:r>
          </w:p>
        </w:tc>
        <w:tc>
          <w:tcPr>
            <w:tcW w:w="322" w:type="pct"/>
          </w:tcPr>
          <w:p w14:paraId="49F5DBD8" w14:textId="566F373C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33"/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</w:t>
            </w:r>
            <w:r w:rsidR="007A4C2E" w:rsidRPr="006F4CB8">
              <w:rPr>
                <w:sz w:val="28"/>
                <w:szCs w:val="28"/>
              </w:rPr>
              <w:t>18</w:t>
            </w:r>
            <w:r w:rsidRPr="006F4CB8">
              <w:rPr>
                <w:sz w:val="28"/>
                <w:szCs w:val="28"/>
              </w:rPr>
              <w:t>)</w:t>
            </w:r>
          </w:p>
        </w:tc>
      </w:tr>
      <w:tr w:rsidR="00076D0F" w:rsidRPr="006F4CB8" w14:paraId="798BED63" w14:textId="77777777" w:rsidTr="00F6483A">
        <w:trPr>
          <w:trHeight w:val="272"/>
        </w:trPr>
        <w:tc>
          <w:tcPr>
            <w:tcW w:w="1015" w:type="pct"/>
          </w:tcPr>
          <w:p w14:paraId="2BC1858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4" w:type="pct"/>
          </w:tcPr>
          <w:p w14:paraId="3A2C9F47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73DB5" w14:textId="4EECDE28" w:rsidR="00076D0F" w:rsidRPr="006F4CB8" w:rsidRDefault="00265F39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73D92" w14:textId="384F6D89" w:rsidR="00076D0F" w:rsidRPr="006F4CB8" w:rsidRDefault="00265F39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1C456" w14:textId="3E6B551C" w:rsidR="00076D0F" w:rsidRPr="006F4CB8" w:rsidRDefault="00265F39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  <w:cs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5D6DC" w14:textId="32FB6605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(1)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16E07191" w14:textId="5C6FE3CE" w:rsidR="00076D0F" w:rsidRPr="006F4CB8" w:rsidRDefault="00265F39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191A1" w14:textId="7CE431AE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(1)</w:t>
            </w:r>
          </w:p>
        </w:tc>
        <w:tc>
          <w:tcPr>
            <w:tcW w:w="349" w:type="pct"/>
            <w:vAlign w:val="bottom"/>
          </w:tcPr>
          <w:p w14:paraId="0EECB20C" w14:textId="408A4D6B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720B2" w14:textId="42F7E95F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5A2E1831" w14:textId="074471B0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3562ED3D" w14:textId="449BCFF4" w:rsidR="00076D0F" w:rsidRPr="006F4CB8" w:rsidRDefault="002A0C3A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(1)</w:t>
            </w:r>
          </w:p>
        </w:tc>
        <w:tc>
          <w:tcPr>
            <w:tcW w:w="322" w:type="pct"/>
          </w:tcPr>
          <w:p w14:paraId="2F34040B" w14:textId="0A46D2E4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33"/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(3)</w:t>
            </w:r>
          </w:p>
        </w:tc>
      </w:tr>
      <w:tr w:rsidR="00076D0F" w:rsidRPr="006F4CB8" w14:paraId="78DE1F18" w14:textId="77777777" w:rsidTr="00F6483A">
        <w:trPr>
          <w:trHeight w:val="272"/>
        </w:trPr>
        <w:tc>
          <w:tcPr>
            <w:tcW w:w="1015" w:type="pct"/>
          </w:tcPr>
          <w:p w14:paraId="081EF58A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54" w:type="pct"/>
          </w:tcPr>
          <w:p w14:paraId="26BE6B4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73D57" w14:textId="70139200" w:rsidR="00076D0F" w:rsidRPr="006F4CB8" w:rsidRDefault="00265F39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  <w:cs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920AC" w14:textId="7273D4A8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(142)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603E" w14:textId="18F1A8DE" w:rsidR="00076D0F" w:rsidRPr="006F4CB8" w:rsidRDefault="00265F39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(1,608)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40ABC" w14:textId="6C248E31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(369)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6AAC8A76" w14:textId="022989BB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(930)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8CB99" w14:textId="25326E6A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(276)</w:t>
            </w:r>
          </w:p>
        </w:tc>
        <w:tc>
          <w:tcPr>
            <w:tcW w:w="349" w:type="pct"/>
            <w:vAlign w:val="bottom"/>
          </w:tcPr>
          <w:p w14:paraId="1BB79AA7" w14:textId="14C8CC34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4CC10" w14:textId="7568725A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(23)</w:t>
            </w:r>
          </w:p>
        </w:tc>
        <w:tc>
          <w:tcPr>
            <w:tcW w:w="350" w:type="pct"/>
            <w:vAlign w:val="bottom"/>
          </w:tcPr>
          <w:p w14:paraId="4C056205" w14:textId="7AB4AA66" w:rsidR="00076D0F" w:rsidRPr="006F4CB8" w:rsidRDefault="002A0C3A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(1)</w:t>
            </w:r>
          </w:p>
        </w:tc>
        <w:tc>
          <w:tcPr>
            <w:tcW w:w="348" w:type="pct"/>
          </w:tcPr>
          <w:p w14:paraId="058E3C5A" w14:textId="5A15332B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22" w:type="pct"/>
          </w:tcPr>
          <w:p w14:paraId="3CADF6B4" w14:textId="3C7ED58B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33"/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(3,349)</w:t>
            </w:r>
          </w:p>
        </w:tc>
      </w:tr>
      <w:tr w:rsidR="00076D0F" w:rsidRPr="006F4CB8" w14:paraId="115B19FE" w14:textId="77777777" w:rsidTr="00F6483A">
        <w:trPr>
          <w:trHeight w:val="272"/>
        </w:trPr>
        <w:tc>
          <w:tcPr>
            <w:tcW w:w="1270" w:type="pct"/>
            <w:gridSpan w:val="2"/>
          </w:tcPr>
          <w:p w14:paraId="7C5BD56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6F4CB8">
              <w:rPr>
                <w:rFonts w:hint="cs"/>
                <w:sz w:val="28"/>
                <w:szCs w:val="28"/>
                <w:cs/>
              </w:rPr>
              <w:t>กลับรายการ (ขาดทุนจากการด้อยค่า)</w:t>
            </w: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6A9A8" w14:textId="39D4F24D" w:rsidR="00076D0F" w:rsidRPr="006F4CB8" w:rsidRDefault="00265F39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778C3" w14:textId="25A14E8E" w:rsidR="00076D0F" w:rsidRPr="006F4CB8" w:rsidRDefault="00265F39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08571" w14:textId="09E808AB" w:rsidR="00076D0F" w:rsidRPr="006F4CB8" w:rsidRDefault="00265F39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C0729" w14:textId="516FE35D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5"/>
              </w:tabs>
              <w:ind w:right="81"/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42DB88D6" w14:textId="68C77E66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805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1D4484" w14:textId="1AC2A95C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vAlign w:val="bottom"/>
          </w:tcPr>
          <w:p w14:paraId="2CDA86CC" w14:textId="764EA18E" w:rsidR="00076D0F" w:rsidRPr="006F4CB8" w:rsidRDefault="00265F3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209EA" w14:textId="3BC0B2F6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6FF32C9F" w14:textId="5275AB96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5F03CF10" w14:textId="70B1549F" w:rsidR="00076D0F" w:rsidRPr="006F4CB8" w:rsidRDefault="002A0C3A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(44)</w:t>
            </w:r>
          </w:p>
        </w:tc>
        <w:tc>
          <w:tcPr>
            <w:tcW w:w="322" w:type="pct"/>
            <w:vAlign w:val="bottom"/>
          </w:tcPr>
          <w:p w14:paraId="302B8A08" w14:textId="113A4D46" w:rsidR="00076D0F" w:rsidRPr="006F4CB8" w:rsidRDefault="002A0C3A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761</w:t>
            </w:r>
          </w:p>
        </w:tc>
      </w:tr>
      <w:tr w:rsidR="00076D0F" w:rsidRPr="006F4CB8" w14:paraId="041C52F4" w14:textId="77777777" w:rsidTr="00F6483A">
        <w:trPr>
          <w:trHeight w:val="227"/>
        </w:trPr>
        <w:tc>
          <w:tcPr>
            <w:tcW w:w="1015" w:type="pct"/>
          </w:tcPr>
          <w:p w14:paraId="6F00EAE1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6F4CB8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54" w:type="pct"/>
          </w:tcPr>
          <w:p w14:paraId="113FB021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4952A" w14:textId="4E0845DD" w:rsidR="00076D0F" w:rsidRPr="006F4CB8" w:rsidRDefault="00265F39" w:rsidP="0092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(45)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B486B" w14:textId="7E382536" w:rsidR="00076D0F" w:rsidRPr="006F4CB8" w:rsidRDefault="00265F39" w:rsidP="0092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(107)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1ABE" w14:textId="5A29F357" w:rsidR="00076D0F" w:rsidRPr="006F4CB8" w:rsidRDefault="00265F39" w:rsidP="0092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CDE30" w14:textId="5859C295" w:rsidR="00076D0F" w:rsidRPr="006F4CB8" w:rsidRDefault="00265F39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(437)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2864B83F" w14:textId="0D5EA8AB" w:rsidR="00076D0F" w:rsidRPr="006F4CB8" w:rsidRDefault="00265F39" w:rsidP="00F64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(631)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D1670" w14:textId="002310A1" w:rsidR="00076D0F" w:rsidRPr="006F4CB8" w:rsidRDefault="00265F39" w:rsidP="00F64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(1)</w:t>
            </w:r>
          </w:p>
        </w:tc>
        <w:tc>
          <w:tcPr>
            <w:tcW w:w="349" w:type="pct"/>
            <w:vAlign w:val="bottom"/>
          </w:tcPr>
          <w:p w14:paraId="1A52A074" w14:textId="4198CD68" w:rsidR="00076D0F" w:rsidRPr="006F4CB8" w:rsidRDefault="00265F39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24CD7" w14:textId="6A9E4BD9" w:rsidR="00076D0F" w:rsidRPr="006F4CB8" w:rsidRDefault="002A0C3A" w:rsidP="00F64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7AAAD7FA" w14:textId="3D828002" w:rsidR="00076D0F" w:rsidRPr="006F4CB8" w:rsidRDefault="002A0C3A" w:rsidP="00F64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072C860A" w14:textId="572FF448" w:rsidR="00076D0F" w:rsidRPr="006F4CB8" w:rsidRDefault="002A0C3A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(248)</w:t>
            </w:r>
          </w:p>
        </w:tc>
        <w:tc>
          <w:tcPr>
            <w:tcW w:w="322" w:type="pct"/>
          </w:tcPr>
          <w:p w14:paraId="521ED69E" w14:textId="72718D54" w:rsidR="00076D0F" w:rsidRPr="006F4CB8" w:rsidRDefault="002A0C3A" w:rsidP="00F64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33"/>
              <w:jc w:val="center"/>
              <w:rPr>
                <w:sz w:val="28"/>
                <w:szCs w:val="28"/>
              </w:rPr>
            </w:pPr>
            <w:r w:rsidRPr="006F4CB8">
              <w:rPr>
                <w:sz w:val="28"/>
                <w:szCs w:val="28"/>
              </w:rPr>
              <w:t>(1,469)</w:t>
            </w:r>
          </w:p>
        </w:tc>
      </w:tr>
      <w:tr w:rsidR="00076D0F" w:rsidRPr="006F4CB8" w14:paraId="1DCF9E8E" w14:textId="77777777" w:rsidTr="00F6483A">
        <w:tc>
          <w:tcPr>
            <w:tcW w:w="1015" w:type="pct"/>
          </w:tcPr>
          <w:p w14:paraId="4DA70F2A" w14:textId="7E13AB5F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6F4CB8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E77D1" w:rsidRPr="006F4CB8">
              <w:rPr>
                <w:b/>
                <w:bCs/>
                <w:sz w:val="28"/>
                <w:szCs w:val="28"/>
              </w:rPr>
              <w:t xml:space="preserve">30 </w:t>
            </w:r>
            <w:r w:rsidR="00FE77D1" w:rsidRPr="006F4CB8">
              <w:rPr>
                <w:rFonts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F4CB8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F4CB8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54" w:type="pct"/>
          </w:tcPr>
          <w:p w14:paraId="1CFDA4C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pct"/>
          </w:tcPr>
          <w:p w14:paraId="49A692E6" w14:textId="1AE638A1" w:rsidR="00076D0F" w:rsidRPr="006F4CB8" w:rsidRDefault="00265F39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b/>
                <w:bCs/>
                <w:sz w:val="28"/>
                <w:szCs w:val="28"/>
              </w:rPr>
            </w:pPr>
            <w:r w:rsidRPr="006F4CB8">
              <w:rPr>
                <w:b/>
                <w:bCs/>
                <w:sz w:val="28"/>
                <w:szCs w:val="28"/>
              </w:rPr>
              <w:t>4,078</w:t>
            </w:r>
          </w:p>
        </w:tc>
        <w:tc>
          <w:tcPr>
            <w:tcW w:w="280" w:type="pct"/>
          </w:tcPr>
          <w:p w14:paraId="165E5507" w14:textId="0B459BC0" w:rsidR="00076D0F" w:rsidRPr="006F4CB8" w:rsidRDefault="00265F39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b/>
                <w:bCs/>
                <w:sz w:val="28"/>
                <w:szCs w:val="28"/>
              </w:rPr>
            </w:pPr>
            <w:r w:rsidRPr="006F4CB8">
              <w:rPr>
                <w:b/>
                <w:bCs/>
                <w:sz w:val="28"/>
                <w:szCs w:val="28"/>
              </w:rPr>
              <w:t>4,662</w:t>
            </w:r>
          </w:p>
        </w:tc>
        <w:tc>
          <w:tcPr>
            <w:tcW w:w="363" w:type="pct"/>
          </w:tcPr>
          <w:p w14:paraId="3BF0AE5B" w14:textId="75BA727F" w:rsidR="00076D0F" w:rsidRPr="006F4CB8" w:rsidRDefault="00265F39" w:rsidP="0092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b/>
                <w:bCs/>
                <w:sz w:val="28"/>
                <w:szCs w:val="28"/>
              </w:rPr>
            </w:pPr>
            <w:r w:rsidRPr="006F4CB8">
              <w:rPr>
                <w:b/>
                <w:bCs/>
                <w:sz w:val="28"/>
                <w:szCs w:val="28"/>
              </w:rPr>
              <w:t>27,450</w:t>
            </w:r>
          </w:p>
        </w:tc>
        <w:tc>
          <w:tcPr>
            <w:tcW w:w="349" w:type="pct"/>
          </w:tcPr>
          <w:p w14:paraId="1B5DB779" w14:textId="1B70FA74" w:rsidR="00076D0F" w:rsidRPr="006F4CB8" w:rsidRDefault="00265F39" w:rsidP="0092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F4CB8">
              <w:rPr>
                <w:b/>
                <w:bCs/>
                <w:sz w:val="28"/>
                <w:szCs w:val="28"/>
              </w:rPr>
              <w:t>13,180</w:t>
            </w:r>
          </w:p>
        </w:tc>
        <w:tc>
          <w:tcPr>
            <w:tcW w:w="380" w:type="pct"/>
          </w:tcPr>
          <w:p w14:paraId="75544B56" w14:textId="5C3B75E7" w:rsidR="00076D0F" w:rsidRPr="006F4CB8" w:rsidRDefault="00265F39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4CB8">
              <w:rPr>
                <w:b/>
                <w:bCs/>
                <w:sz w:val="28"/>
                <w:szCs w:val="28"/>
              </w:rPr>
              <w:t>12,735</w:t>
            </w:r>
          </w:p>
        </w:tc>
        <w:tc>
          <w:tcPr>
            <w:tcW w:w="381" w:type="pct"/>
          </w:tcPr>
          <w:p w14:paraId="3DDB0CCA" w14:textId="378FD78F" w:rsidR="00076D0F" w:rsidRPr="006F4CB8" w:rsidRDefault="00265F39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6F4CB8">
              <w:rPr>
                <w:b/>
                <w:bCs/>
                <w:sz w:val="28"/>
                <w:szCs w:val="28"/>
              </w:rPr>
              <w:t>3,277</w:t>
            </w:r>
          </w:p>
        </w:tc>
        <w:tc>
          <w:tcPr>
            <w:tcW w:w="349" w:type="pct"/>
          </w:tcPr>
          <w:p w14:paraId="1786869D" w14:textId="7A39BEA4" w:rsidR="00076D0F" w:rsidRPr="006F4CB8" w:rsidRDefault="00265F39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4CB8">
              <w:rPr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349" w:type="pct"/>
          </w:tcPr>
          <w:p w14:paraId="1EE6F7B9" w14:textId="15F03FDA" w:rsidR="00076D0F" w:rsidRPr="006F4CB8" w:rsidRDefault="002A0C3A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F4CB8">
              <w:rPr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350" w:type="pct"/>
          </w:tcPr>
          <w:p w14:paraId="1DBA4103" w14:textId="34ABCA73" w:rsidR="00076D0F" w:rsidRPr="006F4CB8" w:rsidRDefault="002A0C3A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4CB8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48" w:type="pct"/>
          </w:tcPr>
          <w:p w14:paraId="0D5CCA8A" w14:textId="662331BD" w:rsidR="00076D0F" w:rsidRPr="006F4CB8" w:rsidRDefault="002A0C3A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26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4CB8">
              <w:rPr>
                <w:b/>
                <w:bCs/>
                <w:sz w:val="28"/>
                <w:szCs w:val="28"/>
              </w:rPr>
              <w:t>2,367</w:t>
            </w:r>
          </w:p>
        </w:tc>
        <w:tc>
          <w:tcPr>
            <w:tcW w:w="322" w:type="pct"/>
          </w:tcPr>
          <w:p w14:paraId="3BD2B752" w14:textId="271071E0" w:rsidR="00076D0F" w:rsidRPr="006F4CB8" w:rsidRDefault="002A0C3A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4CB8">
              <w:rPr>
                <w:b/>
                <w:bCs/>
                <w:sz w:val="28"/>
                <w:szCs w:val="28"/>
              </w:rPr>
              <w:t>68,161</w:t>
            </w:r>
          </w:p>
        </w:tc>
      </w:tr>
    </w:tbl>
    <w:p w14:paraId="41EA4F49" w14:textId="571FB579" w:rsidR="001959CE" w:rsidRPr="006F4CB8" w:rsidRDefault="001959CE" w:rsidP="00AD7177">
      <w:pPr>
        <w:rPr>
          <w:rFonts w:asciiTheme="majorBidi" w:hAnsiTheme="majorBidi" w:cstheme="majorBidi"/>
        </w:rPr>
      </w:pPr>
    </w:p>
    <w:p w14:paraId="5308314B" w14:textId="72D83F23" w:rsidR="00E15B5A" w:rsidRPr="006F4CB8" w:rsidRDefault="00076D0F" w:rsidP="0007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</w:rPr>
        <w:br w:type="page"/>
      </w:r>
    </w:p>
    <w:p w14:paraId="7CEDFB96" w14:textId="113A5EE2" w:rsidR="00E15B5A" w:rsidRPr="006F4CB8" w:rsidRDefault="00DD18BC" w:rsidP="003B3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lastRenderedPageBreak/>
        <w:t>ในระหว่างงวด</w:t>
      </w:r>
      <w:r w:rsidR="00CA45F1" w:rsidRPr="006F4CB8">
        <w:rPr>
          <w:rFonts w:asciiTheme="majorBidi" w:hAnsiTheme="majorBidi" w:cstheme="majorBidi"/>
          <w:cs/>
        </w:rPr>
        <w:t>หก</w:t>
      </w:r>
      <w:r w:rsidRPr="006F4CB8">
        <w:rPr>
          <w:rFonts w:asciiTheme="majorBidi" w:hAnsiTheme="majorBidi" w:cstheme="majorBidi"/>
          <w:cs/>
        </w:rPr>
        <w:t xml:space="preserve">เดือนสิ้นสุดวันที่ </w:t>
      </w:r>
      <w:r w:rsidR="006F1E95" w:rsidRPr="006F4CB8">
        <w:rPr>
          <w:rFonts w:asciiTheme="majorBidi" w:hAnsiTheme="majorBidi" w:cstheme="majorBidi"/>
        </w:rPr>
        <w:t>3</w:t>
      </w:r>
      <w:r w:rsidR="000D3079" w:rsidRPr="006F4CB8">
        <w:rPr>
          <w:rFonts w:asciiTheme="majorBidi" w:hAnsiTheme="majorBidi" w:cstheme="majorBidi"/>
        </w:rPr>
        <w:t xml:space="preserve">0 </w:t>
      </w:r>
      <w:r w:rsidR="000D3079" w:rsidRPr="006F4CB8">
        <w:rPr>
          <w:rFonts w:asciiTheme="majorBidi" w:hAnsiTheme="majorBidi" w:cstheme="majorBidi" w:hint="cs"/>
          <w:cs/>
        </w:rPr>
        <w:t>มิถุนายน</w:t>
      </w:r>
      <w:r w:rsidR="00CA45F1" w:rsidRPr="006F4CB8">
        <w:rPr>
          <w:rFonts w:asciiTheme="majorBidi" w:hAnsiTheme="majorBidi" w:cstheme="majorBidi"/>
          <w:cs/>
        </w:rPr>
        <w:t xml:space="preserve"> </w:t>
      </w:r>
      <w:r w:rsidR="006F1E95"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 w:cstheme="majorBidi"/>
          <w:cs/>
        </w:rPr>
        <w:t xml:space="preserve"> ผู้บริหารของกลุ่มบริษัทประเมินว่าโครงการโรงไฟฟ้าพลังงานแสงอาทิตย์ขนาดกำลังการผลิตตามสัญญาซื้อขายไฟ </w:t>
      </w:r>
      <w:r w:rsidR="006F1E95" w:rsidRPr="006F4CB8">
        <w:rPr>
          <w:rFonts w:asciiTheme="majorBidi" w:hAnsiTheme="majorBidi" w:cstheme="majorBidi"/>
        </w:rPr>
        <w:t>10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>เมกะวัตต์ แห่งหนึ่งในประเทศญี่ปุ่น (</w:t>
      </w:r>
      <w:r w:rsidRPr="006F4CB8">
        <w:rPr>
          <w:rFonts w:asciiTheme="majorBidi" w:hAnsiTheme="majorBidi" w:cstheme="majorBidi"/>
        </w:rPr>
        <w:t>“</w:t>
      </w:r>
      <w:r w:rsidRPr="006F4CB8">
        <w:rPr>
          <w:rFonts w:asciiTheme="majorBidi" w:hAnsiTheme="majorBidi" w:cstheme="majorBidi"/>
          <w:cs/>
        </w:rPr>
        <w:t>โครงการ</w:t>
      </w:r>
      <w:r w:rsidRPr="006F4CB8">
        <w:rPr>
          <w:rFonts w:asciiTheme="majorBidi" w:hAnsiTheme="majorBidi" w:cstheme="majorBidi"/>
        </w:rPr>
        <w:t>”</w:t>
      </w:r>
      <w:r w:rsidRPr="006F4CB8">
        <w:rPr>
          <w:rFonts w:asciiTheme="majorBidi" w:hAnsiTheme="majorBidi" w:cstheme="majorBidi"/>
          <w:cs/>
        </w:rPr>
        <w:t>) ซึ่งอยู่ในระหว่างช่วงการขอใบอนุญาตที่เกี่ยวข้องเพื่อเริ่มการก่อสร้าง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 xml:space="preserve">อาจไม่สามารถได้รับใบอนุญาตทันตามกำหนดเวลา จนส่งผลต่อการปรับลดอัตราค่าไฟฟ้า </w:t>
      </w:r>
      <w:r w:rsidRPr="006F4CB8">
        <w:rPr>
          <w:rFonts w:asciiTheme="majorBidi" w:hAnsiTheme="majorBidi" w:cstheme="majorBidi"/>
        </w:rPr>
        <w:t xml:space="preserve">(Feed-in Tariff) </w:t>
      </w:r>
      <w:r w:rsidRPr="006F4CB8">
        <w:rPr>
          <w:rFonts w:asciiTheme="majorBidi" w:hAnsiTheme="majorBidi" w:cstheme="majorBidi"/>
          <w:cs/>
        </w:rPr>
        <w:t xml:space="preserve">ของโครงการ </w:t>
      </w:r>
      <w:r w:rsidRPr="006F4CB8">
        <w:rPr>
          <w:rFonts w:asciiTheme="majorBidi" w:hAnsiTheme="majorBidi" w:cstheme="majorBidi"/>
        </w:rPr>
        <w:t> </w:t>
      </w:r>
      <w:r w:rsidRPr="006F4CB8">
        <w:rPr>
          <w:rFonts w:asciiTheme="majorBidi" w:hAnsiTheme="majorBidi" w:cstheme="majorBidi"/>
          <w:cs/>
        </w:rPr>
        <w:t xml:space="preserve">และจะมีผลกระทบต่อเนื่องถึงความเป็นไปได้ที่จะดำเนินโครงการต่อ กลุ่มบริษัทจึงรับรู้ขาดทุนจากการด้อยค่าของสินทรัพย์ที่เกี่ยวข้องกับโครงการซึ่งไม่สามารถนำไปใช้ประโยชน์อย่างอื่นได้และไม่มีมูลค่าที่คาดว่าจะได้รับคืน รวมถึงรายจ่ายภาระผูกพันในอนาคต ซึ่งได้แก่ งานระหว่างก่อสร้าง (แสดงรวมอยู่ในที่ดิน อาคาร และอุปกรณ์) จำนวน </w:t>
      </w:r>
      <w:r w:rsidR="006F1E95" w:rsidRPr="006F4CB8">
        <w:rPr>
          <w:rFonts w:asciiTheme="majorBidi" w:hAnsiTheme="majorBidi" w:cstheme="majorBidi"/>
        </w:rPr>
        <w:t>156</w:t>
      </w:r>
      <w:r w:rsidRPr="006F4CB8">
        <w:rPr>
          <w:rFonts w:asciiTheme="majorBidi" w:hAnsiTheme="majorBidi" w:cstheme="majorBidi"/>
          <w:cs/>
        </w:rPr>
        <w:t xml:space="preserve"> ล้านเยน (ประมาณ </w:t>
      </w:r>
      <w:r w:rsidR="006F1E95" w:rsidRPr="006F4CB8">
        <w:rPr>
          <w:rFonts w:asciiTheme="majorBidi" w:hAnsiTheme="majorBidi" w:cstheme="majorBidi"/>
        </w:rPr>
        <w:t>44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 xml:space="preserve">ล้านบาท) สินทรัพย์ไม่มีตัวตนจำนวน </w:t>
      </w:r>
      <w:r w:rsidR="006F1E95" w:rsidRPr="006F4CB8">
        <w:rPr>
          <w:rFonts w:asciiTheme="majorBidi" w:hAnsiTheme="majorBidi" w:cstheme="majorBidi"/>
        </w:rPr>
        <w:t>705</w:t>
      </w:r>
      <w:r w:rsidRPr="006F4CB8">
        <w:rPr>
          <w:rFonts w:asciiTheme="majorBidi" w:hAnsiTheme="majorBidi" w:cstheme="majorBidi"/>
          <w:cs/>
        </w:rPr>
        <w:t xml:space="preserve"> ล้านเยน (ประมาณ </w:t>
      </w:r>
      <w:r w:rsidR="006F1E95" w:rsidRPr="006F4CB8">
        <w:rPr>
          <w:rFonts w:asciiTheme="majorBidi" w:hAnsiTheme="majorBidi" w:cstheme="majorBidi"/>
        </w:rPr>
        <w:t>201</w:t>
      </w:r>
      <w:r w:rsidRPr="006F4CB8">
        <w:rPr>
          <w:rFonts w:asciiTheme="majorBidi" w:hAnsiTheme="majorBidi" w:cstheme="majorBidi"/>
          <w:cs/>
        </w:rPr>
        <w:t xml:space="preserve"> ล้านบาท) สินทรัพย์ไม่หมุนเวียนอื่นจำนวน </w:t>
      </w:r>
      <w:r w:rsidR="006F1E95" w:rsidRPr="006F4CB8">
        <w:rPr>
          <w:rFonts w:asciiTheme="majorBidi" w:hAnsiTheme="majorBidi" w:cstheme="majorBidi"/>
        </w:rPr>
        <w:t>65</w:t>
      </w:r>
      <w:r w:rsidRPr="006F4CB8">
        <w:rPr>
          <w:rFonts w:asciiTheme="majorBidi" w:hAnsiTheme="majorBidi" w:cstheme="majorBidi"/>
          <w:cs/>
        </w:rPr>
        <w:t xml:space="preserve"> ล้านเยน (ประมาณ </w:t>
      </w:r>
      <w:r w:rsidR="006F1E95" w:rsidRPr="006F4CB8">
        <w:rPr>
          <w:rFonts w:asciiTheme="majorBidi" w:hAnsiTheme="majorBidi" w:cstheme="majorBidi"/>
        </w:rPr>
        <w:t>18</w:t>
      </w:r>
      <w:r w:rsidRPr="006F4CB8">
        <w:rPr>
          <w:rFonts w:asciiTheme="majorBidi" w:hAnsiTheme="majorBidi" w:cstheme="majorBidi"/>
          <w:cs/>
        </w:rPr>
        <w:t xml:space="preserve"> ล้านบาท) และรายจ่ายภาระผูกพันในอนาคตซึ่งไม่สามารถหลีกเลี่ยงได้หากมีการยกเลิกโครงการเป็นจำนวน </w:t>
      </w:r>
      <w:r w:rsidR="006F1E95" w:rsidRPr="006F4CB8">
        <w:rPr>
          <w:rFonts w:asciiTheme="majorBidi" w:hAnsiTheme="majorBidi" w:cstheme="majorBidi"/>
        </w:rPr>
        <w:t>13</w:t>
      </w:r>
      <w:r w:rsidR="003B34CB"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 xml:space="preserve">ล้านเยน (ประมาณ </w:t>
      </w:r>
      <w:r w:rsidR="006F1E95" w:rsidRPr="006F4CB8">
        <w:rPr>
          <w:rFonts w:asciiTheme="majorBidi" w:hAnsiTheme="majorBidi" w:cstheme="majorBidi"/>
        </w:rPr>
        <w:t>4</w:t>
      </w:r>
      <w:r w:rsidRPr="006F4CB8">
        <w:rPr>
          <w:rFonts w:asciiTheme="majorBidi" w:hAnsiTheme="majorBidi" w:cstheme="majorBidi"/>
          <w:cs/>
        </w:rPr>
        <w:t xml:space="preserve"> ล้านบาท) รวมเป็นจำนวนทั้งสิ้น </w:t>
      </w:r>
      <w:r w:rsidR="006F1E95" w:rsidRPr="006F4CB8">
        <w:rPr>
          <w:rFonts w:asciiTheme="majorBidi" w:hAnsiTheme="majorBidi" w:cstheme="majorBidi"/>
        </w:rPr>
        <w:t>939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 xml:space="preserve">ล้านเยน (ประมาณ </w:t>
      </w:r>
      <w:r w:rsidR="006F1E95" w:rsidRPr="006F4CB8">
        <w:rPr>
          <w:rFonts w:asciiTheme="majorBidi" w:hAnsiTheme="majorBidi" w:cstheme="majorBidi"/>
        </w:rPr>
        <w:t>267</w:t>
      </w:r>
      <w:r w:rsidRPr="006F4CB8">
        <w:rPr>
          <w:rFonts w:asciiTheme="majorBidi" w:hAnsiTheme="majorBidi" w:cstheme="majorBidi"/>
          <w:cs/>
        </w:rPr>
        <w:t xml:space="preserve"> ล้านบาท)</w:t>
      </w:r>
    </w:p>
    <w:p w14:paraId="75B3F84B" w14:textId="0F3EE1FC" w:rsidR="003B34CB" w:rsidRPr="006F4CB8" w:rsidRDefault="003B34CB" w:rsidP="003B3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/>
        <w:jc w:val="thaiDistribute"/>
        <w:rPr>
          <w:rFonts w:asciiTheme="majorBidi" w:hAnsiTheme="majorBidi" w:cstheme="majorBidi"/>
        </w:rPr>
      </w:pPr>
    </w:p>
    <w:p w14:paraId="7A7042EE" w14:textId="041A9999" w:rsidR="008B59DC" w:rsidRPr="006F4CB8" w:rsidRDefault="008B59DC" w:rsidP="008B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>ในระหว่างงวด</w:t>
      </w:r>
      <w:r w:rsidR="00CA45F1" w:rsidRPr="006F4CB8">
        <w:rPr>
          <w:rFonts w:asciiTheme="majorBidi" w:hAnsiTheme="majorBidi" w:cstheme="majorBidi"/>
          <w:cs/>
        </w:rPr>
        <w:t>หก</w:t>
      </w:r>
      <w:r w:rsidRPr="006F4CB8">
        <w:rPr>
          <w:rFonts w:asciiTheme="majorBidi" w:hAnsiTheme="majorBidi" w:cstheme="majorBidi"/>
          <w:cs/>
        </w:rPr>
        <w:t xml:space="preserve">เดือนสิ้นสุดวันที่ </w:t>
      </w:r>
      <w:r w:rsidR="00076D0F" w:rsidRPr="006F4CB8">
        <w:rPr>
          <w:rFonts w:asciiTheme="majorBidi" w:hAnsiTheme="majorBidi" w:cstheme="majorBidi"/>
        </w:rPr>
        <w:t>3</w:t>
      </w:r>
      <w:r w:rsidR="000D3079" w:rsidRPr="006F4CB8">
        <w:rPr>
          <w:rFonts w:asciiTheme="majorBidi" w:hAnsiTheme="majorBidi" w:cstheme="majorBidi"/>
        </w:rPr>
        <w:t xml:space="preserve">0 </w:t>
      </w:r>
      <w:r w:rsidR="000D3079" w:rsidRPr="006F4CB8">
        <w:rPr>
          <w:rFonts w:asciiTheme="majorBidi" w:hAnsiTheme="majorBidi" w:cstheme="majorBidi" w:hint="cs"/>
          <w:cs/>
        </w:rPr>
        <w:t>มิถุนายน</w:t>
      </w:r>
      <w:r w:rsidR="00076D0F" w:rsidRPr="006F4CB8">
        <w:rPr>
          <w:rFonts w:asciiTheme="majorBidi" w:hAnsiTheme="majorBidi"/>
          <w:cs/>
        </w:rPr>
        <w:t xml:space="preserve"> </w:t>
      </w:r>
      <w:r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 w:cstheme="majorBidi"/>
          <w:cs/>
        </w:rPr>
        <w:t xml:space="preserve"> กลุ่มบริษัทได้กลับรายการขาดทุนจากการด้อยค่าของสินทรัพย์เพื่อการสำรวจและผลิตปิโตรเลียมจำนวน </w:t>
      </w:r>
      <w:r w:rsidR="00076D0F" w:rsidRPr="006F4CB8">
        <w:rPr>
          <w:rFonts w:asciiTheme="majorBidi" w:hAnsiTheme="majorBidi" w:cstheme="majorBidi"/>
        </w:rPr>
        <w:t>217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 xml:space="preserve">ล้านโครนนอร์เวย์ (หรือเทียบเท่า </w:t>
      </w:r>
      <w:r w:rsidRPr="006F4CB8">
        <w:rPr>
          <w:rFonts w:asciiTheme="majorBidi" w:hAnsiTheme="majorBidi" w:cstheme="majorBidi"/>
        </w:rPr>
        <w:t xml:space="preserve">805 </w:t>
      </w:r>
      <w:r w:rsidRPr="006F4CB8">
        <w:rPr>
          <w:rFonts w:asciiTheme="majorBidi" w:hAnsiTheme="majorBidi" w:cstheme="majorBidi"/>
          <w:cs/>
        </w:rPr>
        <w:t>ล้านบาท) เพื่อปรับมูลค่าตามบัญชีให้ใกล้เคียงกับมูลค่าที่คาดว่าจะได้รับคืน</w:t>
      </w:r>
    </w:p>
    <w:p w14:paraId="758C23E6" w14:textId="77777777" w:rsidR="008B59DC" w:rsidRPr="006F4CB8" w:rsidRDefault="008B59DC" w:rsidP="003B3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/>
        <w:jc w:val="thaiDistribute"/>
        <w:rPr>
          <w:rFonts w:asciiTheme="majorBidi" w:hAnsiTheme="majorBidi" w:cstheme="majorBidi"/>
          <w:cs/>
        </w:rPr>
      </w:pPr>
    </w:p>
    <w:p w14:paraId="46E66F00" w14:textId="3551406E" w:rsidR="00BB46DE" w:rsidRPr="006F4CB8" w:rsidRDefault="00BB46DE" w:rsidP="00BB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6F4CB8">
        <w:rPr>
          <w:rFonts w:asciiTheme="majorBidi" w:hAnsiTheme="majorBidi" w:cstheme="majorBidi"/>
          <w:cs/>
        </w:rPr>
        <w:t xml:space="preserve">ณ วันที่ </w:t>
      </w:r>
      <w:r w:rsidR="006F1E95" w:rsidRPr="006F4CB8">
        <w:rPr>
          <w:rFonts w:asciiTheme="majorBidi" w:hAnsiTheme="majorBidi" w:cstheme="majorBidi"/>
        </w:rPr>
        <w:t>3</w:t>
      </w:r>
      <w:r w:rsidR="006672E5" w:rsidRPr="006F4CB8">
        <w:rPr>
          <w:rFonts w:asciiTheme="majorBidi" w:hAnsiTheme="majorBidi" w:cstheme="majorBidi"/>
        </w:rPr>
        <w:t xml:space="preserve">0 </w:t>
      </w:r>
      <w:r w:rsidR="006672E5" w:rsidRPr="006F4CB8">
        <w:rPr>
          <w:rFonts w:asciiTheme="majorBidi" w:hAnsiTheme="majorBidi" w:cstheme="majorBidi"/>
          <w:cs/>
        </w:rPr>
        <w:t xml:space="preserve">มิถุนายน </w:t>
      </w:r>
      <w:r w:rsidR="006F1E95"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 w:cstheme="majorBidi"/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</w:t>
      </w:r>
      <w:r w:rsidR="00320DCE" w:rsidRPr="006F4CB8">
        <w:rPr>
          <w:rFonts w:asciiTheme="majorBidi" w:hAnsiTheme="majorBidi" w:cstheme="majorBidi"/>
          <w:cs/>
        </w:rPr>
        <w:t>ล่านั้น มูลค่าตามบัญชีเป็นจำนวน</w:t>
      </w:r>
      <w:r w:rsidR="00320DCE" w:rsidRPr="006F4CB8">
        <w:rPr>
          <w:rFonts w:asciiTheme="majorBidi" w:hAnsiTheme="majorBidi" w:cstheme="majorBidi" w:hint="cs"/>
          <w:cs/>
        </w:rPr>
        <w:t xml:space="preserve"> </w:t>
      </w:r>
      <w:r w:rsidR="00320DCE" w:rsidRPr="006F4CB8">
        <w:rPr>
          <w:rFonts w:asciiTheme="majorBidi" w:hAnsiTheme="majorBidi" w:cstheme="majorBidi"/>
        </w:rPr>
        <w:t>30,288</w:t>
      </w:r>
      <w:r w:rsidR="006672E5"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 xml:space="preserve">ล้านบาท </w:t>
      </w:r>
      <w:r w:rsidRPr="006F4CB8">
        <w:rPr>
          <w:rFonts w:asciiTheme="majorBidi" w:hAnsiTheme="majorBidi" w:cstheme="majorBidi"/>
          <w:i/>
          <w:iCs/>
          <w:cs/>
        </w:rPr>
        <w:t>(</w:t>
      </w:r>
      <w:r w:rsidR="006F1E95" w:rsidRPr="006F4CB8">
        <w:rPr>
          <w:rFonts w:asciiTheme="majorBidi" w:hAnsiTheme="majorBidi" w:cstheme="majorBidi"/>
          <w:i/>
          <w:iCs/>
        </w:rPr>
        <w:t>31</w:t>
      </w:r>
      <w:r w:rsidRPr="006F4CB8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6F1E95" w:rsidRPr="006F4CB8">
        <w:rPr>
          <w:rFonts w:asciiTheme="majorBidi" w:hAnsiTheme="majorBidi" w:cstheme="majorBidi"/>
          <w:i/>
          <w:iCs/>
        </w:rPr>
        <w:t>2564</w:t>
      </w:r>
      <w:r w:rsidRPr="006F4CB8">
        <w:rPr>
          <w:rFonts w:asciiTheme="majorBidi" w:hAnsiTheme="majorBidi" w:cstheme="majorBidi"/>
          <w:i/>
          <w:iCs/>
          <w:cs/>
        </w:rPr>
        <w:t xml:space="preserve">: </w:t>
      </w:r>
      <w:r w:rsidR="006F1E95" w:rsidRPr="006F4CB8">
        <w:rPr>
          <w:rFonts w:asciiTheme="majorBidi" w:hAnsiTheme="majorBidi" w:cstheme="majorBidi"/>
          <w:i/>
          <w:iCs/>
        </w:rPr>
        <w:t>30</w:t>
      </w:r>
      <w:r w:rsidR="00E15B5A" w:rsidRPr="006F4CB8">
        <w:rPr>
          <w:rFonts w:asciiTheme="majorBidi" w:hAnsiTheme="majorBidi" w:cstheme="majorBidi"/>
          <w:i/>
          <w:iCs/>
        </w:rPr>
        <w:t>,</w:t>
      </w:r>
      <w:r w:rsidR="006F1E95" w:rsidRPr="006F4CB8">
        <w:rPr>
          <w:rFonts w:asciiTheme="majorBidi" w:hAnsiTheme="majorBidi" w:cstheme="majorBidi"/>
          <w:i/>
          <w:iCs/>
        </w:rPr>
        <w:t>306</w:t>
      </w:r>
      <w:r w:rsidRPr="006F4CB8">
        <w:rPr>
          <w:rFonts w:asciiTheme="majorBidi" w:hAnsiTheme="majorBidi" w:cstheme="majorBidi"/>
          <w:i/>
          <w:iCs/>
          <w:cs/>
        </w:rPr>
        <w:t xml:space="preserve"> ล้านบาท)</w:t>
      </w:r>
    </w:p>
    <w:p w14:paraId="4329E7D3" w14:textId="309AB726" w:rsidR="00BB46DE" w:rsidRPr="006F4CB8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8DFB958" w14:textId="77777777" w:rsidR="008B59DC" w:rsidRPr="006F4CB8" w:rsidRDefault="008B59DC">
      <w:pPr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</w:rPr>
        <w:br w:type="page"/>
      </w:r>
    </w:p>
    <w:p w14:paraId="637B125F" w14:textId="474CBC9A" w:rsidR="00BB46DE" w:rsidRPr="006F4CB8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484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698"/>
        <w:gridCol w:w="269"/>
        <w:gridCol w:w="1110"/>
        <w:gridCol w:w="1113"/>
        <w:gridCol w:w="1113"/>
        <w:gridCol w:w="1113"/>
        <w:gridCol w:w="1113"/>
        <w:gridCol w:w="1110"/>
        <w:gridCol w:w="1113"/>
        <w:gridCol w:w="1113"/>
        <w:gridCol w:w="1113"/>
        <w:gridCol w:w="1107"/>
      </w:tblGrid>
      <w:tr w:rsidR="00076D0F" w:rsidRPr="006F4CB8" w14:paraId="16A95C14" w14:textId="77777777" w:rsidTr="00A66BB3">
        <w:trPr>
          <w:tblHeader/>
        </w:trPr>
        <w:tc>
          <w:tcPr>
            <w:tcW w:w="958" w:type="pct"/>
          </w:tcPr>
          <w:p w14:paraId="020346DB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6" w:type="pct"/>
          </w:tcPr>
          <w:p w14:paraId="52C1FD3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946" w:type="pct"/>
            <w:gridSpan w:val="10"/>
            <w:vAlign w:val="bottom"/>
          </w:tcPr>
          <w:p w14:paraId="771C605A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76D0F" w:rsidRPr="006F4CB8" w14:paraId="67186C6E" w14:textId="77777777" w:rsidTr="00A66BB3">
        <w:trPr>
          <w:tblHeader/>
        </w:trPr>
        <w:tc>
          <w:tcPr>
            <w:tcW w:w="958" w:type="pct"/>
          </w:tcPr>
          <w:p w14:paraId="7A3E16A5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3AF7BEAA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94" w:type="pct"/>
            <w:vAlign w:val="bottom"/>
          </w:tcPr>
          <w:p w14:paraId="4D5A4A0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95" w:type="pct"/>
            <w:vAlign w:val="bottom"/>
          </w:tcPr>
          <w:p w14:paraId="1BD62F28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95" w:type="pct"/>
            <w:vAlign w:val="bottom"/>
          </w:tcPr>
          <w:p w14:paraId="02DBD1C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6F4CB8">
              <w:rPr>
                <w:rFonts w:asciiTheme="majorBidi" w:eastAsia="Calibri" w:hAnsiTheme="majorBidi" w:cstheme="majorBidi"/>
              </w:rPr>
              <w:br/>
            </w:r>
            <w:r w:rsidRPr="006F4CB8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460A596A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161506D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95" w:type="pct"/>
            <w:vAlign w:val="bottom"/>
          </w:tcPr>
          <w:p w14:paraId="3FB4FE1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1D85705C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95" w:type="pct"/>
            <w:vAlign w:val="bottom"/>
          </w:tcPr>
          <w:p w14:paraId="23343A6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4" w:type="pct"/>
            <w:vAlign w:val="bottom"/>
          </w:tcPr>
          <w:p w14:paraId="25B0ADF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060E0FC8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95" w:type="pct"/>
            <w:vAlign w:val="bottom"/>
          </w:tcPr>
          <w:p w14:paraId="64803097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95" w:type="pct"/>
            <w:vAlign w:val="bottom"/>
          </w:tcPr>
          <w:p w14:paraId="24D4EEE4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95" w:type="pct"/>
            <w:vAlign w:val="bottom"/>
          </w:tcPr>
          <w:p w14:paraId="17DD791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393" w:type="pct"/>
            <w:vAlign w:val="bottom"/>
          </w:tcPr>
          <w:p w14:paraId="267B668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076D0F" w:rsidRPr="006F4CB8" w14:paraId="5A422FB3" w14:textId="77777777" w:rsidTr="00A66BB3">
        <w:trPr>
          <w:trHeight w:val="68"/>
        </w:trPr>
        <w:tc>
          <w:tcPr>
            <w:tcW w:w="958" w:type="pct"/>
          </w:tcPr>
          <w:p w14:paraId="2F04A4AF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6" w:type="pct"/>
          </w:tcPr>
          <w:p w14:paraId="602E968E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946" w:type="pct"/>
            <w:gridSpan w:val="10"/>
          </w:tcPr>
          <w:p w14:paraId="76529C46" w14:textId="77777777" w:rsidR="00076D0F" w:rsidRPr="006F4CB8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D0F" w:rsidRPr="006F4CB8" w14:paraId="5517DA24" w14:textId="77777777" w:rsidTr="00A66BB3">
        <w:tc>
          <w:tcPr>
            <w:tcW w:w="958" w:type="pct"/>
          </w:tcPr>
          <w:p w14:paraId="382CD30C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6F4CB8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96" w:type="pct"/>
          </w:tcPr>
          <w:p w14:paraId="2AA95837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4" w:type="pct"/>
          </w:tcPr>
          <w:p w14:paraId="3DA9FC30" w14:textId="77777777" w:rsidR="00076D0F" w:rsidRPr="006F4CB8" w:rsidRDefault="00076D0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2,369</w:t>
            </w:r>
          </w:p>
        </w:tc>
        <w:tc>
          <w:tcPr>
            <w:tcW w:w="395" w:type="pct"/>
          </w:tcPr>
          <w:p w14:paraId="3D3C9ED8" w14:textId="77777777" w:rsidR="00076D0F" w:rsidRPr="006F4CB8" w:rsidRDefault="00076D0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395" w:type="pct"/>
          </w:tcPr>
          <w:p w14:paraId="59A6A367" w14:textId="77777777" w:rsidR="00076D0F" w:rsidRPr="006F4CB8" w:rsidRDefault="00076D0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25,342</w:t>
            </w:r>
          </w:p>
        </w:tc>
        <w:tc>
          <w:tcPr>
            <w:tcW w:w="395" w:type="pct"/>
          </w:tcPr>
          <w:p w14:paraId="68D7859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395" w:type="pct"/>
          </w:tcPr>
          <w:p w14:paraId="2F2C4C78" w14:textId="77777777" w:rsidR="00076D0F" w:rsidRPr="006F4CB8" w:rsidRDefault="00076D0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3,258</w:t>
            </w:r>
          </w:p>
        </w:tc>
        <w:tc>
          <w:tcPr>
            <w:tcW w:w="394" w:type="pct"/>
          </w:tcPr>
          <w:p w14:paraId="517E58EE" w14:textId="77777777" w:rsidR="00076D0F" w:rsidRPr="006F4CB8" w:rsidRDefault="00076D0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395" w:type="pct"/>
          </w:tcPr>
          <w:p w14:paraId="77268B48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395" w:type="pct"/>
          </w:tcPr>
          <w:p w14:paraId="1CBA4DC8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395" w:type="pct"/>
          </w:tcPr>
          <w:p w14:paraId="3246B89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1,546</w:t>
            </w:r>
          </w:p>
        </w:tc>
        <w:tc>
          <w:tcPr>
            <w:tcW w:w="393" w:type="pct"/>
          </w:tcPr>
          <w:p w14:paraId="5E25396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33,057</w:t>
            </w:r>
          </w:p>
        </w:tc>
      </w:tr>
      <w:tr w:rsidR="00076D0F" w:rsidRPr="006F4CB8" w14:paraId="27C98C67" w14:textId="77777777" w:rsidTr="00A66BB3">
        <w:tc>
          <w:tcPr>
            <w:tcW w:w="958" w:type="pct"/>
          </w:tcPr>
          <w:p w14:paraId="0F1879F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6" w:type="pct"/>
          </w:tcPr>
          <w:p w14:paraId="390C8965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C128" w14:textId="1300B8B5" w:rsidR="00076D0F" w:rsidRPr="006F4CB8" w:rsidRDefault="004B213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F0B9" w14:textId="1906373B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D735" w14:textId="28195E72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B23D" w14:textId="16011294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D1E3" w14:textId="29F2C317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4" w:type="pct"/>
            <w:vAlign w:val="bottom"/>
          </w:tcPr>
          <w:p w14:paraId="34B2B188" w14:textId="4A77885F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6D7F" w14:textId="0C925539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395" w:type="pct"/>
            <w:vAlign w:val="bottom"/>
          </w:tcPr>
          <w:p w14:paraId="3CE278BA" w14:textId="37AD0243" w:rsidR="00076D0F" w:rsidRPr="006F4CB8" w:rsidRDefault="00B44998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vAlign w:val="bottom"/>
          </w:tcPr>
          <w:p w14:paraId="573E5E5F" w14:textId="3305E38E" w:rsidR="00076D0F" w:rsidRPr="006F4CB8" w:rsidRDefault="00B44998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393" w:type="pct"/>
            <w:vAlign w:val="bottom"/>
          </w:tcPr>
          <w:p w14:paraId="0EB74472" w14:textId="6B44F08A" w:rsidR="00076D0F" w:rsidRPr="006F4CB8" w:rsidRDefault="00B44998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28</w:t>
            </w:r>
            <w:r w:rsidR="008E6847" w:rsidRPr="006F4CB8">
              <w:rPr>
                <w:rFonts w:asciiTheme="majorBidi" w:hAnsiTheme="majorBidi" w:cstheme="majorBidi"/>
              </w:rPr>
              <w:t>2</w:t>
            </w:r>
          </w:p>
        </w:tc>
      </w:tr>
      <w:tr w:rsidR="00076D0F" w:rsidRPr="006F4CB8" w14:paraId="54106388" w14:textId="77777777" w:rsidTr="00A66BB3">
        <w:trPr>
          <w:trHeight w:val="272"/>
        </w:trPr>
        <w:tc>
          <w:tcPr>
            <w:tcW w:w="958" w:type="pct"/>
          </w:tcPr>
          <w:p w14:paraId="7A1C0DBA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6" w:type="pct"/>
          </w:tcPr>
          <w:p w14:paraId="21478F42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FA606" w14:textId="1DBAB7D2" w:rsidR="00076D0F" w:rsidRPr="006F4CB8" w:rsidRDefault="004B213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12638" w14:textId="6D70657B" w:rsidR="00076D0F" w:rsidRPr="006F4CB8" w:rsidRDefault="0081601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</w:t>
            </w:r>
            <w:r w:rsidR="00B44998" w:rsidRPr="006F4CB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1DB6" w14:textId="6DDFF45A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4DA8F" w14:textId="42327DAD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7B22" w14:textId="0396C7B1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394" w:type="pct"/>
            <w:vAlign w:val="bottom"/>
          </w:tcPr>
          <w:p w14:paraId="1DCDC9BB" w14:textId="66B791C1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0C081" w14:textId="164D4AC6" w:rsidR="00076D0F" w:rsidRPr="006F4CB8" w:rsidRDefault="00B44998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vAlign w:val="bottom"/>
          </w:tcPr>
          <w:p w14:paraId="4FA61032" w14:textId="033C99B0" w:rsidR="00076D0F" w:rsidRPr="006F4CB8" w:rsidRDefault="00B44998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vAlign w:val="bottom"/>
          </w:tcPr>
          <w:p w14:paraId="30C82768" w14:textId="22EF1814" w:rsidR="00076D0F" w:rsidRPr="006F4CB8" w:rsidRDefault="00B4499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(496)</w:t>
            </w:r>
          </w:p>
        </w:tc>
        <w:tc>
          <w:tcPr>
            <w:tcW w:w="393" w:type="pct"/>
            <w:vAlign w:val="bottom"/>
          </w:tcPr>
          <w:p w14:paraId="099C8113" w14:textId="45A7A69F" w:rsidR="00076D0F" w:rsidRPr="006F4CB8" w:rsidRDefault="00B44998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(18)</w:t>
            </w:r>
          </w:p>
        </w:tc>
      </w:tr>
      <w:tr w:rsidR="00076D0F" w:rsidRPr="006F4CB8" w14:paraId="4ED653EF" w14:textId="77777777" w:rsidTr="00A66BB3">
        <w:trPr>
          <w:trHeight w:val="272"/>
        </w:trPr>
        <w:tc>
          <w:tcPr>
            <w:tcW w:w="958" w:type="pct"/>
          </w:tcPr>
          <w:p w14:paraId="13C74A0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6" w:type="pct"/>
          </w:tcPr>
          <w:p w14:paraId="5F6EA39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5A2AE" w14:textId="1F2AB262" w:rsidR="00076D0F" w:rsidRPr="006F4CB8" w:rsidRDefault="004B213F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EBF1B" w14:textId="5E2D3551" w:rsidR="00076D0F" w:rsidRPr="006F4CB8" w:rsidRDefault="00816019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65D1A" w14:textId="71EFC262" w:rsidR="00076D0F" w:rsidRPr="006F4CB8" w:rsidRDefault="00B44998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(1,461)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E96AC" w14:textId="7C60D5B0" w:rsidR="00076D0F" w:rsidRPr="006F4CB8" w:rsidRDefault="00B44998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97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71170" w14:textId="16B32B9C" w:rsidR="00076D0F" w:rsidRPr="006F4CB8" w:rsidRDefault="00B44998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(237)</w:t>
            </w:r>
          </w:p>
        </w:tc>
        <w:tc>
          <w:tcPr>
            <w:tcW w:w="394" w:type="pct"/>
            <w:vAlign w:val="bottom"/>
          </w:tcPr>
          <w:p w14:paraId="1AB4BE12" w14:textId="2B5F92E0" w:rsidR="00076D0F" w:rsidRPr="006F4CB8" w:rsidRDefault="00B44998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C7DDA" w14:textId="6E1F0919" w:rsidR="00076D0F" w:rsidRPr="006F4CB8" w:rsidRDefault="00B44998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395" w:type="pct"/>
            <w:vAlign w:val="bottom"/>
          </w:tcPr>
          <w:p w14:paraId="65A4C858" w14:textId="38CC7A58" w:rsidR="00076D0F" w:rsidRPr="006F4CB8" w:rsidRDefault="00816019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95" w:type="pct"/>
            <w:vAlign w:val="bottom"/>
          </w:tcPr>
          <w:p w14:paraId="7DA6C1FD" w14:textId="497B6FC3" w:rsidR="00076D0F" w:rsidRPr="006F4CB8" w:rsidRDefault="00B44998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3" w:type="pct"/>
            <w:vAlign w:val="bottom"/>
          </w:tcPr>
          <w:p w14:paraId="016D07F1" w14:textId="318D7896" w:rsidR="00076D0F" w:rsidRPr="006F4CB8" w:rsidRDefault="00B44998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(1,724)</w:t>
            </w:r>
          </w:p>
        </w:tc>
      </w:tr>
      <w:tr w:rsidR="00076D0F" w:rsidRPr="006F4CB8" w14:paraId="592B5213" w14:textId="77777777" w:rsidTr="00A66BB3">
        <w:tc>
          <w:tcPr>
            <w:tcW w:w="958" w:type="pct"/>
          </w:tcPr>
          <w:p w14:paraId="0F5ED830" w14:textId="28F6ACB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>3</w:t>
            </w:r>
            <w:r w:rsidR="004B213F" w:rsidRPr="006F4CB8">
              <w:rPr>
                <w:rFonts w:asciiTheme="majorBidi" w:hAnsiTheme="majorBidi" w:cstheme="majorBidi"/>
                <w:b/>
                <w:bCs/>
              </w:rPr>
              <w:t xml:space="preserve">0 </w:t>
            </w:r>
            <w:r w:rsidR="004B213F" w:rsidRPr="006F4CB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6" w:type="pct"/>
          </w:tcPr>
          <w:p w14:paraId="449858A4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4" w:type="pct"/>
            <w:vAlign w:val="bottom"/>
          </w:tcPr>
          <w:p w14:paraId="238D760E" w14:textId="6767C516" w:rsidR="00076D0F" w:rsidRPr="006F4CB8" w:rsidRDefault="004B213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2,369</w:t>
            </w:r>
          </w:p>
        </w:tc>
        <w:tc>
          <w:tcPr>
            <w:tcW w:w="395" w:type="pct"/>
          </w:tcPr>
          <w:p w14:paraId="04F6AED6" w14:textId="670C2CDB" w:rsidR="00076D0F" w:rsidRPr="006F4CB8" w:rsidRDefault="004B213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191</w:t>
            </w:r>
          </w:p>
        </w:tc>
        <w:tc>
          <w:tcPr>
            <w:tcW w:w="395" w:type="pct"/>
          </w:tcPr>
          <w:p w14:paraId="069E009E" w14:textId="5076F011" w:rsidR="00076D0F" w:rsidRPr="006F4CB8" w:rsidRDefault="004B213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24,540</w:t>
            </w:r>
          </w:p>
        </w:tc>
        <w:tc>
          <w:tcPr>
            <w:tcW w:w="395" w:type="pct"/>
          </w:tcPr>
          <w:p w14:paraId="768A5BB3" w14:textId="470B15BA" w:rsidR="00076D0F" w:rsidRPr="006F4CB8" w:rsidRDefault="004B213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48</w:t>
            </w:r>
          </w:p>
        </w:tc>
        <w:tc>
          <w:tcPr>
            <w:tcW w:w="395" w:type="pct"/>
          </w:tcPr>
          <w:p w14:paraId="34ECEBF9" w14:textId="6F4585CD" w:rsidR="00076D0F" w:rsidRPr="006F4CB8" w:rsidRDefault="004B213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3,074</w:t>
            </w:r>
          </w:p>
        </w:tc>
        <w:tc>
          <w:tcPr>
            <w:tcW w:w="394" w:type="pct"/>
          </w:tcPr>
          <w:p w14:paraId="0025725F" w14:textId="3BC983AF" w:rsidR="00076D0F" w:rsidRPr="006F4CB8" w:rsidRDefault="004B213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395" w:type="pct"/>
          </w:tcPr>
          <w:p w14:paraId="37A161DB" w14:textId="367A53ED" w:rsidR="00076D0F" w:rsidRPr="006F4CB8" w:rsidRDefault="004B213F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58</w:t>
            </w:r>
          </w:p>
        </w:tc>
        <w:tc>
          <w:tcPr>
            <w:tcW w:w="395" w:type="pct"/>
          </w:tcPr>
          <w:p w14:paraId="4533E301" w14:textId="2A225109" w:rsidR="00076D0F" w:rsidRPr="006F4CB8" w:rsidRDefault="004B213F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395" w:type="pct"/>
          </w:tcPr>
          <w:p w14:paraId="72987A6C" w14:textId="6647B7CD" w:rsidR="00076D0F" w:rsidRPr="006F4CB8" w:rsidRDefault="004B213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1,061</w:t>
            </w:r>
          </w:p>
        </w:tc>
        <w:tc>
          <w:tcPr>
            <w:tcW w:w="393" w:type="pct"/>
          </w:tcPr>
          <w:p w14:paraId="5E9D7200" w14:textId="49D87273" w:rsidR="00076D0F" w:rsidRPr="006F4CB8" w:rsidRDefault="004B213F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31,597</w:t>
            </w:r>
          </w:p>
        </w:tc>
      </w:tr>
    </w:tbl>
    <w:p w14:paraId="65EC4073" w14:textId="77777777" w:rsidR="006672E5" w:rsidRPr="006F4CB8" w:rsidRDefault="006672E5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38B9B475" w14:textId="77777777" w:rsidR="006672E5" w:rsidRPr="006F4CB8" w:rsidRDefault="006672E5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4DFBD85" w14:textId="1B94DB9C" w:rsidR="006672E5" w:rsidRPr="006F4CB8" w:rsidRDefault="006672E5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6672E5" w:rsidRPr="006F4CB8" w:rsidSect="00FB1D2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4"/>
    <w:bookmarkEnd w:id="5"/>
    <w:p w14:paraId="6E873E7C" w14:textId="77777777" w:rsidR="004B22A4" w:rsidRPr="006F4CB8" w:rsidRDefault="004B22A4" w:rsidP="004E7FC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6F4CB8" w:rsidRDefault="004B22A4" w:rsidP="0087088F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1ABDFE2" w14:textId="18639C2F" w:rsidR="004B22A4" w:rsidRPr="006F4CB8" w:rsidRDefault="004B22A4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6F4CB8">
        <w:rPr>
          <w:rFonts w:asciiTheme="majorBidi" w:hAnsiTheme="majorBidi" w:cstheme="majorBidi"/>
          <w:cs/>
        </w:rPr>
        <w:t>ระหว่างงวด</w:t>
      </w:r>
      <w:r w:rsidR="006672E5" w:rsidRPr="006F4CB8">
        <w:rPr>
          <w:rFonts w:asciiTheme="majorBidi" w:hAnsiTheme="majorBidi" w:cstheme="majorBidi"/>
          <w:cs/>
        </w:rPr>
        <w:t>หก</w:t>
      </w:r>
      <w:r w:rsidR="00D33059" w:rsidRPr="006F4CB8">
        <w:rPr>
          <w:rFonts w:asciiTheme="majorBidi" w:hAnsiTheme="majorBidi" w:cstheme="majorBidi"/>
          <w:cs/>
        </w:rPr>
        <w:t xml:space="preserve">เดือนสิ้นสุดวันที่ </w:t>
      </w:r>
      <w:r w:rsidR="006F1E95" w:rsidRPr="006F4CB8">
        <w:rPr>
          <w:rFonts w:asciiTheme="majorBidi" w:hAnsiTheme="majorBidi" w:cstheme="majorBidi"/>
        </w:rPr>
        <w:t>3</w:t>
      </w:r>
      <w:r w:rsidR="006672E5" w:rsidRPr="006F4CB8">
        <w:rPr>
          <w:rFonts w:asciiTheme="majorBidi" w:hAnsiTheme="majorBidi" w:cstheme="majorBidi"/>
        </w:rPr>
        <w:t xml:space="preserve">0 </w:t>
      </w:r>
      <w:r w:rsidR="006672E5" w:rsidRPr="006F4CB8">
        <w:rPr>
          <w:rFonts w:asciiTheme="majorBidi" w:hAnsiTheme="majorBidi" w:cstheme="majorBidi"/>
          <w:cs/>
        </w:rPr>
        <w:t xml:space="preserve">มิถุนายน </w:t>
      </w:r>
      <w:r w:rsidR="006F1E95"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 w:cstheme="majorBidi"/>
          <w:cs/>
        </w:rPr>
        <w:t xml:space="preserve"> มีดังนี้</w:t>
      </w:r>
    </w:p>
    <w:p w14:paraId="2120A39C" w14:textId="36D210D4" w:rsidR="00345D0B" w:rsidRPr="006F4CB8" w:rsidRDefault="00345D0B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710"/>
        <w:gridCol w:w="360"/>
        <w:gridCol w:w="1260"/>
        <w:gridCol w:w="630"/>
        <w:gridCol w:w="900"/>
        <w:gridCol w:w="810"/>
        <w:gridCol w:w="690"/>
        <w:gridCol w:w="1110"/>
        <w:gridCol w:w="360"/>
        <w:gridCol w:w="1530"/>
      </w:tblGrid>
      <w:tr w:rsidR="00076D0F" w:rsidRPr="006F4CB8" w14:paraId="390A0024" w14:textId="77777777" w:rsidTr="00076D0F">
        <w:trPr>
          <w:tblHeader/>
        </w:trPr>
        <w:tc>
          <w:tcPr>
            <w:tcW w:w="3780" w:type="dxa"/>
          </w:tcPr>
          <w:p w14:paraId="58625425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90" w:type="dxa"/>
          </w:tcPr>
          <w:p w14:paraId="4F42EC34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10"/>
            <w:vAlign w:val="bottom"/>
          </w:tcPr>
          <w:p w14:paraId="556C5BC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6F4CB8">
              <w:rPr>
                <w:rFonts w:eastAsia="Calibri"/>
                <w:b/>
                <w:bCs/>
                <w:cs/>
              </w:rPr>
              <w:t>งบการเงิน</w:t>
            </w:r>
            <w:r w:rsidRPr="006F4CB8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076D0F" w:rsidRPr="006F4CB8" w14:paraId="3DB9DFF2" w14:textId="77777777" w:rsidTr="00076D0F">
        <w:trPr>
          <w:tblHeader/>
        </w:trPr>
        <w:tc>
          <w:tcPr>
            <w:tcW w:w="3780" w:type="dxa"/>
          </w:tcPr>
          <w:p w14:paraId="4FB441EA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515189DF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4022FE0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1977964E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1BCDE051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4233CD2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710" w:type="dxa"/>
            <w:vAlign w:val="bottom"/>
          </w:tcPr>
          <w:p w14:paraId="16E1236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/>
                <w:cs/>
              </w:rPr>
              <w:t>อาคารและ</w:t>
            </w:r>
          </w:p>
          <w:p w14:paraId="5616E09B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/>
                <w:cs/>
              </w:rPr>
              <w:t>ที่ดินพร้อม</w:t>
            </w:r>
          </w:p>
          <w:p w14:paraId="46B38621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6F4CB8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620" w:type="dxa"/>
            <w:gridSpan w:val="2"/>
            <w:vAlign w:val="bottom"/>
          </w:tcPr>
          <w:p w14:paraId="702D887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0" w:type="dxa"/>
            <w:gridSpan w:val="2"/>
          </w:tcPr>
          <w:p w14:paraId="1DD8127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0549611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6B1E342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6F4CB8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500" w:type="dxa"/>
            <w:gridSpan w:val="2"/>
            <w:vAlign w:val="bottom"/>
          </w:tcPr>
          <w:p w14:paraId="00C387A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 w:hint="cs"/>
                <w:cs/>
              </w:rPr>
              <w:t>เครื่องจักร</w:t>
            </w:r>
          </w:p>
          <w:p w14:paraId="6836B54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6F4CB8">
              <w:rPr>
                <w:rFonts w:eastAsia="Calibri" w:hint="cs"/>
                <w:cs/>
              </w:rPr>
              <w:t>อุปกรณ์หอกลั่น</w:t>
            </w:r>
          </w:p>
        </w:tc>
        <w:tc>
          <w:tcPr>
            <w:tcW w:w="1470" w:type="dxa"/>
            <w:gridSpan w:val="2"/>
            <w:vAlign w:val="bottom"/>
          </w:tcPr>
          <w:p w14:paraId="15D6435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 w:hint="cs"/>
                <w:cs/>
              </w:rPr>
              <w:t>ยานพาหนะและ</w:t>
            </w:r>
          </w:p>
          <w:p w14:paraId="57E1081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 w:hint="cs"/>
                <w:cs/>
              </w:rPr>
              <w:t>เรือขนส่งน้ำมัน</w:t>
            </w:r>
          </w:p>
        </w:tc>
        <w:tc>
          <w:tcPr>
            <w:tcW w:w="1530" w:type="dxa"/>
          </w:tcPr>
          <w:p w14:paraId="6EFF29E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DF73F7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14A62B8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 w:hint="cs"/>
                <w:cs/>
              </w:rPr>
              <w:t>รวม</w:t>
            </w:r>
          </w:p>
        </w:tc>
      </w:tr>
      <w:tr w:rsidR="00076D0F" w:rsidRPr="006F4CB8" w14:paraId="10713ACD" w14:textId="77777777" w:rsidTr="00076D0F">
        <w:tc>
          <w:tcPr>
            <w:tcW w:w="3780" w:type="dxa"/>
          </w:tcPr>
          <w:p w14:paraId="1ED11C1C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573025CD" w14:textId="77777777" w:rsidR="00076D0F" w:rsidRPr="006F4CB8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10"/>
            <w:vAlign w:val="bottom"/>
          </w:tcPr>
          <w:p w14:paraId="6D271C2F" w14:textId="77777777" w:rsidR="00076D0F" w:rsidRPr="006F4CB8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4C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D0F" w:rsidRPr="006F4CB8" w14:paraId="5899D048" w14:textId="77777777" w:rsidTr="00076D0F">
        <w:tc>
          <w:tcPr>
            <w:tcW w:w="3780" w:type="dxa"/>
          </w:tcPr>
          <w:p w14:paraId="62E98A8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6F4CB8">
              <w:rPr>
                <w:cs/>
              </w:rPr>
              <w:t xml:space="preserve">ณ วันที่ </w:t>
            </w:r>
            <w:r w:rsidRPr="006F4CB8">
              <w:t>1</w:t>
            </w:r>
            <w:r w:rsidRPr="006F4CB8">
              <w:rPr>
                <w:cs/>
              </w:rPr>
              <w:t xml:space="preserve"> มกราคม </w:t>
            </w:r>
            <w:r w:rsidRPr="006F4CB8">
              <w:t>2565</w:t>
            </w:r>
          </w:p>
        </w:tc>
        <w:tc>
          <w:tcPr>
            <w:tcW w:w="990" w:type="dxa"/>
          </w:tcPr>
          <w:p w14:paraId="34748F3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76A7554C" w14:textId="77777777" w:rsidR="00076D0F" w:rsidRPr="006F4CB8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6F4CB8">
              <w:t>9,076</w:t>
            </w:r>
          </w:p>
        </w:tc>
        <w:tc>
          <w:tcPr>
            <w:tcW w:w="1620" w:type="dxa"/>
            <w:gridSpan w:val="2"/>
            <w:vAlign w:val="bottom"/>
          </w:tcPr>
          <w:p w14:paraId="0C802B6A" w14:textId="77777777" w:rsidR="00076D0F" w:rsidRPr="006F4CB8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6F4CB8">
              <w:t>890</w:t>
            </w:r>
          </w:p>
        </w:tc>
        <w:tc>
          <w:tcPr>
            <w:tcW w:w="1530" w:type="dxa"/>
            <w:gridSpan w:val="2"/>
          </w:tcPr>
          <w:p w14:paraId="2C0E3D14" w14:textId="77777777" w:rsidR="00076D0F" w:rsidRPr="006F4CB8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6F4CB8">
              <w:t>932</w:t>
            </w:r>
          </w:p>
        </w:tc>
        <w:tc>
          <w:tcPr>
            <w:tcW w:w="1500" w:type="dxa"/>
            <w:gridSpan w:val="2"/>
            <w:vAlign w:val="bottom"/>
          </w:tcPr>
          <w:p w14:paraId="3949EB41" w14:textId="77777777" w:rsidR="00076D0F" w:rsidRPr="006F4CB8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40" w:lineRule="exact"/>
            </w:pPr>
            <w:r w:rsidRPr="006F4CB8">
              <w:t>13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63D2DEEC" w14:textId="77777777" w:rsidR="00076D0F" w:rsidRPr="006F4CB8" w:rsidRDefault="00076D0F" w:rsidP="0091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6F4CB8">
              <w:t>2,714</w:t>
            </w:r>
          </w:p>
        </w:tc>
        <w:tc>
          <w:tcPr>
            <w:tcW w:w="1530" w:type="dxa"/>
            <w:vAlign w:val="bottom"/>
          </w:tcPr>
          <w:p w14:paraId="2BBEFA6C" w14:textId="77777777" w:rsidR="00076D0F" w:rsidRPr="006F4CB8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6F4CB8">
              <w:t>13,625</w:t>
            </w:r>
          </w:p>
        </w:tc>
      </w:tr>
      <w:tr w:rsidR="00076D0F" w:rsidRPr="006F4CB8" w14:paraId="12BF9092" w14:textId="77777777" w:rsidTr="00076D0F">
        <w:tc>
          <w:tcPr>
            <w:tcW w:w="3780" w:type="dxa"/>
          </w:tcPr>
          <w:p w14:paraId="1FD84C3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6F4CB8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7F0058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3DC5" w14:textId="22CF5145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6F4CB8">
              <w:t>1,836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A913" w14:textId="1B488359" w:rsidR="00076D0F" w:rsidRPr="006F4CB8" w:rsidRDefault="00A66BB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340" w:lineRule="exact"/>
              <w:ind w:right="70"/>
              <w:jc w:val="right"/>
            </w:pPr>
            <w:r w:rsidRPr="006F4CB8">
              <w:t>17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</w:tcPr>
          <w:p w14:paraId="61121711" w14:textId="122D85B4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6F4CB8">
              <w:t>2,450</w:t>
            </w:r>
          </w:p>
        </w:tc>
        <w:tc>
          <w:tcPr>
            <w:tcW w:w="15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BC6DD" w14:textId="2CC04A74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40" w:lineRule="exact"/>
            </w:pPr>
            <w:r w:rsidRPr="006F4CB8">
              <w:t>-</w:t>
            </w:r>
          </w:p>
        </w:tc>
        <w:tc>
          <w:tcPr>
            <w:tcW w:w="14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8BE09" w14:textId="0D21B885" w:rsidR="00076D0F" w:rsidRPr="006F4CB8" w:rsidRDefault="00A66BB3" w:rsidP="0091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6F4CB8">
              <w:t>10</w:t>
            </w:r>
          </w:p>
        </w:tc>
        <w:tc>
          <w:tcPr>
            <w:tcW w:w="1530" w:type="dxa"/>
            <w:vAlign w:val="bottom"/>
          </w:tcPr>
          <w:p w14:paraId="39FF507D" w14:textId="1710A981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6F4CB8">
              <w:t>4,313</w:t>
            </w:r>
          </w:p>
        </w:tc>
      </w:tr>
      <w:tr w:rsidR="00076D0F" w:rsidRPr="006F4CB8" w14:paraId="2EDDFB9B" w14:textId="77777777" w:rsidTr="00076D0F">
        <w:tc>
          <w:tcPr>
            <w:tcW w:w="3780" w:type="dxa"/>
          </w:tcPr>
          <w:p w14:paraId="5A19FD9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6F4CB8">
              <w:rPr>
                <w:rFonts w:hint="cs"/>
                <w:cs/>
              </w:rPr>
              <w:t>โอน</w:t>
            </w:r>
          </w:p>
        </w:tc>
        <w:tc>
          <w:tcPr>
            <w:tcW w:w="990" w:type="dxa"/>
          </w:tcPr>
          <w:p w14:paraId="3223624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FDE4" w14:textId="0A8BC829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6F4CB8">
              <w:t>19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EC61B" w14:textId="0FC9F24A" w:rsidR="00076D0F" w:rsidRPr="006F4CB8" w:rsidRDefault="00A66BB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340" w:lineRule="exact"/>
              <w:ind w:right="70"/>
              <w:jc w:val="right"/>
            </w:pPr>
            <w:r w:rsidRPr="006F4CB8">
              <w:t>-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</w:tcPr>
          <w:p w14:paraId="7962CF13" w14:textId="1FB51549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6F4CB8">
              <w:t>-</w:t>
            </w:r>
          </w:p>
        </w:tc>
        <w:tc>
          <w:tcPr>
            <w:tcW w:w="15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00DD" w14:textId="14CD22F3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40" w:lineRule="exact"/>
            </w:pPr>
            <w:r w:rsidRPr="006F4CB8">
              <w:t>-</w:t>
            </w:r>
          </w:p>
        </w:tc>
        <w:tc>
          <w:tcPr>
            <w:tcW w:w="14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10CF3" w14:textId="7B8C6740" w:rsidR="00076D0F" w:rsidRPr="006F4CB8" w:rsidRDefault="00A66BB3" w:rsidP="0091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6F4CB8">
              <w:t>-</w:t>
            </w:r>
          </w:p>
        </w:tc>
        <w:tc>
          <w:tcPr>
            <w:tcW w:w="1530" w:type="dxa"/>
            <w:vAlign w:val="bottom"/>
          </w:tcPr>
          <w:p w14:paraId="5B1AD158" w14:textId="77AAC97B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6F4CB8">
              <w:t>19</w:t>
            </w:r>
          </w:p>
        </w:tc>
      </w:tr>
      <w:tr w:rsidR="00076D0F" w:rsidRPr="006F4CB8" w14:paraId="1F22DE2E" w14:textId="77777777" w:rsidTr="00076D0F">
        <w:trPr>
          <w:trHeight w:val="272"/>
        </w:trPr>
        <w:tc>
          <w:tcPr>
            <w:tcW w:w="3780" w:type="dxa"/>
          </w:tcPr>
          <w:p w14:paraId="150A2C9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6F4CB8">
              <w:rPr>
                <w:cs/>
              </w:rPr>
              <w:t>ค่า</w:t>
            </w:r>
            <w:r w:rsidRPr="006F4CB8">
              <w:rPr>
                <w:rFonts w:hint="cs"/>
                <w:cs/>
              </w:rPr>
              <w:t>เสื่อมราคา</w:t>
            </w:r>
            <w:r w:rsidRPr="006F4CB8">
              <w:rPr>
                <w:cs/>
              </w:rPr>
              <w:t>สำหรับงวด</w:t>
            </w:r>
          </w:p>
        </w:tc>
        <w:tc>
          <w:tcPr>
            <w:tcW w:w="990" w:type="dxa"/>
          </w:tcPr>
          <w:p w14:paraId="425DA167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5D29F" w14:textId="09957C5E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40" w:lineRule="exact"/>
            </w:pPr>
            <w:r w:rsidRPr="006F4CB8">
              <w:t>(450)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DEE50" w14:textId="2A8AC95F" w:rsidR="00076D0F" w:rsidRPr="006F4CB8" w:rsidRDefault="00A66BB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6F4CB8">
              <w:t>(54)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</w:tcPr>
          <w:p w14:paraId="2B5C30A8" w14:textId="1D5FE622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6F4CB8">
              <w:t>(380)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35C59" w14:textId="44F1F745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6F4CB8">
              <w:t>(2)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A8878" w14:textId="6E023CD0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6F4CB8">
              <w:t>(190)</w:t>
            </w:r>
          </w:p>
        </w:tc>
        <w:tc>
          <w:tcPr>
            <w:tcW w:w="1530" w:type="dxa"/>
            <w:vAlign w:val="bottom"/>
          </w:tcPr>
          <w:p w14:paraId="261217AC" w14:textId="2B30EABB" w:rsidR="00076D0F" w:rsidRPr="006F4CB8" w:rsidRDefault="00A66BB3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6F4CB8">
              <w:t>(1,076)</w:t>
            </w:r>
          </w:p>
        </w:tc>
      </w:tr>
      <w:tr w:rsidR="00076D0F" w:rsidRPr="006F4CB8" w14:paraId="703F9F44" w14:textId="77777777" w:rsidTr="00076D0F">
        <w:trPr>
          <w:trHeight w:val="272"/>
        </w:trPr>
        <w:tc>
          <w:tcPr>
            <w:tcW w:w="3780" w:type="dxa"/>
          </w:tcPr>
          <w:p w14:paraId="17B24322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6F4CB8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2CC6409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81D58" w14:textId="62405564" w:rsidR="00076D0F" w:rsidRPr="006F4CB8" w:rsidRDefault="00A66BB3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6F4CB8">
              <w:t>(24)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A9FEB" w14:textId="7F6F2D60" w:rsidR="00076D0F" w:rsidRPr="006F4CB8" w:rsidRDefault="00A66BB3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6F4CB8">
              <w:t>(42)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</w:tcPr>
          <w:p w14:paraId="4355EA3D" w14:textId="653E9109" w:rsidR="00076D0F" w:rsidRPr="006F4CB8" w:rsidRDefault="00A66BB3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  <w:rPr>
                <w:cs/>
              </w:rPr>
            </w:pPr>
            <w:r w:rsidRPr="006F4CB8">
              <w:t>-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80744" w14:textId="3A903CE0" w:rsidR="00076D0F" w:rsidRPr="006F4CB8" w:rsidRDefault="00A66BB3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40" w:lineRule="exact"/>
              <w:rPr>
                <w:cs/>
              </w:rPr>
            </w:pPr>
            <w:r w:rsidRPr="006F4CB8"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BA521" w14:textId="508E6BEE" w:rsidR="00076D0F" w:rsidRPr="006F4CB8" w:rsidRDefault="00AE4396" w:rsidP="009118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6F4CB8">
              <w:t>-</w:t>
            </w:r>
          </w:p>
        </w:tc>
        <w:tc>
          <w:tcPr>
            <w:tcW w:w="1530" w:type="dxa"/>
            <w:vAlign w:val="bottom"/>
          </w:tcPr>
          <w:p w14:paraId="6ECAAC44" w14:textId="753E3569" w:rsidR="00076D0F" w:rsidRPr="006F4CB8" w:rsidRDefault="00A66BB3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  <w:rPr>
                <w:cs/>
              </w:rPr>
            </w:pPr>
            <w:r w:rsidRPr="006F4CB8">
              <w:t>(66)</w:t>
            </w:r>
          </w:p>
        </w:tc>
      </w:tr>
      <w:tr w:rsidR="00076D0F" w:rsidRPr="006F4CB8" w14:paraId="7B99568E" w14:textId="77777777" w:rsidTr="00076D0F">
        <w:tc>
          <w:tcPr>
            <w:tcW w:w="3780" w:type="dxa"/>
          </w:tcPr>
          <w:p w14:paraId="53CDE990" w14:textId="0204C83B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 xml:space="preserve">ณ วันที่ </w:t>
            </w:r>
            <w:r w:rsidRPr="006F4CB8">
              <w:rPr>
                <w:b/>
                <w:bCs/>
              </w:rPr>
              <w:t>3</w:t>
            </w:r>
            <w:r w:rsidR="00F86E9C" w:rsidRPr="006F4CB8">
              <w:rPr>
                <w:b/>
                <w:bCs/>
              </w:rPr>
              <w:t xml:space="preserve">0 </w:t>
            </w:r>
            <w:r w:rsidR="00F86E9C" w:rsidRPr="006F4CB8">
              <w:rPr>
                <w:rFonts w:hint="cs"/>
                <w:b/>
                <w:bCs/>
                <w:cs/>
              </w:rPr>
              <w:t>มิถุนายน</w:t>
            </w:r>
            <w:r w:rsidRPr="006F4CB8">
              <w:rPr>
                <w:b/>
                <w:bCs/>
                <w:cs/>
              </w:rPr>
              <w:t xml:space="preserve"> </w:t>
            </w:r>
            <w:r w:rsidRPr="006F4CB8">
              <w:rPr>
                <w:b/>
                <w:bCs/>
              </w:rPr>
              <w:t>2565</w:t>
            </w:r>
          </w:p>
        </w:tc>
        <w:tc>
          <w:tcPr>
            <w:tcW w:w="990" w:type="dxa"/>
          </w:tcPr>
          <w:p w14:paraId="1D862EE1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3FC120FD" w14:textId="49625E32" w:rsidR="00076D0F" w:rsidRPr="006F4CB8" w:rsidRDefault="00A66BB3" w:rsidP="000C2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10,457</w:t>
            </w:r>
          </w:p>
        </w:tc>
        <w:tc>
          <w:tcPr>
            <w:tcW w:w="1620" w:type="dxa"/>
            <w:gridSpan w:val="2"/>
            <w:vAlign w:val="bottom"/>
          </w:tcPr>
          <w:p w14:paraId="6F1B6D0A" w14:textId="67781FC1" w:rsidR="00076D0F" w:rsidRPr="006F4CB8" w:rsidRDefault="00A66BB3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811</w:t>
            </w:r>
          </w:p>
        </w:tc>
        <w:tc>
          <w:tcPr>
            <w:tcW w:w="1530" w:type="dxa"/>
            <w:gridSpan w:val="2"/>
          </w:tcPr>
          <w:p w14:paraId="0A32FE64" w14:textId="3776061A" w:rsidR="00076D0F" w:rsidRPr="006F4CB8" w:rsidRDefault="00A66BB3" w:rsidP="000C2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3,002</w:t>
            </w:r>
          </w:p>
        </w:tc>
        <w:tc>
          <w:tcPr>
            <w:tcW w:w="1500" w:type="dxa"/>
            <w:gridSpan w:val="2"/>
            <w:vAlign w:val="bottom"/>
          </w:tcPr>
          <w:p w14:paraId="6155E937" w14:textId="292CA2AA" w:rsidR="00076D0F" w:rsidRPr="006F4CB8" w:rsidRDefault="00A66BB3" w:rsidP="000C2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11</w:t>
            </w:r>
          </w:p>
        </w:tc>
        <w:tc>
          <w:tcPr>
            <w:tcW w:w="1470" w:type="dxa"/>
            <w:gridSpan w:val="2"/>
            <w:vAlign w:val="bottom"/>
          </w:tcPr>
          <w:p w14:paraId="37E0C73C" w14:textId="1EDECDDB" w:rsidR="00076D0F" w:rsidRPr="006F4CB8" w:rsidRDefault="00A66BB3" w:rsidP="009118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2,534</w:t>
            </w:r>
          </w:p>
        </w:tc>
        <w:tc>
          <w:tcPr>
            <w:tcW w:w="1530" w:type="dxa"/>
            <w:vAlign w:val="bottom"/>
          </w:tcPr>
          <w:p w14:paraId="454823FC" w14:textId="5CE89EEA" w:rsidR="00076D0F" w:rsidRPr="006F4CB8" w:rsidRDefault="00A66BB3" w:rsidP="000C2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16,815</w:t>
            </w:r>
          </w:p>
        </w:tc>
      </w:tr>
      <w:tr w:rsidR="00076D0F" w:rsidRPr="006F4CB8" w14:paraId="36D7522E" w14:textId="77777777" w:rsidTr="00076D0F">
        <w:trPr>
          <w:tblHeader/>
        </w:trPr>
        <w:tc>
          <w:tcPr>
            <w:tcW w:w="3780" w:type="dxa"/>
          </w:tcPr>
          <w:p w14:paraId="583CD70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311183BA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10"/>
            <w:vAlign w:val="bottom"/>
          </w:tcPr>
          <w:p w14:paraId="07F75728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</w:tr>
      <w:tr w:rsidR="00076D0F" w:rsidRPr="006F4CB8" w14:paraId="5F6099EF" w14:textId="77777777" w:rsidTr="00076D0F">
        <w:trPr>
          <w:tblHeader/>
        </w:trPr>
        <w:tc>
          <w:tcPr>
            <w:tcW w:w="3780" w:type="dxa"/>
          </w:tcPr>
          <w:p w14:paraId="39A9B04C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3DDD159F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10"/>
            <w:vAlign w:val="bottom"/>
          </w:tcPr>
          <w:p w14:paraId="65934F93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6F4CB8">
              <w:rPr>
                <w:rFonts w:eastAsia="Calibri"/>
                <w:b/>
                <w:bCs/>
                <w:cs/>
              </w:rPr>
              <w:t>งบการเงิน</w:t>
            </w:r>
            <w:r w:rsidRPr="006F4CB8"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076D0F" w:rsidRPr="006F4CB8" w14:paraId="5C6C040D" w14:textId="77777777" w:rsidTr="00076D0F">
        <w:trPr>
          <w:tblHeader/>
        </w:trPr>
        <w:tc>
          <w:tcPr>
            <w:tcW w:w="3780" w:type="dxa"/>
          </w:tcPr>
          <w:p w14:paraId="17FE565F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1344273F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38A2603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852375C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522974C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/>
                <w:cs/>
              </w:rPr>
              <w:t>อาคารและที่ดิน</w:t>
            </w:r>
          </w:p>
          <w:p w14:paraId="6B12EE09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6F4CB8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1890" w:type="dxa"/>
            <w:gridSpan w:val="2"/>
            <w:vAlign w:val="bottom"/>
          </w:tcPr>
          <w:p w14:paraId="5042CEA6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710" w:type="dxa"/>
            <w:gridSpan w:val="2"/>
            <w:vAlign w:val="bottom"/>
          </w:tcPr>
          <w:p w14:paraId="2DFE880E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800" w:type="dxa"/>
            <w:gridSpan w:val="2"/>
            <w:vAlign w:val="bottom"/>
          </w:tcPr>
          <w:p w14:paraId="18B63B15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/>
                <w:cs/>
              </w:rPr>
              <w:t>ยานพาหนะและ</w:t>
            </w:r>
          </w:p>
          <w:p w14:paraId="22055EBC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890" w:type="dxa"/>
            <w:gridSpan w:val="2"/>
            <w:vAlign w:val="bottom"/>
          </w:tcPr>
          <w:p w14:paraId="43101E6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6F4CB8">
              <w:rPr>
                <w:rFonts w:eastAsia="Calibri"/>
                <w:cs/>
              </w:rPr>
              <w:t>รวม</w:t>
            </w:r>
          </w:p>
        </w:tc>
      </w:tr>
      <w:tr w:rsidR="00076D0F" w:rsidRPr="006F4CB8" w14:paraId="756EB186" w14:textId="77777777" w:rsidTr="00076D0F">
        <w:tc>
          <w:tcPr>
            <w:tcW w:w="3780" w:type="dxa"/>
          </w:tcPr>
          <w:p w14:paraId="36E4595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71451B2D" w14:textId="77777777" w:rsidR="00076D0F" w:rsidRPr="006F4CB8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10"/>
            <w:vAlign w:val="bottom"/>
          </w:tcPr>
          <w:p w14:paraId="033077C0" w14:textId="77777777" w:rsidR="00076D0F" w:rsidRPr="006F4CB8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4C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D0F" w:rsidRPr="006F4CB8" w14:paraId="0A183BF5" w14:textId="77777777" w:rsidTr="00076D0F">
        <w:tc>
          <w:tcPr>
            <w:tcW w:w="3780" w:type="dxa"/>
          </w:tcPr>
          <w:p w14:paraId="329D6B67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6F4CB8">
              <w:rPr>
                <w:cs/>
              </w:rPr>
              <w:t xml:space="preserve">ณ วันที่ </w:t>
            </w:r>
            <w:r w:rsidRPr="006F4CB8">
              <w:t>1</w:t>
            </w:r>
            <w:r w:rsidRPr="006F4CB8">
              <w:rPr>
                <w:cs/>
              </w:rPr>
              <w:t xml:space="preserve"> มกราคม </w:t>
            </w:r>
            <w:r w:rsidRPr="006F4CB8">
              <w:t>2565</w:t>
            </w:r>
          </w:p>
        </w:tc>
        <w:tc>
          <w:tcPr>
            <w:tcW w:w="990" w:type="dxa"/>
          </w:tcPr>
          <w:p w14:paraId="5C2E136D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EAC2199" w14:textId="77777777" w:rsidR="00076D0F" w:rsidRPr="006F4CB8" w:rsidRDefault="00076D0F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</w:pPr>
            <w:r w:rsidRPr="006F4CB8">
              <w:t>8,368</w:t>
            </w:r>
          </w:p>
        </w:tc>
        <w:tc>
          <w:tcPr>
            <w:tcW w:w="1890" w:type="dxa"/>
            <w:gridSpan w:val="2"/>
            <w:vAlign w:val="bottom"/>
          </w:tcPr>
          <w:p w14:paraId="5C91E517" w14:textId="77777777" w:rsidR="00076D0F" w:rsidRPr="006F4CB8" w:rsidRDefault="00076D0F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6F4CB8">
              <w:t>8</w:t>
            </w:r>
          </w:p>
        </w:tc>
        <w:tc>
          <w:tcPr>
            <w:tcW w:w="1710" w:type="dxa"/>
            <w:gridSpan w:val="2"/>
            <w:vAlign w:val="bottom"/>
          </w:tcPr>
          <w:p w14:paraId="640E7C98" w14:textId="77777777" w:rsidR="00076D0F" w:rsidRPr="006F4CB8" w:rsidRDefault="00076D0F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70"/>
              <w:jc w:val="center"/>
            </w:pPr>
            <w:r w:rsidRPr="006F4CB8">
              <w:t>931</w:t>
            </w:r>
          </w:p>
        </w:tc>
        <w:tc>
          <w:tcPr>
            <w:tcW w:w="1800" w:type="dxa"/>
            <w:gridSpan w:val="2"/>
            <w:vAlign w:val="bottom"/>
          </w:tcPr>
          <w:p w14:paraId="1ACEB9E0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6F4CB8">
              <w:t>1,087</w:t>
            </w:r>
          </w:p>
        </w:tc>
        <w:tc>
          <w:tcPr>
            <w:tcW w:w="1890" w:type="dxa"/>
            <w:gridSpan w:val="2"/>
            <w:vAlign w:val="bottom"/>
          </w:tcPr>
          <w:p w14:paraId="07BD7403" w14:textId="77777777" w:rsidR="00076D0F" w:rsidRPr="006F4CB8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line="340" w:lineRule="exact"/>
              <w:rPr>
                <w:cs/>
              </w:rPr>
            </w:pPr>
            <w:r w:rsidRPr="006F4CB8">
              <w:t>10,394</w:t>
            </w:r>
          </w:p>
        </w:tc>
      </w:tr>
      <w:tr w:rsidR="00076D0F" w:rsidRPr="006F4CB8" w14:paraId="32E1F71D" w14:textId="77777777" w:rsidTr="00076D0F">
        <w:tc>
          <w:tcPr>
            <w:tcW w:w="3780" w:type="dxa"/>
          </w:tcPr>
          <w:p w14:paraId="5EC0E791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6F4CB8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9807D0B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9E0E5" w14:textId="2556D524" w:rsidR="00076D0F" w:rsidRPr="006F4CB8" w:rsidRDefault="003B3D76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</w:pPr>
            <w:r w:rsidRPr="006F4CB8">
              <w:t>846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791F" w14:textId="4CA25BD3" w:rsidR="00076D0F" w:rsidRPr="006F4CB8" w:rsidRDefault="003B3D76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6F4CB8">
              <w:t>-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4827C" w14:textId="58F6C377" w:rsidR="00076D0F" w:rsidRPr="006F4CB8" w:rsidRDefault="003B3D76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70"/>
              <w:jc w:val="center"/>
            </w:pPr>
            <w:r w:rsidRPr="006F4CB8">
              <w:t>2,450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EC249" w14:textId="5B8C3B11" w:rsidR="00076D0F" w:rsidRPr="006F4CB8" w:rsidRDefault="003B3D7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6F4CB8"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0180524D" w14:textId="2A914F65" w:rsidR="00076D0F" w:rsidRPr="006F4CB8" w:rsidRDefault="003B3D76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line="340" w:lineRule="exact"/>
            </w:pPr>
            <w:r w:rsidRPr="006F4CB8">
              <w:t>3,29</w:t>
            </w:r>
            <w:r w:rsidR="00AE4396" w:rsidRPr="006F4CB8">
              <w:t>6</w:t>
            </w:r>
          </w:p>
        </w:tc>
      </w:tr>
      <w:tr w:rsidR="00076D0F" w:rsidRPr="006F4CB8" w14:paraId="364C739E" w14:textId="77777777" w:rsidTr="00076D0F">
        <w:trPr>
          <w:trHeight w:val="272"/>
        </w:trPr>
        <w:tc>
          <w:tcPr>
            <w:tcW w:w="3780" w:type="dxa"/>
          </w:tcPr>
          <w:p w14:paraId="21D1F4A5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6F4CB8">
              <w:rPr>
                <w:cs/>
              </w:rPr>
              <w:t>ค่า</w:t>
            </w:r>
            <w:r w:rsidRPr="006F4CB8">
              <w:rPr>
                <w:rFonts w:hint="cs"/>
                <w:cs/>
              </w:rPr>
              <w:t>เสื่อมราคา</w:t>
            </w:r>
            <w:r w:rsidRPr="006F4CB8">
              <w:rPr>
                <w:cs/>
              </w:rPr>
              <w:t>สำหรับงวด</w:t>
            </w:r>
          </w:p>
        </w:tc>
        <w:tc>
          <w:tcPr>
            <w:tcW w:w="990" w:type="dxa"/>
          </w:tcPr>
          <w:p w14:paraId="0EA32C82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F28CB" w14:textId="3566CAC1" w:rsidR="00076D0F" w:rsidRPr="006F4CB8" w:rsidRDefault="003B3D76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340" w:lineRule="exact"/>
              <w:jc w:val="center"/>
            </w:pPr>
            <w:r w:rsidRPr="006F4CB8">
              <w:t>(392)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CC05D" w14:textId="45D2A805" w:rsidR="00076D0F" w:rsidRPr="006F4CB8" w:rsidRDefault="003B3D76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6F4CB8">
              <w:t>(1)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C6BFD" w14:textId="2203A8A6" w:rsidR="00076D0F" w:rsidRPr="006F4CB8" w:rsidRDefault="003B3D76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70"/>
              <w:jc w:val="center"/>
              <w:rPr>
                <w:cs/>
              </w:rPr>
            </w:pPr>
            <w:r w:rsidRPr="006F4CB8">
              <w:t>(379)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7B3F1" w14:textId="6FDA81D9" w:rsidR="00076D0F" w:rsidRPr="006F4CB8" w:rsidRDefault="003B3D76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6F4CB8">
              <w:t>(143)</w:t>
            </w:r>
          </w:p>
        </w:tc>
        <w:tc>
          <w:tcPr>
            <w:tcW w:w="1890" w:type="dxa"/>
            <w:gridSpan w:val="2"/>
            <w:vAlign w:val="bottom"/>
          </w:tcPr>
          <w:p w14:paraId="693F23C7" w14:textId="516CD85E" w:rsidR="00076D0F" w:rsidRPr="006F4CB8" w:rsidRDefault="003B3D76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line="340" w:lineRule="exact"/>
              <w:rPr>
                <w:cs/>
              </w:rPr>
            </w:pPr>
            <w:r w:rsidRPr="006F4CB8">
              <w:t>(915)</w:t>
            </w:r>
          </w:p>
        </w:tc>
      </w:tr>
      <w:tr w:rsidR="00076D0F" w:rsidRPr="006F4CB8" w14:paraId="0C642834" w14:textId="77777777" w:rsidTr="00076D0F">
        <w:tc>
          <w:tcPr>
            <w:tcW w:w="3780" w:type="dxa"/>
          </w:tcPr>
          <w:p w14:paraId="2DFC4493" w14:textId="73B093D0" w:rsidR="00076D0F" w:rsidRPr="006F4CB8" w:rsidRDefault="00F86E9C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  <w:r w:rsidRPr="006F4CB8">
              <w:rPr>
                <w:b/>
                <w:bCs/>
                <w:cs/>
              </w:rPr>
              <w:t xml:space="preserve">ณ วันที่ </w:t>
            </w:r>
            <w:r w:rsidRPr="006F4CB8">
              <w:rPr>
                <w:b/>
                <w:bCs/>
              </w:rPr>
              <w:t xml:space="preserve">30 </w:t>
            </w:r>
            <w:r w:rsidRPr="006F4CB8">
              <w:rPr>
                <w:rFonts w:hint="cs"/>
                <w:b/>
                <w:bCs/>
                <w:cs/>
              </w:rPr>
              <w:t>มิถุนายน</w:t>
            </w:r>
            <w:r w:rsidRPr="006F4CB8">
              <w:rPr>
                <w:b/>
                <w:bCs/>
                <w:cs/>
              </w:rPr>
              <w:t xml:space="preserve"> </w:t>
            </w:r>
            <w:r w:rsidRPr="006F4CB8">
              <w:rPr>
                <w:b/>
                <w:bCs/>
              </w:rPr>
              <w:t>2565</w:t>
            </w:r>
          </w:p>
        </w:tc>
        <w:tc>
          <w:tcPr>
            <w:tcW w:w="990" w:type="dxa"/>
          </w:tcPr>
          <w:p w14:paraId="41DF7C84" w14:textId="77777777" w:rsidR="00076D0F" w:rsidRPr="006F4CB8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5B8A7E0" w14:textId="5FD36A50" w:rsidR="00076D0F" w:rsidRPr="006F4CB8" w:rsidRDefault="003B3D76" w:rsidP="00283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  <w:rPr>
                <w:b/>
                <w:bCs/>
              </w:rPr>
            </w:pPr>
            <w:r w:rsidRPr="006F4CB8">
              <w:rPr>
                <w:b/>
                <w:bCs/>
              </w:rPr>
              <w:t>8,822</w:t>
            </w:r>
          </w:p>
        </w:tc>
        <w:tc>
          <w:tcPr>
            <w:tcW w:w="1890" w:type="dxa"/>
            <w:gridSpan w:val="2"/>
            <w:vAlign w:val="bottom"/>
          </w:tcPr>
          <w:p w14:paraId="080D00A3" w14:textId="3D84A3AE" w:rsidR="00076D0F" w:rsidRPr="006F4CB8" w:rsidRDefault="003B3D76" w:rsidP="00283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7</w:t>
            </w:r>
          </w:p>
        </w:tc>
        <w:tc>
          <w:tcPr>
            <w:tcW w:w="1710" w:type="dxa"/>
            <w:gridSpan w:val="2"/>
            <w:vAlign w:val="bottom"/>
          </w:tcPr>
          <w:p w14:paraId="75DE32E5" w14:textId="32009621" w:rsidR="00076D0F" w:rsidRPr="006F4CB8" w:rsidRDefault="003B3D76" w:rsidP="00283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162"/>
              <w:jc w:val="center"/>
              <w:rPr>
                <w:b/>
                <w:bCs/>
              </w:rPr>
            </w:pPr>
            <w:r w:rsidRPr="006F4CB8">
              <w:rPr>
                <w:b/>
                <w:bCs/>
              </w:rPr>
              <w:t>3,002</w:t>
            </w:r>
          </w:p>
        </w:tc>
        <w:tc>
          <w:tcPr>
            <w:tcW w:w="1800" w:type="dxa"/>
            <w:gridSpan w:val="2"/>
            <w:vAlign w:val="bottom"/>
          </w:tcPr>
          <w:p w14:paraId="6853788B" w14:textId="7D659CB9" w:rsidR="00076D0F" w:rsidRPr="006F4CB8" w:rsidRDefault="003B3D76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40" w:lineRule="exact"/>
              <w:jc w:val="center"/>
              <w:rPr>
                <w:b/>
                <w:bCs/>
              </w:rPr>
            </w:pPr>
            <w:r w:rsidRPr="006F4CB8">
              <w:rPr>
                <w:b/>
                <w:bCs/>
              </w:rPr>
              <w:t>944</w:t>
            </w:r>
          </w:p>
        </w:tc>
        <w:tc>
          <w:tcPr>
            <w:tcW w:w="1890" w:type="dxa"/>
            <w:gridSpan w:val="2"/>
            <w:vAlign w:val="bottom"/>
          </w:tcPr>
          <w:p w14:paraId="6544685A" w14:textId="671AE746" w:rsidR="00076D0F" w:rsidRPr="006F4CB8" w:rsidRDefault="003B3D76" w:rsidP="000C2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line="34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12,775</w:t>
            </w:r>
          </w:p>
        </w:tc>
      </w:tr>
    </w:tbl>
    <w:p w14:paraId="0E5EE458" w14:textId="1B245301" w:rsidR="00E15B5A" w:rsidRPr="006F4CB8" w:rsidRDefault="00E15B5A" w:rsidP="00E15B5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696AAF6D" w14:textId="77777777" w:rsidR="00E15B5A" w:rsidRPr="006F4CB8" w:rsidRDefault="00E15B5A" w:rsidP="00E15B5A">
      <w:pPr>
        <w:spacing w:line="240" w:lineRule="auto"/>
        <w:rPr>
          <w:rFonts w:asciiTheme="majorBidi" w:hAnsiTheme="majorBidi" w:cstheme="majorBidi"/>
        </w:rPr>
      </w:pPr>
    </w:p>
    <w:p w14:paraId="3CD8CFED" w14:textId="79BCC4C0" w:rsidR="00E15B5A" w:rsidRPr="006F4CB8" w:rsidRDefault="00E15B5A" w:rsidP="00E15B5A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6F4CB8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6F4CB8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รายการเคลื่อนไหวของสินทรัพย์ไม่มีตัวตนระหว่างงว</w:t>
      </w:r>
      <w:r w:rsidR="00B779AE" w:rsidRPr="006F4CB8">
        <w:rPr>
          <w:rFonts w:asciiTheme="majorBidi" w:hAnsiTheme="majorBidi" w:cstheme="majorBidi"/>
          <w:sz w:val="30"/>
          <w:szCs w:val="30"/>
          <w:cs/>
          <w:lang w:val="en-US" w:bidi="th-TH"/>
        </w:rPr>
        <w:t>ดหก</w:t>
      </w:r>
      <w:r w:rsidRPr="006F4CB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เดือนสิ้นสุดวันที่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779AE" w:rsidRPr="006F4CB8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B779AE" w:rsidRPr="006F4CB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="006F1E95" w:rsidRPr="006F4CB8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6F4CB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64AD7D14" w14:textId="77777777" w:rsidR="00E15B5A" w:rsidRPr="006F4CB8" w:rsidRDefault="00E15B5A" w:rsidP="00E1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rPr>
          <w:rFonts w:asciiTheme="majorBidi" w:hAnsiTheme="majorBidi" w:cstheme="majorBidi"/>
          <w:b/>
          <w:bCs/>
          <w:lang w:val="en-GB"/>
        </w:rPr>
      </w:pPr>
      <w:r w:rsidRPr="006F4CB8">
        <w:rPr>
          <w:rFonts w:asciiTheme="majorBidi" w:hAnsiTheme="majorBidi" w:cstheme="majorBidi"/>
          <w:b/>
          <w:bCs/>
          <w:lang w:val="en-GB"/>
        </w:rPr>
        <w:tab/>
      </w:r>
    </w:p>
    <w:tbl>
      <w:tblPr>
        <w:tblW w:w="143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5"/>
        <w:gridCol w:w="985"/>
        <w:gridCol w:w="1620"/>
        <w:gridCol w:w="1620"/>
        <w:gridCol w:w="1440"/>
        <w:gridCol w:w="1530"/>
        <w:gridCol w:w="1620"/>
        <w:gridCol w:w="1530"/>
        <w:gridCol w:w="1340"/>
      </w:tblGrid>
      <w:tr w:rsidR="008B59DC" w:rsidRPr="006F4CB8" w14:paraId="3F107F8B" w14:textId="77777777" w:rsidTr="008B59DC">
        <w:trPr>
          <w:trHeight w:val="77"/>
          <w:tblHeader/>
        </w:trPr>
        <w:tc>
          <w:tcPr>
            <w:tcW w:w="2705" w:type="dxa"/>
          </w:tcPr>
          <w:p w14:paraId="4F0640B9" w14:textId="77777777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85" w:type="dxa"/>
          </w:tcPr>
          <w:p w14:paraId="629FEBF9" w14:textId="77777777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0700" w:type="dxa"/>
            <w:gridSpan w:val="7"/>
            <w:vAlign w:val="bottom"/>
          </w:tcPr>
          <w:p w14:paraId="726F9E15" w14:textId="4088FEB3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B59DC" w:rsidRPr="006F4CB8" w14:paraId="2BC77D3E" w14:textId="77777777" w:rsidTr="008B59DC">
        <w:trPr>
          <w:trHeight w:val="1242"/>
          <w:tblHeader/>
        </w:trPr>
        <w:tc>
          <w:tcPr>
            <w:tcW w:w="2705" w:type="dxa"/>
          </w:tcPr>
          <w:p w14:paraId="2ABE46C1" w14:textId="77777777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85" w:type="dxa"/>
          </w:tcPr>
          <w:p w14:paraId="75FDACEE" w14:textId="77777777" w:rsidR="008B59DC" w:rsidRPr="006F4CB8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76ADC8B0" w14:textId="77777777" w:rsidR="008B59DC" w:rsidRPr="006F4CB8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1CA711B8" w14:textId="1FE03068" w:rsidR="008B59DC" w:rsidRPr="006F4CB8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  <w:r w:rsidRPr="006F4CB8">
              <w:rPr>
                <w:rFonts w:asciiTheme="majorBidi" w:eastAsia="Calibr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620" w:type="dxa"/>
            <w:vAlign w:val="bottom"/>
          </w:tcPr>
          <w:p w14:paraId="72C06AB8" w14:textId="0DEEC924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ลิขสิทธิ์การใช้และต้นทุนพัฒนา</w:t>
            </w:r>
          </w:p>
          <w:p w14:paraId="5ACB08D5" w14:textId="77777777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โปรแกรมสำเร็จรูป</w:t>
            </w:r>
          </w:p>
        </w:tc>
        <w:tc>
          <w:tcPr>
            <w:tcW w:w="1620" w:type="dxa"/>
            <w:vAlign w:val="bottom"/>
          </w:tcPr>
          <w:p w14:paraId="3A1EB41D" w14:textId="77777777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440" w:type="dxa"/>
            <w:vAlign w:val="bottom"/>
          </w:tcPr>
          <w:p w14:paraId="46F0831E" w14:textId="7F50890B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สัญญาซื้อขายไฟฟ้า</w:t>
            </w:r>
          </w:p>
        </w:tc>
        <w:tc>
          <w:tcPr>
            <w:tcW w:w="1530" w:type="dxa"/>
            <w:vAlign w:val="bottom"/>
          </w:tcPr>
          <w:p w14:paraId="13E2F3C9" w14:textId="77777777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620" w:type="dxa"/>
            <w:vAlign w:val="bottom"/>
          </w:tcPr>
          <w:p w14:paraId="04AF305A" w14:textId="77777777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ค่าใช้จ่ายในการสำรวจและประเมินค่าแหล่งทรัพยากร</w:t>
            </w:r>
          </w:p>
        </w:tc>
        <w:tc>
          <w:tcPr>
            <w:tcW w:w="1530" w:type="dxa"/>
            <w:vAlign w:val="bottom"/>
          </w:tcPr>
          <w:p w14:paraId="21A9252A" w14:textId="76BB49A3" w:rsidR="008B59DC" w:rsidRPr="006F4CB8" w:rsidRDefault="008B59DC" w:rsidP="006B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สินทรัพย์ไม่มี    ตัวตนระหว่างการพัฒนา</w:t>
            </w:r>
          </w:p>
        </w:tc>
        <w:tc>
          <w:tcPr>
            <w:tcW w:w="1340" w:type="dxa"/>
            <w:vAlign w:val="bottom"/>
          </w:tcPr>
          <w:p w14:paraId="4FDEA75D" w14:textId="1B90EB8C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6F4CB8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8B59DC" w:rsidRPr="006F4CB8" w14:paraId="4FEA5A55" w14:textId="77777777" w:rsidTr="008B59DC">
        <w:trPr>
          <w:trHeight w:val="252"/>
          <w:tblHeader/>
        </w:trPr>
        <w:tc>
          <w:tcPr>
            <w:tcW w:w="2705" w:type="dxa"/>
          </w:tcPr>
          <w:p w14:paraId="2BDFCB21" w14:textId="77777777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85" w:type="dxa"/>
          </w:tcPr>
          <w:p w14:paraId="28AF6670" w14:textId="77777777" w:rsidR="008B59DC" w:rsidRPr="006F4CB8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0700" w:type="dxa"/>
            <w:gridSpan w:val="7"/>
            <w:vAlign w:val="bottom"/>
          </w:tcPr>
          <w:p w14:paraId="267ACBD4" w14:textId="13330E11" w:rsidR="008B59DC" w:rsidRPr="006F4CB8" w:rsidRDefault="008B59DC" w:rsidP="006B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  <w:r w:rsidRPr="006F4CB8">
              <w:rPr>
                <w:rFonts w:asciiTheme="majorBidi" w:eastAsia="Calibr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86E9C" w:rsidRPr="006F4CB8" w14:paraId="293D3DA3" w14:textId="77777777" w:rsidTr="008B59DC">
        <w:trPr>
          <w:trHeight w:val="376"/>
        </w:trPr>
        <w:tc>
          <w:tcPr>
            <w:tcW w:w="2705" w:type="dxa"/>
          </w:tcPr>
          <w:p w14:paraId="49587B5F" w14:textId="4EBB7D65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85" w:type="dxa"/>
          </w:tcPr>
          <w:p w14:paraId="63C1885A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657AC8F" w14:textId="54F4077A" w:rsidR="00F86E9C" w:rsidRPr="006F4CB8" w:rsidRDefault="00F86E9C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620" w:type="dxa"/>
          </w:tcPr>
          <w:p w14:paraId="0C83C1B2" w14:textId="30CFB601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1,318</w:t>
            </w:r>
          </w:p>
        </w:tc>
        <w:tc>
          <w:tcPr>
            <w:tcW w:w="1440" w:type="dxa"/>
          </w:tcPr>
          <w:p w14:paraId="35AA71AD" w14:textId="2B86004F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1,247</w:t>
            </w:r>
          </w:p>
        </w:tc>
        <w:tc>
          <w:tcPr>
            <w:tcW w:w="1530" w:type="dxa"/>
          </w:tcPr>
          <w:p w14:paraId="66D7D389" w14:textId="4EC6962A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8,431</w:t>
            </w:r>
          </w:p>
        </w:tc>
        <w:tc>
          <w:tcPr>
            <w:tcW w:w="1620" w:type="dxa"/>
          </w:tcPr>
          <w:p w14:paraId="00DB18DF" w14:textId="337B9D54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530" w:type="dxa"/>
          </w:tcPr>
          <w:p w14:paraId="2F0A0CA1" w14:textId="284F71B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</w:rPr>
              <w:t>207</w:t>
            </w:r>
          </w:p>
        </w:tc>
        <w:tc>
          <w:tcPr>
            <w:tcW w:w="1340" w:type="dxa"/>
          </w:tcPr>
          <w:p w14:paraId="7055DE47" w14:textId="0ACA36ED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11,591</w:t>
            </w:r>
          </w:p>
        </w:tc>
      </w:tr>
      <w:tr w:rsidR="00F86E9C" w:rsidRPr="006F4CB8" w14:paraId="3467509D" w14:textId="77777777" w:rsidTr="008B59DC">
        <w:trPr>
          <w:trHeight w:val="386"/>
        </w:trPr>
        <w:tc>
          <w:tcPr>
            <w:tcW w:w="2705" w:type="dxa"/>
          </w:tcPr>
          <w:p w14:paraId="2D724E30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85" w:type="dxa"/>
          </w:tcPr>
          <w:p w14:paraId="1E8B05FF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E74A" w14:textId="7A6BCA89" w:rsidR="00F86E9C" w:rsidRPr="006F4CB8" w:rsidRDefault="00243BE4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C039" w14:textId="0840678A" w:rsidR="00F86E9C" w:rsidRPr="006F4CB8" w:rsidRDefault="00243BE4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2957" w14:textId="65440A04" w:rsidR="00F86E9C" w:rsidRPr="006F4CB8" w:rsidRDefault="00243BE4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DD841" w14:textId="61AA96F7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25AE13CD" w14:textId="4BD55B96" w:rsidR="00F86E9C" w:rsidRPr="006F4CB8" w:rsidRDefault="002741BD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488</w:t>
            </w:r>
          </w:p>
        </w:tc>
        <w:tc>
          <w:tcPr>
            <w:tcW w:w="1530" w:type="dxa"/>
          </w:tcPr>
          <w:p w14:paraId="4144331F" w14:textId="28609970" w:rsidR="00F86E9C" w:rsidRPr="006F4CB8" w:rsidRDefault="002741BD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40" w:type="dxa"/>
            <w:vAlign w:val="bottom"/>
          </w:tcPr>
          <w:p w14:paraId="223A5F50" w14:textId="3766EF90" w:rsidR="00F86E9C" w:rsidRPr="006F4CB8" w:rsidRDefault="00A30343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516</w:t>
            </w:r>
          </w:p>
        </w:tc>
      </w:tr>
      <w:tr w:rsidR="00F86E9C" w:rsidRPr="006F4CB8" w14:paraId="236B94F2" w14:textId="77777777" w:rsidTr="008B59DC">
        <w:trPr>
          <w:trHeight w:val="386"/>
        </w:trPr>
        <w:tc>
          <w:tcPr>
            <w:tcW w:w="2705" w:type="dxa"/>
          </w:tcPr>
          <w:p w14:paraId="31899239" w14:textId="104E9BFD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85" w:type="dxa"/>
          </w:tcPr>
          <w:p w14:paraId="4B241D9D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1682" w14:textId="67810FE0" w:rsidR="00F86E9C" w:rsidRPr="006F4CB8" w:rsidRDefault="00243BE4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2CA0" w14:textId="60DF9132" w:rsidR="00F86E9C" w:rsidRPr="006F4CB8" w:rsidRDefault="00243BE4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(1,077)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0E731" w14:textId="75FA969D" w:rsidR="00F86E9C" w:rsidRPr="006F4CB8" w:rsidRDefault="00243BE4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1,093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2063" w14:textId="769A4D42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4D614AC8" w14:textId="36C71522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2CEC36F7" w14:textId="483DAAD9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340" w:type="dxa"/>
            <w:vAlign w:val="bottom"/>
          </w:tcPr>
          <w:p w14:paraId="287ECC2D" w14:textId="3A8DE5D2" w:rsidR="00F86E9C" w:rsidRPr="006F4CB8" w:rsidRDefault="00A30343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16</w:t>
            </w:r>
          </w:p>
        </w:tc>
      </w:tr>
      <w:tr w:rsidR="00F86E9C" w:rsidRPr="006F4CB8" w14:paraId="72BCCECB" w14:textId="77777777" w:rsidTr="008B59DC">
        <w:trPr>
          <w:trHeight w:val="376"/>
        </w:trPr>
        <w:tc>
          <w:tcPr>
            <w:tcW w:w="2705" w:type="dxa"/>
          </w:tcPr>
          <w:p w14:paraId="093102CF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985" w:type="dxa"/>
          </w:tcPr>
          <w:p w14:paraId="4BBDFF4F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7224F" w14:textId="2B39B85E" w:rsidR="00F86E9C" w:rsidRPr="006F4CB8" w:rsidRDefault="00243BE4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2A75" w14:textId="1DBA99FE" w:rsidR="00F86E9C" w:rsidRPr="006F4CB8" w:rsidRDefault="00243BE4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5AAB6" w14:textId="65A172D9" w:rsidR="00F86E9C" w:rsidRPr="006F4CB8" w:rsidRDefault="00243BE4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2EAA6" w14:textId="3E2E610A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67A0B6BF" w14:textId="6D3D9FD0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(237)</w:t>
            </w:r>
          </w:p>
        </w:tc>
        <w:tc>
          <w:tcPr>
            <w:tcW w:w="1530" w:type="dxa"/>
          </w:tcPr>
          <w:p w14:paraId="554E6E20" w14:textId="1807BCE6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0" w:type="dxa"/>
            <w:vAlign w:val="bottom"/>
          </w:tcPr>
          <w:p w14:paraId="1B8FB26D" w14:textId="341A6DBA" w:rsidR="00F86E9C" w:rsidRPr="006F4CB8" w:rsidRDefault="00A3034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(237)</w:t>
            </w:r>
          </w:p>
        </w:tc>
      </w:tr>
      <w:tr w:rsidR="00F86E9C" w:rsidRPr="006F4CB8" w14:paraId="2DAA570A" w14:textId="77777777" w:rsidTr="008B59DC">
        <w:trPr>
          <w:trHeight w:val="376"/>
        </w:trPr>
        <w:tc>
          <w:tcPr>
            <w:tcW w:w="2705" w:type="dxa"/>
          </w:tcPr>
          <w:p w14:paraId="6CF1D7A8" w14:textId="3BB52FE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</w:p>
        </w:tc>
        <w:tc>
          <w:tcPr>
            <w:tcW w:w="985" w:type="dxa"/>
          </w:tcPr>
          <w:p w14:paraId="17906967" w14:textId="21E2D739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CB8">
              <w:rPr>
                <w:rFonts w:asciiTheme="majorBidi" w:hAnsiTheme="majorBidi" w:cstheme="majorBidi"/>
                <w:i/>
                <w:iCs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C2AB" w14:textId="56073E94" w:rsidR="00F86E9C" w:rsidRPr="006F4CB8" w:rsidRDefault="00243BE4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3DD41" w14:textId="4EA1F780" w:rsidR="00F86E9C" w:rsidRPr="006F4CB8" w:rsidRDefault="00243BE4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BFD3A" w14:textId="478F3DE5" w:rsidR="00F86E9C" w:rsidRPr="006F4CB8" w:rsidRDefault="00243BE4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E6239" w14:textId="54383D08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0D4B21D7" w14:textId="200D76D6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049061BB" w14:textId="00F3BDD6" w:rsidR="00F86E9C" w:rsidRPr="006F4CB8" w:rsidRDefault="007B5787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(201</w:t>
            </w:r>
            <w:r w:rsidR="002741BD" w:rsidRPr="006F4C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0" w:type="dxa"/>
            <w:vAlign w:val="bottom"/>
          </w:tcPr>
          <w:p w14:paraId="165DF5C5" w14:textId="5B370642" w:rsidR="00F86E9C" w:rsidRPr="006F4CB8" w:rsidRDefault="007B5787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(201</w:t>
            </w:r>
            <w:r w:rsidR="00A30343" w:rsidRPr="006F4CB8">
              <w:rPr>
                <w:rFonts w:asciiTheme="majorBidi" w:hAnsiTheme="majorBidi" w:cstheme="majorBidi"/>
              </w:rPr>
              <w:t>)</w:t>
            </w:r>
          </w:p>
        </w:tc>
      </w:tr>
      <w:tr w:rsidR="00F86E9C" w:rsidRPr="006F4CB8" w14:paraId="3568DE21" w14:textId="77777777" w:rsidTr="008B59DC">
        <w:trPr>
          <w:trHeight w:val="256"/>
        </w:trPr>
        <w:tc>
          <w:tcPr>
            <w:tcW w:w="2705" w:type="dxa"/>
          </w:tcPr>
          <w:p w14:paraId="505641B9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985" w:type="dxa"/>
          </w:tcPr>
          <w:p w14:paraId="23281DDF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87DFF" w14:textId="6310F5EF" w:rsidR="00F86E9C" w:rsidRPr="006F4CB8" w:rsidRDefault="00243BE4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(67)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66CBE" w14:textId="0695F46C" w:rsidR="00F86E9C" w:rsidRPr="006F4CB8" w:rsidRDefault="00243BE4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664FA" w14:textId="09C7474A" w:rsidR="00F86E9C" w:rsidRPr="006F4CB8" w:rsidRDefault="00243BE4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CAE40" w14:textId="1A75A140" w:rsidR="00F86E9C" w:rsidRPr="006F4CB8" w:rsidRDefault="002741BD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(190)</w:t>
            </w:r>
          </w:p>
        </w:tc>
        <w:tc>
          <w:tcPr>
            <w:tcW w:w="1620" w:type="dxa"/>
          </w:tcPr>
          <w:p w14:paraId="0FD5B3FB" w14:textId="1B661C93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11AA1C8F" w14:textId="4F0B41A3" w:rsidR="00F86E9C" w:rsidRPr="006F4CB8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0" w:type="dxa"/>
            <w:vAlign w:val="bottom"/>
          </w:tcPr>
          <w:p w14:paraId="146658C9" w14:textId="1BF36E12" w:rsidR="00F86E9C" w:rsidRPr="006F4CB8" w:rsidRDefault="00A3034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(307)</w:t>
            </w:r>
          </w:p>
        </w:tc>
      </w:tr>
      <w:tr w:rsidR="00F86E9C" w:rsidRPr="006F4CB8" w14:paraId="0DCDB89E" w14:textId="77777777" w:rsidTr="008B59DC">
        <w:trPr>
          <w:trHeight w:val="213"/>
        </w:trPr>
        <w:tc>
          <w:tcPr>
            <w:tcW w:w="2705" w:type="dxa"/>
          </w:tcPr>
          <w:p w14:paraId="131E59EE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985" w:type="dxa"/>
          </w:tcPr>
          <w:p w14:paraId="12AB5A4F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37D34" w14:textId="5CB1C076" w:rsidR="00F86E9C" w:rsidRPr="006F4CB8" w:rsidRDefault="00243BE4" w:rsidP="006B02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7240F" w14:textId="27179D13" w:rsidR="00F86E9C" w:rsidRPr="006F4CB8" w:rsidRDefault="00243BE4" w:rsidP="00F86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F2A24" w14:textId="4182C1D4" w:rsidR="00F86E9C" w:rsidRPr="006F4CB8" w:rsidRDefault="00243BE4" w:rsidP="00F86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(141)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086FC" w14:textId="4793CBA5" w:rsidR="00F86E9C" w:rsidRPr="006F4CB8" w:rsidRDefault="002741BD" w:rsidP="00F86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1620" w:type="dxa"/>
          </w:tcPr>
          <w:p w14:paraId="68D75E91" w14:textId="23C997FD" w:rsidR="00F86E9C" w:rsidRPr="006F4CB8" w:rsidRDefault="002741BD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530" w:type="dxa"/>
          </w:tcPr>
          <w:p w14:paraId="62710B93" w14:textId="23E0148E" w:rsidR="00F86E9C" w:rsidRPr="006F4CB8" w:rsidRDefault="007B5787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(3</w:t>
            </w:r>
            <w:r w:rsidR="002741BD" w:rsidRPr="006F4C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0" w:type="dxa"/>
            <w:vAlign w:val="bottom"/>
          </w:tcPr>
          <w:p w14:paraId="2953C588" w14:textId="54442F07" w:rsidR="00F86E9C" w:rsidRPr="006F4CB8" w:rsidRDefault="00A30343" w:rsidP="00F86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2</w:t>
            </w:r>
            <w:r w:rsidR="007B5787" w:rsidRPr="006F4CB8">
              <w:rPr>
                <w:rFonts w:asciiTheme="majorBidi" w:hAnsiTheme="majorBidi" w:cstheme="majorBidi"/>
              </w:rPr>
              <w:t>90</w:t>
            </w:r>
          </w:p>
        </w:tc>
      </w:tr>
      <w:tr w:rsidR="00F86E9C" w:rsidRPr="006F4CB8" w14:paraId="68EE134A" w14:textId="77777777" w:rsidTr="008B59DC">
        <w:trPr>
          <w:trHeight w:val="442"/>
        </w:trPr>
        <w:tc>
          <w:tcPr>
            <w:tcW w:w="2705" w:type="dxa"/>
          </w:tcPr>
          <w:p w14:paraId="28304072" w14:textId="352C6199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6F4CB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85" w:type="dxa"/>
          </w:tcPr>
          <w:p w14:paraId="18CA8B03" w14:textId="77777777" w:rsidR="00F86E9C" w:rsidRPr="006F4CB8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4E965BB5" w14:textId="1D1800AC" w:rsidR="00F86E9C" w:rsidRPr="006F4CB8" w:rsidRDefault="00243BE4" w:rsidP="006B02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302</w:t>
            </w:r>
          </w:p>
        </w:tc>
        <w:tc>
          <w:tcPr>
            <w:tcW w:w="1620" w:type="dxa"/>
          </w:tcPr>
          <w:p w14:paraId="7948FC74" w14:textId="588AF51E" w:rsidR="00F86E9C" w:rsidRPr="006F4CB8" w:rsidRDefault="00243BE4" w:rsidP="006B02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223</w:t>
            </w:r>
          </w:p>
        </w:tc>
        <w:tc>
          <w:tcPr>
            <w:tcW w:w="1440" w:type="dxa"/>
          </w:tcPr>
          <w:p w14:paraId="0009D5D8" w14:textId="7E9AC021" w:rsidR="00F86E9C" w:rsidRPr="006F4CB8" w:rsidRDefault="00243BE4" w:rsidP="00F86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2,1</w:t>
            </w:r>
            <w:r w:rsidR="002741BD" w:rsidRPr="006F4CB8">
              <w:rPr>
                <w:rFonts w:asciiTheme="majorBidi" w:hAnsiTheme="majorBidi" w:cstheme="majorBidi"/>
                <w:b/>
                <w:bCs/>
              </w:rPr>
              <w:t>55</w:t>
            </w:r>
          </w:p>
        </w:tc>
        <w:tc>
          <w:tcPr>
            <w:tcW w:w="1530" w:type="dxa"/>
          </w:tcPr>
          <w:p w14:paraId="145D81EF" w14:textId="2F30ECE3" w:rsidR="00F86E9C" w:rsidRPr="006F4CB8" w:rsidRDefault="002741BD" w:rsidP="00F86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8,706</w:t>
            </w:r>
          </w:p>
        </w:tc>
        <w:tc>
          <w:tcPr>
            <w:tcW w:w="1620" w:type="dxa"/>
          </w:tcPr>
          <w:p w14:paraId="624E65B8" w14:textId="530C1DEA" w:rsidR="00F86E9C" w:rsidRPr="006F4CB8" w:rsidRDefault="002741BD" w:rsidP="00F86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281</w:t>
            </w:r>
          </w:p>
        </w:tc>
        <w:tc>
          <w:tcPr>
            <w:tcW w:w="1530" w:type="dxa"/>
          </w:tcPr>
          <w:p w14:paraId="1DA3072D" w14:textId="7F039915" w:rsidR="00F86E9C" w:rsidRPr="006F4CB8" w:rsidRDefault="002741BD" w:rsidP="00193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340" w:type="dxa"/>
          </w:tcPr>
          <w:p w14:paraId="74A13EAB" w14:textId="38D469D3" w:rsidR="00F86E9C" w:rsidRPr="006F4CB8" w:rsidRDefault="00A30343" w:rsidP="00193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11,668</w:t>
            </w:r>
          </w:p>
        </w:tc>
      </w:tr>
    </w:tbl>
    <w:p w14:paraId="110C7AF7" w14:textId="0CF49AFB" w:rsidR="00E15B5A" w:rsidRPr="006F4CB8" w:rsidRDefault="00E15B5A" w:rsidP="00FF61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E15B5A" w:rsidRPr="006F4CB8" w:rsidSect="00FB1D27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6F4CB8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6F4CB8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6F4CB8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6F4CB8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6F4CB8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6F4CB8" w:rsidRDefault="00526A0D" w:rsidP="006F547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6F4CB8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6F4CB8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6F4CB8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6F4CB8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2081A5A6" w:rsidR="00526A0D" w:rsidRPr="006F4CB8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76" w:type="pct"/>
            <w:vAlign w:val="bottom"/>
          </w:tcPr>
          <w:p w14:paraId="695EE7E6" w14:textId="7BB39208" w:rsidR="00526A0D" w:rsidRPr="006F4CB8" w:rsidRDefault="00F86E9C" w:rsidP="00D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287</w:t>
            </w:r>
          </w:p>
        </w:tc>
      </w:tr>
      <w:tr w:rsidR="00526A0D" w:rsidRPr="006F4CB8" w14:paraId="69537B3B" w14:textId="77777777" w:rsidTr="006F547E">
        <w:trPr>
          <w:trHeight w:val="408"/>
        </w:trPr>
        <w:tc>
          <w:tcPr>
            <w:tcW w:w="3924" w:type="pct"/>
          </w:tcPr>
          <w:p w14:paraId="2993FB82" w14:textId="77777777" w:rsidR="00526A0D" w:rsidRPr="006F4CB8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vAlign w:val="bottom"/>
          </w:tcPr>
          <w:p w14:paraId="2D246C17" w14:textId="688298D2" w:rsidR="00526A0D" w:rsidRPr="006F4CB8" w:rsidRDefault="00772D55" w:rsidP="00D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17</w:t>
            </w:r>
          </w:p>
        </w:tc>
      </w:tr>
      <w:tr w:rsidR="00526A0D" w:rsidRPr="006F4CB8" w14:paraId="05D9C181" w14:textId="77777777" w:rsidTr="006F547E">
        <w:trPr>
          <w:trHeight w:val="408"/>
        </w:trPr>
        <w:tc>
          <w:tcPr>
            <w:tcW w:w="3924" w:type="pct"/>
          </w:tcPr>
          <w:p w14:paraId="42AB6E36" w14:textId="77777777" w:rsidR="00526A0D" w:rsidRPr="006F4CB8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vAlign w:val="bottom"/>
          </w:tcPr>
          <w:p w14:paraId="45AFD70C" w14:textId="148299C9" w:rsidR="00526A0D" w:rsidRPr="006F4CB8" w:rsidRDefault="00772D55" w:rsidP="0006314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(58)</w:t>
            </w:r>
          </w:p>
        </w:tc>
      </w:tr>
      <w:tr w:rsidR="00526A0D" w:rsidRPr="006F4CB8" w14:paraId="40981A68" w14:textId="77777777" w:rsidTr="006F547E">
        <w:trPr>
          <w:trHeight w:val="423"/>
        </w:trPr>
        <w:tc>
          <w:tcPr>
            <w:tcW w:w="3924" w:type="pct"/>
          </w:tcPr>
          <w:p w14:paraId="0DE112AF" w14:textId="1C74ACAA" w:rsidR="00526A0D" w:rsidRPr="006F4CB8" w:rsidRDefault="00526A0D" w:rsidP="00526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779AE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B779AE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6" w:type="pct"/>
            <w:vAlign w:val="bottom"/>
          </w:tcPr>
          <w:p w14:paraId="0E968C7C" w14:textId="0237579A" w:rsidR="00526A0D" w:rsidRPr="006F4CB8" w:rsidRDefault="00772D55" w:rsidP="00D3792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246</w:t>
            </w:r>
          </w:p>
        </w:tc>
      </w:tr>
    </w:tbl>
    <w:p w14:paraId="01D5691D" w14:textId="5394574C" w:rsidR="00303A90" w:rsidRPr="006F4CB8" w:rsidRDefault="0030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23C9EF77" w14:textId="7CE5E6D5" w:rsidR="00870CCC" w:rsidRPr="006F4CB8" w:rsidRDefault="00262831" w:rsidP="001E690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2CEAB4E" w14:textId="6F5E3517" w:rsidR="00617971" w:rsidRPr="006F4CB8" w:rsidRDefault="00617971" w:rsidP="00723A3B">
      <w:pPr>
        <w:pStyle w:val="ListParagraph"/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B779AE" w:rsidRPr="006F4CB8" w14:paraId="28617604" w14:textId="77777777" w:rsidTr="00A66BB3">
        <w:trPr>
          <w:tblHeader/>
        </w:trPr>
        <w:tc>
          <w:tcPr>
            <w:tcW w:w="4158" w:type="dxa"/>
            <w:shd w:val="clear" w:color="auto" w:fill="auto"/>
          </w:tcPr>
          <w:p w14:paraId="352E726C" w14:textId="77777777" w:rsidR="00B779AE" w:rsidRPr="006F4CB8" w:rsidRDefault="00B779A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1E85B9F" w14:textId="77777777" w:rsidR="00B779AE" w:rsidRPr="006F4CB8" w:rsidRDefault="00B779A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A0FBA0D" w14:textId="77777777" w:rsidR="00B779AE" w:rsidRPr="006F4CB8" w:rsidRDefault="00B779A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779AE" w:rsidRPr="006F4CB8" w14:paraId="175934BB" w14:textId="77777777" w:rsidTr="00A66BB3">
        <w:trPr>
          <w:tblHeader/>
        </w:trPr>
        <w:tc>
          <w:tcPr>
            <w:tcW w:w="4158" w:type="dxa"/>
          </w:tcPr>
          <w:p w14:paraId="3DF94381" w14:textId="77777777" w:rsidR="00B779AE" w:rsidRPr="006F4CB8" w:rsidRDefault="00B779A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6F4CB8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6F4CB8">
              <w:rPr>
                <w:b/>
                <w:bCs/>
                <w:i/>
                <w:iCs/>
              </w:rPr>
              <w:t>30</w:t>
            </w:r>
            <w:r w:rsidRPr="006F4CB8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1E9F93B7" w14:textId="7DEC2FC5" w:rsidR="00B779AE" w:rsidRPr="006F4CB8" w:rsidRDefault="00B779AE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6AF2A3E0" w14:textId="177BAF85" w:rsidR="00B779AE" w:rsidRPr="006F4CB8" w:rsidRDefault="00B779AE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7985C4C1" w14:textId="21DEA307" w:rsidR="00B779AE" w:rsidRPr="006F4CB8" w:rsidRDefault="00B779AE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BDA0E09" w14:textId="10FB5B17" w:rsidR="00B779AE" w:rsidRPr="006F4CB8" w:rsidRDefault="00B779AE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779AE" w:rsidRPr="006F4CB8" w14:paraId="1D0851FF" w14:textId="77777777" w:rsidTr="00A66BB3">
        <w:trPr>
          <w:tblHeader/>
        </w:trPr>
        <w:tc>
          <w:tcPr>
            <w:tcW w:w="4158" w:type="dxa"/>
          </w:tcPr>
          <w:p w14:paraId="5448AC05" w14:textId="77777777" w:rsidR="00B779AE" w:rsidRPr="006F4CB8" w:rsidRDefault="00B779A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02FC1D9A" w14:textId="77777777" w:rsidR="00B779AE" w:rsidRPr="006F4CB8" w:rsidRDefault="00B779AE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4C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79AE" w:rsidRPr="006F4CB8" w14:paraId="26ACAC52" w14:textId="77777777" w:rsidTr="00A66BB3">
        <w:tc>
          <w:tcPr>
            <w:tcW w:w="4158" w:type="dxa"/>
          </w:tcPr>
          <w:p w14:paraId="633E6E31" w14:textId="77777777" w:rsidR="00B779AE" w:rsidRPr="006F4CB8" w:rsidRDefault="00B779AE" w:rsidP="00B7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F4CB8">
              <w:rPr>
                <w:rFonts w:ascii="Angsana New" w:hAnsi="Angsana New"/>
                <w:sz w:val="30"/>
                <w:szCs w:val="30"/>
              </w:rPr>
              <w:t>1</w:t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6D163460" w14:textId="5C5BEE4F" w:rsidR="00B779AE" w:rsidRPr="006F4CB8" w:rsidRDefault="00FD068A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6F4CB8">
              <w:t>80,508</w:t>
            </w:r>
          </w:p>
        </w:tc>
        <w:tc>
          <w:tcPr>
            <w:tcW w:w="1283" w:type="dxa"/>
          </w:tcPr>
          <w:p w14:paraId="07E43A45" w14:textId="2DFD9149" w:rsidR="00B779AE" w:rsidRPr="006F4CB8" w:rsidRDefault="00B779AE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F4CB8">
              <w:t>63,244</w:t>
            </w:r>
          </w:p>
        </w:tc>
        <w:tc>
          <w:tcPr>
            <w:tcW w:w="1282" w:type="dxa"/>
          </w:tcPr>
          <w:p w14:paraId="599C120D" w14:textId="482A699B" w:rsidR="00B779AE" w:rsidRPr="006F4CB8" w:rsidRDefault="007C44B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6F4CB8">
              <w:t>36,071</w:t>
            </w:r>
          </w:p>
        </w:tc>
        <w:tc>
          <w:tcPr>
            <w:tcW w:w="1283" w:type="dxa"/>
          </w:tcPr>
          <w:p w14:paraId="536D6446" w14:textId="30781387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6F4CB8">
              <w:t>31,739</w:t>
            </w:r>
          </w:p>
        </w:tc>
      </w:tr>
      <w:tr w:rsidR="00B779AE" w:rsidRPr="006F4CB8" w14:paraId="6FD35425" w14:textId="77777777" w:rsidTr="00A66BB3">
        <w:tc>
          <w:tcPr>
            <w:tcW w:w="4158" w:type="dxa"/>
          </w:tcPr>
          <w:p w14:paraId="495B85ED" w14:textId="77777777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6F4CB8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572DC185" w14:textId="4B06B7E0" w:rsidR="00B779AE" w:rsidRPr="006F4CB8" w:rsidRDefault="00626E8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6F4CB8">
              <w:rPr>
                <w:color w:val="000000" w:themeColor="text1"/>
              </w:rPr>
              <w:t>4,413</w:t>
            </w:r>
          </w:p>
        </w:tc>
        <w:tc>
          <w:tcPr>
            <w:tcW w:w="1283" w:type="dxa"/>
          </w:tcPr>
          <w:p w14:paraId="1165DECA" w14:textId="7A46516F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6F4CB8">
              <w:rPr>
                <w:color w:val="000000" w:themeColor="text1"/>
              </w:rPr>
              <w:t>2,964</w:t>
            </w:r>
          </w:p>
        </w:tc>
        <w:tc>
          <w:tcPr>
            <w:tcW w:w="1282" w:type="dxa"/>
          </w:tcPr>
          <w:p w14:paraId="0C20AC33" w14:textId="031B9E73" w:rsidR="00B779AE" w:rsidRPr="006F4CB8" w:rsidRDefault="007C44B3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 w:rsidRPr="006F4CB8">
              <w:t>2,500</w:t>
            </w:r>
          </w:p>
        </w:tc>
        <w:tc>
          <w:tcPr>
            <w:tcW w:w="1283" w:type="dxa"/>
          </w:tcPr>
          <w:p w14:paraId="5C7AD893" w14:textId="3FD22646" w:rsidR="00B779AE" w:rsidRPr="006F4CB8" w:rsidRDefault="00B779AE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6F4CB8">
              <w:rPr>
                <w:cs/>
              </w:rPr>
              <w:t>-</w:t>
            </w:r>
          </w:p>
        </w:tc>
      </w:tr>
      <w:tr w:rsidR="00B779AE" w:rsidRPr="006F4CB8" w14:paraId="70EDC388" w14:textId="77777777" w:rsidTr="00A66BB3">
        <w:tc>
          <w:tcPr>
            <w:tcW w:w="4158" w:type="dxa"/>
          </w:tcPr>
          <w:p w14:paraId="194FF9FE" w14:textId="77777777" w:rsidR="00B779AE" w:rsidRPr="006F4CB8" w:rsidRDefault="00B779AE" w:rsidP="00B7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2C364424" w14:textId="7B382915" w:rsidR="00B779AE" w:rsidRPr="006F4CB8" w:rsidRDefault="00626E8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6F4CB8">
              <w:rPr>
                <w:color w:val="000000" w:themeColor="text1"/>
              </w:rPr>
              <w:t>(12,165</w:t>
            </w:r>
            <w:r w:rsidR="00FD068A" w:rsidRPr="006F4CB8">
              <w:rPr>
                <w:color w:val="000000" w:themeColor="text1"/>
              </w:rPr>
              <w:t>)</w:t>
            </w:r>
          </w:p>
        </w:tc>
        <w:tc>
          <w:tcPr>
            <w:tcW w:w="1283" w:type="dxa"/>
          </w:tcPr>
          <w:p w14:paraId="38E0DBC4" w14:textId="35AB7784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F4CB8">
              <w:rPr>
                <w:color w:val="000000" w:themeColor="text1"/>
                <w:cs/>
              </w:rPr>
              <w:t>(</w:t>
            </w:r>
            <w:r w:rsidRPr="006F4CB8">
              <w:rPr>
                <w:color w:val="000000" w:themeColor="text1"/>
              </w:rPr>
              <w:t>6,773</w:t>
            </w:r>
            <w:r w:rsidRPr="006F4CB8">
              <w:rPr>
                <w:color w:val="000000" w:themeColor="text1"/>
                <w:cs/>
              </w:rPr>
              <w:t>)</w:t>
            </w:r>
          </w:p>
        </w:tc>
        <w:tc>
          <w:tcPr>
            <w:tcW w:w="1282" w:type="dxa"/>
          </w:tcPr>
          <w:p w14:paraId="255BBB02" w14:textId="71CAAE03" w:rsidR="00B779AE" w:rsidRPr="006F4CB8" w:rsidRDefault="007C44B3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6F4CB8">
              <w:t>(4,225)</w:t>
            </w:r>
          </w:p>
        </w:tc>
        <w:tc>
          <w:tcPr>
            <w:tcW w:w="1283" w:type="dxa"/>
          </w:tcPr>
          <w:p w14:paraId="4B21F62C" w14:textId="06CB8B42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2,700</w:t>
            </w:r>
            <w:r w:rsidRPr="006F4CB8">
              <w:rPr>
                <w:cs/>
              </w:rPr>
              <w:t>)</w:t>
            </w:r>
          </w:p>
        </w:tc>
      </w:tr>
      <w:tr w:rsidR="00B779AE" w:rsidRPr="006F4CB8" w14:paraId="3FC9A976" w14:textId="77777777" w:rsidTr="00A66BB3">
        <w:tc>
          <w:tcPr>
            <w:tcW w:w="4158" w:type="dxa"/>
          </w:tcPr>
          <w:p w14:paraId="6C733888" w14:textId="77777777" w:rsidR="00B779AE" w:rsidRPr="006F4CB8" w:rsidRDefault="00B779AE" w:rsidP="00B7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ต้นทุนการทำรายการ-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</w:tcPr>
          <w:p w14:paraId="1B4CAAA0" w14:textId="40D086E7" w:rsidR="00B779AE" w:rsidRPr="006F4CB8" w:rsidRDefault="00BB63DD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6F4CB8">
              <w:rPr>
                <w:color w:val="000000" w:themeColor="text1"/>
              </w:rPr>
              <w:t>56</w:t>
            </w:r>
          </w:p>
        </w:tc>
        <w:tc>
          <w:tcPr>
            <w:tcW w:w="1283" w:type="dxa"/>
          </w:tcPr>
          <w:p w14:paraId="673A8148" w14:textId="4D5C57FA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F4CB8">
              <w:rPr>
                <w:color w:val="000000" w:themeColor="text1"/>
              </w:rPr>
              <w:t>5</w:t>
            </w:r>
          </w:p>
        </w:tc>
        <w:tc>
          <w:tcPr>
            <w:tcW w:w="1282" w:type="dxa"/>
          </w:tcPr>
          <w:p w14:paraId="4A7E9A19" w14:textId="3995D44D" w:rsidR="00B779AE" w:rsidRPr="006F4CB8" w:rsidRDefault="00626E8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6F4CB8">
              <w:t>8</w:t>
            </w:r>
          </w:p>
        </w:tc>
        <w:tc>
          <w:tcPr>
            <w:tcW w:w="1283" w:type="dxa"/>
          </w:tcPr>
          <w:p w14:paraId="75EA7CFB" w14:textId="1CF2B467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12</w:t>
            </w:r>
            <w:r w:rsidRPr="006F4CB8">
              <w:rPr>
                <w:cs/>
              </w:rPr>
              <w:t>)</w:t>
            </w:r>
          </w:p>
        </w:tc>
      </w:tr>
      <w:tr w:rsidR="00BB63DD" w:rsidRPr="006F4CB8" w14:paraId="0D2FB09F" w14:textId="77777777" w:rsidTr="00A66BB3">
        <w:tc>
          <w:tcPr>
            <w:tcW w:w="4158" w:type="dxa"/>
          </w:tcPr>
          <w:p w14:paraId="35C11F8A" w14:textId="674855A5" w:rsidR="00BB63DD" w:rsidRPr="006F4CB8" w:rsidRDefault="00BB63DD" w:rsidP="00BB6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14:paraId="4CE3C49A" w14:textId="5D0A96DF" w:rsidR="00BB63DD" w:rsidRPr="006F4CB8" w:rsidRDefault="00BB63DD" w:rsidP="00BB6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6F4CB8">
              <w:rPr>
                <w:color w:val="000000" w:themeColor="text1"/>
              </w:rPr>
              <w:t>546</w:t>
            </w:r>
          </w:p>
        </w:tc>
        <w:tc>
          <w:tcPr>
            <w:tcW w:w="1283" w:type="dxa"/>
          </w:tcPr>
          <w:p w14:paraId="58FA2F1F" w14:textId="7A4AD37B" w:rsidR="00BB63DD" w:rsidRPr="006F4CB8" w:rsidRDefault="00BB63DD" w:rsidP="00BB6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6F4CB8">
              <w:rPr>
                <w:color w:val="000000" w:themeColor="text1"/>
              </w:rPr>
              <w:t>839</w:t>
            </w:r>
          </w:p>
        </w:tc>
        <w:tc>
          <w:tcPr>
            <w:tcW w:w="1282" w:type="dxa"/>
          </w:tcPr>
          <w:p w14:paraId="10EE96AD" w14:textId="23A01A29" w:rsidR="00BB63DD" w:rsidRPr="006F4CB8" w:rsidRDefault="00BB63DD" w:rsidP="00BB6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 w:rsidRPr="006F4CB8">
              <w:t>1</w:t>
            </w:r>
            <w:r w:rsidRPr="006F4CB8">
              <w:rPr>
                <w:rFonts w:hint="cs"/>
                <w:cs/>
              </w:rPr>
              <w:t>49</w:t>
            </w:r>
          </w:p>
        </w:tc>
        <w:tc>
          <w:tcPr>
            <w:tcW w:w="1283" w:type="dxa"/>
          </w:tcPr>
          <w:p w14:paraId="2C17193B" w14:textId="50184FC4" w:rsidR="00BB63DD" w:rsidRPr="006F4CB8" w:rsidRDefault="00BB63DD" w:rsidP="00BB6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6F4CB8">
              <w:t>161</w:t>
            </w:r>
          </w:p>
        </w:tc>
      </w:tr>
      <w:tr w:rsidR="00BB63DD" w:rsidRPr="006F4CB8" w14:paraId="1FA8C312" w14:textId="77777777" w:rsidTr="00BB63DD">
        <w:tc>
          <w:tcPr>
            <w:tcW w:w="4158" w:type="dxa"/>
          </w:tcPr>
          <w:p w14:paraId="46FEFEC6" w14:textId="77777777" w:rsidR="00F7239C" w:rsidRPr="006F4CB8" w:rsidRDefault="00BB63DD" w:rsidP="00F14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 w:right="-45" w:hanging="340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 w:rsidR="00F14C11" w:rsidRPr="006F4CB8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  <w:p w14:paraId="3676EC82" w14:textId="4C67D90F" w:rsidR="00BB63DD" w:rsidRPr="006F4CB8" w:rsidRDefault="00F14C11" w:rsidP="00F72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7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>ที่ถูก</w:t>
            </w:r>
            <w:r w:rsidR="00BB63DD" w:rsidRPr="006F4CB8">
              <w:rPr>
                <w:rFonts w:ascii="Angsana New" w:hAnsi="Angsana New"/>
                <w:sz w:val="30"/>
                <w:szCs w:val="30"/>
                <w:cs/>
              </w:rPr>
              <w:t>ป้องกันความเสี่ยง</w:t>
            </w:r>
          </w:p>
        </w:tc>
        <w:tc>
          <w:tcPr>
            <w:tcW w:w="1282" w:type="dxa"/>
            <w:vAlign w:val="bottom"/>
          </w:tcPr>
          <w:p w14:paraId="0B5C0C80" w14:textId="1F20A74C" w:rsidR="00BB63DD" w:rsidRPr="006F4CB8" w:rsidRDefault="00BB63DD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right"/>
              <w:rPr>
                <w:color w:val="000000" w:themeColor="text1"/>
              </w:rPr>
            </w:pPr>
            <w:r w:rsidRPr="006F4CB8">
              <w:rPr>
                <w:color w:val="000000" w:themeColor="text1"/>
              </w:rPr>
              <w:t>(6</w:t>
            </w:r>
            <w:r w:rsidR="00081576" w:rsidRPr="006F4CB8">
              <w:rPr>
                <w:color w:val="000000" w:themeColor="text1"/>
              </w:rPr>
              <w:t>2</w:t>
            </w:r>
            <w:r w:rsidRPr="006F4CB8">
              <w:rPr>
                <w:color w:val="000000" w:themeColor="text1"/>
              </w:rPr>
              <w:t>)</w:t>
            </w:r>
          </w:p>
        </w:tc>
        <w:tc>
          <w:tcPr>
            <w:tcW w:w="1283" w:type="dxa"/>
            <w:vAlign w:val="bottom"/>
          </w:tcPr>
          <w:p w14:paraId="655832BC" w14:textId="090F2BA9" w:rsidR="00BB63DD" w:rsidRPr="006F4CB8" w:rsidRDefault="00BB63DD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6F4CB8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039F44E5" w14:textId="7F98E40E" w:rsidR="00BB63DD" w:rsidRPr="006F4CB8" w:rsidRDefault="00BB63DD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6F4CB8">
              <w:rPr>
                <w:rFonts w:hint="cs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022BC91" w14:textId="56337DE0" w:rsidR="00BB63DD" w:rsidRPr="006F4CB8" w:rsidRDefault="00BB63DD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6F4CB8">
              <w:rPr>
                <w:rFonts w:hint="cs"/>
                <w:cs/>
              </w:rPr>
              <w:t>-</w:t>
            </w:r>
          </w:p>
        </w:tc>
      </w:tr>
      <w:tr w:rsidR="00B779AE" w:rsidRPr="006F4CB8" w14:paraId="5B753882" w14:textId="77777777" w:rsidTr="00A66BB3">
        <w:tc>
          <w:tcPr>
            <w:tcW w:w="4158" w:type="dxa"/>
          </w:tcPr>
          <w:p w14:paraId="28504C74" w14:textId="77777777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6F4CB8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2B91B97C" w14:textId="562780FD" w:rsidR="00B779AE" w:rsidRPr="006F4CB8" w:rsidRDefault="00BB63D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73,296</w:t>
            </w:r>
          </w:p>
        </w:tc>
        <w:tc>
          <w:tcPr>
            <w:tcW w:w="1283" w:type="dxa"/>
          </w:tcPr>
          <w:p w14:paraId="10859E7F" w14:textId="05FD5AA0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60,279</w:t>
            </w:r>
          </w:p>
        </w:tc>
        <w:tc>
          <w:tcPr>
            <w:tcW w:w="1282" w:type="dxa"/>
          </w:tcPr>
          <w:p w14:paraId="711E1672" w14:textId="60D844BB" w:rsidR="00B779AE" w:rsidRPr="006F4CB8" w:rsidRDefault="007C44B3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34,50</w:t>
            </w:r>
            <w:r w:rsidR="00626E8E" w:rsidRPr="006F4CB8">
              <w:rPr>
                <w:b/>
                <w:bCs/>
              </w:rPr>
              <w:t>3</w:t>
            </w:r>
          </w:p>
        </w:tc>
        <w:tc>
          <w:tcPr>
            <w:tcW w:w="1283" w:type="dxa"/>
          </w:tcPr>
          <w:p w14:paraId="2A5008FA" w14:textId="072AB445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29,188</w:t>
            </w:r>
          </w:p>
        </w:tc>
      </w:tr>
      <w:tr w:rsidR="00B779AE" w:rsidRPr="006F4CB8" w14:paraId="7DF26070" w14:textId="77777777" w:rsidTr="00A66BB3">
        <w:tc>
          <w:tcPr>
            <w:tcW w:w="4158" w:type="dxa"/>
            <w:vAlign w:val="bottom"/>
          </w:tcPr>
          <w:p w14:paraId="3B05BD53" w14:textId="77777777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6F4CB8">
              <w:rPr>
                <w:i/>
                <w:iCs/>
                <w:cs/>
              </w:rPr>
              <w:t>หัก</w:t>
            </w:r>
            <w:r w:rsidRPr="006F4CB8">
              <w:tab/>
            </w:r>
            <w:r w:rsidRPr="006F4CB8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6F4CB8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  <w:vAlign w:val="bottom"/>
          </w:tcPr>
          <w:p w14:paraId="663CFAC8" w14:textId="5A3B24A2" w:rsidR="00B779AE" w:rsidRPr="006F4CB8" w:rsidRDefault="0044140B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6F4CB8">
              <w:t>(7,</w:t>
            </w:r>
            <w:r w:rsidRPr="006F4CB8">
              <w:rPr>
                <w:rFonts w:hint="cs"/>
                <w:cs/>
              </w:rPr>
              <w:t>562</w:t>
            </w:r>
            <w:r w:rsidR="00081576" w:rsidRPr="006F4CB8">
              <w:t>)</w:t>
            </w:r>
          </w:p>
        </w:tc>
        <w:tc>
          <w:tcPr>
            <w:tcW w:w="1283" w:type="dxa"/>
            <w:vAlign w:val="bottom"/>
          </w:tcPr>
          <w:p w14:paraId="4C6DBE7F" w14:textId="4C3DC2BE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3,562</w:t>
            </w:r>
            <w:r w:rsidRPr="006F4CB8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931E0EF" w14:textId="10BC59D8" w:rsidR="00B779AE" w:rsidRPr="006F4CB8" w:rsidRDefault="007C44B3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 w:rsidRPr="006F4CB8">
              <w:t>(3,787)</w:t>
            </w:r>
          </w:p>
        </w:tc>
        <w:tc>
          <w:tcPr>
            <w:tcW w:w="1283" w:type="dxa"/>
            <w:vAlign w:val="bottom"/>
          </w:tcPr>
          <w:p w14:paraId="798EFFA5" w14:textId="52984E75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6F4CB8">
              <w:rPr>
                <w:cs/>
              </w:rPr>
              <w:t>(</w:t>
            </w:r>
            <w:r w:rsidRPr="006F4CB8">
              <w:t>450</w:t>
            </w:r>
            <w:r w:rsidRPr="006F4CB8">
              <w:rPr>
                <w:cs/>
              </w:rPr>
              <w:t>)</w:t>
            </w:r>
          </w:p>
        </w:tc>
      </w:tr>
      <w:tr w:rsidR="00B779AE" w:rsidRPr="006F4CB8" w14:paraId="3AFD51EE" w14:textId="77777777" w:rsidTr="00A66BB3">
        <w:tc>
          <w:tcPr>
            <w:tcW w:w="4158" w:type="dxa"/>
          </w:tcPr>
          <w:p w14:paraId="566AA07F" w14:textId="77777777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6F4CB8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539C130F" w14:textId="1FB59443" w:rsidR="00B779AE" w:rsidRPr="006F4CB8" w:rsidRDefault="00081576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6F4CB8">
              <w:t>(4,066)</w:t>
            </w:r>
          </w:p>
        </w:tc>
        <w:tc>
          <w:tcPr>
            <w:tcW w:w="1283" w:type="dxa"/>
          </w:tcPr>
          <w:p w14:paraId="25940802" w14:textId="4C4820A6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4,000</w:t>
            </w:r>
            <w:r w:rsidRPr="006F4CB8">
              <w:rPr>
                <w:cs/>
              </w:rPr>
              <w:t>)</w:t>
            </w:r>
          </w:p>
        </w:tc>
        <w:tc>
          <w:tcPr>
            <w:tcW w:w="1282" w:type="dxa"/>
          </w:tcPr>
          <w:p w14:paraId="3B03FB3C" w14:textId="5668F2D3" w:rsidR="00B779AE" w:rsidRPr="006F4CB8" w:rsidRDefault="007C44B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 w:rsidRPr="006F4CB8">
              <w:t>-</w:t>
            </w:r>
          </w:p>
        </w:tc>
        <w:tc>
          <w:tcPr>
            <w:tcW w:w="1283" w:type="dxa"/>
          </w:tcPr>
          <w:p w14:paraId="22CA03B7" w14:textId="785031CE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6F4CB8">
              <w:rPr>
                <w:cs/>
              </w:rPr>
              <w:t>(</w:t>
            </w:r>
            <w:r w:rsidRPr="006F4CB8">
              <w:t>4,000</w:t>
            </w:r>
            <w:r w:rsidRPr="006F4CB8">
              <w:rPr>
                <w:cs/>
              </w:rPr>
              <w:t>)</w:t>
            </w:r>
          </w:p>
        </w:tc>
      </w:tr>
      <w:tr w:rsidR="00B779AE" w:rsidRPr="006F4CB8" w14:paraId="09ABADC8" w14:textId="77777777" w:rsidTr="00A66BB3">
        <w:tc>
          <w:tcPr>
            <w:tcW w:w="4158" w:type="dxa"/>
          </w:tcPr>
          <w:p w14:paraId="233CF81F" w14:textId="77777777" w:rsidR="00B779AE" w:rsidRPr="006F4CB8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6F4CB8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75077CDF" w14:textId="59736E0F" w:rsidR="00B779AE" w:rsidRPr="006F4CB8" w:rsidRDefault="00FD068A" w:rsidP="00B779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6F4CB8">
              <w:t>-</w:t>
            </w:r>
          </w:p>
        </w:tc>
        <w:tc>
          <w:tcPr>
            <w:tcW w:w="1283" w:type="dxa"/>
          </w:tcPr>
          <w:p w14:paraId="3B4E7F62" w14:textId="16AC8338" w:rsidR="00B779AE" w:rsidRPr="006F4CB8" w:rsidRDefault="00B779AE" w:rsidP="00B779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1,535</w:t>
            </w:r>
            <w:r w:rsidRPr="006F4CB8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D799C8E" w14:textId="6BFFFBBA" w:rsidR="00B779AE" w:rsidRPr="006F4CB8" w:rsidRDefault="007C44B3" w:rsidP="00B779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6F4CB8">
              <w:t>-</w:t>
            </w:r>
          </w:p>
        </w:tc>
        <w:tc>
          <w:tcPr>
            <w:tcW w:w="1283" w:type="dxa"/>
            <w:vAlign w:val="bottom"/>
          </w:tcPr>
          <w:p w14:paraId="4D77D824" w14:textId="36AC13D9" w:rsidR="00B779AE" w:rsidRPr="006F4CB8" w:rsidRDefault="00B779AE" w:rsidP="00B779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6F4CB8">
              <w:rPr>
                <w:cs/>
              </w:rPr>
              <w:t>-</w:t>
            </w:r>
          </w:p>
        </w:tc>
      </w:tr>
      <w:tr w:rsidR="00B779AE" w:rsidRPr="006F4CB8" w14:paraId="466A425A" w14:textId="77777777" w:rsidTr="00A66BB3">
        <w:tc>
          <w:tcPr>
            <w:tcW w:w="4158" w:type="dxa"/>
          </w:tcPr>
          <w:p w14:paraId="1A3676D3" w14:textId="77777777" w:rsidR="00B779AE" w:rsidRPr="006F4CB8" w:rsidRDefault="00B779AE" w:rsidP="00B7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</w:t>
            </w:r>
          </w:p>
        </w:tc>
        <w:tc>
          <w:tcPr>
            <w:tcW w:w="1282" w:type="dxa"/>
          </w:tcPr>
          <w:p w14:paraId="367933BA" w14:textId="50AA51D4" w:rsidR="00B779AE" w:rsidRPr="006F4CB8" w:rsidRDefault="00081576" w:rsidP="00B7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61,</w:t>
            </w:r>
            <w:r w:rsidR="0044140B" w:rsidRPr="006F4CB8">
              <w:rPr>
                <w:rFonts w:hint="cs"/>
                <w:b/>
                <w:bCs/>
                <w:cs/>
              </w:rPr>
              <w:t>668</w:t>
            </w:r>
          </w:p>
        </w:tc>
        <w:tc>
          <w:tcPr>
            <w:tcW w:w="1283" w:type="dxa"/>
          </w:tcPr>
          <w:p w14:paraId="62C22D73" w14:textId="7B04B8F9" w:rsidR="00B779AE" w:rsidRPr="006F4CB8" w:rsidRDefault="00B779AE" w:rsidP="00B7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51,182</w:t>
            </w:r>
          </w:p>
        </w:tc>
        <w:tc>
          <w:tcPr>
            <w:tcW w:w="1282" w:type="dxa"/>
          </w:tcPr>
          <w:p w14:paraId="4E568E89" w14:textId="4530BFD5" w:rsidR="00B779AE" w:rsidRPr="006F4CB8" w:rsidRDefault="007C44B3" w:rsidP="00B7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  <w:cs/>
              </w:rPr>
            </w:pPr>
            <w:r w:rsidRPr="006F4CB8">
              <w:rPr>
                <w:b/>
                <w:bCs/>
              </w:rPr>
              <w:t>30,71</w:t>
            </w:r>
            <w:r w:rsidR="00626E8E" w:rsidRPr="006F4CB8">
              <w:rPr>
                <w:b/>
                <w:bCs/>
              </w:rPr>
              <w:t>6</w:t>
            </w:r>
          </w:p>
        </w:tc>
        <w:tc>
          <w:tcPr>
            <w:tcW w:w="1283" w:type="dxa"/>
          </w:tcPr>
          <w:p w14:paraId="69A6FDFA" w14:textId="5814278C" w:rsidR="00B779AE" w:rsidRPr="006F4CB8" w:rsidRDefault="00B779AE" w:rsidP="00B7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24,738</w:t>
            </w:r>
          </w:p>
        </w:tc>
      </w:tr>
    </w:tbl>
    <w:p w14:paraId="15724963" w14:textId="77777777" w:rsidR="00CC770C" w:rsidRPr="006F4CB8" w:rsidRDefault="00CC770C" w:rsidP="001E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GB"/>
        </w:rPr>
      </w:pPr>
    </w:p>
    <w:p w14:paraId="379F45A5" w14:textId="77777777" w:rsidR="00345D0B" w:rsidRPr="006F4CB8" w:rsidRDefault="00345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th-TH"/>
        </w:rPr>
      </w:pPr>
      <w:r w:rsidRPr="006F4CB8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5EE3483C" w14:textId="77777777" w:rsidR="00C03020" w:rsidRPr="006F4CB8" w:rsidRDefault="00C03020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C03020" w:rsidRPr="006F4CB8" w:rsidSect="00FB1D27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3093B4F0" w14:textId="77777777" w:rsidR="00825705" w:rsidRPr="006F4CB8" w:rsidRDefault="00825705" w:rsidP="00825705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ส่วน</w:t>
      </w: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65A3D91C" w14:textId="77777777" w:rsidR="00825705" w:rsidRPr="006F4CB8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0"/>
          <w:szCs w:val="20"/>
          <w:cs/>
          <w:lang w:eastAsia="th-TH"/>
        </w:rPr>
      </w:pPr>
    </w:p>
    <w:p w14:paraId="02B9382D" w14:textId="65FC2DEF" w:rsidR="00627B66" w:rsidRPr="006F4CB8" w:rsidRDefault="00585492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F4CB8">
        <w:rPr>
          <w:rFonts w:asciiTheme="majorBidi" w:hAnsiTheme="majorBidi" w:cstheme="majorBidi"/>
          <w:snapToGrid w:val="0"/>
          <w:cs/>
          <w:lang w:eastAsia="th-TH"/>
        </w:rPr>
        <w:t>ข้อมูลเกี่ยวกับส่วนงานที่รายงานสำหรับงวด</w:t>
      </w:r>
      <w:r w:rsidR="00116B35" w:rsidRPr="006F4CB8">
        <w:rPr>
          <w:rFonts w:asciiTheme="majorBidi" w:hAnsiTheme="majorBidi" w:cstheme="majorBidi" w:hint="cs"/>
          <w:snapToGrid w:val="0"/>
          <w:cs/>
          <w:lang w:eastAsia="th-TH"/>
        </w:rPr>
        <w:t>หก</w:t>
      </w:r>
      <w:r w:rsidRPr="006F4CB8">
        <w:rPr>
          <w:rFonts w:asciiTheme="majorBidi" w:hAnsiTheme="majorBidi" w:cstheme="majorBidi"/>
          <w:snapToGrid w:val="0"/>
          <w:cs/>
          <w:lang w:eastAsia="th-TH"/>
        </w:rPr>
        <w:t xml:space="preserve">เดือนสิ้นสุดวันที่ </w:t>
      </w:r>
      <w:r w:rsidR="006F1E95" w:rsidRPr="006F4CB8">
        <w:rPr>
          <w:rFonts w:asciiTheme="majorBidi" w:hAnsiTheme="majorBidi" w:cstheme="majorBidi"/>
          <w:snapToGrid w:val="0"/>
          <w:lang w:eastAsia="th-TH"/>
        </w:rPr>
        <w:t>3</w:t>
      </w:r>
      <w:r w:rsidR="00116B35" w:rsidRPr="006F4CB8">
        <w:rPr>
          <w:rFonts w:asciiTheme="majorBidi" w:hAnsiTheme="majorBidi" w:cstheme="majorBidi"/>
          <w:snapToGrid w:val="0"/>
          <w:lang w:eastAsia="th-TH"/>
        </w:rPr>
        <w:t xml:space="preserve">0 </w:t>
      </w:r>
      <w:r w:rsidR="00116B35" w:rsidRPr="006F4CB8">
        <w:rPr>
          <w:rFonts w:asciiTheme="majorBidi" w:hAnsiTheme="majorBidi" w:cstheme="majorBidi" w:hint="cs"/>
          <w:snapToGrid w:val="0"/>
          <w:cs/>
          <w:lang w:eastAsia="th-TH"/>
        </w:rPr>
        <w:t xml:space="preserve">มิถุนายน </w:t>
      </w:r>
      <w:r w:rsidR="006F1E95" w:rsidRPr="006F4CB8">
        <w:rPr>
          <w:rFonts w:asciiTheme="majorBidi" w:hAnsiTheme="majorBidi" w:cstheme="majorBidi"/>
          <w:snapToGrid w:val="0"/>
          <w:lang w:eastAsia="th-TH"/>
        </w:rPr>
        <w:t>2565</w:t>
      </w:r>
      <w:r w:rsidR="00617971" w:rsidRPr="006F4CB8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="006F1E95" w:rsidRPr="006F4CB8">
        <w:rPr>
          <w:rFonts w:asciiTheme="majorBidi" w:hAnsiTheme="majorBidi" w:cstheme="majorBidi"/>
          <w:snapToGrid w:val="0"/>
          <w:lang w:eastAsia="th-TH"/>
        </w:rPr>
        <w:t>2564</w:t>
      </w:r>
      <w:r w:rsidRPr="006F4CB8">
        <w:rPr>
          <w:rFonts w:asciiTheme="majorBidi" w:hAnsiTheme="majorBidi" w:cstheme="majorBidi"/>
          <w:snapToGrid w:val="0"/>
          <w:cs/>
          <w:lang w:eastAsia="th-TH"/>
        </w:rPr>
        <w:t xml:space="preserve"> มีดังนี้</w:t>
      </w:r>
    </w:p>
    <w:p w14:paraId="0C186375" w14:textId="04B70832" w:rsidR="007278F3" w:rsidRPr="006F4CB8" w:rsidRDefault="007278F3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C11131" w:rsidRPr="006F4CB8" w14:paraId="77201351" w14:textId="77777777" w:rsidTr="00A66BB3">
        <w:tc>
          <w:tcPr>
            <w:tcW w:w="3960" w:type="dxa"/>
          </w:tcPr>
          <w:p w14:paraId="586290B3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5856058F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b/>
                <w:bCs/>
              </w:rPr>
            </w:pPr>
            <w:r w:rsidRPr="006F4CB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C11131" w:rsidRPr="006F4CB8" w14:paraId="666839D8" w14:textId="77777777" w:rsidTr="00A66BB3">
        <w:tc>
          <w:tcPr>
            <w:tcW w:w="3960" w:type="dxa"/>
          </w:tcPr>
          <w:p w14:paraId="2491F87F" w14:textId="77777777" w:rsidR="00C11131" w:rsidRPr="006F4CB8" w:rsidRDefault="00C11131" w:rsidP="00A66BB3">
            <w:pPr>
              <w:spacing w:line="400" w:lineRule="exact"/>
              <w:jc w:val="both"/>
              <w:rPr>
                <w:b/>
                <w:bCs/>
              </w:rPr>
            </w:pPr>
          </w:p>
          <w:p w14:paraId="0EF6F389" w14:textId="77777777" w:rsidR="00C11131" w:rsidRPr="006F4CB8" w:rsidRDefault="00C11131" w:rsidP="00A66BB3">
            <w:pPr>
              <w:spacing w:line="400" w:lineRule="exact"/>
              <w:jc w:val="both"/>
              <w:rPr>
                <w:b/>
                <w:bCs/>
                <w:i/>
                <w:iCs/>
              </w:rPr>
            </w:pPr>
            <w:r w:rsidRPr="006F4CB8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Pr="006F4CB8">
              <w:rPr>
                <w:b/>
                <w:bCs/>
                <w:i/>
                <w:iCs/>
                <w:cs/>
              </w:rPr>
              <w:t xml:space="preserve">หกเดือนสิ้นสุดวันที่ </w:t>
            </w:r>
          </w:p>
          <w:p w14:paraId="32E9889E" w14:textId="3A937BCF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ind w:firstLine="336"/>
              <w:rPr>
                <w:b/>
                <w:bCs/>
              </w:rPr>
            </w:pPr>
            <w:r w:rsidRPr="006F4CB8">
              <w:rPr>
                <w:b/>
                <w:bCs/>
                <w:i/>
                <w:iCs/>
              </w:rPr>
              <w:t>30</w:t>
            </w:r>
            <w:r w:rsidRPr="006F4CB8">
              <w:rPr>
                <w:b/>
                <w:bCs/>
                <w:i/>
                <w:iCs/>
                <w:cs/>
              </w:rPr>
              <w:t xml:space="preserve"> มิถุนายน</w:t>
            </w:r>
            <w:r w:rsidRPr="006F4CB8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6F4CB8">
              <w:rPr>
                <w:b/>
                <w:bCs/>
                <w:i/>
                <w:iCs/>
              </w:rPr>
              <w:t>2565</w:t>
            </w:r>
          </w:p>
        </w:tc>
        <w:tc>
          <w:tcPr>
            <w:tcW w:w="1293" w:type="dxa"/>
            <w:vAlign w:val="bottom"/>
          </w:tcPr>
          <w:p w14:paraId="442AD191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6F4CB8">
              <w:rPr>
                <w:cs/>
              </w:rPr>
              <w:t>โรงกลั่น</w:t>
            </w:r>
            <w:r w:rsidRPr="006F4CB8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39B67C0C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6F4CB8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28C1A011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6F4CB8">
              <w:rPr>
                <w:rFonts w:hint="cs"/>
                <w:cs/>
              </w:rPr>
              <w:t>พลังงาน</w:t>
            </w:r>
            <w:r w:rsidRPr="006F4CB8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27267F7F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6F4CB8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0AF60461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19"/>
              <w:jc w:val="center"/>
            </w:pPr>
            <w:r w:rsidRPr="006F4CB8">
              <w:rPr>
                <w:rFonts w:hint="cs"/>
                <w:cs/>
              </w:rPr>
              <w:t>ทรัพยากร</w:t>
            </w:r>
            <w:r w:rsidRPr="006F4CB8">
              <w:rPr>
                <w:cs/>
              </w:rPr>
              <w:br/>
            </w:r>
            <w:r w:rsidRPr="006F4CB8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1B12BD88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6F4CB8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38FDB80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6F4CB8">
              <w:rPr>
                <w:cs/>
              </w:rPr>
              <w:t>รายการ</w:t>
            </w:r>
            <w:r w:rsidRPr="006F4CB8">
              <w:br/>
            </w:r>
            <w:r w:rsidRPr="006F4CB8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788A22DC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6F4CB8">
              <w:rPr>
                <w:rFonts w:hint="cs"/>
                <w:cs/>
              </w:rPr>
              <w:t>รวม</w:t>
            </w:r>
          </w:p>
        </w:tc>
      </w:tr>
      <w:tr w:rsidR="00C11131" w:rsidRPr="006F4CB8" w14:paraId="4870BE6B" w14:textId="77777777" w:rsidTr="00A66BB3">
        <w:tc>
          <w:tcPr>
            <w:tcW w:w="3960" w:type="dxa"/>
          </w:tcPr>
          <w:p w14:paraId="47801146" w14:textId="77777777" w:rsidR="00C11131" w:rsidRPr="006F4CB8" w:rsidRDefault="00C11131" w:rsidP="00A66BB3">
            <w:pPr>
              <w:spacing w:line="40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1723834C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i/>
                <w:iCs/>
                <w:cs/>
              </w:rPr>
            </w:pPr>
            <w:r w:rsidRPr="006F4CB8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C11131" w:rsidRPr="006F4CB8" w14:paraId="00E35F34" w14:textId="77777777" w:rsidTr="00A66BB3">
        <w:tc>
          <w:tcPr>
            <w:tcW w:w="3960" w:type="dxa"/>
            <w:vAlign w:val="bottom"/>
          </w:tcPr>
          <w:p w14:paraId="2845F779" w14:textId="77777777" w:rsidR="00C11131" w:rsidRPr="006F4CB8" w:rsidRDefault="00C11131" w:rsidP="00A66BB3">
            <w:pPr>
              <w:spacing w:line="400" w:lineRule="exact"/>
              <w:jc w:val="both"/>
            </w:pPr>
            <w:r w:rsidRPr="006F4CB8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1F33A650" w14:textId="5F05A9BC" w:rsidR="00C11131" w:rsidRPr="006F4CB8" w:rsidRDefault="00B60905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52,511</w:t>
            </w:r>
          </w:p>
        </w:tc>
        <w:tc>
          <w:tcPr>
            <w:tcW w:w="1294" w:type="dxa"/>
            <w:vAlign w:val="center"/>
          </w:tcPr>
          <w:p w14:paraId="1B801E3C" w14:textId="0451F240" w:rsidR="00C11131" w:rsidRPr="006F4CB8" w:rsidRDefault="00B60905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86,347</w:t>
            </w:r>
          </w:p>
        </w:tc>
        <w:tc>
          <w:tcPr>
            <w:tcW w:w="1294" w:type="dxa"/>
            <w:vAlign w:val="center"/>
          </w:tcPr>
          <w:p w14:paraId="1D14AF1A" w14:textId="758FCD43" w:rsidR="00C11131" w:rsidRPr="006F4CB8" w:rsidRDefault="00B60905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2,590</w:t>
            </w:r>
          </w:p>
        </w:tc>
        <w:tc>
          <w:tcPr>
            <w:tcW w:w="1294" w:type="dxa"/>
            <w:vAlign w:val="center"/>
          </w:tcPr>
          <w:p w14:paraId="3D8E40FA" w14:textId="4EBBA8C2" w:rsidR="00C11131" w:rsidRPr="006F4CB8" w:rsidRDefault="00B60905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1,075</w:t>
            </w:r>
          </w:p>
        </w:tc>
        <w:tc>
          <w:tcPr>
            <w:tcW w:w="1293" w:type="dxa"/>
            <w:vAlign w:val="center"/>
          </w:tcPr>
          <w:p w14:paraId="155F8A12" w14:textId="6A89B979" w:rsidR="00C11131" w:rsidRPr="006F4CB8" w:rsidRDefault="00B60905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10,321</w:t>
            </w:r>
          </w:p>
        </w:tc>
        <w:tc>
          <w:tcPr>
            <w:tcW w:w="1294" w:type="dxa"/>
            <w:vAlign w:val="center"/>
          </w:tcPr>
          <w:p w14:paraId="0D408073" w14:textId="0AA427E5" w:rsidR="00C11131" w:rsidRPr="006F4CB8" w:rsidRDefault="00B60905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8</w:t>
            </w:r>
          </w:p>
        </w:tc>
        <w:tc>
          <w:tcPr>
            <w:tcW w:w="1294" w:type="dxa"/>
            <w:vAlign w:val="center"/>
          </w:tcPr>
          <w:p w14:paraId="7E8C802F" w14:textId="0074DC05" w:rsidR="00C11131" w:rsidRPr="006F4CB8" w:rsidRDefault="00B60905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-</w:t>
            </w:r>
          </w:p>
        </w:tc>
        <w:tc>
          <w:tcPr>
            <w:tcW w:w="1294" w:type="dxa"/>
            <w:vAlign w:val="center"/>
          </w:tcPr>
          <w:p w14:paraId="6F1E850E" w14:textId="1691DA59" w:rsidR="00C11131" w:rsidRPr="006F4CB8" w:rsidRDefault="00B60905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152,852</w:t>
            </w:r>
          </w:p>
        </w:tc>
      </w:tr>
      <w:tr w:rsidR="00C11131" w:rsidRPr="006F4CB8" w14:paraId="0E72A8A2" w14:textId="77777777" w:rsidTr="00A66BB3">
        <w:tc>
          <w:tcPr>
            <w:tcW w:w="3960" w:type="dxa"/>
          </w:tcPr>
          <w:p w14:paraId="2DC7FDC5" w14:textId="77777777" w:rsidR="00C11131" w:rsidRPr="006F4CB8" w:rsidRDefault="00C11131" w:rsidP="00A66BB3">
            <w:pPr>
              <w:spacing w:line="400" w:lineRule="exact"/>
              <w:jc w:val="both"/>
              <w:rPr>
                <w:cs/>
              </w:rPr>
            </w:pPr>
            <w:r w:rsidRPr="006F4CB8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6C5F4B07" w14:textId="566FBAC4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80,957</w:t>
            </w:r>
          </w:p>
        </w:tc>
        <w:tc>
          <w:tcPr>
            <w:tcW w:w="1294" w:type="dxa"/>
            <w:vAlign w:val="center"/>
          </w:tcPr>
          <w:p w14:paraId="1ECE366E" w14:textId="56C73493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5</w:t>
            </w:r>
          </w:p>
        </w:tc>
        <w:tc>
          <w:tcPr>
            <w:tcW w:w="1294" w:type="dxa"/>
            <w:vAlign w:val="center"/>
          </w:tcPr>
          <w:p w14:paraId="680AE4F6" w14:textId="28C27C80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5</w:t>
            </w:r>
          </w:p>
        </w:tc>
        <w:tc>
          <w:tcPr>
            <w:tcW w:w="1294" w:type="dxa"/>
            <w:vAlign w:val="center"/>
          </w:tcPr>
          <w:p w14:paraId="04FEAAC1" w14:textId="10E4E62C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6,078</w:t>
            </w:r>
          </w:p>
        </w:tc>
        <w:tc>
          <w:tcPr>
            <w:tcW w:w="1293" w:type="dxa"/>
            <w:vAlign w:val="center"/>
          </w:tcPr>
          <w:p w14:paraId="38E96B7B" w14:textId="409D4D7E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-</w:t>
            </w:r>
          </w:p>
        </w:tc>
        <w:tc>
          <w:tcPr>
            <w:tcW w:w="1294" w:type="dxa"/>
            <w:vAlign w:val="center"/>
          </w:tcPr>
          <w:p w14:paraId="6DCD1E74" w14:textId="569B38A8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-</w:t>
            </w:r>
          </w:p>
        </w:tc>
        <w:tc>
          <w:tcPr>
            <w:tcW w:w="1294" w:type="dxa"/>
            <w:vAlign w:val="center"/>
          </w:tcPr>
          <w:p w14:paraId="711640FF" w14:textId="22A6FBBC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(87,045)</w:t>
            </w:r>
          </w:p>
        </w:tc>
        <w:tc>
          <w:tcPr>
            <w:tcW w:w="1294" w:type="dxa"/>
            <w:vAlign w:val="center"/>
          </w:tcPr>
          <w:p w14:paraId="7DC87663" w14:textId="2563C4A0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-</w:t>
            </w:r>
          </w:p>
        </w:tc>
      </w:tr>
      <w:tr w:rsidR="00C11131" w:rsidRPr="006F4CB8" w14:paraId="70344300" w14:textId="77777777" w:rsidTr="00A66BB3">
        <w:tc>
          <w:tcPr>
            <w:tcW w:w="3960" w:type="dxa"/>
          </w:tcPr>
          <w:p w14:paraId="5FBBFB48" w14:textId="77777777" w:rsidR="00C11131" w:rsidRPr="006F4CB8" w:rsidRDefault="00C11131" w:rsidP="00A66BB3">
            <w:pPr>
              <w:spacing w:line="400" w:lineRule="exact"/>
              <w:jc w:val="both"/>
              <w:rPr>
                <w:b/>
                <w:bCs/>
                <w:cs/>
              </w:rPr>
            </w:pPr>
            <w:r w:rsidRPr="006F4CB8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49A3EE58" w14:textId="5E20D254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133,468</w:t>
            </w:r>
          </w:p>
        </w:tc>
        <w:tc>
          <w:tcPr>
            <w:tcW w:w="1294" w:type="dxa"/>
            <w:vAlign w:val="center"/>
          </w:tcPr>
          <w:p w14:paraId="30FB831B" w14:textId="2696CE1A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86,352</w:t>
            </w:r>
          </w:p>
        </w:tc>
        <w:tc>
          <w:tcPr>
            <w:tcW w:w="1294" w:type="dxa"/>
            <w:vAlign w:val="center"/>
          </w:tcPr>
          <w:p w14:paraId="3BE1742E" w14:textId="169816DB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2,595</w:t>
            </w:r>
          </w:p>
        </w:tc>
        <w:tc>
          <w:tcPr>
            <w:tcW w:w="1294" w:type="dxa"/>
            <w:vAlign w:val="center"/>
          </w:tcPr>
          <w:p w14:paraId="5332EC97" w14:textId="03EC4293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7,153</w:t>
            </w:r>
          </w:p>
        </w:tc>
        <w:tc>
          <w:tcPr>
            <w:tcW w:w="1293" w:type="dxa"/>
            <w:vAlign w:val="center"/>
          </w:tcPr>
          <w:p w14:paraId="63AB3B90" w14:textId="2F207137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10,321</w:t>
            </w:r>
          </w:p>
        </w:tc>
        <w:tc>
          <w:tcPr>
            <w:tcW w:w="1294" w:type="dxa"/>
            <w:vAlign w:val="center"/>
          </w:tcPr>
          <w:p w14:paraId="3B18F3EE" w14:textId="1BD97547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8</w:t>
            </w:r>
          </w:p>
        </w:tc>
        <w:tc>
          <w:tcPr>
            <w:tcW w:w="1294" w:type="dxa"/>
            <w:vAlign w:val="center"/>
          </w:tcPr>
          <w:p w14:paraId="4752CB86" w14:textId="3753D01D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(87,045)</w:t>
            </w:r>
          </w:p>
        </w:tc>
        <w:tc>
          <w:tcPr>
            <w:tcW w:w="1294" w:type="dxa"/>
            <w:vAlign w:val="center"/>
          </w:tcPr>
          <w:p w14:paraId="4E56BA42" w14:textId="00EBF5DE" w:rsidR="00C11131" w:rsidRPr="006F4CB8" w:rsidRDefault="00B60905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152,852</w:t>
            </w:r>
          </w:p>
        </w:tc>
      </w:tr>
      <w:tr w:rsidR="00C11131" w:rsidRPr="006F4CB8" w14:paraId="1A90B017" w14:textId="77777777" w:rsidTr="00A66BB3">
        <w:tc>
          <w:tcPr>
            <w:tcW w:w="3960" w:type="dxa"/>
          </w:tcPr>
          <w:p w14:paraId="1FFB4CB7" w14:textId="77777777" w:rsidR="00C11131" w:rsidRPr="006F4CB8" w:rsidRDefault="00C11131" w:rsidP="00C11131">
            <w:pPr>
              <w:spacing w:line="240" w:lineRule="auto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293" w:type="dxa"/>
            <w:vAlign w:val="center"/>
          </w:tcPr>
          <w:p w14:paraId="06BAC9BF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46DA5FE1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429D1D1F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2072F4B2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7522209C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3949F99B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65F98FBD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320C3D19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</w:tr>
      <w:tr w:rsidR="00C11131" w:rsidRPr="006F4CB8" w14:paraId="1079192D" w14:textId="77777777" w:rsidTr="00A66BB3">
        <w:tc>
          <w:tcPr>
            <w:tcW w:w="3960" w:type="dxa"/>
          </w:tcPr>
          <w:p w14:paraId="3BC02B3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</w:pPr>
            <w:r w:rsidRPr="006F4CB8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56459931" w14:textId="091F0E5C" w:rsidR="00C11131" w:rsidRPr="006F4CB8" w:rsidRDefault="007D2531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11,527</w:t>
            </w:r>
          </w:p>
        </w:tc>
        <w:tc>
          <w:tcPr>
            <w:tcW w:w="1294" w:type="dxa"/>
            <w:vAlign w:val="center"/>
          </w:tcPr>
          <w:p w14:paraId="4712D4F3" w14:textId="3838A990" w:rsidR="00C11131" w:rsidRPr="006F4CB8" w:rsidRDefault="007D25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2,585</w:t>
            </w:r>
          </w:p>
        </w:tc>
        <w:tc>
          <w:tcPr>
            <w:tcW w:w="1294" w:type="dxa"/>
            <w:vAlign w:val="center"/>
          </w:tcPr>
          <w:p w14:paraId="38805A8D" w14:textId="1DFF6657" w:rsidR="00C11131" w:rsidRPr="006F4CB8" w:rsidRDefault="007D25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4,187</w:t>
            </w:r>
          </w:p>
        </w:tc>
        <w:tc>
          <w:tcPr>
            <w:tcW w:w="1294" w:type="dxa"/>
            <w:vAlign w:val="center"/>
          </w:tcPr>
          <w:p w14:paraId="2F1E98C2" w14:textId="2EEAAC5B" w:rsidR="00C11131" w:rsidRPr="006F4CB8" w:rsidRDefault="007D25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437</w:t>
            </w:r>
          </w:p>
        </w:tc>
        <w:tc>
          <w:tcPr>
            <w:tcW w:w="1293" w:type="dxa"/>
            <w:vAlign w:val="center"/>
          </w:tcPr>
          <w:p w14:paraId="43D71388" w14:textId="0641FD12" w:rsidR="00C11131" w:rsidRPr="006F4CB8" w:rsidRDefault="007D25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7,792</w:t>
            </w:r>
          </w:p>
        </w:tc>
        <w:tc>
          <w:tcPr>
            <w:tcW w:w="1294" w:type="dxa"/>
            <w:vAlign w:val="center"/>
          </w:tcPr>
          <w:p w14:paraId="2D152611" w14:textId="15240390" w:rsidR="00C11131" w:rsidRPr="006F4CB8" w:rsidRDefault="0024261C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(242</w:t>
            </w:r>
            <w:r w:rsidR="007D2531" w:rsidRPr="006F4CB8">
              <w:t>)</w:t>
            </w:r>
          </w:p>
        </w:tc>
        <w:tc>
          <w:tcPr>
            <w:tcW w:w="1294" w:type="dxa"/>
            <w:vAlign w:val="center"/>
          </w:tcPr>
          <w:p w14:paraId="1F6235F7" w14:textId="0BAC776D" w:rsidR="00C11131" w:rsidRPr="006F4CB8" w:rsidRDefault="007D25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-</w:t>
            </w:r>
          </w:p>
        </w:tc>
        <w:tc>
          <w:tcPr>
            <w:tcW w:w="1294" w:type="dxa"/>
            <w:vAlign w:val="center"/>
          </w:tcPr>
          <w:p w14:paraId="15BD0BC4" w14:textId="529ACE19" w:rsidR="00C11131" w:rsidRPr="006F4CB8" w:rsidRDefault="00D5550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cs/>
              </w:rPr>
            </w:pPr>
            <w:r w:rsidRPr="006F4CB8">
              <w:t>26,28</w:t>
            </w:r>
            <w:r w:rsidR="0024261C" w:rsidRPr="006F4CB8">
              <w:t>6</w:t>
            </w:r>
          </w:p>
        </w:tc>
      </w:tr>
      <w:tr w:rsidR="00C11131" w:rsidRPr="006F4CB8" w14:paraId="5AAAF809" w14:textId="77777777" w:rsidTr="00A66BB3">
        <w:tc>
          <w:tcPr>
            <w:tcW w:w="3960" w:type="dxa"/>
          </w:tcPr>
          <w:p w14:paraId="10C784F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6F4CB8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5144418E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4293D846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3CDCE0A7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00A33DBD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118431B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1772DEFE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2CE1822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624A6253" w14:textId="6F760364" w:rsidR="00C11131" w:rsidRPr="006F4CB8" w:rsidRDefault="00D5550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(4,741)</w:t>
            </w:r>
          </w:p>
        </w:tc>
      </w:tr>
      <w:tr w:rsidR="00C11131" w:rsidRPr="006F4CB8" w14:paraId="119E8A75" w14:textId="77777777" w:rsidTr="00A66BB3">
        <w:tc>
          <w:tcPr>
            <w:tcW w:w="3960" w:type="dxa"/>
          </w:tcPr>
          <w:p w14:paraId="160158A8" w14:textId="774404FE" w:rsidR="00C11131" w:rsidRPr="006F4CB8" w:rsidRDefault="00AC33E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6F4CB8">
              <w:rPr>
                <w:rFonts w:hint="cs"/>
                <w:cs/>
              </w:rPr>
              <w:t>ขาดทุน</w:t>
            </w:r>
            <w:r w:rsidR="00C11131" w:rsidRPr="006F4CB8">
              <w:rPr>
                <w:cs/>
              </w:rPr>
              <w:t>จากอัตราแลกเปลี่ยน</w:t>
            </w:r>
          </w:p>
        </w:tc>
        <w:tc>
          <w:tcPr>
            <w:tcW w:w="1293" w:type="dxa"/>
          </w:tcPr>
          <w:p w14:paraId="4CB2F1AF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07EE9973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</w:tcPr>
          <w:p w14:paraId="6781803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6E204A4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67CE0AD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6681ADFE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7FCE0B6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5B456E1F" w14:textId="7AE05259" w:rsidR="00C11131" w:rsidRPr="006F4CB8" w:rsidRDefault="00D5550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(456)</w:t>
            </w:r>
          </w:p>
        </w:tc>
      </w:tr>
      <w:tr w:rsidR="00C11131" w:rsidRPr="006F4CB8" w14:paraId="78EAA0EA" w14:textId="77777777" w:rsidTr="00A66BB3">
        <w:tc>
          <w:tcPr>
            <w:tcW w:w="3960" w:type="dxa"/>
          </w:tcPr>
          <w:p w14:paraId="117FD5AF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6F4CB8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1293" w:type="dxa"/>
          </w:tcPr>
          <w:p w14:paraId="70354F79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4836B7F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763B4A13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B95BD93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1A96A837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20C00A78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25E51D3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775AFEA" w14:textId="16FFCB2A" w:rsidR="00C11131" w:rsidRPr="006F4CB8" w:rsidRDefault="00D5550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163</w:t>
            </w:r>
          </w:p>
        </w:tc>
      </w:tr>
      <w:tr w:rsidR="00C11131" w:rsidRPr="006F4CB8" w14:paraId="283C06AB" w14:textId="77777777" w:rsidTr="00A66BB3">
        <w:tc>
          <w:tcPr>
            <w:tcW w:w="3960" w:type="dxa"/>
          </w:tcPr>
          <w:p w14:paraId="5C2C19FB" w14:textId="77777777" w:rsidR="00C11131" w:rsidRPr="006F4CB8" w:rsidRDefault="00C11131" w:rsidP="00A66BB3">
            <w:pPr>
              <w:spacing w:line="400" w:lineRule="exact"/>
              <w:jc w:val="both"/>
              <w:rPr>
                <w:cs/>
              </w:rPr>
            </w:pPr>
            <w:r w:rsidRPr="006F4CB8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22ED9E75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10E4B40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30DBACB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767CB998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29E8FE5F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A73499E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63DC1AB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0DF918E0" w14:textId="27E30C76" w:rsidR="00C11131" w:rsidRPr="006F4CB8" w:rsidRDefault="00D5550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</w:pPr>
            <w:r w:rsidRPr="006F4CB8">
              <w:t>(1,879)</w:t>
            </w:r>
          </w:p>
        </w:tc>
      </w:tr>
      <w:tr w:rsidR="00C11131" w:rsidRPr="006F4CB8" w14:paraId="5EE4A1A0" w14:textId="77777777" w:rsidTr="00A66BB3">
        <w:tc>
          <w:tcPr>
            <w:tcW w:w="3960" w:type="dxa"/>
          </w:tcPr>
          <w:p w14:paraId="21D897ED" w14:textId="77777777" w:rsidR="00C11131" w:rsidRPr="006F4CB8" w:rsidRDefault="00C11131" w:rsidP="00A66BB3">
            <w:pPr>
              <w:spacing w:line="400" w:lineRule="exact"/>
              <w:jc w:val="both"/>
              <w:rPr>
                <w:cs/>
              </w:rPr>
            </w:pPr>
            <w:r w:rsidRPr="006F4CB8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0D4935B8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4C9E866B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7897A80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6D155F91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68002DD7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9EB8E29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0CB99ACE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4774977E" w14:textId="716BF961" w:rsidR="00C11131" w:rsidRPr="006F4CB8" w:rsidRDefault="00D55506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(8,380)</w:t>
            </w:r>
          </w:p>
        </w:tc>
      </w:tr>
      <w:tr w:rsidR="00C11131" w:rsidRPr="006F4CB8" w14:paraId="6E103422" w14:textId="77777777" w:rsidTr="00A66BB3">
        <w:tc>
          <w:tcPr>
            <w:tcW w:w="3960" w:type="dxa"/>
          </w:tcPr>
          <w:p w14:paraId="041963B3" w14:textId="77777777" w:rsidR="00C11131" w:rsidRPr="006F4CB8" w:rsidRDefault="00C11131" w:rsidP="00A66BB3">
            <w:pPr>
              <w:spacing w:line="400" w:lineRule="exact"/>
              <w:jc w:val="both"/>
              <w:rPr>
                <w:b/>
                <w:bCs/>
                <w:cs/>
              </w:rPr>
            </w:pPr>
            <w:r w:rsidRPr="006F4CB8">
              <w:rPr>
                <w:rFonts w:hint="cs"/>
                <w:b/>
                <w:bCs/>
                <w:cs/>
              </w:rPr>
              <w:t>กำไร</w:t>
            </w:r>
            <w:r w:rsidRPr="006F4CB8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5D12851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2A87E27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3A081B1E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64051B99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3300A449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3AAB46FB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57CEE971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37DE8139" w14:textId="087D6365" w:rsidR="00C11131" w:rsidRPr="006F4CB8" w:rsidRDefault="00D55506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  <w:cs/>
              </w:rPr>
            </w:pPr>
            <w:r w:rsidRPr="006F4CB8">
              <w:rPr>
                <w:b/>
                <w:bCs/>
              </w:rPr>
              <w:t>10,99</w:t>
            </w:r>
            <w:r w:rsidR="0024261C" w:rsidRPr="006F4CB8">
              <w:rPr>
                <w:b/>
                <w:bCs/>
              </w:rPr>
              <w:t>3</w:t>
            </w:r>
          </w:p>
        </w:tc>
      </w:tr>
    </w:tbl>
    <w:p w14:paraId="7CC21537" w14:textId="1ACED44F" w:rsidR="00C23861" w:rsidRPr="006F4CB8" w:rsidRDefault="00C23861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cs/>
          <w:lang w:eastAsia="th-TH"/>
        </w:rPr>
      </w:pPr>
    </w:p>
    <w:p w14:paraId="7DBEC66A" w14:textId="0221EC2D" w:rsidR="00116B35" w:rsidRPr="006F4CB8" w:rsidRDefault="00C23861" w:rsidP="00C2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  <w:r w:rsidRPr="006F4CB8">
        <w:rPr>
          <w:rFonts w:asciiTheme="majorBidi" w:hAnsiTheme="majorBidi" w:cstheme="majorBidi"/>
          <w:snapToGrid w:val="0"/>
          <w:sz w:val="16"/>
          <w:szCs w:val="16"/>
          <w:cs/>
          <w:lang w:eastAsia="th-TH"/>
        </w:rP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C11131" w:rsidRPr="006F4CB8" w14:paraId="15851DBB" w14:textId="77777777" w:rsidTr="00A66BB3">
        <w:tc>
          <w:tcPr>
            <w:tcW w:w="3960" w:type="dxa"/>
          </w:tcPr>
          <w:p w14:paraId="282E47E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12886486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b/>
                <w:bCs/>
              </w:rPr>
            </w:pPr>
            <w:r w:rsidRPr="006F4CB8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C11131" w:rsidRPr="006F4CB8" w14:paraId="783A7D3E" w14:textId="77777777" w:rsidTr="00A66BB3">
        <w:tc>
          <w:tcPr>
            <w:tcW w:w="3960" w:type="dxa"/>
          </w:tcPr>
          <w:p w14:paraId="2ED2597D" w14:textId="77777777" w:rsidR="00C11131" w:rsidRPr="006F4CB8" w:rsidRDefault="00C11131" w:rsidP="00A66BB3">
            <w:pPr>
              <w:spacing w:line="400" w:lineRule="exact"/>
              <w:jc w:val="both"/>
              <w:rPr>
                <w:b/>
                <w:bCs/>
              </w:rPr>
            </w:pPr>
          </w:p>
          <w:p w14:paraId="56BFDFFC" w14:textId="77777777" w:rsidR="00C11131" w:rsidRPr="006F4CB8" w:rsidRDefault="00C11131" w:rsidP="00A66BB3">
            <w:pPr>
              <w:spacing w:line="400" w:lineRule="exact"/>
              <w:jc w:val="both"/>
              <w:rPr>
                <w:b/>
                <w:bCs/>
                <w:i/>
                <w:iCs/>
              </w:rPr>
            </w:pPr>
            <w:r w:rsidRPr="006F4CB8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Pr="006F4CB8">
              <w:rPr>
                <w:b/>
                <w:bCs/>
                <w:i/>
                <w:iCs/>
                <w:cs/>
              </w:rPr>
              <w:t xml:space="preserve">หกเดือนสิ้นสุดวันที่ </w:t>
            </w:r>
          </w:p>
          <w:p w14:paraId="1A009CA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ind w:firstLine="336"/>
              <w:rPr>
                <w:b/>
                <w:bCs/>
              </w:rPr>
            </w:pPr>
            <w:r w:rsidRPr="006F4CB8">
              <w:rPr>
                <w:b/>
                <w:bCs/>
                <w:i/>
                <w:iCs/>
              </w:rPr>
              <w:t>30</w:t>
            </w:r>
            <w:r w:rsidRPr="006F4CB8">
              <w:rPr>
                <w:b/>
                <w:bCs/>
                <w:i/>
                <w:iCs/>
                <w:cs/>
              </w:rPr>
              <w:t xml:space="preserve"> มิถุนายน</w:t>
            </w:r>
            <w:r w:rsidRPr="006F4CB8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6F4CB8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293" w:type="dxa"/>
            <w:vAlign w:val="bottom"/>
          </w:tcPr>
          <w:p w14:paraId="24860E1B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6F4CB8">
              <w:rPr>
                <w:cs/>
              </w:rPr>
              <w:t>โรงกลั่น</w:t>
            </w:r>
            <w:r w:rsidRPr="006F4CB8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45D7E31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6F4CB8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062F0B66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6F4CB8">
              <w:rPr>
                <w:rFonts w:hint="cs"/>
                <w:cs/>
              </w:rPr>
              <w:t>พลังงาน</w:t>
            </w:r>
            <w:r w:rsidRPr="006F4CB8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55D5041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6F4CB8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680A1355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19"/>
              <w:jc w:val="center"/>
            </w:pPr>
            <w:r w:rsidRPr="006F4CB8">
              <w:rPr>
                <w:rFonts w:hint="cs"/>
                <w:cs/>
              </w:rPr>
              <w:t>ทรัพยากร</w:t>
            </w:r>
            <w:r w:rsidRPr="006F4CB8">
              <w:rPr>
                <w:cs/>
              </w:rPr>
              <w:br/>
            </w:r>
            <w:r w:rsidRPr="006F4CB8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65949A3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6F4CB8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10EC1C6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6F4CB8">
              <w:rPr>
                <w:cs/>
              </w:rPr>
              <w:t>รายการ</w:t>
            </w:r>
            <w:r w:rsidRPr="006F4CB8">
              <w:br/>
            </w:r>
            <w:r w:rsidRPr="006F4CB8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4D0948CB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6F4CB8">
              <w:rPr>
                <w:rFonts w:hint="cs"/>
                <w:cs/>
              </w:rPr>
              <w:t>รวม</w:t>
            </w:r>
          </w:p>
        </w:tc>
      </w:tr>
      <w:tr w:rsidR="00C11131" w:rsidRPr="006F4CB8" w14:paraId="60E0E9DA" w14:textId="77777777" w:rsidTr="00A66BB3">
        <w:tc>
          <w:tcPr>
            <w:tcW w:w="3960" w:type="dxa"/>
          </w:tcPr>
          <w:p w14:paraId="76E3AA22" w14:textId="77777777" w:rsidR="00C11131" w:rsidRPr="006F4CB8" w:rsidRDefault="00C11131" w:rsidP="00A66BB3">
            <w:pPr>
              <w:spacing w:line="40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1702C8E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i/>
                <w:iCs/>
                <w:cs/>
              </w:rPr>
            </w:pPr>
            <w:r w:rsidRPr="006F4CB8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C11131" w:rsidRPr="006F4CB8" w14:paraId="71217601" w14:textId="77777777" w:rsidTr="00A66BB3">
        <w:tc>
          <w:tcPr>
            <w:tcW w:w="3960" w:type="dxa"/>
            <w:vAlign w:val="bottom"/>
          </w:tcPr>
          <w:p w14:paraId="2F783E0B" w14:textId="77777777" w:rsidR="00C11131" w:rsidRPr="006F4CB8" w:rsidRDefault="00C11131" w:rsidP="00A66BB3">
            <w:pPr>
              <w:spacing w:line="400" w:lineRule="exact"/>
              <w:jc w:val="both"/>
            </w:pPr>
            <w:r w:rsidRPr="006F4CB8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32F0EA6A" w14:textId="77777777" w:rsidR="00C11131" w:rsidRPr="006F4CB8" w:rsidRDefault="00C11131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26,926</w:t>
            </w:r>
          </w:p>
        </w:tc>
        <w:tc>
          <w:tcPr>
            <w:tcW w:w="1294" w:type="dxa"/>
            <w:vAlign w:val="center"/>
          </w:tcPr>
          <w:p w14:paraId="5F5DA3BF" w14:textId="77777777" w:rsidR="00C11131" w:rsidRPr="006F4CB8" w:rsidRDefault="00C11131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54,800</w:t>
            </w:r>
          </w:p>
        </w:tc>
        <w:tc>
          <w:tcPr>
            <w:tcW w:w="1294" w:type="dxa"/>
            <w:vAlign w:val="center"/>
          </w:tcPr>
          <w:p w14:paraId="265FBBEB" w14:textId="77777777" w:rsidR="00C11131" w:rsidRPr="006F4CB8" w:rsidRDefault="00C11131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2,130</w:t>
            </w:r>
          </w:p>
        </w:tc>
        <w:tc>
          <w:tcPr>
            <w:tcW w:w="1294" w:type="dxa"/>
            <w:vAlign w:val="center"/>
          </w:tcPr>
          <w:p w14:paraId="41B8DE91" w14:textId="77777777" w:rsidR="00C11131" w:rsidRPr="006F4CB8" w:rsidRDefault="00C11131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1,149</w:t>
            </w:r>
          </w:p>
        </w:tc>
        <w:tc>
          <w:tcPr>
            <w:tcW w:w="1293" w:type="dxa"/>
            <w:vAlign w:val="center"/>
          </w:tcPr>
          <w:p w14:paraId="6C3F435B" w14:textId="77777777" w:rsidR="00C11131" w:rsidRPr="006F4CB8" w:rsidRDefault="00C11131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5207DC5D" w14:textId="77777777" w:rsidR="00C11131" w:rsidRPr="006F4CB8" w:rsidRDefault="00C11131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1</w:t>
            </w:r>
          </w:p>
        </w:tc>
        <w:tc>
          <w:tcPr>
            <w:tcW w:w="1294" w:type="dxa"/>
            <w:vAlign w:val="center"/>
          </w:tcPr>
          <w:p w14:paraId="129DC19E" w14:textId="77777777" w:rsidR="00C11131" w:rsidRPr="006F4CB8" w:rsidRDefault="00C11131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919781B" w14:textId="77777777" w:rsidR="00C11131" w:rsidRPr="006F4CB8" w:rsidRDefault="00C11131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85,006</w:t>
            </w:r>
          </w:p>
        </w:tc>
      </w:tr>
      <w:tr w:rsidR="00C11131" w:rsidRPr="006F4CB8" w14:paraId="29EB4F8D" w14:textId="77777777" w:rsidTr="00A66BB3">
        <w:tc>
          <w:tcPr>
            <w:tcW w:w="3960" w:type="dxa"/>
          </w:tcPr>
          <w:p w14:paraId="2BB8E82B" w14:textId="77777777" w:rsidR="00C11131" w:rsidRPr="006F4CB8" w:rsidRDefault="00C11131" w:rsidP="00A66BB3">
            <w:pPr>
              <w:spacing w:line="400" w:lineRule="exact"/>
              <w:jc w:val="both"/>
              <w:rPr>
                <w:cs/>
              </w:rPr>
            </w:pPr>
            <w:r w:rsidRPr="006F4CB8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6FAF915C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50,037</w:t>
            </w:r>
          </w:p>
        </w:tc>
        <w:tc>
          <w:tcPr>
            <w:tcW w:w="1294" w:type="dxa"/>
            <w:vAlign w:val="center"/>
          </w:tcPr>
          <w:p w14:paraId="3D686B29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2</w:t>
            </w:r>
          </w:p>
        </w:tc>
        <w:tc>
          <w:tcPr>
            <w:tcW w:w="1294" w:type="dxa"/>
            <w:vAlign w:val="center"/>
          </w:tcPr>
          <w:p w14:paraId="69E3DDBB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5</w:t>
            </w:r>
          </w:p>
        </w:tc>
        <w:tc>
          <w:tcPr>
            <w:tcW w:w="1294" w:type="dxa"/>
            <w:vAlign w:val="center"/>
          </w:tcPr>
          <w:p w14:paraId="65BE46F7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5,787</w:t>
            </w:r>
          </w:p>
        </w:tc>
        <w:tc>
          <w:tcPr>
            <w:tcW w:w="1293" w:type="dxa"/>
            <w:vAlign w:val="center"/>
          </w:tcPr>
          <w:p w14:paraId="4FB5717C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7ECF7045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7712F92E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cs/>
              </w:rPr>
              <w:t>(</w:t>
            </w:r>
            <w:r w:rsidRPr="006F4CB8">
              <w:t>55,831</w:t>
            </w:r>
            <w:r w:rsidRPr="006F4CB8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2DEE4C21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cs/>
              </w:rPr>
              <w:t>-</w:t>
            </w:r>
          </w:p>
        </w:tc>
      </w:tr>
      <w:tr w:rsidR="00C11131" w:rsidRPr="006F4CB8" w14:paraId="23E4258A" w14:textId="77777777" w:rsidTr="00A66BB3">
        <w:tc>
          <w:tcPr>
            <w:tcW w:w="3960" w:type="dxa"/>
          </w:tcPr>
          <w:p w14:paraId="4357AB97" w14:textId="77777777" w:rsidR="00C11131" w:rsidRPr="006F4CB8" w:rsidRDefault="00C11131" w:rsidP="00A66BB3">
            <w:pPr>
              <w:spacing w:line="400" w:lineRule="exact"/>
              <w:jc w:val="both"/>
              <w:rPr>
                <w:b/>
                <w:bCs/>
                <w:cs/>
              </w:rPr>
            </w:pPr>
            <w:r w:rsidRPr="006F4CB8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155E91C1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76,963</w:t>
            </w:r>
          </w:p>
        </w:tc>
        <w:tc>
          <w:tcPr>
            <w:tcW w:w="1294" w:type="dxa"/>
            <w:vAlign w:val="center"/>
          </w:tcPr>
          <w:p w14:paraId="680A610B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54,802</w:t>
            </w:r>
          </w:p>
        </w:tc>
        <w:tc>
          <w:tcPr>
            <w:tcW w:w="1294" w:type="dxa"/>
            <w:vAlign w:val="center"/>
          </w:tcPr>
          <w:p w14:paraId="7139CB38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2,135</w:t>
            </w:r>
          </w:p>
        </w:tc>
        <w:tc>
          <w:tcPr>
            <w:tcW w:w="1294" w:type="dxa"/>
            <w:vAlign w:val="center"/>
          </w:tcPr>
          <w:p w14:paraId="51361695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6,936</w:t>
            </w:r>
          </w:p>
        </w:tc>
        <w:tc>
          <w:tcPr>
            <w:tcW w:w="1293" w:type="dxa"/>
            <w:vAlign w:val="center"/>
          </w:tcPr>
          <w:p w14:paraId="230D3A0E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D790274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1</w:t>
            </w:r>
          </w:p>
        </w:tc>
        <w:tc>
          <w:tcPr>
            <w:tcW w:w="1294" w:type="dxa"/>
            <w:vAlign w:val="center"/>
          </w:tcPr>
          <w:p w14:paraId="365FEE0A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(</w:t>
            </w:r>
            <w:r w:rsidRPr="006F4CB8">
              <w:rPr>
                <w:b/>
                <w:bCs/>
              </w:rPr>
              <w:t>55,831</w:t>
            </w:r>
            <w:r w:rsidRPr="006F4CB8"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193BBD91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85,006</w:t>
            </w:r>
          </w:p>
        </w:tc>
      </w:tr>
      <w:tr w:rsidR="00C11131" w:rsidRPr="006F4CB8" w14:paraId="37B7FF82" w14:textId="77777777" w:rsidTr="00A66BB3">
        <w:tc>
          <w:tcPr>
            <w:tcW w:w="3960" w:type="dxa"/>
          </w:tcPr>
          <w:p w14:paraId="0280EC03" w14:textId="77777777" w:rsidR="00C11131" w:rsidRPr="006F4CB8" w:rsidRDefault="00C11131" w:rsidP="00C11131">
            <w:pPr>
              <w:spacing w:line="240" w:lineRule="auto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293" w:type="dxa"/>
            <w:vAlign w:val="center"/>
          </w:tcPr>
          <w:p w14:paraId="26EAF081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1E194E4C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4BDD8463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0C2CAE72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292D1525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4190FC17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7223DB6A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64A56246" w14:textId="77777777" w:rsidR="00C11131" w:rsidRPr="006F4CB8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</w:tr>
      <w:tr w:rsidR="00C11131" w:rsidRPr="006F4CB8" w14:paraId="7D2DCE4D" w14:textId="77777777" w:rsidTr="00A66BB3">
        <w:tc>
          <w:tcPr>
            <w:tcW w:w="3960" w:type="dxa"/>
          </w:tcPr>
          <w:p w14:paraId="28D1DD2B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</w:pPr>
            <w:r w:rsidRPr="006F4CB8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161E8447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4,388</w:t>
            </w:r>
          </w:p>
        </w:tc>
        <w:tc>
          <w:tcPr>
            <w:tcW w:w="1294" w:type="dxa"/>
            <w:vAlign w:val="center"/>
          </w:tcPr>
          <w:p w14:paraId="2BC5607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1,797</w:t>
            </w:r>
          </w:p>
        </w:tc>
        <w:tc>
          <w:tcPr>
            <w:tcW w:w="1294" w:type="dxa"/>
            <w:vAlign w:val="center"/>
          </w:tcPr>
          <w:p w14:paraId="4E12E323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1,976</w:t>
            </w:r>
          </w:p>
        </w:tc>
        <w:tc>
          <w:tcPr>
            <w:tcW w:w="1294" w:type="dxa"/>
            <w:vAlign w:val="center"/>
          </w:tcPr>
          <w:p w14:paraId="45A0A61B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717</w:t>
            </w:r>
          </w:p>
        </w:tc>
        <w:tc>
          <w:tcPr>
            <w:tcW w:w="1293" w:type="dxa"/>
            <w:vAlign w:val="center"/>
          </w:tcPr>
          <w:p w14:paraId="3F114555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307</w:t>
            </w:r>
          </w:p>
        </w:tc>
        <w:tc>
          <w:tcPr>
            <w:tcW w:w="1294" w:type="dxa"/>
            <w:vAlign w:val="center"/>
          </w:tcPr>
          <w:p w14:paraId="149D9A75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cs/>
              </w:rPr>
              <w:t>(</w:t>
            </w:r>
            <w:r w:rsidRPr="006F4CB8">
              <w:t>179</w:t>
            </w:r>
            <w:r w:rsidRPr="006F4CB8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7D3B4667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608DDB1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cs/>
              </w:rPr>
            </w:pPr>
            <w:r w:rsidRPr="006F4CB8">
              <w:t>9,006</w:t>
            </w:r>
          </w:p>
        </w:tc>
      </w:tr>
      <w:tr w:rsidR="00C11131" w:rsidRPr="006F4CB8" w14:paraId="288B0F78" w14:textId="77777777" w:rsidTr="00A66BB3">
        <w:tc>
          <w:tcPr>
            <w:tcW w:w="3960" w:type="dxa"/>
          </w:tcPr>
          <w:p w14:paraId="61505B9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6F4CB8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62D7180E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70C2CD9D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7C56FBE3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300A3D69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13E2A80F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795602C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73B5FA3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274BF88D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cs/>
              </w:rPr>
              <w:t>(</w:t>
            </w:r>
            <w:r w:rsidRPr="006F4CB8">
              <w:t>3,390</w:t>
            </w:r>
            <w:r w:rsidRPr="006F4CB8">
              <w:rPr>
                <w:cs/>
              </w:rPr>
              <w:t>)</w:t>
            </w:r>
          </w:p>
        </w:tc>
      </w:tr>
      <w:tr w:rsidR="00C11131" w:rsidRPr="006F4CB8" w14:paraId="33B54907" w14:textId="77777777" w:rsidTr="00A66BB3">
        <w:tc>
          <w:tcPr>
            <w:tcW w:w="3960" w:type="dxa"/>
          </w:tcPr>
          <w:p w14:paraId="79DD24B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</w:pPr>
            <w:r w:rsidRPr="006F4CB8">
              <w:rPr>
                <w:rFonts w:hint="cs"/>
                <w:cs/>
              </w:rPr>
              <w:t>กำไร</w:t>
            </w:r>
            <w:r w:rsidRPr="006F4CB8">
              <w:rPr>
                <w:cs/>
              </w:rPr>
              <w:t>จากตราสารอนุพันธ์</w:t>
            </w:r>
          </w:p>
        </w:tc>
        <w:tc>
          <w:tcPr>
            <w:tcW w:w="1293" w:type="dxa"/>
          </w:tcPr>
          <w:p w14:paraId="33D579B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1FAA114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5A64CCEB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6816393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379D2D99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23EB18C8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0D226E1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7CE68CD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cs/>
              </w:rPr>
            </w:pPr>
            <w:r w:rsidRPr="006F4CB8">
              <w:t>6</w:t>
            </w:r>
          </w:p>
        </w:tc>
      </w:tr>
      <w:tr w:rsidR="00C11131" w:rsidRPr="006F4CB8" w14:paraId="4EAECAE5" w14:textId="77777777" w:rsidTr="00A66BB3">
        <w:tc>
          <w:tcPr>
            <w:tcW w:w="3960" w:type="dxa"/>
          </w:tcPr>
          <w:p w14:paraId="4CBF6B6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6F4CB8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66876045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728536D1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</w:tcPr>
          <w:p w14:paraId="7B94E483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A0F67B5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5C0A56CE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13B104B1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90DA457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B664D4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223</w:t>
            </w:r>
          </w:p>
        </w:tc>
      </w:tr>
      <w:tr w:rsidR="00C11131" w:rsidRPr="006F4CB8" w14:paraId="7DB74EFA" w14:textId="77777777" w:rsidTr="00A66BB3">
        <w:tc>
          <w:tcPr>
            <w:tcW w:w="3960" w:type="dxa"/>
          </w:tcPr>
          <w:p w14:paraId="22AA9F0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6F4CB8">
              <w:rPr>
                <w:rFonts w:hint="cs"/>
                <w:cs/>
              </w:rPr>
              <w:t>กำไรจากการวัดมูลค่ายุติธรรมของเงินลงทุน</w:t>
            </w:r>
          </w:p>
        </w:tc>
        <w:tc>
          <w:tcPr>
            <w:tcW w:w="1293" w:type="dxa"/>
          </w:tcPr>
          <w:p w14:paraId="06A31E8B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3AD775E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</w:tcPr>
          <w:p w14:paraId="76D36D6B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281992C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78211F07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29B052F8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6C6BBEA5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C7DB5E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rFonts w:hint="cs"/>
                <w:cs/>
              </w:rPr>
              <w:t>43</w:t>
            </w:r>
          </w:p>
        </w:tc>
      </w:tr>
      <w:tr w:rsidR="00C11131" w:rsidRPr="006F4CB8" w14:paraId="60079E33" w14:textId="77777777" w:rsidTr="00A66BB3">
        <w:tc>
          <w:tcPr>
            <w:tcW w:w="3960" w:type="dxa"/>
          </w:tcPr>
          <w:p w14:paraId="7C5DCFB7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6F4CB8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1293" w:type="dxa"/>
          </w:tcPr>
          <w:p w14:paraId="35F6AC46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533BB898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35257DC7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A571DF8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7B25BBC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71A10DA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4A962D4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E5362F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t>413</w:t>
            </w:r>
          </w:p>
        </w:tc>
      </w:tr>
      <w:tr w:rsidR="00C11131" w:rsidRPr="006F4CB8" w14:paraId="3BBC8642" w14:textId="77777777" w:rsidTr="00A66BB3">
        <w:tc>
          <w:tcPr>
            <w:tcW w:w="3960" w:type="dxa"/>
          </w:tcPr>
          <w:p w14:paraId="1F4D050A" w14:textId="77777777" w:rsidR="00C11131" w:rsidRPr="006F4CB8" w:rsidRDefault="00C11131" w:rsidP="00A66BB3">
            <w:pPr>
              <w:spacing w:line="400" w:lineRule="exact"/>
              <w:jc w:val="both"/>
              <w:rPr>
                <w:cs/>
              </w:rPr>
            </w:pPr>
            <w:r w:rsidRPr="006F4CB8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68C7036F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35DB990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4489B9D8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72AB5E5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334E5B3D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00EF8EB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39702D55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1F87E72E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</w:pPr>
            <w:r w:rsidRPr="006F4CB8">
              <w:rPr>
                <w:cs/>
              </w:rPr>
              <w:t>(</w:t>
            </w:r>
            <w:r w:rsidRPr="006F4CB8">
              <w:t>982</w:t>
            </w:r>
            <w:r w:rsidRPr="006F4CB8">
              <w:rPr>
                <w:cs/>
              </w:rPr>
              <w:t>)</w:t>
            </w:r>
          </w:p>
        </w:tc>
      </w:tr>
      <w:tr w:rsidR="00C11131" w:rsidRPr="006F4CB8" w14:paraId="4934EAC7" w14:textId="77777777" w:rsidTr="00A66BB3">
        <w:tc>
          <w:tcPr>
            <w:tcW w:w="3960" w:type="dxa"/>
          </w:tcPr>
          <w:p w14:paraId="4A7774CF" w14:textId="77777777" w:rsidR="00C11131" w:rsidRPr="006F4CB8" w:rsidRDefault="00C11131" w:rsidP="00A66BB3">
            <w:pPr>
              <w:spacing w:line="400" w:lineRule="exact"/>
              <w:jc w:val="both"/>
              <w:rPr>
                <w:cs/>
              </w:rPr>
            </w:pPr>
            <w:r w:rsidRPr="006F4CB8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63C8F31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2F2223DA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4BC6370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0E395F9C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4A159E4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3A657231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60DA9352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3C52A29B" w14:textId="77777777" w:rsidR="00C11131" w:rsidRPr="006F4CB8" w:rsidRDefault="00C11131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6F4CB8">
              <w:rPr>
                <w:cs/>
              </w:rPr>
              <w:t>(</w:t>
            </w:r>
            <w:r w:rsidRPr="006F4CB8">
              <w:t>603</w:t>
            </w:r>
            <w:r w:rsidRPr="006F4CB8">
              <w:rPr>
                <w:cs/>
              </w:rPr>
              <w:t>)</w:t>
            </w:r>
          </w:p>
        </w:tc>
      </w:tr>
      <w:tr w:rsidR="00C11131" w:rsidRPr="006F4CB8" w14:paraId="5646D40A" w14:textId="77777777" w:rsidTr="00A66BB3">
        <w:tc>
          <w:tcPr>
            <w:tcW w:w="3960" w:type="dxa"/>
          </w:tcPr>
          <w:p w14:paraId="0E1F9F4D" w14:textId="77777777" w:rsidR="00C11131" w:rsidRPr="006F4CB8" w:rsidRDefault="00C11131" w:rsidP="00A66BB3">
            <w:pPr>
              <w:spacing w:line="400" w:lineRule="exact"/>
              <w:jc w:val="both"/>
              <w:rPr>
                <w:b/>
                <w:bCs/>
                <w:cs/>
              </w:rPr>
            </w:pPr>
            <w:r w:rsidRPr="006F4CB8">
              <w:rPr>
                <w:rFonts w:hint="cs"/>
                <w:b/>
                <w:bCs/>
                <w:cs/>
              </w:rPr>
              <w:t>กำไร</w:t>
            </w:r>
            <w:r w:rsidRPr="006F4CB8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6E2EF9A1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1B2B7938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6DD62A30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4C1D7344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20DBCD0C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2B561AEE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2153E093" w14:textId="77777777" w:rsidR="00C11131" w:rsidRPr="006F4CB8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29DB1F27" w14:textId="77777777" w:rsidR="00C11131" w:rsidRPr="006F4CB8" w:rsidRDefault="00C11131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4,716</w:t>
            </w:r>
          </w:p>
        </w:tc>
      </w:tr>
    </w:tbl>
    <w:p w14:paraId="76005FA4" w14:textId="77777777" w:rsidR="00116B35" w:rsidRPr="006F4CB8" w:rsidRDefault="00116B3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18CBC413" w14:textId="77777777" w:rsidR="00825705" w:rsidRPr="006F4CB8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22C0CCC5" w14:textId="3FFDB148" w:rsidR="00E47C20" w:rsidRPr="006F4CB8" w:rsidRDefault="00E47C20">
      <w:pPr>
        <w:rPr>
          <w:rFonts w:asciiTheme="majorBidi" w:hAnsiTheme="majorBidi" w:cstheme="majorBidi"/>
          <w:cs/>
        </w:rPr>
        <w:sectPr w:rsidR="00E47C20" w:rsidRPr="006F4CB8" w:rsidSect="00FB1D27">
          <w:head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597C5976" w14:textId="226120C1" w:rsidR="009D7363" w:rsidRPr="006F4CB8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F4CB8">
        <w:rPr>
          <w:rFonts w:asciiTheme="majorBidi" w:hAnsiTheme="majorBidi" w:cstheme="majorBidi"/>
          <w:snapToGrid w:val="0"/>
          <w:cs/>
          <w:lang w:eastAsia="th-TH"/>
        </w:rPr>
        <w:lastRenderedPageBreak/>
        <w:t>การจำแนกรายได้สำหรับงวด</w:t>
      </w:r>
      <w:r w:rsidR="00C11131" w:rsidRPr="006F4CB8">
        <w:rPr>
          <w:rFonts w:asciiTheme="majorBidi" w:hAnsiTheme="majorBidi" w:cstheme="majorBidi" w:hint="cs"/>
          <w:snapToGrid w:val="0"/>
          <w:cs/>
          <w:lang w:eastAsia="th-TH"/>
        </w:rPr>
        <w:t>หก</w:t>
      </w:r>
      <w:r w:rsidRPr="006F4CB8">
        <w:rPr>
          <w:rFonts w:asciiTheme="majorBidi" w:hAnsiTheme="majorBidi" w:cstheme="majorBidi"/>
          <w:snapToGrid w:val="0"/>
          <w:cs/>
          <w:lang w:eastAsia="th-TH"/>
        </w:rPr>
        <w:t xml:space="preserve">เดือนสิ้นสุดวันที่ </w:t>
      </w:r>
      <w:r w:rsidR="006F1E95" w:rsidRPr="006F4CB8">
        <w:rPr>
          <w:rFonts w:asciiTheme="majorBidi" w:hAnsiTheme="majorBidi" w:cstheme="majorBidi"/>
          <w:snapToGrid w:val="0"/>
          <w:lang w:eastAsia="th-TH"/>
        </w:rPr>
        <w:t>3</w:t>
      </w:r>
      <w:r w:rsidR="00C11131" w:rsidRPr="006F4CB8">
        <w:rPr>
          <w:rFonts w:asciiTheme="majorBidi" w:hAnsiTheme="majorBidi" w:cstheme="majorBidi"/>
          <w:snapToGrid w:val="0"/>
          <w:lang w:eastAsia="th-TH"/>
        </w:rPr>
        <w:t xml:space="preserve">0 </w:t>
      </w:r>
      <w:r w:rsidR="00C11131" w:rsidRPr="006F4CB8">
        <w:rPr>
          <w:rFonts w:asciiTheme="majorBidi" w:hAnsiTheme="majorBidi" w:cstheme="majorBidi" w:hint="cs"/>
          <w:snapToGrid w:val="0"/>
          <w:cs/>
          <w:lang w:eastAsia="th-TH"/>
        </w:rPr>
        <w:t xml:space="preserve">มิถุนายน </w:t>
      </w:r>
      <w:r w:rsidRPr="006F4CB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p w14:paraId="1280F10A" w14:textId="0A469F17" w:rsidR="009D7363" w:rsidRPr="006F4CB8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51"/>
        <w:gridCol w:w="1259"/>
      </w:tblGrid>
      <w:tr w:rsidR="00D01256" w:rsidRPr="006F4CB8" w14:paraId="14B2F998" w14:textId="77777777" w:rsidTr="00A66BB3">
        <w:trPr>
          <w:trHeight w:val="408"/>
          <w:tblHeader/>
        </w:trPr>
        <w:tc>
          <w:tcPr>
            <w:tcW w:w="3578" w:type="pct"/>
          </w:tcPr>
          <w:p w14:paraId="02A9026B" w14:textId="77777777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28CE7D8B" w14:textId="77777777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4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01256" w:rsidRPr="006F4CB8" w14:paraId="67C426AA" w14:textId="77777777" w:rsidTr="00A66BB3">
        <w:trPr>
          <w:trHeight w:val="408"/>
        </w:trPr>
        <w:tc>
          <w:tcPr>
            <w:tcW w:w="3578" w:type="pct"/>
          </w:tcPr>
          <w:p w14:paraId="311DFA43" w14:textId="77777777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F4C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F4C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36" w:type="pct"/>
          </w:tcPr>
          <w:p w14:paraId="66169F19" w14:textId="7DEC1455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86" w:type="pct"/>
          </w:tcPr>
          <w:p w14:paraId="0CE27C38" w14:textId="5C5A9FFF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01256" w:rsidRPr="006F4CB8" w14:paraId="7467E67B" w14:textId="77777777" w:rsidTr="00A66BB3">
        <w:trPr>
          <w:trHeight w:val="408"/>
        </w:trPr>
        <w:tc>
          <w:tcPr>
            <w:tcW w:w="3578" w:type="pct"/>
          </w:tcPr>
          <w:p w14:paraId="6B0C3C0B" w14:textId="77777777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4F686E9A" w14:textId="77777777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1256" w:rsidRPr="006F4CB8" w14:paraId="769641DC" w14:textId="77777777" w:rsidTr="00A66BB3">
        <w:trPr>
          <w:trHeight w:val="408"/>
        </w:trPr>
        <w:tc>
          <w:tcPr>
            <w:tcW w:w="3578" w:type="pct"/>
          </w:tcPr>
          <w:p w14:paraId="5101E309" w14:textId="77777777" w:rsidR="00D01256" w:rsidRPr="006F4CB8" w:rsidRDefault="00D01256" w:rsidP="00A66BB3">
            <w:pPr>
              <w:spacing w:line="240" w:lineRule="auto"/>
              <w:ind w:hanging="15"/>
              <w:jc w:val="both"/>
              <w:rPr>
                <w:b/>
                <w:bCs/>
                <w:cs/>
              </w:rPr>
            </w:pPr>
            <w:r w:rsidRPr="006F4CB8">
              <w:rPr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736" w:type="pct"/>
            <w:vAlign w:val="bottom"/>
          </w:tcPr>
          <w:p w14:paraId="506FAEE7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vAlign w:val="bottom"/>
          </w:tcPr>
          <w:p w14:paraId="6795BD91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D01256" w:rsidRPr="006F4CB8" w14:paraId="36B04EBD" w14:textId="77777777" w:rsidTr="00A66BB3">
        <w:trPr>
          <w:trHeight w:val="408"/>
        </w:trPr>
        <w:tc>
          <w:tcPr>
            <w:tcW w:w="3578" w:type="pct"/>
          </w:tcPr>
          <w:p w14:paraId="7D697B1F" w14:textId="77777777" w:rsidR="00D01256" w:rsidRPr="006F4CB8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736" w:type="pct"/>
            <w:vAlign w:val="bottom"/>
          </w:tcPr>
          <w:p w14:paraId="52A54B2C" w14:textId="55164B52" w:rsidR="00D01256" w:rsidRPr="006F4CB8" w:rsidRDefault="002126E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114"/>
              <w:jc w:val="center"/>
            </w:pPr>
            <w:r w:rsidRPr="006F4CB8">
              <w:t>36,644</w:t>
            </w:r>
          </w:p>
        </w:tc>
        <w:tc>
          <w:tcPr>
            <w:tcW w:w="686" w:type="pct"/>
            <w:vAlign w:val="bottom"/>
          </w:tcPr>
          <w:p w14:paraId="2A41BB04" w14:textId="6EE4CD70" w:rsidR="00D01256" w:rsidRPr="006F4CB8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F4CB8">
              <w:t>13,522</w:t>
            </w:r>
          </w:p>
        </w:tc>
      </w:tr>
      <w:tr w:rsidR="00D01256" w:rsidRPr="006F4CB8" w14:paraId="72C5279E" w14:textId="77777777" w:rsidTr="00A66BB3">
        <w:trPr>
          <w:trHeight w:val="408"/>
        </w:trPr>
        <w:tc>
          <w:tcPr>
            <w:tcW w:w="3578" w:type="pct"/>
          </w:tcPr>
          <w:p w14:paraId="24C96AAD" w14:textId="77777777" w:rsidR="00D01256" w:rsidRPr="006F4CB8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736" w:type="pct"/>
            <w:vAlign w:val="bottom"/>
          </w:tcPr>
          <w:p w14:paraId="5E0E234C" w14:textId="1B4D1A0B" w:rsidR="00D01256" w:rsidRPr="006F4CB8" w:rsidRDefault="002126E3" w:rsidP="00D0125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F4CB8">
              <w:t>85,583</w:t>
            </w:r>
          </w:p>
        </w:tc>
        <w:tc>
          <w:tcPr>
            <w:tcW w:w="686" w:type="pct"/>
            <w:vAlign w:val="bottom"/>
          </w:tcPr>
          <w:p w14:paraId="5F6CFA24" w14:textId="4F475534" w:rsidR="00D01256" w:rsidRPr="006F4CB8" w:rsidRDefault="00D01256" w:rsidP="00D0125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F4CB8">
              <w:t>54,036</w:t>
            </w:r>
          </w:p>
        </w:tc>
      </w:tr>
      <w:tr w:rsidR="00D01256" w:rsidRPr="006F4CB8" w14:paraId="7E8AFE3F" w14:textId="77777777" w:rsidTr="00A66BB3">
        <w:trPr>
          <w:trHeight w:val="423"/>
        </w:trPr>
        <w:tc>
          <w:tcPr>
            <w:tcW w:w="3578" w:type="pct"/>
          </w:tcPr>
          <w:p w14:paraId="108DD1DC" w14:textId="77777777" w:rsidR="00D01256" w:rsidRPr="006F4CB8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vAlign w:val="bottom"/>
          </w:tcPr>
          <w:p w14:paraId="2BB8A955" w14:textId="50E89602" w:rsidR="00D01256" w:rsidRPr="006F4CB8" w:rsidRDefault="002126E3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6F4CB8">
              <w:rPr>
                <w:b/>
                <w:bCs/>
              </w:rPr>
              <w:t>122,227</w:t>
            </w:r>
          </w:p>
        </w:tc>
        <w:tc>
          <w:tcPr>
            <w:tcW w:w="686" w:type="pct"/>
            <w:vAlign w:val="bottom"/>
          </w:tcPr>
          <w:p w14:paraId="6644F57F" w14:textId="57FF2EDE" w:rsidR="00D01256" w:rsidRPr="006F4CB8" w:rsidRDefault="00D01256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6F4CB8">
              <w:rPr>
                <w:b/>
                <w:bCs/>
              </w:rPr>
              <w:t>67,558</w:t>
            </w:r>
          </w:p>
        </w:tc>
      </w:tr>
    </w:tbl>
    <w:p w14:paraId="5251EFB9" w14:textId="2C667927" w:rsidR="00D01256" w:rsidRPr="006F4CB8" w:rsidRDefault="00D01256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4E81C26E" w14:textId="65E43DAA" w:rsidR="00F20DB7" w:rsidRPr="006F4CB8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6F4CB8">
        <w:rPr>
          <w:rFonts w:asciiTheme="majorBidi" w:hAnsiTheme="majorBidi" w:cstheme="majorBidi"/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  <w:r w:rsidR="0029774D" w:rsidRPr="006F4CB8">
        <w:rPr>
          <w:rFonts w:asciiTheme="majorBidi" w:hAnsiTheme="majorBidi" w:cstheme="majorBidi"/>
          <w:cs/>
        </w:rPr>
        <w:t xml:space="preserve"> ยกเว้นส่วนงานพลังงานไฟฟ้า มีจังหวะเวลาในการรับรู้รายได้ตลอดช่วงเวลาหนึ่ง</w:t>
      </w:r>
    </w:p>
    <w:p w14:paraId="7AF2C523" w14:textId="3C742423" w:rsidR="00F20DB7" w:rsidRPr="006F4CB8" w:rsidRDefault="00F20DB7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21E0473B" w14:textId="63E00299" w:rsidR="00223349" w:rsidRPr="006F4CB8" w:rsidRDefault="004762B0" w:rsidP="00C5361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294C5D58" w14:textId="0C4734E0" w:rsidR="0060372C" w:rsidRPr="006F4CB8" w:rsidRDefault="0060372C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1"/>
        <w:gridCol w:w="1260"/>
        <w:gridCol w:w="1260"/>
        <w:gridCol w:w="1260"/>
        <w:gridCol w:w="1260"/>
      </w:tblGrid>
      <w:tr w:rsidR="00D01256" w:rsidRPr="006F4CB8" w14:paraId="666AE4B6" w14:textId="77777777" w:rsidTr="009469A2">
        <w:trPr>
          <w:tblHeader/>
        </w:trPr>
        <w:tc>
          <w:tcPr>
            <w:tcW w:w="4221" w:type="dxa"/>
            <w:shd w:val="clear" w:color="auto" w:fill="auto"/>
          </w:tcPr>
          <w:p w14:paraId="64ECB93C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88B2775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D75AC97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01256" w:rsidRPr="006F4CB8" w14:paraId="33BE7A81" w14:textId="77777777" w:rsidTr="009469A2">
        <w:trPr>
          <w:tblHeader/>
        </w:trPr>
        <w:tc>
          <w:tcPr>
            <w:tcW w:w="4221" w:type="dxa"/>
          </w:tcPr>
          <w:p w14:paraId="2DD4FB60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cs/>
              </w:rPr>
            </w:pPr>
            <w:r w:rsidRPr="006F4CB8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6F4CB8">
              <w:rPr>
                <w:b/>
                <w:bCs/>
                <w:i/>
                <w:iCs/>
              </w:rPr>
              <w:t>30</w:t>
            </w:r>
            <w:r w:rsidRPr="006F4CB8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5EBC62DF" w14:textId="13D96586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C29EC69" w14:textId="44993D72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F5F6B75" w14:textId="6529A58C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AAA5653" w14:textId="44252D6C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01256" w:rsidRPr="006F4CB8" w14:paraId="5FD5EF10" w14:textId="77777777" w:rsidTr="009469A2">
        <w:trPr>
          <w:tblHeader/>
        </w:trPr>
        <w:tc>
          <w:tcPr>
            <w:tcW w:w="4221" w:type="dxa"/>
          </w:tcPr>
          <w:p w14:paraId="2D6E843A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5040" w:type="dxa"/>
            <w:gridSpan w:val="4"/>
          </w:tcPr>
          <w:p w14:paraId="03D364FD" w14:textId="77777777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4C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1256" w:rsidRPr="006F4CB8" w14:paraId="40C3C620" w14:textId="77777777" w:rsidTr="009469A2">
        <w:tc>
          <w:tcPr>
            <w:tcW w:w="4221" w:type="dxa"/>
          </w:tcPr>
          <w:p w14:paraId="2D4118A6" w14:textId="77777777" w:rsidR="00D01256" w:rsidRPr="006F4CB8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355B57FF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0C4B9440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4A832115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2399078F" w14:textId="77777777" w:rsidR="00D01256" w:rsidRPr="006F4CB8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D01256" w:rsidRPr="006F4CB8" w14:paraId="5475E3DE" w14:textId="77777777" w:rsidTr="009469A2">
        <w:tc>
          <w:tcPr>
            <w:tcW w:w="4221" w:type="dxa"/>
          </w:tcPr>
          <w:p w14:paraId="319496E9" w14:textId="77777777" w:rsidR="00D01256" w:rsidRPr="006F4CB8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6F4CB8">
              <w:rPr>
                <w:rFonts w:hint="cs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2C6E47F4" w14:textId="0E62E0F2" w:rsidR="00D01256" w:rsidRPr="006F4CB8" w:rsidRDefault="00CE19B8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4CB8">
              <w:t>5,981</w:t>
            </w:r>
          </w:p>
        </w:tc>
        <w:tc>
          <w:tcPr>
            <w:tcW w:w="1260" w:type="dxa"/>
          </w:tcPr>
          <w:p w14:paraId="1DCB3748" w14:textId="6566F414" w:rsidR="00D01256" w:rsidRPr="006F4CB8" w:rsidRDefault="00D01256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4CB8">
              <w:t>92</w:t>
            </w:r>
          </w:p>
        </w:tc>
        <w:tc>
          <w:tcPr>
            <w:tcW w:w="1260" w:type="dxa"/>
          </w:tcPr>
          <w:p w14:paraId="18147E41" w14:textId="73F82A04" w:rsidR="00D01256" w:rsidRPr="006F4CB8" w:rsidRDefault="00E1208F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4CB8">
              <w:t>1,574</w:t>
            </w:r>
          </w:p>
        </w:tc>
        <w:tc>
          <w:tcPr>
            <w:tcW w:w="1260" w:type="dxa"/>
          </w:tcPr>
          <w:p w14:paraId="653C46D2" w14:textId="0032BC7A" w:rsidR="00D01256" w:rsidRPr="006F4CB8" w:rsidRDefault="00D01256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4CB8">
              <w:rPr>
                <w:cs/>
              </w:rPr>
              <w:t>-</w:t>
            </w:r>
          </w:p>
        </w:tc>
      </w:tr>
      <w:tr w:rsidR="00D01256" w:rsidRPr="006F4CB8" w14:paraId="0A3CA539" w14:textId="77777777" w:rsidTr="009469A2">
        <w:tc>
          <w:tcPr>
            <w:tcW w:w="4221" w:type="dxa"/>
          </w:tcPr>
          <w:p w14:paraId="49B3A5F9" w14:textId="2E49A65B" w:rsidR="00D01256" w:rsidRPr="006F4CB8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6F4CB8">
              <w:rPr>
                <w:cs/>
              </w:rPr>
              <w:t>ภาษีปีก่อน ๆ ที่บันทึก</w:t>
            </w:r>
            <w:r w:rsidR="005608D6" w:rsidRPr="006F4CB8">
              <w:rPr>
                <w:rFonts w:hint="cs"/>
                <w:cs/>
              </w:rPr>
              <w:t>ต่ำไป</w:t>
            </w:r>
            <w:r w:rsidR="000F6215" w:rsidRPr="006F4CB8">
              <w:rPr>
                <w:rFonts w:hint="cs"/>
                <w:cs/>
              </w:rPr>
              <w:t xml:space="preserve"> </w:t>
            </w:r>
            <w:r w:rsidR="000F6215" w:rsidRPr="006F4CB8">
              <w:t>(</w:t>
            </w:r>
            <w:r w:rsidR="005608D6" w:rsidRPr="006F4CB8">
              <w:rPr>
                <w:rFonts w:hint="cs"/>
                <w:cs/>
              </w:rPr>
              <w:t>สูงไป</w:t>
            </w:r>
            <w:r w:rsidR="000F6215" w:rsidRPr="006F4CB8">
              <w:t>)</w:t>
            </w:r>
            <w:r w:rsidR="000F6215" w:rsidRPr="006F4CB8">
              <w:rPr>
                <w:rFonts w:hint="cs"/>
                <w:cs/>
              </w:rPr>
              <w:t xml:space="preserve"> </w:t>
            </w:r>
          </w:p>
        </w:tc>
        <w:tc>
          <w:tcPr>
            <w:tcW w:w="1260" w:type="dxa"/>
          </w:tcPr>
          <w:p w14:paraId="0BF311A2" w14:textId="2D493537" w:rsidR="00D01256" w:rsidRPr="006F4CB8" w:rsidRDefault="00CE19B8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4CB8">
              <w:t>18</w:t>
            </w:r>
          </w:p>
        </w:tc>
        <w:tc>
          <w:tcPr>
            <w:tcW w:w="1260" w:type="dxa"/>
          </w:tcPr>
          <w:p w14:paraId="06F834F8" w14:textId="7B3DCA36" w:rsidR="00D01256" w:rsidRPr="006F4CB8" w:rsidRDefault="00D01256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6F4CB8">
              <w:rPr>
                <w:cs/>
              </w:rPr>
              <w:t>(</w:t>
            </w:r>
            <w:r w:rsidRPr="006F4CB8">
              <w:t>2</w:t>
            </w:r>
            <w:r w:rsidRPr="006F4CB8">
              <w:rPr>
                <w:cs/>
              </w:rPr>
              <w:t>)</w:t>
            </w:r>
          </w:p>
        </w:tc>
        <w:tc>
          <w:tcPr>
            <w:tcW w:w="1260" w:type="dxa"/>
          </w:tcPr>
          <w:p w14:paraId="7B14BBA6" w14:textId="1270D2AB" w:rsidR="00D01256" w:rsidRPr="006F4CB8" w:rsidRDefault="00E1208F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6F4CB8">
              <w:t>-</w:t>
            </w:r>
          </w:p>
        </w:tc>
        <w:tc>
          <w:tcPr>
            <w:tcW w:w="1260" w:type="dxa"/>
          </w:tcPr>
          <w:p w14:paraId="656FB9ED" w14:textId="717815F3" w:rsidR="00D01256" w:rsidRPr="006F4CB8" w:rsidRDefault="00D01256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6F4CB8">
              <w:rPr>
                <w:cs/>
              </w:rPr>
              <w:t>-</w:t>
            </w:r>
          </w:p>
        </w:tc>
      </w:tr>
      <w:tr w:rsidR="00D01256" w:rsidRPr="006F4CB8" w14:paraId="4997875F" w14:textId="77777777" w:rsidTr="009469A2">
        <w:tc>
          <w:tcPr>
            <w:tcW w:w="4221" w:type="dxa"/>
          </w:tcPr>
          <w:p w14:paraId="539B334E" w14:textId="77777777" w:rsidR="00D01256" w:rsidRPr="006F4CB8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0C08A3" w14:textId="08B7D6E5" w:rsidR="00D01256" w:rsidRPr="006F4CB8" w:rsidRDefault="00CE19B8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5,999</w:t>
            </w:r>
          </w:p>
        </w:tc>
        <w:tc>
          <w:tcPr>
            <w:tcW w:w="1260" w:type="dxa"/>
          </w:tcPr>
          <w:p w14:paraId="5CB40BC3" w14:textId="2A7DC3B1" w:rsidR="00D01256" w:rsidRPr="006F4CB8" w:rsidRDefault="00D01256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90</w:t>
            </w:r>
          </w:p>
        </w:tc>
        <w:tc>
          <w:tcPr>
            <w:tcW w:w="1260" w:type="dxa"/>
            <w:vAlign w:val="bottom"/>
          </w:tcPr>
          <w:p w14:paraId="02341AAD" w14:textId="5C082A21" w:rsidR="00D01256" w:rsidRPr="006F4CB8" w:rsidRDefault="00E1208F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1,574</w:t>
            </w:r>
          </w:p>
        </w:tc>
        <w:tc>
          <w:tcPr>
            <w:tcW w:w="1260" w:type="dxa"/>
            <w:vAlign w:val="bottom"/>
          </w:tcPr>
          <w:p w14:paraId="23F0025E" w14:textId="3A1710C3" w:rsidR="00D01256" w:rsidRPr="006F4CB8" w:rsidRDefault="00D01256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-</w:t>
            </w:r>
          </w:p>
        </w:tc>
      </w:tr>
      <w:tr w:rsidR="00D01256" w:rsidRPr="006F4CB8" w14:paraId="3560A6DF" w14:textId="77777777" w:rsidTr="009469A2">
        <w:tc>
          <w:tcPr>
            <w:tcW w:w="4221" w:type="dxa"/>
          </w:tcPr>
          <w:p w14:paraId="55313355" w14:textId="77777777" w:rsidR="00D01256" w:rsidRPr="006F4CB8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4C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5B8B2C54" w14:textId="77777777" w:rsidR="00D01256" w:rsidRPr="006F4CB8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0530744D" w14:textId="77777777" w:rsidR="00D01256" w:rsidRPr="006F4CB8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2EEA6306" w14:textId="77777777" w:rsidR="00D01256" w:rsidRPr="006F4CB8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70E5A7BB" w14:textId="77777777" w:rsidR="00D01256" w:rsidRPr="006F4CB8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D01256" w:rsidRPr="006F4CB8" w14:paraId="7E57DF34" w14:textId="77777777" w:rsidTr="009469A2">
        <w:tc>
          <w:tcPr>
            <w:tcW w:w="4221" w:type="dxa"/>
          </w:tcPr>
          <w:p w14:paraId="57EE8F41" w14:textId="77777777" w:rsidR="00D01256" w:rsidRPr="006F4CB8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75FA8D12" w14:textId="215BE689" w:rsidR="00D01256" w:rsidRPr="006F4CB8" w:rsidRDefault="00CE19B8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4CB8">
              <w:t>2,38</w:t>
            </w:r>
            <w:r w:rsidR="00820C71" w:rsidRPr="006F4CB8">
              <w:t>1</w:t>
            </w:r>
          </w:p>
        </w:tc>
        <w:tc>
          <w:tcPr>
            <w:tcW w:w="1260" w:type="dxa"/>
          </w:tcPr>
          <w:p w14:paraId="2802F14A" w14:textId="038BCF4C" w:rsidR="00D01256" w:rsidRPr="006F4CB8" w:rsidRDefault="00D01256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4CB8">
              <w:t>513</w:t>
            </w:r>
          </w:p>
        </w:tc>
        <w:tc>
          <w:tcPr>
            <w:tcW w:w="1260" w:type="dxa"/>
          </w:tcPr>
          <w:p w14:paraId="13EF6034" w14:textId="55469E43" w:rsidR="00D01256" w:rsidRPr="006F4CB8" w:rsidRDefault="00E1208F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4CB8">
              <w:t>291</w:t>
            </w:r>
          </w:p>
        </w:tc>
        <w:tc>
          <w:tcPr>
            <w:tcW w:w="1260" w:type="dxa"/>
          </w:tcPr>
          <w:p w14:paraId="614A66D5" w14:textId="4885FBB9" w:rsidR="00D01256" w:rsidRPr="006F4CB8" w:rsidRDefault="00D01256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4CB8">
              <w:t>517</w:t>
            </w:r>
          </w:p>
        </w:tc>
      </w:tr>
      <w:tr w:rsidR="00D01256" w:rsidRPr="006F4CB8" w14:paraId="10E2C3F3" w14:textId="77777777" w:rsidTr="009469A2">
        <w:tc>
          <w:tcPr>
            <w:tcW w:w="4221" w:type="dxa"/>
          </w:tcPr>
          <w:p w14:paraId="0C1AC854" w14:textId="77777777" w:rsidR="00D01256" w:rsidRPr="006F4CB8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</w:p>
        </w:tc>
        <w:tc>
          <w:tcPr>
            <w:tcW w:w="1260" w:type="dxa"/>
          </w:tcPr>
          <w:p w14:paraId="7A83EA7F" w14:textId="5032C431" w:rsidR="00D01256" w:rsidRPr="006F4CB8" w:rsidRDefault="00CE19B8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2,38</w:t>
            </w:r>
            <w:r w:rsidR="00820C71" w:rsidRPr="006F4CB8">
              <w:rPr>
                <w:b/>
                <w:bCs/>
              </w:rPr>
              <w:t>1</w:t>
            </w:r>
          </w:p>
        </w:tc>
        <w:tc>
          <w:tcPr>
            <w:tcW w:w="1260" w:type="dxa"/>
          </w:tcPr>
          <w:p w14:paraId="31C7FBE1" w14:textId="77856327" w:rsidR="00D01256" w:rsidRPr="006F4CB8" w:rsidRDefault="00D01256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513</w:t>
            </w:r>
          </w:p>
        </w:tc>
        <w:tc>
          <w:tcPr>
            <w:tcW w:w="1260" w:type="dxa"/>
            <w:vAlign w:val="bottom"/>
          </w:tcPr>
          <w:p w14:paraId="6016B663" w14:textId="5F93CE02" w:rsidR="00D01256" w:rsidRPr="006F4CB8" w:rsidRDefault="002126E3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291</w:t>
            </w:r>
          </w:p>
        </w:tc>
        <w:tc>
          <w:tcPr>
            <w:tcW w:w="1260" w:type="dxa"/>
            <w:vAlign w:val="bottom"/>
          </w:tcPr>
          <w:p w14:paraId="625FD106" w14:textId="1ECBBBC9" w:rsidR="00D01256" w:rsidRPr="006F4CB8" w:rsidRDefault="00D01256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517</w:t>
            </w:r>
          </w:p>
        </w:tc>
      </w:tr>
      <w:tr w:rsidR="00D01256" w:rsidRPr="006F4CB8" w14:paraId="597D80C7" w14:textId="77777777" w:rsidTr="009469A2">
        <w:tc>
          <w:tcPr>
            <w:tcW w:w="4221" w:type="dxa"/>
          </w:tcPr>
          <w:p w14:paraId="668402EA" w14:textId="3D596C40" w:rsidR="00D01256" w:rsidRPr="006F4CB8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</w:tcPr>
          <w:p w14:paraId="7170A957" w14:textId="082E3C81" w:rsidR="00D01256" w:rsidRPr="006F4CB8" w:rsidRDefault="00CE19B8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8,380</w:t>
            </w:r>
          </w:p>
        </w:tc>
        <w:tc>
          <w:tcPr>
            <w:tcW w:w="1260" w:type="dxa"/>
          </w:tcPr>
          <w:p w14:paraId="0A1D62BF" w14:textId="6B3168B4" w:rsidR="00D01256" w:rsidRPr="006F4CB8" w:rsidRDefault="00D01256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603</w:t>
            </w:r>
          </w:p>
        </w:tc>
        <w:tc>
          <w:tcPr>
            <w:tcW w:w="1260" w:type="dxa"/>
          </w:tcPr>
          <w:p w14:paraId="246201D8" w14:textId="299834F9" w:rsidR="00D01256" w:rsidRPr="006F4CB8" w:rsidRDefault="002126E3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1,865</w:t>
            </w:r>
          </w:p>
        </w:tc>
        <w:tc>
          <w:tcPr>
            <w:tcW w:w="1260" w:type="dxa"/>
          </w:tcPr>
          <w:p w14:paraId="5EED87BF" w14:textId="71774FF4" w:rsidR="00D01256" w:rsidRPr="006F4CB8" w:rsidRDefault="00D01256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4CB8">
              <w:rPr>
                <w:b/>
                <w:bCs/>
              </w:rPr>
              <w:t>517</w:t>
            </w:r>
          </w:p>
        </w:tc>
      </w:tr>
    </w:tbl>
    <w:p w14:paraId="22C423F9" w14:textId="59A4BA4B" w:rsidR="00D01256" w:rsidRPr="006F4CB8" w:rsidRDefault="00D01256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C239F1A" w14:textId="1C1FB259" w:rsidR="00A102D5" w:rsidRPr="006F4CB8" w:rsidRDefault="00A102D5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9469A2" w:rsidRPr="006F4CB8">
        <w:rPr>
          <w:rFonts w:asciiTheme="majorBidi" w:hAnsiTheme="majorBidi" w:cstheme="majorBidi" w:hint="cs"/>
          <w:cs/>
        </w:rPr>
        <w:t>หก</w:t>
      </w:r>
      <w:r w:rsidRPr="006F4CB8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469A2" w:rsidRPr="006F4CB8">
        <w:rPr>
          <w:rFonts w:asciiTheme="majorBidi" w:hAnsiTheme="majorBidi" w:cstheme="majorBidi"/>
        </w:rPr>
        <w:t xml:space="preserve">                </w:t>
      </w:r>
      <w:r w:rsidRPr="006F4CB8">
        <w:rPr>
          <w:rFonts w:asciiTheme="majorBidi" w:hAnsiTheme="majorBidi" w:cstheme="majorBidi"/>
        </w:rPr>
        <w:t>3</w:t>
      </w:r>
      <w:r w:rsidR="009469A2" w:rsidRPr="006F4CB8">
        <w:rPr>
          <w:rFonts w:asciiTheme="majorBidi" w:hAnsiTheme="majorBidi" w:cstheme="majorBidi"/>
        </w:rPr>
        <w:t xml:space="preserve">0 </w:t>
      </w:r>
      <w:r w:rsidR="009469A2" w:rsidRPr="006F4CB8">
        <w:rPr>
          <w:rFonts w:asciiTheme="majorBidi" w:hAnsiTheme="majorBidi" w:cstheme="majorBidi" w:hint="cs"/>
          <w:cs/>
        </w:rPr>
        <w:t xml:space="preserve">มิถุนายน </w:t>
      </w:r>
      <w:r w:rsidRPr="006F4CB8">
        <w:rPr>
          <w:rFonts w:asciiTheme="majorBidi" w:hAnsiTheme="majorBidi" w:cstheme="majorBidi"/>
        </w:rPr>
        <w:t xml:space="preserve">2565 </w:t>
      </w:r>
      <w:r w:rsidR="00470928" w:rsidRPr="006F4CB8">
        <w:rPr>
          <w:rFonts w:asciiTheme="majorBidi" w:hAnsiTheme="majorBidi" w:cstheme="majorBidi"/>
          <w:cs/>
        </w:rPr>
        <w:t>คือร้อยล</w:t>
      </w:r>
      <w:r w:rsidR="00470928" w:rsidRPr="006F4CB8">
        <w:rPr>
          <w:rFonts w:asciiTheme="majorBidi" w:hAnsiTheme="majorBidi" w:cstheme="majorBidi" w:hint="cs"/>
          <w:cs/>
        </w:rPr>
        <w:t xml:space="preserve">ะ </w:t>
      </w:r>
      <w:r w:rsidR="00470928" w:rsidRPr="006F4CB8">
        <w:rPr>
          <w:rFonts w:asciiTheme="majorBidi" w:hAnsiTheme="majorBidi" w:cstheme="majorBidi"/>
        </w:rPr>
        <w:t>43.26</w:t>
      </w:r>
      <w:r w:rsidRPr="006F4CB8">
        <w:rPr>
          <w:rFonts w:asciiTheme="majorBidi" w:hAnsiTheme="majorBidi" w:cstheme="majorBidi"/>
          <w:cs/>
        </w:rPr>
        <w:t xml:space="preserve"> </w:t>
      </w:r>
      <w:r w:rsidRPr="006F4CB8">
        <w:rPr>
          <w:rFonts w:asciiTheme="majorBidi" w:hAnsiTheme="majorBidi" w:cstheme="majorBidi"/>
          <w:i/>
          <w:iCs/>
        </w:rPr>
        <w:t xml:space="preserve">(2564: </w:t>
      </w:r>
      <w:r w:rsidRPr="006F4CB8">
        <w:rPr>
          <w:rFonts w:asciiTheme="majorBidi" w:hAnsiTheme="majorBidi" w:cstheme="majorBidi"/>
          <w:i/>
          <w:iCs/>
          <w:cs/>
        </w:rPr>
        <w:t xml:space="preserve">ร้อยละ </w:t>
      </w:r>
      <w:r w:rsidR="00CF6E53" w:rsidRPr="006F4CB8">
        <w:rPr>
          <w:rFonts w:asciiTheme="majorBidi" w:hAnsiTheme="majorBidi" w:cstheme="majorBidi"/>
          <w:i/>
          <w:iCs/>
        </w:rPr>
        <w:t>11.33</w:t>
      </w:r>
      <w:r w:rsidRPr="006F4CB8">
        <w:rPr>
          <w:rFonts w:asciiTheme="majorBidi" w:hAnsiTheme="majorBidi" w:cstheme="majorBidi"/>
          <w:i/>
          <w:iCs/>
        </w:rPr>
        <w:t>)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</w:p>
    <w:p w14:paraId="3E47D9AE" w14:textId="77777777" w:rsidR="000B2957" w:rsidRPr="006F4CB8" w:rsidRDefault="000B2957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1E2FB9BE" w14:textId="77777777" w:rsidR="00A102D5" w:rsidRPr="006F4CB8" w:rsidRDefault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</w:pPr>
      <w:r w:rsidRPr="006F4CB8">
        <w:rPr>
          <w:rFonts w:asciiTheme="majorBidi" w:hAnsiTheme="majorBidi" w:cstheme="majorBidi"/>
          <w:b/>
          <w:bCs/>
          <w:cs/>
        </w:rPr>
        <w:br w:type="page"/>
      </w:r>
    </w:p>
    <w:p w14:paraId="121E8BA8" w14:textId="499CC49E" w:rsidR="0006794F" w:rsidRPr="006F4CB8" w:rsidRDefault="0006794F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กำไรต่อหุ้น</w:t>
      </w:r>
    </w:p>
    <w:p w14:paraId="5E8114DF" w14:textId="2DF02FAC" w:rsidR="00320F48" w:rsidRPr="006F4CB8" w:rsidRDefault="00320F48" w:rsidP="00320F48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9469A2" w:rsidRPr="006F4CB8" w14:paraId="7E35D2EC" w14:textId="77777777" w:rsidTr="00A66BB3">
        <w:trPr>
          <w:tblHeader/>
        </w:trPr>
        <w:tc>
          <w:tcPr>
            <w:tcW w:w="4050" w:type="dxa"/>
            <w:shd w:val="clear" w:color="auto" w:fill="auto"/>
          </w:tcPr>
          <w:p w14:paraId="737E3A86" w14:textId="77777777" w:rsidR="009469A2" w:rsidRPr="006F4CB8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4C980DB5" w14:textId="77777777" w:rsidR="009469A2" w:rsidRPr="006F4CB8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052A94E" w14:textId="77777777" w:rsidR="009469A2" w:rsidRPr="006F4CB8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69A2" w:rsidRPr="006F4CB8" w14:paraId="30CCA7E8" w14:textId="77777777" w:rsidTr="00A66BB3">
        <w:trPr>
          <w:tblHeader/>
        </w:trPr>
        <w:tc>
          <w:tcPr>
            <w:tcW w:w="4050" w:type="dxa"/>
          </w:tcPr>
          <w:p w14:paraId="71E9B3C6" w14:textId="77777777" w:rsidR="009469A2" w:rsidRPr="006F4CB8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6F4CB8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6F4CB8">
              <w:rPr>
                <w:b/>
                <w:bCs/>
                <w:i/>
                <w:iCs/>
              </w:rPr>
              <w:t>30</w:t>
            </w:r>
            <w:r w:rsidRPr="006F4CB8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2DA2ADE3" w14:textId="040D26BD" w:rsidR="009469A2" w:rsidRPr="006F4CB8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54F5BA26" w14:textId="4DD0ADCA" w:rsidR="009469A2" w:rsidRPr="006F4CB8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71F33817" w14:textId="1ED8B2A1" w:rsidR="009469A2" w:rsidRPr="006F4CB8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ABBC6F7" w14:textId="702A61A2" w:rsidR="009469A2" w:rsidRPr="006F4CB8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69A2" w:rsidRPr="006F4CB8" w14:paraId="48A824EF" w14:textId="77777777" w:rsidTr="00A66BB3">
        <w:trPr>
          <w:tblHeader/>
        </w:trPr>
        <w:tc>
          <w:tcPr>
            <w:tcW w:w="4050" w:type="dxa"/>
          </w:tcPr>
          <w:p w14:paraId="36522F45" w14:textId="77777777" w:rsidR="009469A2" w:rsidRPr="006F4CB8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9EC488E" w14:textId="77777777" w:rsidR="009469A2" w:rsidRPr="006F4CB8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6F4C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6F4CB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6F4C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469A2" w:rsidRPr="006F4CB8" w14:paraId="63AAD913" w14:textId="77777777" w:rsidTr="00A66BB3">
        <w:tc>
          <w:tcPr>
            <w:tcW w:w="4050" w:type="dxa"/>
          </w:tcPr>
          <w:p w14:paraId="759DCB40" w14:textId="31972A10" w:rsidR="009469A2" w:rsidRPr="006F4CB8" w:rsidRDefault="009469A2" w:rsidP="0094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6F4CB8">
              <w:rPr>
                <w:rFonts w:ascii="Angsana New" w:hAnsi="Angsana New"/>
                <w:sz w:val="30"/>
                <w:szCs w:val="30"/>
              </w:rPr>
              <w:br/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18B3BB4" w14:textId="2D9E2CBE" w:rsidR="009469A2" w:rsidRPr="006F4CB8" w:rsidRDefault="007B3B86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5,</w:t>
            </w:r>
            <w:r w:rsidR="00545908" w:rsidRPr="006F4CB8">
              <w:t>276</w:t>
            </w:r>
          </w:p>
        </w:tc>
        <w:tc>
          <w:tcPr>
            <w:tcW w:w="1283" w:type="dxa"/>
            <w:vAlign w:val="bottom"/>
          </w:tcPr>
          <w:p w14:paraId="157E4022" w14:textId="0A3B29A8" w:rsidR="009469A2" w:rsidRPr="006F4CB8" w:rsidRDefault="009469A2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1,765</w:t>
            </w:r>
          </w:p>
        </w:tc>
        <w:tc>
          <w:tcPr>
            <w:tcW w:w="1282" w:type="dxa"/>
            <w:vAlign w:val="bottom"/>
          </w:tcPr>
          <w:p w14:paraId="276F26BA" w14:textId="5238820A" w:rsidR="009469A2" w:rsidRPr="006F4CB8" w:rsidRDefault="007B3B86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5,133</w:t>
            </w:r>
          </w:p>
        </w:tc>
        <w:tc>
          <w:tcPr>
            <w:tcW w:w="1283" w:type="dxa"/>
            <w:vAlign w:val="bottom"/>
          </w:tcPr>
          <w:p w14:paraId="6E2D8742" w14:textId="11A73A92" w:rsidR="009469A2" w:rsidRPr="006F4CB8" w:rsidRDefault="009469A2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1,304</w:t>
            </w:r>
          </w:p>
        </w:tc>
      </w:tr>
      <w:tr w:rsidR="009469A2" w:rsidRPr="006F4CB8" w14:paraId="5FD6563F" w14:textId="77777777" w:rsidTr="00A66BB3">
        <w:tc>
          <w:tcPr>
            <w:tcW w:w="4050" w:type="dxa"/>
          </w:tcPr>
          <w:p w14:paraId="2C568F89" w14:textId="7E9713AB" w:rsidR="009469A2" w:rsidRPr="006F4CB8" w:rsidRDefault="009469A2" w:rsidP="0094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>งวดของ</w:t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FCD4840" w14:textId="3F77E083" w:rsidR="009469A2" w:rsidRPr="006F4CB8" w:rsidRDefault="007B3B86" w:rsidP="009469A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F4CB8">
              <w:t>(125)</w:t>
            </w:r>
          </w:p>
        </w:tc>
        <w:tc>
          <w:tcPr>
            <w:tcW w:w="1283" w:type="dxa"/>
            <w:vAlign w:val="bottom"/>
          </w:tcPr>
          <w:p w14:paraId="51596BAF" w14:textId="64F77118" w:rsidR="009469A2" w:rsidRPr="006F4CB8" w:rsidRDefault="009469A2" w:rsidP="009469A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125</w:t>
            </w:r>
            <w:r w:rsidRPr="006F4CB8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E84E765" w14:textId="211E7332" w:rsidR="009469A2" w:rsidRPr="006F4CB8" w:rsidRDefault="007B3B86" w:rsidP="009469A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(125)</w:t>
            </w:r>
          </w:p>
        </w:tc>
        <w:tc>
          <w:tcPr>
            <w:tcW w:w="1283" w:type="dxa"/>
            <w:vAlign w:val="bottom"/>
          </w:tcPr>
          <w:p w14:paraId="7BAE1130" w14:textId="3242568E" w:rsidR="009469A2" w:rsidRPr="006F4CB8" w:rsidRDefault="009469A2" w:rsidP="009469A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125</w:t>
            </w:r>
            <w:r w:rsidRPr="006F4CB8">
              <w:rPr>
                <w:cs/>
              </w:rPr>
              <w:t>)</w:t>
            </w:r>
          </w:p>
        </w:tc>
      </w:tr>
      <w:tr w:rsidR="009469A2" w:rsidRPr="006F4CB8" w14:paraId="7F2DB7DD" w14:textId="77777777" w:rsidTr="00A66BB3">
        <w:tc>
          <w:tcPr>
            <w:tcW w:w="4050" w:type="dxa"/>
          </w:tcPr>
          <w:p w14:paraId="3CB799CF" w14:textId="51242E88" w:rsidR="009469A2" w:rsidRPr="006F4CB8" w:rsidRDefault="009469A2" w:rsidP="0094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6A947BC1" w14:textId="7AF5FFF8" w:rsidR="009469A2" w:rsidRPr="006F4CB8" w:rsidRDefault="007B3B86" w:rsidP="009469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5,</w:t>
            </w:r>
            <w:r w:rsidR="00545908" w:rsidRPr="006F4CB8">
              <w:rPr>
                <w:b/>
                <w:bCs/>
              </w:rPr>
              <w:t>151</w:t>
            </w:r>
          </w:p>
        </w:tc>
        <w:tc>
          <w:tcPr>
            <w:tcW w:w="1283" w:type="dxa"/>
            <w:vAlign w:val="bottom"/>
          </w:tcPr>
          <w:p w14:paraId="5D5C87FC" w14:textId="26C4AB37" w:rsidR="009469A2" w:rsidRPr="006F4CB8" w:rsidRDefault="009469A2" w:rsidP="009469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1,640</w:t>
            </w:r>
          </w:p>
        </w:tc>
        <w:tc>
          <w:tcPr>
            <w:tcW w:w="1282" w:type="dxa"/>
            <w:vAlign w:val="bottom"/>
          </w:tcPr>
          <w:p w14:paraId="41D9A577" w14:textId="616E28AD" w:rsidR="009469A2" w:rsidRPr="006F4CB8" w:rsidRDefault="007B3B86" w:rsidP="009469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F4CB8">
              <w:rPr>
                <w:b/>
                <w:bCs/>
              </w:rPr>
              <w:t>5,008</w:t>
            </w:r>
          </w:p>
        </w:tc>
        <w:tc>
          <w:tcPr>
            <w:tcW w:w="1283" w:type="dxa"/>
            <w:vAlign w:val="bottom"/>
          </w:tcPr>
          <w:p w14:paraId="55AD94AE" w14:textId="1FE2F6F2" w:rsidR="009469A2" w:rsidRPr="006F4CB8" w:rsidRDefault="009469A2" w:rsidP="009469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1,179</w:t>
            </w:r>
          </w:p>
        </w:tc>
      </w:tr>
      <w:tr w:rsidR="009469A2" w:rsidRPr="006F4CB8" w14:paraId="61C93DEC" w14:textId="77777777" w:rsidTr="00A66BB3">
        <w:tc>
          <w:tcPr>
            <w:tcW w:w="4050" w:type="dxa"/>
          </w:tcPr>
          <w:p w14:paraId="14D5F2DE" w14:textId="77777777" w:rsidR="009469A2" w:rsidRPr="006F4CB8" w:rsidRDefault="009469A2" w:rsidP="0094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2" w:type="dxa"/>
            <w:vAlign w:val="bottom"/>
          </w:tcPr>
          <w:p w14:paraId="6ED2F6E0" w14:textId="77777777" w:rsidR="009469A2" w:rsidRPr="006F4CB8" w:rsidRDefault="009469A2" w:rsidP="00946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2E55F37A" w14:textId="77777777" w:rsidR="009469A2" w:rsidRPr="006F4CB8" w:rsidRDefault="009469A2" w:rsidP="00946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2" w:type="dxa"/>
            <w:vAlign w:val="bottom"/>
          </w:tcPr>
          <w:p w14:paraId="326A4BCA" w14:textId="77777777" w:rsidR="009469A2" w:rsidRPr="006F4CB8" w:rsidRDefault="009469A2" w:rsidP="00946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32EA4E43" w14:textId="77777777" w:rsidR="009469A2" w:rsidRPr="006F4CB8" w:rsidRDefault="009469A2" w:rsidP="00946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7B3B86" w:rsidRPr="006F4CB8" w14:paraId="5C44EAA4" w14:textId="77777777" w:rsidTr="00A66BB3">
        <w:tc>
          <w:tcPr>
            <w:tcW w:w="4050" w:type="dxa"/>
          </w:tcPr>
          <w:p w14:paraId="00710DC9" w14:textId="77777777" w:rsidR="007B3B86" w:rsidRPr="006F4CB8" w:rsidRDefault="007B3B86" w:rsidP="007B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0C2A82BB" w14:textId="6D972D30" w:rsidR="007B3B86" w:rsidRPr="006F4CB8" w:rsidRDefault="007B3B86" w:rsidP="007B3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1,377</w:t>
            </w:r>
          </w:p>
        </w:tc>
        <w:tc>
          <w:tcPr>
            <w:tcW w:w="1283" w:type="dxa"/>
            <w:vAlign w:val="bottom"/>
          </w:tcPr>
          <w:p w14:paraId="55E607F1" w14:textId="484B2618" w:rsidR="007B3B86" w:rsidRPr="006F4CB8" w:rsidRDefault="007B3B86" w:rsidP="007B3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1,377</w:t>
            </w:r>
          </w:p>
        </w:tc>
        <w:tc>
          <w:tcPr>
            <w:tcW w:w="1282" w:type="dxa"/>
            <w:vAlign w:val="bottom"/>
          </w:tcPr>
          <w:p w14:paraId="74CB7CE1" w14:textId="54A78517" w:rsidR="007B3B86" w:rsidRPr="006F4CB8" w:rsidRDefault="007B3B86" w:rsidP="007B3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1,377</w:t>
            </w:r>
          </w:p>
        </w:tc>
        <w:tc>
          <w:tcPr>
            <w:tcW w:w="1283" w:type="dxa"/>
            <w:vAlign w:val="bottom"/>
          </w:tcPr>
          <w:p w14:paraId="3D82C178" w14:textId="66578CDB" w:rsidR="007B3B86" w:rsidRPr="006F4CB8" w:rsidRDefault="007B3B86" w:rsidP="007B3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1,377</w:t>
            </w:r>
          </w:p>
        </w:tc>
      </w:tr>
      <w:tr w:rsidR="007B3B86" w:rsidRPr="006F4CB8" w14:paraId="1AC5D52D" w14:textId="77777777" w:rsidTr="00A66BB3">
        <w:tc>
          <w:tcPr>
            <w:tcW w:w="4050" w:type="dxa"/>
          </w:tcPr>
          <w:p w14:paraId="5AEA6B72" w14:textId="77777777" w:rsidR="007B3B86" w:rsidRPr="006F4CB8" w:rsidRDefault="007B3B86" w:rsidP="007B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E28D465" w14:textId="5BAD700A" w:rsidR="007B3B86" w:rsidRPr="006F4CB8" w:rsidRDefault="007B3B86" w:rsidP="007B3B8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F4CB8">
              <w:rPr>
                <w:cs/>
              </w:rPr>
              <w:t>(</w:t>
            </w:r>
            <w:r w:rsidRPr="006F4CB8">
              <w:t>19</w:t>
            </w:r>
            <w:r w:rsidRPr="006F4CB8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F691AAF" w14:textId="79305E74" w:rsidR="007B3B86" w:rsidRPr="006F4CB8" w:rsidRDefault="007B3B86" w:rsidP="007B3B8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19</w:t>
            </w:r>
            <w:r w:rsidRPr="006F4CB8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E3165F1" w14:textId="3D0FB2AF" w:rsidR="007B3B86" w:rsidRPr="006F4CB8" w:rsidRDefault="007B3B86" w:rsidP="007B3B8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(19)</w:t>
            </w:r>
          </w:p>
        </w:tc>
        <w:tc>
          <w:tcPr>
            <w:tcW w:w="1283" w:type="dxa"/>
            <w:vAlign w:val="bottom"/>
          </w:tcPr>
          <w:p w14:paraId="7820BB7E" w14:textId="36CBBC16" w:rsidR="007B3B86" w:rsidRPr="006F4CB8" w:rsidRDefault="007B3B86" w:rsidP="007B3B8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19</w:t>
            </w:r>
            <w:r w:rsidRPr="006F4CB8">
              <w:rPr>
                <w:cs/>
              </w:rPr>
              <w:t>)</w:t>
            </w:r>
          </w:p>
        </w:tc>
      </w:tr>
      <w:tr w:rsidR="007B3B86" w:rsidRPr="006F4CB8" w14:paraId="01C1DC38" w14:textId="77777777" w:rsidTr="00A66BB3">
        <w:tc>
          <w:tcPr>
            <w:tcW w:w="4050" w:type="dxa"/>
          </w:tcPr>
          <w:p w14:paraId="328FD153" w14:textId="77777777" w:rsidR="007B3B86" w:rsidRPr="006F4CB8" w:rsidRDefault="007B3B86" w:rsidP="007B3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525E3CE9" w14:textId="27B0152A" w:rsidR="007B3B86" w:rsidRPr="006F4CB8" w:rsidRDefault="007B3B86" w:rsidP="007B3B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045395BC" w14:textId="762F085D" w:rsidR="007B3B86" w:rsidRPr="006F4CB8" w:rsidRDefault="007B3B86" w:rsidP="00193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1,358</w:t>
            </w:r>
          </w:p>
        </w:tc>
        <w:tc>
          <w:tcPr>
            <w:tcW w:w="1282" w:type="dxa"/>
            <w:vAlign w:val="bottom"/>
          </w:tcPr>
          <w:p w14:paraId="15A3EDAB" w14:textId="73C3ED3D" w:rsidR="007B3B86" w:rsidRPr="006F4CB8" w:rsidRDefault="007B3B86" w:rsidP="007B3B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4CE17E94" w14:textId="05D571E3" w:rsidR="007B3B86" w:rsidRPr="006F4CB8" w:rsidRDefault="007B3B86" w:rsidP="007B3B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1,358</w:t>
            </w:r>
          </w:p>
        </w:tc>
      </w:tr>
      <w:tr w:rsidR="009469A2" w:rsidRPr="006F4CB8" w14:paraId="5FE3A704" w14:textId="77777777" w:rsidTr="00A66BB3">
        <w:tc>
          <w:tcPr>
            <w:tcW w:w="4050" w:type="dxa"/>
          </w:tcPr>
          <w:p w14:paraId="052A0BC4" w14:textId="77777777" w:rsidR="009469A2" w:rsidRPr="006F4CB8" w:rsidRDefault="009469A2" w:rsidP="0094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vAlign w:val="bottom"/>
          </w:tcPr>
          <w:p w14:paraId="39121341" w14:textId="77777777" w:rsidR="009469A2" w:rsidRPr="006F4CB8" w:rsidRDefault="009469A2" w:rsidP="00946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0579862A" w14:textId="77777777" w:rsidR="009469A2" w:rsidRPr="006F4CB8" w:rsidRDefault="009469A2" w:rsidP="00946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vAlign w:val="bottom"/>
          </w:tcPr>
          <w:p w14:paraId="221CB07B" w14:textId="77777777" w:rsidR="009469A2" w:rsidRPr="006F4CB8" w:rsidRDefault="009469A2" w:rsidP="00946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41AB3381" w14:textId="77777777" w:rsidR="009469A2" w:rsidRPr="006F4CB8" w:rsidRDefault="009469A2" w:rsidP="00946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9469A2" w:rsidRPr="006F4CB8" w14:paraId="2752E88D" w14:textId="77777777" w:rsidTr="00A66BB3">
        <w:tc>
          <w:tcPr>
            <w:tcW w:w="4050" w:type="dxa"/>
            <w:vAlign w:val="bottom"/>
          </w:tcPr>
          <w:p w14:paraId="3B8B2569" w14:textId="270275E4" w:rsidR="009469A2" w:rsidRPr="006F4CB8" w:rsidRDefault="009469A2" w:rsidP="00946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F4C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642708A1" w14:textId="215F100D" w:rsidR="009469A2" w:rsidRPr="006F4CB8" w:rsidRDefault="007B3B86" w:rsidP="009469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6F4CB8">
              <w:rPr>
                <w:b/>
                <w:bCs/>
              </w:rPr>
              <w:t>3.</w:t>
            </w:r>
            <w:r w:rsidR="00545908" w:rsidRPr="006F4CB8">
              <w:rPr>
                <w:b/>
                <w:bCs/>
              </w:rPr>
              <w:t>79</w:t>
            </w:r>
          </w:p>
        </w:tc>
        <w:tc>
          <w:tcPr>
            <w:tcW w:w="1283" w:type="dxa"/>
            <w:vAlign w:val="bottom"/>
          </w:tcPr>
          <w:p w14:paraId="48830060" w14:textId="7044EB7A" w:rsidR="009469A2" w:rsidRPr="006F4CB8" w:rsidRDefault="009469A2" w:rsidP="00193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</w:t>
            </w:r>
            <w:r w:rsidRPr="006F4CB8">
              <w:rPr>
                <w:b/>
                <w:bCs/>
                <w:cs/>
              </w:rPr>
              <w:t>.</w:t>
            </w:r>
            <w:r w:rsidRPr="006F4CB8">
              <w:rPr>
                <w:b/>
                <w:bCs/>
              </w:rPr>
              <w:t>21</w:t>
            </w:r>
          </w:p>
        </w:tc>
        <w:tc>
          <w:tcPr>
            <w:tcW w:w="1282" w:type="dxa"/>
            <w:vAlign w:val="bottom"/>
          </w:tcPr>
          <w:p w14:paraId="64B22E53" w14:textId="3644C0DA" w:rsidR="009469A2" w:rsidRPr="006F4CB8" w:rsidRDefault="007B3B86" w:rsidP="009469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6F4CB8">
              <w:rPr>
                <w:b/>
                <w:bCs/>
              </w:rPr>
              <w:t>3.69</w:t>
            </w:r>
          </w:p>
        </w:tc>
        <w:tc>
          <w:tcPr>
            <w:tcW w:w="1283" w:type="dxa"/>
            <w:vAlign w:val="bottom"/>
          </w:tcPr>
          <w:p w14:paraId="22A822FC" w14:textId="62C35E4E" w:rsidR="009469A2" w:rsidRPr="006F4CB8" w:rsidRDefault="009469A2" w:rsidP="009469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0</w:t>
            </w:r>
            <w:r w:rsidRPr="006F4CB8">
              <w:rPr>
                <w:b/>
                <w:bCs/>
                <w:cs/>
              </w:rPr>
              <w:t>.</w:t>
            </w:r>
            <w:r w:rsidRPr="006F4CB8">
              <w:rPr>
                <w:b/>
                <w:bCs/>
              </w:rPr>
              <w:t>87</w:t>
            </w:r>
          </w:p>
        </w:tc>
      </w:tr>
    </w:tbl>
    <w:p w14:paraId="32B03C3F" w14:textId="77777777" w:rsidR="009469A2" w:rsidRPr="006F4CB8" w:rsidRDefault="009469A2" w:rsidP="0094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9469A2" w:rsidRPr="006F4CB8" w14:paraId="7C09F02E" w14:textId="77777777" w:rsidTr="009469A2">
        <w:tc>
          <w:tcPr>
            <w:tcW w:w="4050" w:type="dxa"/>
            <w:shd w:val="clear" w:color="auto" w:fill="auto"/>
          </w:tcPr>
          <w:p w14:paraId="2E03FA41" w14:textId="77777777" w:rsidR="009469A2" w:rsidRPr="006F4CB8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9A46062" w14:textId="77777777" w:rsidR="009469A2" w:rsidRPr="006F4CB8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2128876" w14:textId="77777777" w:rsidR="009469A2" w:rsidRPr="006F4CB8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69A2" w:rsidRPr="006F4CB8" w14:paraId="4F773035" w14:textId="77777777" w:rsidTr="009469A2">
        <w:tc>
          <w:tcPr>
            <w:tcW w:w="4050" w:type="dxa"/>
          </w:tcPr>
          <w:p w14:paraId="24500255" w14:textId="77777777" w:rsidR="009469A2" w:rsidRPr="006F4CB8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6F4CB8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</w:t>
            </w:r>
            <w:r w:rsidRPr="006F4CB8">
              <w:rPr>
                <w:b/>
                <w:bCs/>
                <w:i/>
                <w:iCs/>
              </w:rPr>
              <w:t>30</w:t>
            </w:r>
            <w:r w:rsidRPr="006F4CB8">
              <w:rPr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282" w:type="dxa"/>
          </w:tcPr>
          <w:p w14:paraId="2C7646D4" w14:textId="73D1EECE" w:rsidR="009469A2" w:rsidRPr="006F4CB8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50880596" w14:textId="7BB6518C" w:rsidR="009469A2" w:rsidRPr="006F4CB8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0D4B2BC7" w14:textId="2A4EBA26" w:rsidR="009469A2" w:rsidRPr="006F4CB8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7DB346E" w14:textId="4B0B5E20" w:rsidR="009469A2" w:rsidRPr="006F4CB8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69A2" w:rsidRPr="006F4CB8" w14:paraId="22786AA7" w14:textId="77777777" w:rsidTr="009469A2">
        <w:tc>
          <w:tcPr>
            <w:tcW w:w="4050" w:type="dxa"/>
          </w:tcPr>
          <w:p w14:paraId="2A814FB3" w14:textId="77777777" w:rsidR="009469A2" w:rsidRPr="006F4CB8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DDB55D4" w14:textId="77777777" w:rsidR="009469A2" w:rsidRPr="006F4CB8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C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6F4C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6F4CB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6F4C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D0015" w:rsidRPr="006F4CB8" w14:paraId="7188872C" w14:textId="77777777" w:rsidTr="009469A2">
        <w:tc>
          <w:tcPr>
            <w:tcW w:w="4050" w:type="dxa"/>
          </w:tcPr>
          <w:p w14:paraId="00A04AD5" w14:textId="113B4F0E" w:rsidR="00FD0015" w:rsidRPr="006F4CB8" w:rsidRDefault="00FD0015" w:rsidP="00FD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6F4CB8">
              <w:rPr>
                <w:rFonts w:ascii="Angsana New" w:hAnsi="Angsana New"/>
                <w:sz w:val="30"/>
                <w:szCs w:val="30"/>
              </w:rPr>
              <w:br/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20638FC5" w14:textId="1DFD587D" w:rsidR="00FD0015" w:rsidRPr="006F4CB8" w:rsidRDefault="007B3B86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9,</w:t>
            </w:r>
            <w:r w:rsidR="00545908" w:rsidRPr="006F4CB8">
              <w:t>633</w:t>
            </w:r>
          </w:p>
        </w:tc>
        <w:tc>
          <w:tcPr>
            <w:tcW w:w="1283" w:type="dxa"/>
            <w:vAlign w:val="bottom"/>
          </w:tcPr>
          <w:p w14:paraId="268F297F" w14:textId="268AE1BE" w:rsidR="00FD0015" w:rsidRPr="006F4CB8" w:rsidRDefault="00FD0015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4,048</w:t>
            </w:r>
          </w:p>
        </w:tc>
        <w:tc>
          <w:tcPr>
            <w:tcW w:w="1282" w:type="dxa"/>
            <w:vAlign w:val="bottom"/>
          </w:tcPr>
          <w:p w14:paraId="5D37C391" w14:textId="098CB62B" w:rsidR="00FD0015" w:rsidRPr="006F4CB8" w:rsidRDefault="007B3B86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9,582</w:t>
            </w:r>
          </w:p>
        </w:tc>
        <w:tc>
          <w:tcPr>
            <w:tcW w:w="1283" w:type="dxa"/>
            <w:vAlign w:val="bottom"/>
          </w:tcPr>
          <w:p w14:paraId="3F566C60" w14:textId="4D7C1C48" w:rsidR="00FD0015" w:rsidRPr="006F4CB8" w:rsidRDefault="00FD0015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3,577</w:t>
            </w:r>
          </w:p>
        </w:tc>
      </w:tr>
      <w:tr w:rsidR="00FD0015" w:rsidRPr="006F4CB8" w14:paraId="0406AF99" w14:textId="77777777" w:rsidTr="009469A2">
        <w:tc>
          <w:tcPr>
            <w:tcW w:w="4050" w:type="dxa"/>
          </w:tcPr>
          <w:p w14:paraId="1DB69D32" w14:textId="4FED9CA8" w:rsidR="00FD0015" w:rsidRPr="006F4CB8" w:rsidRDefault="00FD0015" w:rsidP="00996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>งวดของ</w:t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F4CB8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1B94489" w14:textId="787B6EA9" w:rsidR="00FD0015" w:rsidRPr="006F4CB8" w:rsidRDefault="007B3B86" w:rsidP="00FD00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F4CB8">
              <w:t>(248)</w:t>
            </w:r>
          </w:p>
        </w:tc>
        <w:tc>
          <w:tcPr>
            <w:tcW w:w="1283" w:type="dxa"/>
            <w:vAlign w:val="bottom"/>
          </w:tcPr>
          <w:p w14:paraId="3B86E62E" w14:textId="41E10CDC" w:rsidR="00FD0015" w:rsidRPr="006F4CB8" w:rsidRDefault="00FD0015" w:rsidP="00FD00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248</w:t>
            </w:r>
            <w:r w:rsidRPr="006F4CB8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1394536" w14:textId="35852557" w:rsidR="00FD0015" w:rsidRPr="006F4CB8" w:rsidRDefault="007B3B86" w:rsidP="00FD00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(248)</w:t>
            </w:r>
          </w:p>
        </w:tc>
        <w:tc>
          <w:tcPr>
            <w:tcW w:w="1283" w:type="dxa"/>
            <w:vAlign w:val="bottom"/>
          </w:tcPr>
          <w:p w14:paraId="4D20F292" w14:textId="52DF3B5D" w:rsidR="00FD0015" w:rsidRPr="006F4CB8" w:rsidRDefault="00FD0015" w:rsidP="00FD00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248</w:t>
            </w:r>
            <w:r w:rsidRPr="006F4CB8">
              <w:rPr>
                <w:cs/>
              </w:rPr>
              <w:t>)</w:t>
            </w:r>
          </w:p>
        </w:tc>
      </w:tr>
      <w:tr w:rsidR="00FD0015" w:rsidRPr="006F4CB8" w14:paraId="2BEC4862" w14:textId="77777777" w:rsidTr="009469A2">
        <w:tc>
          <w:tcPr>
            <w:tcW w:w="4050" w:type="dxa"/>
          </w:tcPr>
          <w:p w14:paraId="0F8B2AEB" w14:textId="0527CC62" w:rsidR="00FD0015" w:rsidRPr="006F4CB8" w:rsidRDefault="00FD0015" w:rsidP="00FD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68FA44E6" w14:textId="1F6871D2" w:rsidR="00FD0015" w:rsidRPr="006F4CB8" w:rsidRDefault="007B3B86" w:rsidP="00FD0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9,</w:t>
            </w:r>
            <w:r w:rsidR="00545908" w:rsidRPr="006F4CB8">
              <w:rPr>
                <w:b/>
                <w:bCs/>
              </w:rPr>
              <w:t>385</w:t>
            </w:r>
          </w:p>
        </w:tc>
        <w:tc>
          <w:tcPr>
            <w:tcW w:w="1283" w:type="dxa"/>
            <w:vAlign w:val="bottom"/>
          </w:tcPr>
          <w:p w14:paraId="643208FD" w14:textId="1A32B139" w:rsidR="00FD0015" w:rsidRPr="006F4CB8" w:rsidRDefault="00FD0015" w:rsidP="00FD0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3,800</w:t>
            </w:r>
          </w:p>
        </w:tc>
        <w:tc>
          <w:tcPr>
            <w:tcW w:w="1282" w:type="dxa"/>
            <w:vAlign w:val="bottom"/>
          </w:tcPr>
          <w:p w14:paraId="6E8FBF27" w14:textId="412FF8A2" w:rsidR="00FD0015" w:rsidRPr="006F4CB8" w:rsidRDefault="007B3B86" w:rsidP="00FD0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F4CB8">
              <w:rPr>
                <w:b/>
                <w:bCs/>
              </w:rPr>
              <w:t>9,334</w:t>
            </w:r>
          </w:p>
        </w:tc>
        <w:tc>
          <w:tcPr>
            <w:tcW w:w="1283" w:type="dxa"/>
            <w:vAlign w:val="bottom"/>
          </w:tcPr>
          <w:p w14:paraId="1BA534EE" w14:textId="5527E5AA" w:rsidR="00FD0015" w:rsidRPr="006F4CB8" w:rsidRDefault="00FD0015" w:rsidP="00FD0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(</w:t>
            </w:r>
            <w:r w:rsidRPr="006F4CB8">
              <w:rPr>
                <w:b/>
                <w:bCs/>
              </w:rPr>
              <w:t>3,329</w:t>
            </w:r>
            <w:r w:rsidRPr="006F4CB8">
              <w:rPr>
                <w:b/>
                <w:bCs/>
                <w:cs/>
              </w:rPr>
              <w:t>)</w:t>
            </w:r>
          </w:p>
        </w:tc>
      </w:tr>
      <w:tr w:rsidR="00FD0015" w:rsidRPr="006F4CB8" w14:paraId="0661EC5E" w14:textId="77777777" w:rsidTr="009469A2">
        <w:tc>
          <w:tcPr>
            <w:tcW w:w="4050" w:type="dxa"/>
          </w:tcPr>
          <w:p w14:paraId="69366100" w14:textId="77777777" w:rsidR="00FD0015" w:rsidRPr="006F4CB8" w:rsidRDefault="00FD0015" w:rsidP="00FD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2" w:type="dxa"/>
            <w:vAlign w:val="bottom"/>
          </w:tcPr>
          <w:p w14:paraId="66342FA3" w14:textId="77777777" w:rsidR="00FD0015" w:rsidRPr="006F4CB8" w:rsidRDefault="00FD0015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7B147CF8" w14:textId="77777777" w:rsidR="00FD0015" w:rsidRPr="006F4CB8" w:rsidRDefault="00FD0015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2" w:type="dxa"/>
            <w:vAlign w:val="bottom"/>
          </w:tcPr>
          <w:p w14:paraId="5C0B207E" w14:textId="77777777" w:rsidR="00FD0015" w:rsidRPr="006F4CB8" w:rsidRDefault="00FD0015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31EA58EB" w14:textId="77777777" w:rsidR="00FD0015" w:rsidRPr="006F4CB8" w:rsidRDefault="00FD0015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FD0015" w:rsidRPr="006F4CB8" w14:paraId="36B4DF52" w14:textId="77777777" w:rsidTr="009469A2">
        <w:tc>
          <w:tcPr>
            <w:tcW w:w="4050" w:type="dxa"/>
          </w:tcPr>
          <w:p w14:paraId="7AC60D5E" w14:textId="77777777" w:rsidR="00FD0015" w:rsidRPr="006F4CB8" w:rsidRDefault="00FD0015" w:rsidP="00FD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1AFBBA39" w14:textId="4AD9BB30" w:rsidR="00FD0015" w:rsidRPr="006F4CB8" w:rsidRDefault="007B3B86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1,377</w:t>
            </w:r>
          </w:p>
        </w:tc>
        <w:tc>
          <w:tcPr>
            <w:tcW w:w="1283" w:type="dxa"/>
            <w:vAlign w:val="bottom"/>
          </w:tcPr>
          <w:p w14:paraId="4623E5E9" w14:textId="28A142EB" w:rsidR="00FD0015" w:rsidRPr="006F4CB8" w:rsidRDefault="00FD0015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1,377</w:t>
            </w:r>
            <w:r w:rsidRPr="006F4CB8">
              <w:rPr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A38073D" w14:textId="2EED1340" w:rsidR="00FD0015" w:rsidRPr="006F4CB8" w:rsidRDefault="007B3B86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1,377</w:t>
            </w:r>
          </w:p>
        </w:tc>
        <w:tc>
          <w:tcPr>
            <w:tcW w:w="1283" w:type="dxa"/>
            <w:vAlign w:val="bottom"/>
          </w:tcPr>
          <w:p w14:paraId="027AA913" w14:textId="538955F8" w:rsidR="00FD0015" w:rsidRPr="006F4CB8" w:rsidRDefault="00FD0015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1,377</w:t>
            </w:r>
          </w:p>
        </w:tc>
      </w:tr>
      <w:tr w:rsidR="00FD0015" w:rsidRPr="006F4CB8" w14:paraId="4F5BCBC6" w14:textId="77777777" w:rsidTr="009469A2">
        <w:tc>
          <w:tcPr>
            <w:tcW w:w="4050" w:type="dxa"/>
          </w:tcPr>
          <w:p w14:paraId="53E82714" w14:textId="77777777" w:rsidR="00FD0015" w:rsidRPr="006F4CB8" w:rsidRDefault="00FD0015" w:rsidP="00FD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6F4C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C301664" w14:textId="151C4547" w:rsidR="00FD0015" w:rsidRPr="006F4CB8" w:rsidRDefault="007B3B86" w:rsidP="00FD00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F4CB8">
              <w:t>(19)</w:t>
            </w:r>
          </w:p>
        </w:tc>
        <w:tc>
          <w:tcPr>
            <w:tcW w:w="1283" w:type="dxa"/>
            <w:vAlign w:val="bottom"/>
          </w:tcPr>
          <w:p w14:paraId="2BD7B1ED" w14:textId="4CBED273" w:rsidR="00FD0015" w:rsidRPr="006F4CB8" w:rsidRDefault="00FD0015" w:rsidP="00FD00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19</w:t>
            </w:r>
            <w:r w:rsidRPr="006F4CB8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CD1A266" w14:textId="5547955B" w:rsidR="00FD0015" w:rsidRPr="006F4CB8" w:rsidRDefault="007B3B86" w:rsidP="00FD00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t>(19)</w:t>
            </w:r>
          </w:p>
        </w:tc>
        <w:tc>
          <w:tcPr>
            <w:tcW w:w="1283" w:type="dxa"/>
            <w:vAlign w:val="bottom"/>
          </w:tcPr>
          <w:p w14:paraId="614FD99A" w14:textId="4FCCA633" w:rsidR="00FD0015" w:rsidRPr="006F4CB8" w:rsidRDefault="00FD0015" w:rsidP="00FD0015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4CB8">
              <w:rPr>
                <w:cs/>
              </w:rPr>
              <w:t>(</w:t>
            </w:r>
            <w:r w:rsidRPr="006F4CB8">
              <w:t>19</w:t>
            </w:r>
            <w:r w:rsidRPr="006F4CB8">
              <w:rPr>
                <w:cs/>
              </w:rPr>
              <w:t>)</w:t>
            </w:r>
          </w:p>
        </w:tc>
      </w:tr>
      <w:tr w:rsidR="00FD0015" w:rsidRPr="006F4CB8" w14:paraId="0A33706A" w14:textId="77777777" w:rsidTr="009469A2">
        <w:tc>
          <w:tcPr>
            <w:tcW w:w="4050" w:type="dxa"/>
          </w:tcPr>
          <w:p w14:paraId="0FA55B2D" w14:textId="77777777" w:rsidR="00FD0015" w:rsidRPr="006F4CB8" w:rsidRDefault="00FD0015" w:rsidP="00FD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55A78492" w14:textId="0F915BCE" w:rsidR="00FD0015" w:rsidRPr="006F4CB8" w:rsidRDefault="007B3B86" w:rsidP="00FD0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1695A9DC" w14:textId="3D18818E" w:rsidR="00FD0015" w:rsidRPr="006F4CB8" w:rsidRDefault="00FD0015" w:rsidP="00FD0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1,358</w:t>
            </w:r>
          </w:p>
        </w:tc>
        <w:tc>
          <w:tcPr>
            <w:tcW w:w="1282" w:type="dxa"/>
            <w:vAlign w:val="bottom"/>
          </w:tcPr>
          <w:p w14:paraId="06A22814" w14:textId="1AA2F390" w:rsidR="00FD0015" w:rsidRPr="006F4CB8" w:rsidRDefault="007B3B86" w:rsidP="00FD0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15E841DD" w14:textId="1717E5D2" w:rsidR="00FD0015" w:rsidRPr="006F4CB8" w:rsidRDefault="00FD0015" w:rsidP="00193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1,358</w:t>
            </w:r>
          </w:p>
        </w:tc>
      </w:tr>
      <w:tr w:rsidR="00FD0015" w:rsidRPr="006F4CB8" w14:paraId="7B40DCA1" w14:textId="77777777" w:rsidTr="009469A2">
        <w:tc>
          <w:tcPr>
            <w:tcW w:w="4050" w:type="dxa"/>
          </w:tcPr>
          <w:p w14:paraId="726C3DAA" w14:textId="77777777" w:rsidR="00FD0015" w:rsidRPr="006F4CB8" w:rsidRDefault="00FD0015" w:rsidP="00FD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vAlign w:val="bottom"/>
          </w:tcPr>
          <w:p w14:paraId="3D869493" w14:textId="77777777" w:rsidR="00FD0015" w:rsidRPr="006F4CB8" w:rsidRDefault="00FD0015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6EFEA1F1" w14:textId="77777777" w:rsidR="00FD0015" w:rsidRPr="006F4CB8" w:rsidRDefault="00FD0015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vAlign w:val="bottom"/>
          </w:tcPr>
          <w:p w14:paraId="399792E3" w14:textId="77777777" w:rsidR="00FD0015" w:rsidRPr="006F4CB8" w:rsidRDefault="00FD0015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06EADD85" w14:textId="77777777" w:rsidR="00FD0015" w:rsidRPr="006F4CB8" w:rsidRDefault="00FD0015" w:rsidP="00FD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FD0015" w:rsidRPr="006F4CB8" w14:paraId="1A25DCAF" w14:textId="77777777" w:rsidTr="009469A2">
        <w:tc>
          <w:tcPr>
            <w:tcW w:w="4050" w:type="dxa"/>
            <w:vAlign w:val="bottom"/>
          </w:tcPr>
          <w:p w14:paraId="025CF7DD" w14:textId="5D836816" w:rsidR="00FD0015" w:rsidRPr="006F4CB8" w:rsidRDefault="00FD0015" w:rsidP="00FD0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F4C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439D9800" w14:textId="56C52491" w:rsidR="00FD0015" w:rsidRPr="006F4CB8" w:rsidRDefault="00545908" w:rsidP="00FD0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6F4CB8">
              <w:rPr>
                <w:b/>
                <w:bCs/>
              </w:rPr>
              <w:t>6.91</w:t>
            </w:r>
          </w:p>
        </w:tc>
        <w:tc>
          <w:tcPr>
            <w:tcW w:w="1283" w:type="dxa"/>
            <w:vAlign w:val="bottom"/>
          </w:tcPr>
          <w:p w14:paraId="0FDD131E" w14:textId="5359CA7F" w:rsidR="00FD0015" w:rsidRPr="006F4CB8" w:rsidRDefault="00FD0015" w:rsidP="00FD0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2</w:t>
            </w:r>
            <w:r w:rsidRPr="006F4CB8">
              <w:rPr>
                <w:b/>
                <w:bCs/>
                <w:cs/>
              </w:rPr>
              <w:t>.</w:t>
            </w:r>
            <w:r w:rsidRPr="006F4CB8">
              <w:rPr>
                <w:b/>
                <w:bCs/>
              </w:rPr>
              <w:t>80</w:t>
            </w:r>
          </w:p>
        </w:tc>
        <w:tc>
          <w:tcPr>
            <w:tcW w:w="1282" w:type="dxa"/>
            <w:vAlign w:val="bottom"/>
          </w:tcPr>
          <w:p w14:paraId="2F332B95" w14:textId="399B4221" w:rsidR="00FD0015" w:rsidRPr="006F4CB8" w:rsidRDefault="007B3B86" w:rsidP="00FD00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6F4CB8">
              <w:rPr>
                <w:b/>
                <w:bCs/>
              </w:rPr>
              <w:t>6.8</w:t>
            </w:r>
            <w:r w:rsidR="00B521F3" w:rsidRPr="006F4CB8">
              <w:rPr>
                <w:b/>
                <w:bCs/>
              </w:rPr>
              <w:t>7</w:t>
            </w:r>
          </w:p>
        </w:tc>
        <w:tc>
          <w:tcPr>
            <w:tcW w:w="1283" w:type="dxa"/>
            <w:vAlign w:val="bottom"/>
          </w:tcPr>
          <w:p w14:paraId="591BCA1F" w14:textId="29D31839" w:rsidR="00FD0015" w:rsidRPr="006F4CB8" w:rsidRDefault="00FD0015" w:rsidP="00193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6F4CB8">
              <w:rPr>
                <w:b/>
                <w:bCs/>
              </w:rPr>
              <w:t>2</w:t>
            </w:r>
            <w:r w:rsidRPr="006F4CB8">
              <w:rPr>
                <w:b/>
                <w:bCs/>
                <w:cs/>
              </w:rPr>
              <w:t>.</w:t>
            </w:r>
            <w:r w:rsidRPr="006F4CB8">
              <w:rPr>
                <w:b/>
                <w:bCs/>
              </w:rPr>
              <w:t>45</w:t>
            </w:r>
          </w:p>
        </w:tc>
      </w:tr>
    </w:tbl>
    <w:p w14:paraId="1113D5D7" w14:textId="48496ACC" w:rsidR="00CA3B9F" w:rsidRPr="006F4CB8" w:rsidRDefault="00CA3B9F" w:rsidP="00CA3B9F">
      <w:pPr>
        <w:rPr>
          <w:rFonts w:asciiTheme="majorBidi" w:hAnsiTheme="majorBidi" w:cstheme="majorBidi"/>
          <w:shd w:val="clear" w:color="auto" w:fill="D9D9D9"/>
          <w:cs/>
        </w:rPr>
      </w:pPr>
    </w:p>
    <w:p w14:paraId="4392E2DC" w14:textId="77777777" w:rsidR="00CA3B9F" w:rsidRPr="006F4CB8" w:rsidRDefault="00CA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hd w:val="clear" w:color="auto" w:fill="D9D9D9"/>
          <w:cs/>
        </w:rPr>
      </w:pPr>
      <w:r w:rsidRPr="006F4CB8">
        <w:rPr>
          <w:rFonts w:asciiTheme="majorBidi" w:hAnsiTheme="majorBidi" w:cstheme="majorBidi"/>
          <w:shd w:val="clear" w:color="auto" w:fill="D9D9D9"/>
          <w:cs/>
        </w:rPr>
        <w:br w:type="page"/>
      </w:r>
    </w:p>
    <w:p w14:paraId="40FF513A" w14:textId="4ED0A02A" w:rsidR="00CA3B9F" w:rsidRPr="006F4CB8" w:rsidRDefault="00CA3B9F" w:rsidP="00CA3B9F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6F4CB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เงินปันผล</w:t>
      </w: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1DDBF9C9" w14:textId="77777777" w:rsidR="00CA3B9F" w:rsidRPr="006F4CB8" w:rsidRDefault="00CA3B9F" w:rsidP="00CA3B9F">
      <w:pPr>
        <w:rPr>
          <w:rFonts w:asciiTheme="majorBidi" w:hAnsiTheme="majorBidi" w:cstheme="majorBidi"/>
          <w:shd w:val="clear" w:color="auto" w:fill="D9D9D9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620"/>
        <w:gridCol w:w="1170"/>
        <w:gridCol w:w="1530"/>
      </w:tblGrid>
      <w:tr w:rsidR="004F0B09" w:rsidRPr="006F4CB8" w14:paraId="67AFAA29" w14:textId="77777777" w:rsidTr="00700B95">
        <w:trPr>
          <w:trHeight w:val="432"/>
          <w:tblHeader/>
        </w:trPr>
        <w:tc>
          <w:tcPr>
            <w:tcW w:w="3198" w:type="dxa"/>
            <w:vAlign w:val="bottom"/>
          </w:tcPr>
          <w:p w14:paraId="52AE9926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  <w:vAlign w:val="bottom"/>
          </w:tcPr>
          <w:p w14:paraId="0F3629F0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2BF39B94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170" w:type="dxa"/>
            <w:vAlign w:val="bottom"/>
          </w:tcPr>
          <w:p w14:paraId="3BA449DE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1530" w:type="dxa"/>
            <w:vAlign w:val="bottom"/>
          </w:tcPr>
          <w:p w14:paraId="28B29FF8" w14:textId="77777777" w:rsidR="004F0B09" w:rsidRPr="006F4CB8" w:rsidDel="00D43E7A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4F0B09" w:rsidRPr="006F4CB8" w14:paraId="4CAA6A46" w14:textId="77777777" w:rsidTr="00700B95">
        <w:trPr>
          <w:trHeight w:val="445"/>
          <w:tblHeader/>
        </w:trPr>
        <w:tc>
          <w:tcPr>
            <w:tcW w:w="3198" w:type="dxa"/>
          </w:tcPr>
          <w:p w14:paraId="591FC228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32685B83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88B8867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</w:tcPr>
          <w:p w14:paraId="4BFCD320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530" w:type="dxa"/>
          </w:tcPr>
          <w:p w14:paraId="3D3C4832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F0B09" w:rsidRPr="006F4CB8" w14:paraId="12F023DA" w14:textId="77777777" w:rsidTr="00503ADB">
        <w:trPr>
          <w:trHeight w:val="445"/>
          <w:tblHeader/>
        </w:trPr>
        <w:tc>
          <w:tcPr>
            <w:tcW w:w="3198" w:type="dxa"/>
          </w:tcPr>
          <w:p w14:paraId="40BBDD8A" w14:textId="3F4B8D43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662" w:type="dxa"/>
          </w:tcPr>
          <w:p w14:paraId="022ED65F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9E2A8D1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</w:tcPr>
          <w:p w14:paraId="67733D81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30" w:type="dxa"/>
          </w:tcPr>
          <w:p w14:paraId="4B0B7E11" w14:textId="77777777" w:rsidR="004F0B09" w:rsidRPr="006F4CB8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4F0B09" w:rsidRPr="006F4CB8" w14:paraId="3D8F2DB1" w14:textId="77777777" w:rsidTr="00D42F0A">
        <w:trPr>
          <w:trHeight w:val="432"/>
        </w:trPr>
        <w:tc>
          <w:tcPr>
            <w:tcW w:w="3198" w:type="dxa"/>
          </w:tcPr>
          <w:p w14:paraId="219C1539" w14:textId="6FFBEEF7" w:rsidR="004F0B09" w:rsidRPr="006F4CB8" w:rsidRDefault="00ED3B42" w:rsidP="000B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4CB8">
              <w:rPr>
                <w:cs/>
              </w:rPr>
              <w:t>เงินปันผล</w:t>
            </w:r>
            <w:r w:rsidR="000B24D4" w:rsidRPr="006F4CB8">
              <w:rPr>
                <w:rFonts w:hint="cs"/>
                <w:cs/>
              </w:rPr>
              <w:t>ประจำปี</w:t>
            </w:r>
            <w:r w:rsidRPr="006F4CB8">
              <w:rPr>
                <w:cs/>
              </w:rPr>
              <w:t xml:space="preserve"> </w:t>
            </w:r>
            <w:r w:rsidRPr="006F4CB8">
              <w:t>2564</w:t>
            </w:r>
          </w:p>
        </w:tc>
        <w:tc>
          <w:tcPr>
            <w:tcW w:w="1662" w:type="dxa"/>
          </w:tcPr>
          <w:p w14:paraId="7BE6F9EE" w14:textId="24579C29" w:rsidR="004F0B09" w:rsidRPr="006F4CB8" w:rsidRDefault="004F0B09" w:rsidP="000B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8 </w:t>
            </w:r>
            <w:r w:rsidRPr="006F4CB8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6F4CB8">
              <w:rPr>
                <w:rFonts w:asciiTheme="majorBidi" w:hAnsiTheme="majorBidi" w:cstheme="majorBidi"/>
              </w:rPr>
              <w:t>256</w:t>
            </w:r>
            <w:r w:rsidR="00C44F99" w:rsidRPr="006F4CB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620" w:type="dxa"/>
          </w:tcPr>
          <w:p w14:paraId="670F1193" w14:textId="2C3F8450" w:rsidR="004F0B09" w:rsidRPr="006F4CB8" w:rsidRDefault="004F0B09" w:rsidP="000B2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45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22</w:t>
            </w:r>
            <w:r w:rsidRPr="006F4CB8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6F4CB8">
              <w:rPr>
                <w:rFonts w:asciiTheme="majorBidi" w:hAnsiTheme="majorBidi" w:cstheme="majorBidi"/>
              </w:rPr>
              <w:t>256</w:t>
            </w:r>
            <w:r w:rsidR="00C44F99" w:rsidRPr="006F4CB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0" w:type="dxa"/>
          </w:tcPr>
          <w:p w14:paraId="482226D1" w14:textId="39F6959A" w:rsidR="004F0B09" w:rsidRPr="006F4CB8" w:rsidRDefault="001906DD" w:rsidP="00F57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</w:t>
            </w:r>
            <w:r w:rsidR="00C133BB" w:rsidRPr="006F4CB8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530" w:type="dxa"/>
          </w:tcPr>
          <w:p w14:paraId="613807C6" w14:textId="74230504" w:rsidR="004F0B09" w:rsidRPr="006F4CB8" w:rsidRDefault="001906DD" w:rsidP="00996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2,715</w:t>
            </w:r>
          </w:p>
        </w:tc>
      </w:tr>
      <w:tr w:rsidR="004F0B09" w:rsidRPr="006F4CB8" w14:paraId="109B4AE4" w14:textId="77777777" w:rsidTr="00700B95">
        <w:trPr>
          <w:trHeight w:val="432"/>
        </w:trPr>
        <w:tc>
          <w:tcPr>
            <w:tcW w:w="3198" w:type="dxa"/>
          </w:tcPr>
          <w:p w14:paraId="38D8B552" w14:textId="6CC24E9B" w:rsidR="004F0B09" w:rsidRPr="006F4CB8" w:rsidRDefault="00BD6E50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</w:p>
        </w:tc>
        <w:tc>
          <w:tcPr>
            <w:tcW w:w="1662" w:type="dxa"/>
          </w:tcPr>
          <w:p w14:paraId="6CB0D258" w14:textId="219C50DF" w:rsidR="004F0B09" w:rsidRPr="006F4CB8" w:rsidRDefault="00BD6E50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26 </w:t>
            </w:r>
            <w:r w:rsidRPr="006F4CB8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20" w:type="dxa"/>
          </w:tcPr>
          <w:p w14:paraId="568265B7" w14:textId="031B2998" w:rsidR="004F0B09" w:rsidRPr="006F4CB8" w:rsidRDefault="00BD6E50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21 </w:t>
            </w:r>
            <w:r w:rsidRPr="006F4CB8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6384FF1C" w14:textId="712ABB8B" w:rsidR="004F0B09" w:rsidRPr="006F4CB8" w:rsidRDefault="00BD6E50" w:rsidP="009962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1.00</w:t>
            </w:r>
            <w:r w:rsidRPr="006F4CB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30" w:type="dxa"/>
          </w:tcPr>
          <w:p w14:paraId="003BC904" w14:textId="052138A7" w:rsidR="004F0B09" w:rsidRPr="006F4CB8" w:rsidRDefault="009962E9" w:rsidP="009962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7" w:right="-17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    </w:t>
            </w:r>
            <w:r w:rsidR="00C0742C" w:rsidRPr="006F4CB8">
              <w:rPr>
                <w:rFonts w:asciiTheme="majorBidi" w:hAnsiTheme="majorBidi" w:cstheme="majorBidi" w:hint="cs"/>
                <w:cs/>
              </w:rPr>
              <w:t>(</w:t>
            </w:r>
            <w:r w:rsidR="00C0742C" w:rsidRPr="006F4CB8">
              <w:rPr>
                <w:rFonts w:asciiTheme="majorBidi" w:hAnsiTheme="majorBidi" w:cstheme="majorBidi"/>
              </w:rPr>
              <w:t>1,357</w:t>
            </w:r>
            <w:r w:rsidR="00C0742C" w:rsidRPr="006F4CB8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D42F0A" w:rsidRPr="006F4CB8" w14:paraId="6DCB7378" w14:textId="77777777" w:rsidTr="00CA6F1C">
        <w:trPr>
          <w:trHeight w:val="432"/>
        </w:trPr>
        <w:tc>
          <w:tcPr>
            <w:tcW w:w="6480" w:type="dxa"/>
            <w:gridSpan w:val="3"/>
          </w:tcPr>
          <w:p w14:paraId="45842E3D" w14:textId="20E1541A" w:rsidR="00D42F0A" w:rsidRPr="006F4CB8" w:rsidRDefault="00D42F0A" w:rsidP="00D42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Pr="006F4CB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</w:tcPr>
          <w:p w14:paraId="7AEEBA71" w14:textId="5ED3819E" w:rsidR="00D42F0A" w:rsidRPr="006F4CB8" w:rsidRDefault="00D42F0A" w:rsidP="00F574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1.00</w:t>
            </w:r>
          </w:p>
        </w:tc>
        <w:tc>
          <w:tcPr>
            <w:tcW w:w="1530" w:type="dxa"/>
          </w:tcPr>
          <w:p w14:paraId="33736A8D" w14:textId="72A15FA4" w:rsidR="00D42F0A" w:rsidRPr="006F4CB8" w:rsidRDefault="00D42F0A" w:rsidP="009962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1,358</w:t>
            </w:r>
          </w:p>
        </w:tc>
      </w:tr>
      <w:tr w:rsidR="00825C8D" w:rsidRPr="006F4CB8" w14:paraId="5C42745D" w14:textId="77777777" w:rsidTr="00700B95">
        <w:trPr>
          <w:trHeight w:val="432"/>
        </w:trPr>
        <w:tc>
          <w:tcPr>
            <w:tcW w:w="3198" w:type="dxa"/>
          </w:tcPr>
          <w:p w14:paraId="4F633375" w14:textId="77777777" w:rsidR="00825C8D" w:rsidRPr="006F4CB8" w:rsidRDefault="00825C8D" w:rsidP="0082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</w:tcPr>
          <w:p w14:paraId="2BB9E6DF" w14:textId="77777777" w:rsidR="00825C8D" w:rsidRPr="006F4CB8" w:rsidRDefault="00825C8D" w:rsidP="0082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5DACAE9" w14:textId="77777777" w:rsidR="00825C8D" w:rsidRPr="006F4CB8" w:rsidRDefault="00825C8D" w:rsidP="0082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5A71494" w14:textId="77777777" w:rsidR="00825C8D" w:rsidRPr="006F4CB8" w:rsidRDefault="00825C8D" w:rsidP="00D42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5CD33A0" w14:textId="77777777" w:rsidR="00825C8D" w:rsidRPr="006F4CB8" w:rsidRDefault="00825C8D" w:rsidP="00D42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825C8D" w:rsidRPr="006F4CB8" w14:paraId="5C68FEC4" w14:textId="77777777" w:rsidTr="00700B95">
        <w:trPr>
          <w:trHeight w:val="432"/>
        </w:trPr>
        <w:tc>
          <w:tcPr>
            <w:tcW w:w="3198" w:type="dxa"/>
          </w:tcPr>
          <w:p w14:paraId="3094B54B" w14:textId="54642E51" w:rsidR="00825C8D" w:rsidRPr="006F4CB8" w:rsidRDefault="00825C8D" w:rsidP="0082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1662" w:type="dxa"/>
          </w:tcPr>
          <w:p w14:paraId="53FBC363" w14:textId="77777777" w:rsidR="00825C8D" w:rsidRPr="006F4CB8" w:rsidRDefault="00825C8D" w:rsidP="0082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C838168" w14:textId="77777777" w:rsidR="00825C8D" w:rsidRPr="006F4CB8" w:rsidRDefault="00825C8D" w:rsidP="0082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C0867D1" w14:textId="77777777" w:rsidR="00825C8D" w:rsidRPr="006F4CB8" w:rsidRDefault="00825C8D" w:rsidP="00D42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4983B2A3" w14:textId="77777777" w:rsidR="00825C8D" w:rsidRPr="006F4CB8" w:rsidRDefault="00825C8D" w:rsidP="00D42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825C8D" w:rsidRPr="006F4CB8" w14:paraId="79E85FC5" w14:textId="77777777" w:rsidTr="00700B95">
        <w:trPr>
          <w:trHeight w:val="432"/>
        </w:trPr>
        <w:tc>
          <w:tcPr>
            <w:tcW w:w="3198" w:type="dxa"/>
          </w:tcPr>
          <w:p w14:paraId="43028017" w14:textId="24473A9D" w:rsidR="00825C8D" w:rsidRPr="006F4CB8" w:rsidRDefault="00825C8D" w:rsidP="0082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52" w:hanging="246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เงินปันผลประจำปี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62" w:type="dxa"/>
          </w:tcPr>
          <w:p w14:paraId="52A435FB" w14:textId="56D09E54" w:rsidR="00825C8D" w:rsidRPr="006F4CB8" w:rsidRDefault="00825C8D" w:rsidP="0082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 xml:space="preserve">  8 </w:t>
            </w:r>
            <w:r w:rsidRPr="006F4CB8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20" w:type="dxa"/>
          </w:tcPr>
          <w:p w14:paraId="22273AD9" w14:textId="43C2BC94" w:rsidR="00825C8D" w:rsidRPr="006F4CB8" w:rsidRDefault="00825C8D" w:rsidP="0082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 xml:space="preserve"> 22</w:t>
            </w:r>
            <w:r w:rsidRPr="006F4CB8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3E23EDFC" w14:textId="6308B31E" w:rsidR="00825C8D" w:rsidRPr="006F4CB8" w:rsidRDefault="00825C8D" w:rsidP="00F574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0</w:t>
            </w:r>
            <w:r w:rsidRPr="006F4CB8">
              <w:rPr>
                <w:rFonts w:asciiTheme="majorBidi" w:hAnsiTheme="majorBidi" w:cstheme="majorBidi"/>
                <w:cs/>
              </w:rPr>
              <w:t>.</w:t>
            </w:r>
            <w:r w:rsidRPr="006F4CB8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530" w:type="dxa"/>
          </w:tcPr>
          <w:p w14:paraId="21EF71AB" w14:textId="38252772" w:rsidR="00825C8D" w:rsidRPr="006F4CB8" w:rsidRDefault="00825C8D" w:rsidP="00F574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543</w:t>
            </w:r>
          </w:p>
        </w:tc>
      </w:tr>
      <w:tr w:rsidR="00D42F0A" w:rsidRPr="006F4CB8" w14:paraId="0BE9F2F3" w14:textId="77777777" w:rsidTr="00A13D06">
        <w:trPr>
          <w:trHeight w:val="432"/>
        </w:trPr>
        <w:tc>
          <w:tcPr>
            <w:tcW w:w="6480" w:type="dxa"/>
            <w:gridSpan w:val="3"/>
          </w:tcPr>
          <w:p w14:paraId="380BCED1" w14:textId="4B41348E" w:rsidR="00D42F0A" w:rsidRPr="006F4CB8" w:rsidRDefault="00D42F0A" w:rsidP="0082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เงินปันผลที่จ่ายในระหว่างงวดหกเดือนสิ้นสุดวันที่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 xml:space="preserve">มิถุนายน </w:t>
            </w:r>
            <w:r w:rsidRPr="006F4CB8">
              <w:rPr>
                <w:rFonts w:asciiTheme="majorBidi" w:hAnsiTheme="majorBidi" w:cstheme="majorBidi"/>
                <w:b/>
                <w:bCs/>
              </w:rPr>
              <w:t>256</w:t>
            </w:r>
            <w:r w:rsidR="00F5743C" w:rsidRPr="006F4CB8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170" w:type="dxa"/>
          </w:tcPr>
          <w:p w14:paraId="3809F1E1" w14:textId="5303F7D6" w:rsidR="00D42F0A" w:rsidRPr="006F4CB8" w:rsidRDefault="00D42F0A" w:rsidP="00F574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0.40</w:t>
            </w:r>
          </w:p>
        </w:tc>
        <w:tc>
          <w:tcPr>
            <w:tcW w:w="1530" w:type="dxa"/>
          </w:tcPr>
          <w:p w14:paraId="7091294A" w14:textId="086723F8" w:rsidR="00D42F0A" w:rsidRPr="006F4CB8" w:rsidRDefault="00D42F0A" w:rsidP="00F574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543</w:t>
            </w:r>
          </w:p>
        </w:tc>
      </w:tr>
    </w:tbl>
    <w:p w14:paraId="56944D79" w14:textId="77777777" w:rsidR="004F0B09" w:rsidRPr="006F4CB8" w:rsidRDefault="004F0B09" w:rsidP="004F0B09">
      <w:pPr>
        <w:rPr>
          <w:rFonts w:asciiTheme="majorBidi" w:hAnsiTheme="majorBidi" w:cstheme="majorBidi"/>
          <w:shd w:val="clear" w:color="auto" w:fill="D9D9D9"/>
          <w:cs/>
        </w:rPr>
      </w:pPr>
    </w:p>
    <w:p w14:paraId="7284C038" w14:textId="256B31BD" w:rsidR="00F20DB7" w:rsidRPr="006F4CB8" w:rsidRDefault="00F20DB7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6F4CB8" w:rsidRDefault="00F20DB7" w:rsidP="00C42F4A">
      <w:pPr>
        <w:rPr>
          <w:rFonts w:asciiTheme="majorBidi" w:hAnsiTheme="majorBidi" w:cstheme="majorBidi"/>
          <w:shd w:val="clear" w:color="auto" w:fill="D9D9D9"/>
        </w:rPr>
      </w:pPr>
    </w:p>
    <w:p w14:paraId="4A5DE4BF" w14:textId="77777777" w:rsidR="00F20DB7" w:rsidRPr="006F4CB8" w:rsidRDefault="00F20DB7" w:rsidP="00F20DB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6F4CB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6F4CB8" w:rsidRDefault="00F20DB7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935692D" w14:textId="77777777" w:rsidR="00F20DB7" w:rsidRPr="006F4CB8" w:rsidRDefault="00CF2A3C" w:rsidP="0073584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A256CE2" w14:textId="77777777" w:rsidR="00FD0015" w:rsidRPr="006F4CB8" w:rsidRDefault="00FD0015" w:rsidP="0073584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6DD65" w14:textId="0110BCBE" w:rsidR="00FD0015" w:rsidRPr="006F4CB8" w:rsidRDefault="00FD0015" w:rsidP="0073584B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  <w:sectPr w:rsidR="00FD0015" w:rsidRPr="006F4CB8" w:rsidSect="00FB1D27">
          <w:head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6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0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6F4CB8" w14:paraId="51777D1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36949214" w14:textId="77777777" w:rsidR="007278F3" w:rsidRPr="006F4CB8" w:rsidRDefault="007278F3" w:rsidP="007278F3">
            <w:pPr>
              <w:spacing w:line="310" w:lineRule="exact"/>
              <w:ind w:left="73" w:right="-90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lastRenderedPageBreak/>
              <w:tab/>
            </w:r>
            <w:r w:rsidRPr="006F4CB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36" w:type="dxa"/>
            <w:vAlign w:val="bottom"/>
          </w:tcPr>
          <w:p w14:paraId="7CB4E28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4262558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7278F3" w:rsidRPr="006F4CB8" w14:paraId="6B5E0288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7007013E" w14:textId="77777777" w:rsidR="007278F3" w:rsidRPr="006F4CB8" w:rsidRDefault="007278F3" w:rsidP="007278F3">
            <w:pPr>
              <w:spacing w:line="31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7C7AD92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225A923B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A8B342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6DF1ABF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278F3" w:rsidRPr="006F4CB8" w14:paraId="2439EFBD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10940E6D" w14:textId="7092BB03" w:rsidR="007278F3" w:rsidRPr="006F4CB8" w:rsidRDefault="007278F3" w:rsidP="007278F3">
            <w:pPr>
              <w:spacing w:line="31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F1E9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147DA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147DA5"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147DA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1AFA182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7E797A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1A06EBDA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92DC52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B1AEC4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E6A233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972E5" w14:textId="77777777" w:rsidR="007278F3" w:rsidRPr="006F4CB8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E9721D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BA1D8" w14:textId="77777777" w:rsidR="007278F3" w:rsidRPr="006F4CB8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70CB71B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DD9664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352847" w14:textId="4F677A55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A570303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1B4E0D" w14:textId="1DDD7A72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D8E18E6" w14:textId="77777777" w:rsidR="007278F3" w:rsidRPr="006F4CB8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5DF0AB" w14:textId="2974EBEF" w:rsidR="007278F3" w:rsidRPr="006F4CB8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E6A40A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2FFE42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6F4CB8" w14:paraId="15790C70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DAEDD41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186AFE47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5BA9A057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278F3" w:rsidRPr="006F4CB8" w14:paraId="33A7BC8B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FDEEE91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6730E4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6F6F52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B27F10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573A5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B6510E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46B28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3BD6D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AE8C6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4CA37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E2886B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C4FD0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2B307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EEE69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1068B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8E5A7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30AE1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92962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97E13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3D7CA3BE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4F8F7DD" w14:textId="77777777" w:rsidR="007278F3" w:rsidRPr="006F4CB8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1E49AB2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B38F202" w14:textId="69A95A73" w:rsidR="007278F3" w:rsidRPr="006F4CB8" w:rsidRDefault="00AF65A0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2A8F89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5585BB" w14:textId="10D31BFA" w:rsidR="007278F3" w:rsidRPr="006F4CB8" w:rsidRDefault="00AF65A0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</w:t>
            </w:r>
          </w:p>
        </w:tc>
        <w:tc>
          <w:tcPr>
            <w:tcW w:w="236" w:type="dxa"/>
          </w:tcPr>
          <w:p w14:paraId="36F83EB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8A958B" w14:textId="3BE9B783" w:rsidR="007278F3" w:rsidRPr="006F4CB8" w:rsidRDefault="00AF65A0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1,516</w:t>
            </w:r>
          </w:p>
        </w:tc>
        <w:tc>
          <w:tcPr>
            <w:tcW w:w="236" w:type="dxa"/>
            <w:shd w:val="clear" w:color="auto" w:fill="auto"/>
          </w:tcPr>
          <w:p w14:paraId="1B97F600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C52542" w14:textId="1031EFFD" w:rsidR="007278F3" w:rsidRPr="006F4CB8" w:rsidRDefault="00AF65A0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3324DA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A198ACB" w14:textId="26FF66E3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1,562</w:t>
            </w:r>
          </w:p>
        </w:tc>
        <w:tc>
          <w:tcPr>
            <w:tcW w:w="236" w:type="dxa"/>
          </w:tcPr>
          <w:p w14:paraId="40EE988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5DC2B7" w14:textId="361BE16D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1,562</w:t>
            </w:r>
          </w:p>
        </w:tc>
        <w:tc>
          <w:tcPr>
            <w:tcW w:w="236" w:type="dxa"/>
          </w:tcPr>
          <w:p w14:paraId="5403BA4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0D05F0" w14:textId="66A3E9F6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4A9961D" w14:textId="628043D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F0ACC7" w14:textId="39537AA1" w:rsidR="007278F3" w:rsidRPr="006F4CB8" w:rsidRDefault="00AF65A0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212AC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720D80" w14:textId="1A735A17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1,562</w:t>
            </w:r>
          </w:p>
        </w:tc>
      </w:tr>
      <w:tr w:rsidR="007278F3" w:rsidRPr="006F4CB8" w14:paraId="2494DFF1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1A28B5C" w14:textId="77777777" w:rsidR="007278F3" w:rsidRPr="006F4CB8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เงินลงทุนในหุ้นกู้แปลงสภาพ</w:t>
            </w:r>
          </w:p>
        </w:tc>
        <w:tc>
          <w:tcPr>
            <w:tcW w:w="236" w:type="dxa"/>
          </w:tcPr>
          <w:p w14:paraId="03C9326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9E3A5B" w14:textId="742F1B92" w:rsidR="007278F3" w:rsidRPr="006F4CB8" w:rsidRDefault="00AF65A0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198B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BC6E4A" w14:textId="17AC54CA" w:rsidR="007278F3" w:rsidRPr="006F4CB8" w:rsidRDefault="00AF65A0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854751"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6DDFBD2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B67C0A8" w14:textId="4E419411" w:rsidR="007278F3" w:rsidRPr="006F4CB8" w:rsidRDefault="00AF65A0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56B7E3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D9448D" w14:textId="44DA3CE6" w:rsidR="007278F3" w:rsidRPr="006F4CB8" w:rsidRDefault="00AF65A0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279AD6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B6BAD67" w14:textId="52504FFD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854751"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4CE821F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6B902B" w14:textId="276D24CC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86852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AE3613" w14:textId="4E2475B6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5D8291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66E4B1" w14:textId="30698BC4" w:rsidR="007278F3" w:rsidRPr="006F4CB8" w:rsidRDefault="00AF65A0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54751" w:rsidRPr="006F4CB8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2A60495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EA964D" w14:textId="11B06807" w:rsidR="007278F3" w:rsidRPr="006F4CB8" w:rsidRDefault="0085475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</w:tr>
      <w:tr w:rsidR="007278F3" w:rsidRPr="006F4CB8" w14:paraId="1096AA05" w14:textId="77777777" w:rsidTr="00915F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E5FDD77" w14:textId="77777777" w:rsidR="007278F3" w:rsidRPr="006F4CB8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เงินลงทุนในตราสารทุนอื่นที่ไม่อยู่ใน</w:t>
            </w:r>
          </w:p>
          <w:p w14:paraId="3EC011EC" w14:textId="77777777" w:rsidR="007278F3" w:rsidRPr="006F4CB8" w:rsidRDefault="007278F3" w:rsidP="007278F3">
            <w:pPr>
              <w:spacing w:line="310" w:lineRule="exact"/>
              <w:ind w:left="174"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697C4F97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6939E8" w14:textId="46D8E90B" w:rsidR="007278F3" w:rsidRPr="006F4CB8" w:rsidRDefault="00AF65A0" w:rsidP="00915F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F51B2" w14:textId="77777777" w:rsidR="007278F3" w:rsidRPr="006F4CB8" w:rsidRDefault="007278F3" w:rsidP="00915F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71D74A" w14:textId="310422EE" w:rsidR="007278F3" w:rsidRPr="006F4CB8" w:rsidRDefault="00854751" w:rsidP="00915F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505D1F5A" w14:textId="77777777" w:rsidR="007278F3" w:rsidRPr="006F4CB8" w:rsidRDefault="007278F3" w:rsidP="00915F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A1B57B" w14:textId="7FE9C935" w:rsidR="007278F3" w:rsidRPr="006F4CB8" w:rsidRDefault="00AF65A0" w:rsidP="00915F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C1356" w14:textId="77777777" w:rsidR="007278F3" w:rsidRPr="006F4CB8" w:rsidRDefault="007278F3" w:rsidP="00915F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8224C4" w14:textId="3331654F" w:rsidR="007278F3" w:rsidRPr="006F4CB8" w:rsidRDefault="00AF65A0" w:rsidP="00915F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925C8" w14:textId="77777777" w:rsidR="007278F3" w:rsidRPr="006F4CB8" w:rsidRDefault="007278F3" w:rsidP="00915F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3D76ACD" w14:textId="15AEECE6" w:rsidR="007278F3" w:rsidRPr="006F4CB8" w:rsidRDefault="00AF65A0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1,93</w:t>
            </w:r>
            <w:r w:rsidR="00854751"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5A292AA4" w14:textId="77777777" w:rsidR="007278F3" w:rsidRPr="006F4CB8" w:rsidRDefault="007278F3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BBD31C" w14:textId="212972C3" w:rsidR="007278F3" w:rsidRPr="006F4CB8" w:rsidRDefault="00AF65A0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9E7DAA" w14:textId="77777777" w:rsidR="007278F3" w:rsidRPr="006F4CB8" w:rsidRDefault="007278F3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FECF14" w14:textId="67C49CE8" w:rsidR="007278F3" w:rsidRPr="006F4CB8" w:rsidRDefault="00AF65A0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5B0249" w14:textId="77777777" w:rsidR="007278F3" w:rsidRPr="006F4CB8" w:rsidRDefault="007278F3" w:rsidP="00915F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5DCD79" w14:textId="3C117977" w:rsidR="007278F3" w:rsidRPr="006F4CB8" w:rsidRDefault="00AF65A0" w:rsidP="00915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1,93</w:t>
            </w:r>
            <w:r w:rsidR="00854751" w:rsidRPr="006F4CB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3CA06570" w14:textId="77777777" w:rsidR="007278F3" w:rsidRPr="006F4CB8" w:rsidRDefault="007278F3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DC1176" w14:textId="580E714D" w:rsidR="007278F3" w:rsidRPr="006F4CB8" w:rsidRDefault="00AF65A0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1,93</w:t>
            </w:r>
            <w:r w:rsidR="00854751"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7278F3" w:rsidRPr="006F4CB8" w14:paraId="5559A22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F054699" w14:textId="77777777" w:rsidR="007278F3" w:rsidRPr="006F4CB8" w:rsidRDefault="007278F3" w:rsidP="007278F3">
            <w:pPr>
              <w:spacing w:line="310" w:lineRule="exact"/>
              <w:ind w:left="168" w:right="-90" w:hanging="1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</w:tcPr>
          <w:p w14:paraId="0872520C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4C25095" w14:textId="501C2DCE" w:rsidR="007278F3" w:rsidRPr="006F4CB8" w:rsidRDefault="00AF65A0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9A1CC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4EBE0F" w14:textId="641620CF" w:rsidR="007278F3" w:rsidRPr="006F4CB8" w:rsidRDefault="00AF65A0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DE0F0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F3679E" w14:textId="3FF59165" w:rsidR="007278F3" w:rsidRPr="006F4CB8" w:rsidRDefault="00AF65A0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AFDB4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43AC0C" w14:textId="6E99DD82" w:rsidR="007278F3" w:rsidRPr="006F4CB8" w:rsidRDefault="00AF65A0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544</w:t>
            </w:r>
          </w:p>
        </w:tc>
        <w:tc>
          <w:tcPr>
            <w:tcW w:w="236" w:type="dxa"/>
            <w:shd w:val="clear" w:color="auto" w:fill="auto"/>
          </w:tcPr>
          <w:p w14:paraId="672C110A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0968DD1" w14:textId="790857C6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236" w:type="dxa"/>
          </w:tcPr>
          <w:p w14:paraId="4ACB54F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870029" w14:textId="4AD7B49F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71E17D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8538CC" w14:textId="4C0C2944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509</w:t>
            </w:r>
          </w:p>
        </w:tc>
        <w:tc>
          <w:tcPr>
            <w:tcW w:w="236" w:type="dxa"/>
          </w:tcPr>
          <w:p w14:paraId="69E0AB98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23DCFA" w14:textId="7C02062E" w:rsidR="007278F3" w:rsidRPr="006F4CB8" w:rsidRDefault="00AF65A0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E15F3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0E1573" w14:textId="50482D63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509</w:t>
            </w:r>
          </w:p>
        </w:tc>
      </w:tr>
      <w:tr w:rsidR="007278F3" w:rsidRPr="006F4CB8" w14:paraId="7F0F278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AAEE060" w14:textId="77777777" w:rsidR="007278F3" w:rsidRPr="006F4CB8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1E2A8C7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F71B554" w14:textId="4F764079" w:rsidR="007278F3" w:rsidRPr="006F4CB8" w:rsidRDefault="00AF65A0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483</w:t>
            </w:r>
          </w:p>
        </w:tc>
        <w:tc>
          <w:tcPr>
            <w:tcW w:w="236" w:type="dxa"/>
          </w:tcPr>
          <w:p w14:paraId="48464BF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DCB3F8" w14:textId="069438BA" w:rsidR="007278F3" w:rsidRPr="006F4CB8" w:rsidRDefault="00AF65A0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F1133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7C5623" w14:textId="7F50F814" w:rsidR="007278F3" w:rsidRPr="006F4CB8" w:rsidRDefault="00AF65A0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17F76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83D0B8" w14:textId="3AC3B203" w:rsidR="007278F3" w:rsidRPr="006F4CB8" w:rsidRDefault="00AF65A0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B109E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FE934EC" w14:textId="2BF695D4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  <w:tc>
          <w:tcPr>
            <w:tcW w:w="236" w:type="dxa"/>
          </w:tcPr>
          <w:p w14:paraId="20A00C1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FBA2D8" w14:textId="4E7ED54F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A31AE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4CC381" w14:textId="640FD582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483</w:t>
            </w:r>
          </w:p>
        </w:tc>
        <w:tc>
          <w:tcPr>
            <w:tcW w:w="236" w:type="dxa"/>
          </w:tcPr>
          <w:p w14:paraId="55F4D167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123656" w14:textId="72CA25EA" w:rsidR="007278F3" w:rsidRPr="006F4CB8" w:rsidRDefault="00AF65A0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BB4A8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26C2E2" w14:textId="5FAC5A30" w:rsidR="007278F3" w:rsidRPr="006F4CB8" w:rsidRDefault="00AF65A0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</w:tr>
      <w:tr w:rsidR="007278F3" w:rsidRPr="006F4CB8" w14:paraId="30B4928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036C2E34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6835315E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BB3D0F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C65850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AE295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743AA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FC03D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2C5F1D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49E01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266BE8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8067AC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A1C3F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E6DA9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5D2F1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E3995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7D4864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4ECBE5" w14:textId="77777777" w:rsidR="007278F3" w:rsidRPr="006F4CB8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F0C01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054F0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29DAA0C4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A665BF3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3E24C5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98C33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E85BB4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6E190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264D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1A3D41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0C487B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454D2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ADD364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B9397B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2F3E9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80DFC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16971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AFECA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5C610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5C2B08" w14:textId="77777777" w:rsidR="007278F3" w:rsidRPr="006F4CB8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EB95D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E135D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402EE13C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356531F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61BFB6E2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2D7E827" w14:textId="0A09842F" w:rsidR="007278F3" w:rsidRPr="006F4CB8" w:rsidRDefault="00406041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FF1D0C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E3F786" w14:textId="2A20AFB5" w:rsidR="007278F3" w:rsidRPr="006F4CB8" w:rsidRDefault="00406041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9BD29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EA5E31" w14:textId="430178CD" w:rsidR="007278F3" w:rsidRPr="006F4CB8" w:rsidRDefault="00406041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C6341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E88C5A" w14:textId="45C6C57A" w:rsidR="007278F3" w:rsidRPr="006F4CB8" w:rsidRDefault="00AF65A0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3,941</w:t>
            </w:r>
          </w:p>
        </w:tc>
        <w:tc>
          <w:tcPr>
            <w:tcW w:w="236" w:type="dxa"/>
            <w:shd w:val="clear" w:color="auto" w:fill="auto"/>
          </w:tcPr>
          <w:p w14:paraId="555D4D6F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7707503" w14:textId="02F4F28C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3,941</w:t>
            </w:r>
          </w:p>
        </w:tc>
        <w:tc>
          <w:tcPr>
            <w:tcW w:w="236" w:type="dxa"/>
          </w:tcPr>
          <w:p w14:paraId="3045DE3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69B913" w14:textId="40EF608E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EDB50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462D3F" w14:textId="00533916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2,076</w:t>
            </w:r>
          </w:p>
        </w:tc>
        <w:tc>
          <w:tcPr>
            <w:tcW w:w="236" w:type="dxa"/>
          </w:tcPr>
          <w:p w14:paraId="4242BF13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A9190B" w14:textId="7B07C571" w:rsidR="007278F3" w:rsidRPr="006F4CB8" w:rsidRDefault="00406041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1,888</w:t>
            </w:r>
          </w:p>
        </w:tc>
        <w:tc>
          <w:tcPr>
            <w:tcW w:w="236" w:type="dxa"/>
          </w:tcPr>
          <w:p w14:paraId="1332660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F80183F" w14:textId="4723BBFB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3,964</w:t>
            </w:r>
          </w:p>
        </w:tc>
      </w:tr>
      <w:tr w:rsidR="007278F3" w:rsidRPr="006F4CB8" w14:paraId="123BBE17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183850D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36" w:type="dxa"/>
          </w:tcPr>
          <w:p w14:paraId="0D941DCA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6478E9A" w14:textId="295CC0A4" w:rsidR="007278F3" w:rsidRPr="006F4CB8" w:rsidRDefault="00406041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236509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BF4005" w14:textId="66571C8E" w:rsidR="007278F3" w:rsidRPr="006F4CB8" w:rsidRDefault="00406041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07E75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3F31E" w14:textId="36EF70A4" w:rsidR="007278F3" w:rsidRPr="006F4CB8" w:rsidRDefault="00406041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D283F0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1C7751" w14:textId="364C138F" w:rsidR="007278F3" w:rsidRPr="006F4CB8" w:rsidRDefault="00406041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47,524</w:t>
            </w:r>
          </w:p>
        </w:tc>
        <w:tc>
          <w:tcPr>
            <w:tcW w:w="236" w:type="dxa"/>
            <w:shd w:val="clear" w:color="auto" w:fill="auto"/>
          </w:tcPr>
          <w:p w14:paraId="691A0BD5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744C711" w14:textId="0EE2AEE8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47,524</w:t>
            </w:r>
          </w:p>
        </w:tc>
        <w:tc>
          <w:tcPr>
            <w:tcW w:w="236" w:type="dxa"/>
          </w:tcPr>
          <w:p w14:paraId="1495A51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EBACB0" w14:textId="6B40760E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7,823</w:t>
            </w:r>
          </w:p>
        </w:tc>
        <w:tc>
          <w:tcPr>
            <w:tcW w:w="236" w:type="dxa"/>
          </w:tcPr>
          <w:p w14:paraId="2B4CB86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4B0070" w14:textId="3113650A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37,112</w:t>
            </w:r>
          </w:p>
        </w:tc>
        <w:tc>
          <w:tcPr>
            <w:tcW w:w="236" w:type="dxa"/>
          </w:tcPr>
          <w:p w14:paraId="0D5CAB4C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243796" w14:textId="5018006E" w:rsidR="007278F3" w:rsidRPr="006F4CB8" w:rsidRDefault="00406041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75391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1B87F6" w14:textId="533B9D25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44,935</w:t>
            </w:r>
          </w:p>
        </w:tc>
      </w:tr>
      <w:tr w:rsidR="007278F3" w:rsidRPr="006F4CB8" w14:paraId="6BF91F58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8F8240B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028B6981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95B337C" w14:textId="58492607" w:rsidR="007278F3" w:rsidRPr="006F4CB8" w:rsidRDefault="00406041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106</w:t>
            </w:r>
          </w:p>
        </w:tc>
        <w:tc>
          <w:tcPr>
            <w:tcW w:w="236" w:type="dxa"/>
          </w:tcPr>
          <w:p w14:paraId="7AD2E9A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5B6339" w14:textId="499301B1" w:rsidR="007278F3" w:rsidRPr="006F4CB8" w:rsidRDefault="00406041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6,397</w:t>
            </w:r>
          </w:p>
        </w:tc>
        <w:tc>
          <w:tcPr>
            <w:tcW w:w="236" w:type="dxa"/>
          </w:tcPr>
          <w:p w14:paraId="34FA3F6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5E0C27" w14:textId="27B4C828" w:rsidR="007278F3" w:rsidRPr="006F4CB8" w:rsidRDefault="00406041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0542E8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E4992C" w14:textId="5D6F6CBD" w:rsidR="007278F3" w:rsidRPr="006F4CB8" w:rsidRDefault="00406041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4ED20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199AAAF" w14:textId="06C51778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6,503</w:t>
            </w:r>
          </w:p>
        </w:tc>
        <w:tc>
          <w:tcPr>
            <w:tcW w:w="236" w:type="dxa"/>
          </w:tcPr>
          <w:p w14:paraId="1F35CF0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54C02B" w14:textId="31087D0B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5D366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FC956F" w14:textId="66C86A3A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6,503</w:t>
            </w:r>
          </w:p>
        </w:tc>
        <w:tc>
          <w:tcPr>
            <w:tcW w:w="236" w:type="dxa"/>
          </w:tcPr>
          <w:p w14:paraId="62FDADDF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042917" w14:textId="31A02BB5" w:rsidR="007278F3" w:rsidRPr="006F4CB8" w:rsidRDefault="00406041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A9327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01FAA3" w14:textId="17B7C2EB" w:rsidR="007278F3" w:rsidRPr="006F4CB8" w:rsidRDefault="00406041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6,503</w:t>
            </w:r>
          </w:p>
        </w:tc>
      </w:tr>
    </w:tbl>
    <w:p w14:paraId="1382C793" w14:textId="77777777" w:rsidR="007278F3" w:rsidRPr="006F4CB8" w:rsidRDefault="007278F3">
      <w:pPr>
        <w:rPr>
          <w:rFonts w:asciiTheme="majorBidi" w:hAnsiTheme="majorBidi" w:cstheme="majorBidi"/>
        </w:rPr>
      </w:pPr>
    </w:p>
    <w:tbl>
      <w:tblPr>
        <w:tblW w:w="1476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0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6F4CB8" w14:paraId="3E7291A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7CFECE61" w14:textId="77777777" w:rsidR="007278F3" w:rsidRPr="006F4CB8" w:rsidRDefault="007278F3" w:rsidP="007278F3">
            <w:pPr>
              <w:spacing w:line="31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6F4CB8">
              <w:rPr>
                <w:rFonts w:asciiTheme="majorBidi" w:hAnsiTheme="majorBidi" w:cstheme="majorBidi"/>
              </w:rPr>
              <w:lastRenderedPageBreak/>
              <w:tab/>
            </w:r>
            <w:r w:rsidRPr="006F4CB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36" w:type="dxa"/>
            <w:vAlign w:val="bottom"/>
          </w:tcPr>
          <w:p w14:paraId="5640545A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7CF0D6E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7278F3" w:rsidRPr="006F4CB8" w14:paraId="207E7B2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4C4A6CD6" w14:textId="77777777" w:rsidR="007278F3" w:rsidRPr="006F4CB8" w:rsidRDefault="007278F3" w:rsidP="007278F3">
            <w:pPr>
              <w:spacing w:line="31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E3E3E48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14E8499E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E5CF6BC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3F7256F3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278F3" w:rsidRPr="006F4CB8" w14:paraId="3D7B25CB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2F473699" w14:textId="120F7519" w:rsidR="007278F3" w:rsidRPr="006F4CB8" w:rsidRDefault="007278F3" w:rsidP="007278F3">
            <w:pPr>
              <w:spacing w:line="31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F1E9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F1E9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5A066498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24E135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48485DE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46247B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CF24EC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C64A05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26E2C" w14:textId="77777777" w:rsidR="007278F3" w:rsidRPr="006F4CB8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944FA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83776" w14:textId="77777777" w:rsidR="007278F3" w:rsidRPr="006F4CB8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0F48175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F174C4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D72E44" w14:textId="6740AACA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916D00D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386B66" w14:textId="31B019D4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E7CF861" w14:textId="77777777" w:rsidR="007278F3" w:rsidRPr="006F4CB8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B51704B" w14:textId="359FB1FA" w:rsidR="007278F3" w:rsidRPr="006F4CB8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E4D928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C6353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6F4CB8" w14:paraId="71C92D1E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865B0E4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303FF3FE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08036F6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278F3" w:rsidRPr="006F4CB8" w14:paraId="57FC989C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835348B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C2D8C6B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A70A92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F15430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B9874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186EAC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E8F10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72E67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FF5BB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6D323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B2C92E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0C1B1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78B25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5DF9F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4C1E9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3EBC8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D47FD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39E07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E64B18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5217494A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0778B77" w14:textId="77777777" w:rsidR="007278F3" w:rsidRPr="006F4CB8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552E1232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37CEA5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A3623A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03A686" w14:textId="2A67B363" w:rsidR="007278F3" w:rsidRPr="006F4CB8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1918342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949A79" w14:textId="30F0AB0C" w:rsidR="007278F3" w:rsidRPr="006F4CB8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713</w:t>
            </w:r>
          </w:p>
        </w:tc>
        <w:tc>
          <w:tcPr>
            <w:tcW w:w="236" w:type="dxa"/>
            <w:shd w:val="clear" w:color="auto" w:fill="auto"/>
          </w:tcPr>
          <w:p w14:paraId="6FF6EE8B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2A3B7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900F4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FE662B0" w14:textId="48BF2F8C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754</w:t>
            </w:r>
          </w:p>
        </w:tc>
        <w:tc>
          <w:tcPr>
            <w:tcW w:w="236" w:type="dxa"/>
          </w:tcPr>
          <w:p w14:paraId="6464CFC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84F1D3" w14:textId="539E2E55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  <w:tc>
          <w:tcPr>
            <w:tcW w:w="236" w:type="dxa"/>
          </w:tcPr>
          <w:p w14:paraId="293DD2E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D13BB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CEDAE9B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504E31" w14:textId="77777777" w:rsidR="007278F3" w:rsidRPr="006F4CB8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D49E7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D128CE" w14:textId="02726E6A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754</w:t>
            </w:r>
          </w:p>
        </w:tc>
      </w:tr>
      <w:tr w:rsidR="007278F3" w:rsidRPr="006F4CB8" w14:paraId="3F50E59E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2638FCC" w14:textId="77777777" w:rsidR="007278F3" w:rsidRPr="006F4CB8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เงินลงทุนในหุ้นกู้แปลงสภาพ</w:t>
            </w:r>
          </w:p>
        </w:tc>
        <w:tc>
          <w:tcPr>
            <w:tcW w:w="236" w:type="dxa"/>
          </w:tcPr>
          <w:p w14:paraId="20905EE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94821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4F16C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299E24" w14:textId="06AC6634" w:rsidR="007278F3" w:rsidRPr="006F4CB8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65A4C0B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C820D0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3BFDD3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85476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19D74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ED22CDB" w14:textId="1AA5C6ED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300F8C8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F8DD42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0CB3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50B7CD" w14:textId="750B11CA" w:rsidR="007278F3" w:rsidRPr="006F4CB8" w:rsidRDefault="00915F9C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A7FD81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B50307" w14:textId="3068E492" w:rsidR="007278F3" w:rsidRPr="006F4CB8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3B41C9C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E5E361" w14:textId="2C25AA46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</w:p>
        </w:tc>
      </w:tr>
      <w:tr w:rsidR="007278F3" w:rsidRPr="006F4CB8" w14:paraId="540B675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D85AF06" w14:textId="77777777" w:rsidR="007278F3" w:rsidRPr="006F4CB8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เงินลงทุนในตราสารทุนอื่นที่ไม่อยู่ใน</w:t>
            </w:r>
          </w:p>
          <w:p w14:paraId="2C983DBE" w14:textId="77777777" w:rsidR="007278F3" w:rsidRPr="006F4CB8" w:rsidRDefault="007278F3" w:rsidP="007278F3">
            <w:pPr>
              <w:spacing w:line="310" w:lineRule="exact"/>
              <w:ind w:left="174"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67855D37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255F3D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78C91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2C82BF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4C5A3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2D802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9AAE1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15723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CC4563" w14:textId="34CDD8F1" w:rsidR="007278F3" w:rsidRPr="006F4CB8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  <w:tc>
          <w:tcPr>
            <w:tcW w:w="236" w:type="dxa"/>
            <w:shd w:val="clear" w:color="auto" w:fill="auto"/>
          </w:tcPr>
          <w:p w14:paraId="718E956B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071B6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B29CE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3B0285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6DC7AA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5A9722" w14:textId="52CC2D5C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  <w:tc>
          <w:tcPr>
            <w:tcW w:w="236" w:type="dxa"/>
          </w:tcPr>
          <w:p w14:paraId="2564E93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53B21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E4887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E53B16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C92EB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11A66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0289BCD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EDC2AB" w14:textId="77777777" w:rsidR="007278F3" w:rsidRPr="006F4CB8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1E0A1" w14:textId="398A1301" w:rsidR="007278F3" w:rsidRPr="006F4CB8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236" w:type="dxa"/>
          </w:tcPr>
          <w:p w14:paraId="4C23576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DCFF3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385B17" w14:textId="27EFBF8C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865</w:t>
            </w:r>
          </w:p>
        </w:tc>
      </w:tr>
      <w:tr w:rsidR="007278F3" w:rsidRPr="006F4CB8" w14:paraId="671545A0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48820E3" w14:textId="77777777" w:rsidR="007278F3" w:rsidRPr="006F4CB8" w:rsidRDefault="007278F3" w:rsidP="007278F3">
            <w:pPr>
              <w:spacing w:line="310" w:lineRule="exact"/>
              <w:ind w:left="168" w:right="-90" w:hanging="1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</w:tcPr>
          <w:p w14:paraId="05628BB8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96D0D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D7588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6CB76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5656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D0F39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1ED941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8158F9" w14:textId="544CD7B0" w:rsidR="007278F3" w:rsidRPr="006F4CB8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428</w:t>
            </w:r>
          </w:p>
        </w:tc>
        <w:tc>
          <w:tcPr>
            <w:tcW w:w="236" w:type="dxa"/>
            <w:shd w:val="clear" w:color="auto" w:fill="auto"/>
          </w:tcPr>
          <w:p w14:paraId="563F1170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C8CCC61" w14:textId="20CBE29A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</w:p>
        </w:tc>
        <w:tc>
          <w:tcPr>
            <w:tcW w:w="236" w:type="dxa"/>
          </w:tcPr>
          <w:p w14:paraId="5089852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C5C97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CCE98B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C5B76B" w14:textId="79FC51B9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181A3EEB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EC75F1" w14:textId="77777777" w:rsidR="007278F3" w:rsidRPr="006F4CB8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757DB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647CD1" w14:textId="006091D4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440</w:t>
            </w:r>
          </w:p>
        </w:tc>
      </w:tr>
      <w:tr w:rsidR="007278F3" w:rsidRPr="006F4CB8" w14:paraId="71D88C8D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61CF3F3" w14:textId="77777777" w:rsidR="007278F3" w:rsidRPr="006F4CB8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0FC78F8A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5DA67F0" w14:textId="2C4F69FE" w:rsidR="007278F3" w:rsidRPr="006F4CB8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236" w:type="dxa"/>
          </w:tcPr>
          <w:p w14:paraId="56D254F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12DF26" w14:textId="571EE52A" w:rsidR="007278F3" w:rsidRPr="006F4CB8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236" w:type="dxa"/>
          </w:tcPr>
          <w:p w14:paraId="150796F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37334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64749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D9B35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C1885D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F993260" w14:textId="49FA41EF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  <w:tc>
          <w:tcPr>
            <w:tcW w:w="236" w:type="dxa"/>
          </w:tcPr>
          <w:p w14:paraId="532E578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DFC66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B55C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A59C03" w14:textId="0E69F553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286</w:t>
            </w:r>
          </w:p>
        </w:tc>
        <w:tc>
          <w:tcPr>
            <w:tcW w:w="236" w:type="dxa"/>
          </w:tcPr>
          <w:p w14:paraId="4D5F0332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0A626A" w14:textId="77777777" w:rsidR="007278F3" w:rsidRPr="006F4CB8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6E60C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82F408" w14:textId="0759A5D5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</w:tr>
      <w:tr w:rsidR="007278F3" w:rsidRPr="006F4CB8" w14:paraId="491BBE03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B94FF87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3E1B8CB9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1F2754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D89864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F1EE3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4CC7A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949F3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AC2437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F6572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795E49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122F36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1A5C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A226B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B3859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1875D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6D118C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46DEEF" w14:textId="77777777" w:rsidR="007278F3" w:rsidRPr="006F4CB8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E33DB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C31C2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07239EC5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8555B9F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DA8B722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C865B0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96021C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FC5BC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5AD47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96936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A1C803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82DCA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57CA09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7EE8D2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AA728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F9737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ECFA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01219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29B97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C79B64" w14:textId="77777777" w:rsidR="007278F3" w:rsidRPr="006F4CB8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1134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A6CB33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291332A1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C8EACFA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088EE29E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C987B2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0BA348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7E0E7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FDA28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0F0F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39A226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0E8B42" w14:textId="4CD0C0AD" w:rsidR="007278F3" w:rsidRPr="006F4CB8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</w:p>
        </w:tc>
        <w:tc>
          <w:tcPr>
            <w:tcW w:w="236" w:type="dxa"/>
            <w:shd w:val="clear" w:color="auto" w:fill="auto"/>
          </w:tcPr>
          <w:p w14:paraId="64013BC4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E5EB169" w14:textId="651254F6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</w:p>
        </w:tc>
        <w:tc>
          <w:tcPr>
            <w:tcW w:w="236" w:type="dxa"/>
          </w:tcPr>
          <w:p w14:paraId="31C8CF8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CD50D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A3452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A115E1" w14:textId="58D56195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244</w:t>
            </w:r>
          </w:p>
        </w:tc>
        <w:tc>
          <w:tcPr>
            <w:tcW w:w="236" w:type="dxa"/>
          </w:tcPr>
          <w:p w14:paraId="5AD1265D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9B586" w14:textId="37A17CF7" w:rsidR="007278F3" w:rsidRPr="006F4CB8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236" w:type="dxa"/>
          </w:tcPr>
          <w:p w14:paraId="0375933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9CC3DF" w14:textId="7150BCE6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</w:tr>
      <w:tr w:rsidR="007278F3" w:rsidRPr="006F4CB8" w14:paraId="6695992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08A248D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36" w:type="dxa"/>
          </w:tcPr>
          <w:p w14:paraId="2EA91BCD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89C548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06281D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1C496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380F7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714E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A1B10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DD2EA5" w14:textId="5DF13ED8" w:rsidR="007278F3" w:rsidRPr="006F4CB8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236" w:type="dxa"/>
            <w:shd w:val="clear" w:color="auto" w:fill="auto"/>
          </w:tcPr>
          <w:p w14:paraId="4553571E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941F84F" w14:textId="510B429A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236" w:type="dxa"/>
          </w:tcPr>
          <w:p w14:paraId="62DFC37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59B099" w14:textId="7D302D97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236" w:type="dxa"/>
          </w:tcPr>
          <w:p w14:paraId="34D8C2A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0A881" w14:textId="66F49515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</w:t>
            </w:r>
          </w:p>
        </w:tc>
        <w:tc>
          <w:tcPr>
            <w:tcW w:w="236" w:type="dxa"/>
          </w:tcPr>
          <w:p w14:paraId="663D5845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702F33" w14:textId="77777777" w:rsidR="007278F3" w:rsidRPr="006F4CB8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CF931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4AB1D8" w14:textId="68614D3F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334</w:t>
            </w:r>
          </w:p>
        </w:tc>
      </w:tr>
      <w:tr w:rsidR="007278F3" w:rsidRPr="006F4CB8" w14:paraId="72DB5280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421B71A" w14:textId="77777777" w:rsidR="007278F3" w:rsidRPr="006F4CB8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6C7A27ED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55A93E1" w14:textId="070C8EDA" w:rsidR="007278F3" w:rsidRPr="006F4CB8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1EE7DE0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3E8538" w14:textId="318DF0C7" w:rsidR="007278F3" w:rsidRPr="006F4CB8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</w:tcPr>
          <w:p w14:paraId="39898FC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5DCEB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CFFAE7" w14:textId="77777777" w:rsidR="007278F3" w:rsidRPr="006F4CB8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D9413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A7B7E5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94688A9" w14:textId="5A279752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236" w:type="dxa"/>
          </w:tcPr>
          <w:p w14:paraId="41F5854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06AC0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01EA4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854A97" w14:textId="5DC6989A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236" w:type="dxa"/>
          </w:tcPr>
          <w:p w14:paraId="2A8B2E17" w14:textId="77777777" w:rsidR="007278F3" w:rsidRPr="006F4CB8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73FAC7" w14:textId="77777777" w:rsidR="007278F3" w:rsidRPr="006F4CB8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6876A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9C3CF5" w14:textId="78036E37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</w:tr>
    </w:tbl>
    <w:p w14:paraId="7AE82CA5" w14:textId="6BA836A1" w:rsidR="0083043F" w:rsidRPr="006F4CB8" w:rsidRDefault="0083043F">
      <w:pPr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br w:type="page"/>
      </w:r>
    </w:p>
    <w:tbl>
      <w:tblPr>
        <w:tblW w:w="14758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49"/>
        <w:gridCol w:w="247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6F4CB8" w14:paraId="2E398C62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AE722F5" w14:textId="77777777" w:rsidR="007278F3" w:rsidRPr="006F4CB8" w:rsidRDefault="007278F3" w:rsidP="007278F3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10351AE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6054BF3E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78F3" w:rsidRPr="006F4CB8" w14:paraId="1331DA6C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0CB63CA" w14:textId="77777777" w:rsidR="007278F3" w:rsidRPr="006F4CB8" w:rsidRDefault="007278F3" w:rsidP="007278F3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45C03491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AD860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0FA9A59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790014FB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278F3" w:rsidRPr="006F4CB8" w14:paraId="05C5AAFE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A9510D0" w14:textId="2050B9F7" w:rsidR="007278F3" w:rsidRPr="006F4CB8" w:rsidRDefault="007278F3" w:rsidP="007278F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F1E9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147DA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147DA5"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147DA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</w:t>
            </w:r>
            <w:r w:rsidR="006F1E9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565</w:t>
            </w:r>
          </w:p>
        </w:tc>
        <w:tc>
          <w:tcPr>
            <w:tcW w:w="265" w:type="dxa"/>
            <w:vAlign w:val="bottom"/>
          </w:tcPr>
          <w:p w14:paraId="43B2E28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40A8AB9C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-ใช้การบัญชีป้องกัน</w:t>
            </w:r>
          </w:p>
          <w:p w14:paraId="21CC485B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</w:tcPr>
          <w:p w14:paraId="350085E1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01CD2C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CCE94BA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2C7039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A0D95" w14:textId="77777777" w:rsidR="007278F3" w:rsidRPr="006F4CB8" w:rsidRDefault="007278F3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47BC8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992F7" w14:textId="77777777" w:rsidR="007278F3" w:rsidRPr="006F4CB8" w:rsidRDefault="007278F3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227DF7A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EB52BAD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597C50" w14:textId="0C3FA02F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F02FB8D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793F0A" w14:textId="5498BD2B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674555A" w14:textId="77777777" w:rsidR="007278F3" w:rsidRPr="006F4CB8" w:rsidRDefault="007278F3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7FB14B1" w14:textId="3921E43A" w:rsidR="007278F3" w:rsidRPr="006F4CB8" w:rsidRDefault="007278F3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655B09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3F548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6F4CB8" w14:paraId="75B5E966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0B3D91F7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54157357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55F6BCCD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278F3" w:rsidRPr="006F4CB8" w14:paraId="10A4532F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19901785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47E30D2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6C7B6D3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561A136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680FD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34A3B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7A747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D199F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0BA7A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82BFAE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A462B9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3235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7062A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857F8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7A363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7F6D9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9D2DB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FFEA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0839F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1446E4B1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0B17EA20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65" w:type="dxa"/>
          </w:tcPr>
          <w:p w14:paraId="2F7D9303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7F7D9534" w14:textId="45992729" w:rsidR="007278F3" w:rsidRPr="006F4CB8" w:rsidRDefault="003169C6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0FD1F829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29F193" w14:textId="04D00639" w:rsidR="007278F3" w:rsidRPr="006F4CB8" w:rsidRDefault="006E6AD3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</w:t>
            </w:r>
          </w:p>
        </w:tc>
        <w:tc>
          <w:tcPr>
            <w:tcW w:w="236" w:type="dxa"/>
            <w:vAlign w:val="bottom"/>
          </w:tcPr>
          <w:p w14:paraId="35253C1E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8008B6" w14:textId="3321FD97" w:rsidR="007278F3" w:rsidRPr="006F4CB8" w:rsidRDefault="006E6AD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DB28B2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53B29" w14:textId="134F3D27" w:rsidR="007278F3" w:rsidRPr="006F4CB8" w:rsidRDefault="003169C6" w:rsidP="00BC6B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AB6F87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6E293DE" w14:textId="796A6AD7" w:rsidR="007278F3" w:rsidRPr="006F4CB8" w:rsidRDefault="003169C6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36" w:type="dxa"/>
            <w:vAlign w:val="bottom"/>
          </w:tcPr>
          <w:p w14:paraId="3D4F6F02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6284E2" w14:textId="6F91C84D" w:rsidR="007278F3" w:rsidRPr="006F4CB8" w:rsidRDefault="003169C6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36" w:type="dxa"/>
            <w:vAlign w:val="bottom"/>
          </w:tcPr>
          <w:p w14:paraId="7D908DD1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9D8237" w14:textId="2F182D10" w:rsidR="007278F3" w:rsidRPr="006F4CB8" w:rsidRDefault="003169C6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99320E" w14:textId="1513A053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21EDCC" w14:textId="2CFA3D8F" w:rsidR="007278F3" w:rsidRPr="006F4CB8" w:rsidRDefault="003169C6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EAC731D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C90EBB" w14:textId="18DB45F9" w:rsidR="007278F3" w:rsidRPr="006F4CB8" w:rsidRDefault="003169C6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</w:tr>
      <w:tr w:rsidR="007278F3" w:rsidRPr="006F4CB8" w14:paraId="55AB4BEE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7EC01C16" w14:textId="77777777" w:rsidR="007278F3" w:rsidRPr="006F4CB8" w:rsidRDefault="007278F3" w:rsidP="007278F3">
            <w:pPr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7278F3" w:rsidRPr="006F4CB8" w:rsidRDefault="007278F3" w:rsidP="007278F3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65" w:type="dxa"/>
          </w:tcPr>
          <w:p w14:paraId="15CD4A5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0551B889" w14:textId="0952B93E" w:rsidR="007278F3" w:rsidRPr="006F4CB8" w:rsidRDefault="003169C6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2B2115A5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D068D6" w14:textId="1F802D1C" w:rsidR="007278F3" w:rsidRPr="006F4CB8" w:rsidRDefault="003169C6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52DA52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76756" w14:textId="5393BB32" w:rsidR="007278F3" w:rsidRPr="006F4CB8" w:rsidRDefault="003169C6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41E57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8C093" w14:textId="61E9BA90" w:rsidR="007278F3" w:rsidRPr="006F4CB8" w:rsidRDefault="003169C6" w:rsidP="00BC6B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20B1A7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5FC829C" w14:textId="0A58BCE1" w:rsidR="007278F3" w:rsidRPr="006F4CB8" w:rsidRDefault="003169C6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</w:t>
            </w:r>
          </w:p>
        </w:tc>
        <w:tc>
          <w:tcPr>
            <w:tcW w:w="236" w:type="dxa"/>
            <w:vAlign w:val="bottom"/>
          </w:tcPr>
          <w:p w14:paraId="332B6E38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99FFE9" w14:textId="7B6D859F" w:rsidR="007278F3" w:rsidRPr="006F4CB8" w:rsidRDefault="003169C6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FB8920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A31224" w14:textId="33AC0F76" w:rsidR="007278F3" w:rsidRPr="006F4CB8" w:rsidRDefault="003169C6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FBCC11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BD2BCC" w14:textId="7A73F551" w:rsidR="007278F3" w:rsidRPr="006F4CB8" w:rsidRDefault="003169C6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</w:t>
            </w:r>
          </w:p>
        </w:tc>
        <w:tc>
          <w:tcPr>
            <w:tcW w:w="236" w:type="dxa"/>
            <w:vAlign w:val="bottom"/>
          </w:tcPr>
          <w:p w14:paraId="4245FFB6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F38111" w14:textId="64506632" w:rsidR="007278F3" w:rsidRPr="006F4CB8" w:rsidRDefault="003169C6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</w:t>
            </w:r>
          </w:p>
        </w:tc>
      </w:tr>
      <w:tr w:rsidR="007278F3" w:rsidRPr="006F4CB8" w14:paraId="33912F4D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278CD2BD" w14:textId="77777777" w:rsidR="007278F3" w:rsidRPr="006F4CB8" w:rsidRDefault="007278F3" w:rsidP="007278F3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65" w:type="dxa"/>
          </w:tcPr>
          <w:p w14:paraId="607D580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43A5F2CF" w14:textId="54FC478B" w:rsidR="007278F3" w:rsidRPr="006F4CB8" w:rsidRDefault="001C3125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5060BDE0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A610993" w14:textId="6D518B9D" w:rsidR="007278F3" w:rsidRPr="006F4CB8" w:rsidRDefault="001C3125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B92604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F44A95" w14:textId="6C660A5B" w:rsidR="007278F3" w:rsidRPr="006F4CB8" w:rsidRDefault="001C3125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DE1BE1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07A33" w14:textId="4637652E" w:rsidR="007278F3" w:rsidRPr="006F4CB8" w:rsidRDefault="001C3125" w:rsidP="00BC6B6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BCF348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ECDFB8E" w14:textId="3E5600CD" w:rsidR="007278F3" w:rsidRPr="006F4CB8" w:rsidRDefault="001C3125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922</w:t>
            </w:r>
          </w:p>
        </w:tc>
        <w:tc>
          <w:tcPr>
            <w:tcW w:w="236" w:type="dxa"/>
            <w:vAlign w:val="bottom"/>
          </w:tcPr>
          <w:p w14:paraId="7F384DB9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0ABBED" w14:textId="21A83CDF" w:rsidR="007278F3" w:rsidRPr="006F4CB8" w:rsidRDefault="001C3125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D8478A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3D6E2C" w14:textId="0AD9818B" w:rsidR="007278F3" w:rsidRPr="006F4CB8" w:rsidRDefault="001C3125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FB85D56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E16D6E" w14:textId="69A86E96" w:rsidR="007278F3" w:rsidRPr="006F4CB8" w:rsidRDefault="001C3125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919</w:t>
            </w:r>
          </w:p>
        </w:tc>
        <w:tc>
          <w:tcPr>
            <w:tcW w:w="236" w:type="dxa"/>
            <w:vAlign w:val="bottom"/>
          </w:tcPr>
          <w:p w14:paraId="192FEFDA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113E55" w14:textId="1C093C31" w:rsidR="007278F3" w:rsidRPr="006F4CB8" w:rsidRDefault="001C3125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7278F3" w:rsidRPr="006F4CB8" w14:paraId="0C781C00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60B1F918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26AE066E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7D397556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20575A1B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288D02" w14:textId="77777777" w:rsidR="007278F3" w:rsidRPr="006F4CB8" w:rsidRDefault="007278F3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B65F56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746FBD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F6521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0750B2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F8EDC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C0871B9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FFC44F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1AFF82" w14:textId="77777777" w:rsidR="007278F3" w:rsidRPr="006F4CB8" w:rsidRDefault="007278F3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C92553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A9A7CF" w14:textId="77777777" w:rsidR="007278F3" w:rsidRPr="006F4CB8" w:rsidRDefault="007278F3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97950D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3E004B" w14:textId="77777777" w:rsidR="007278F3" w:rsidRPr="006F4CB8" w:rsidRDefault="007278F3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9E1EBB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0DAB79" w14:textId="77777777" w:rsidR="007278F3" w:rsidRPr="006F4CB8" w:rsidRDefault="007278F3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1404927E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76D6D3B5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2A84D14C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45E24E7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6ABA9904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8D2C43" w14:textId="77777777" w:rsidR="007278F3" w:rsidRPr="006F4CB8" w:rsidRDefault="007278F3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E7B8D8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AFA48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505E64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42120B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BB299A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537F1A9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E3E857C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93BC83" w14:textId="77777777" w:rsidR="007278F3" w:rsidRPr="006F4CB8" w:rsidRDefault="007278F3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1B3DEF4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7D3007" w14:textId="77777777" w:rsidR="007278F3" w:rsidRPr="006F4CB8" w:rsidRDefault="007278F3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9A839EA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C2706C" w14:textId="77777777" w:rsidR="007278F3" w:rsidRPr="006F4CB8" w:rsidRDefault="007278F3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5F8B5E" w14:textId="77777777" w:rsidR="007278F3" w:rsidRPr="006F4CB8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726E76" w14:textId="77777777" w:rsidR="007278F3" w:rsidRPr="006F4CB8" w:rsidRDefault="007278F3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4C64" w:rsidRPr="006F4CB8" w14:paraId="5D3E5E81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0E74955D" w14:textId="77777777" w:rsidR="00A64C64" w:rsidRPr="006F4CB8" w:rsidRDefault="00A64C64" w:rsidP="00A64C6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2992BCFF" w14:textId="77777777" w:rsidR="00A64C64" w:rsidRPr="006F4CB8" w:rsidRDefault="00A64C64" w:rsidP="00A64C64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D693C8E" w14:textId="2DDCF197" w:rsidR="00A64C64" w:rsidRPr="006F4CB8" w:rsidRDefault="003169C6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4944FD16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AE053D" w14:textId="102D04A0" w:rsidR="00A64C64" w:rsidRPr="006F4CB8" w:rsidRDefault="003169C6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0BE39C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78142" w14:textId="2A172EA4" w:rsidR="00A64C64" w:rsidRPr="006F4CB8" w:rsidRDefault="003169C6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6938C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74224" w14:textId="27A9634F" w:rsidR="00A64C64" w:rsidRPr="006F4CB8" w:rsidRDefault="003169C6" w:rsidP="00A64C6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A14895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26A2604" w14:textId="1C8B7A3B" w:rsidR="00A64C64" w:rsidRPr="006F4CB8" w:rsidRDefault="003169C6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1,051</w:t>
            </w:r>
          </w:p>
        </w:tc>
        <w:tc>
          <w:tcPr>
            <w:tcW w:w="236" w:type="dxa"/>
            <w:vAlign w:val="bottom"/>
          </w:tcPr>
          <w:p w14:paraId="5D412F88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C96A92" w14:textId="648EA5A5" w:rsidR="00A64C64" w:rsidRPr="006F4CB8" w:rsidRDefault="003169C6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20A27AC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A0DA02" w14:textId="4EACB24E" w:rsidR="00A64C64" w:rsidRPr="006F4CB8" w:rsidRDefault="003169C6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1,052</w:t>
            </w:r>
          </w:p>
        </w:tc>
        <w:tc>
          <w:tcPr>
            <w:tcW w:w="236" w:type="dxa"/>
            <w:vAlign w:val="bottom"/>
          </w:tcPr>
          <w:p w14:paraId="37D8677A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068A9E" w14:textId="6D1CFFAD" w:rsidR="00A64C64" w:rsidRPr="006F4CB8" w:rsidRDefault="003169C6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A0073F8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6D96C8" w14:textId="544B9C3E" w:rsidR="00A64C64" w:rsidRPr="006F4CB8" w:rsidRDefault="003169C6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1,052</w:t>
            </w:r>
          </w:p>
        </w:tc>
      </w:tr>
      <w:tr w:rsidR="003169C6" w:rsidRPr="006F4CB8" w14:paraId="4C3CD730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3CBC71A0" w14:textId="77777777" w:rsidR="003169C6" w:rsidRPr="006F4CB8" w:rsidRDefault="003169C6" w:rsidP="003169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245FDD25" w14:textId="77777777" w:rsidR="003169C6" w:rsidRPr="006F4CB8" w:rsidRDefault="003169C6" w:rsidP="003169C6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0CB39C00" w14:textId="16BCE5EE" w:rsidR="003169C6" w:rsidRPr="006F4CB8" w:rsidRDefault="003169C6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61747162" w14:textId="77777777" w:rsidR="003169C6" w:rsidRPr="006F4CB8" w:rsidRDefault="003169C6" w:rsidP="003169C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2E9E15" w14:textId="67CD9D19" w:rsidR="003169C6" w:rsidRPr="006F4CB8" w:rsidRDefault="003169C6" w:rsidP="003169C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737188" w14:textId="77777777" w:rsidR="003169C6" w:rsidRPr="006F4CB8" w:rsidRDefault="003169C6" w:rsidP="003169C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D74972" w14:textId="5610A66A" w:rsidR="003169C6" w:rsidRPr="006F4CB8" w:rsidRDefault="003169C6" w:rsidP="003169C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9687D" w14:textId="77777777" w:rsidR="003169C6" w:rsidRPr="006F4CB8" w:rsidRDefault="003169C6" w:rsidP="003169C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9A6798" w14:textId="450BDEF1" w:rsidR="003169C6" w:rsidRPr="006F4CB8" w:rsidRDefault="003169C6" w:rsidP="003169C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26,479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4E012" w14:textId="77777777" w:rsidR="003169C6" w:rsidRPr="006F4CB8" w:rsidRDefault="003169C6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C95190A" w14:textId="15DDB7A6" w:rsidR="003169C6" w:rsidRPr="006F4CB8" w:rsidRDefault="003169C6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26,479</w:t>
            </w:r>
          </w:p>
        </w:tc>
        <w:tc>
          <w:tcPr>
            <w:tcW w:w="236" w:type="dxa"/>
            <w:vAlign w:val="bottom"/>
          </w:tcPr>
          <w:p w14:paraId="1EEE60D6" w14:textId="77777777" w:rsidR="003169C6" w:rsidRPr="006F4CB8" w:rsidRDefault="003169C6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05C12B" w14:textId="4F75968A" w:rsidR="003169C6" w:rsidRPr="006F4CB8" w:rsidRDefault="003169C6" w:rsidP="003169C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9D056C8" w14:textId="77777777" w:rsidR="003169C6" w:rsidRPr="006F4CB8" w:rsidRDefault="003169C6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DE710" w14:textId="1DE2A180" w:rsidR="003169C6" w:rsidRPr="006F4CB8" w:rsidRDefault="003169C6" w:rsidP="003169C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26,010</w:t>
            </w:r>
          </w:p>
        </w:tc>
        <w:tc>
          <w:tcPr>
            <w:tcW w:w="236" w:type="dxa"/>
            <w:vAlign w:val="bottom"/>
          </w:tcPr>
          <w:p w14:paraId="7CB61153" w14:textId="77777777" w:rsidR="003169C6" w:rsidRPr="006F4CB8" w:rsidRDefault="003169C6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C3860D" w14:textId="0C897DFF" w:rsidR="003169C6" w:rsidRPr="006F4CB8" w:rsidRDefault="003169C6" w:rsidP="003169C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AFA85F4" w14:textId="77777777" w:rsidR="003169C6" w:rsidRPr="006F4CB8" w:rsidRDefault="003169C6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F1A467" w14:textId="56E68524" w:rsidR="003169C6" w:rsidRPr="006F4CB8" w:rsidRDefault="003169C6" w:rsidP="003169C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26,010</w:t>
            </w:r>
          </w:p>
        </w:tc>
      </w:tr>
      <w:tr w:rsidR="00A64C64" w:rsidRPr="006F4CB8" w14:paraId="38598436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5518291F" w14:textId="77777777" w:rsidR="00A64C64" w:rsidRPr="006F4CB8" w:rsidRDefault="00A64C64" w:rsidP="00A64C6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1AEE7E8E" w14:textId="77777777" w:rsidR="00A64C64" w:rsidRPr="006F4CB8" w:rsidRDefault="00A64C64" w:rsidP="00A64C64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4A79BD77" w14:textId="149A9363" w:rsidR="00A64C64" w:rsidRPr="006F4CB8" w:rsidRDefault="003169C6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3B665AB1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B217AF" w14:textId="340ADAE0" w:rsidR="00A64C64" w:rsidRPr="006F4CB8" w:rsidRDefault="003169C6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6,382</w:t>
            </w:r>
          </w:p>
        </w:tc>
        <w:tc>
          <w:tcPr>
            <w:tcW w:w="236" w:type="dxa"/>
            <w:vAlign w:val="bottom"/>
          </w:tcPr>
          <w:p w14:paraId="2B43772E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3FFB0C" w14:textId="0914FBC2" w:rsidR="00A64C64" w:rsidRPr="006F4CB8" w:rsidRDefault="003169C6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EE54E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FDB65" w14:textId="050AFD33" w:rsidR="00A64C64" w:rsidRPr="006F4CB8" w:rsidRDefault="003169C6" w:rsidP="00BC6B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0877D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CAA790F" w14:textId="089343BE" w:rsidR="00A64C64" w:rsidRPr="006F4CB8" w:rsidRDefault="003169C6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6,382</w:t>
            </w:r>
          </w:p>
        </w:tc>
        <w:tc>
          <w:tcPr>
            <w:tcW w:w="236" w:type="dxa"/>
            <w:vAlign w:val="bottom"/>
          </w:tcPr>
          <w:p w14:paraId="32F32C8F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014A62" w14:textId="2699C511" w:rsidR="00A64C64" w:rsidRPr="006F4CB8" w:rsidRDefault="003169C6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8F62AC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C94EDB" w14:textId="222CAA9B" w:rsidR="00A64C64" w:rsidRPr="006F4CB8" w:rsidRDefault="003169C6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6,382</w:t>
            </w:r>
          </w:p>
        </w:tc>
        <w:tc>
          <w:tcPr>
            <w:tcW w:w="236" w:type="dxa"/>
            <w:vAlign w:val="bottom"/>
          </w:tcPr>
          <w:p w14:paraId="5AE2F063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2CF515" w14:textId="7429DEF6" w:rsidR="00A64C64" w:rsidRPr="006F4CB8" w:rsidRDefault="003169C6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C30EC8" w14:textId="77777777" w:rsidR="00A64C64" w:rsidRPr="006F4CB8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AD490" w14:textId="5D66FEF1" w:rsidR="00A64C64" w:rsidRPr="006F4CB8" w:rsidRDefault="003169C6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6,382</w:t>
            </w:r>
          </w:p>
        </w:tc>
      </w:tr>
    </w:tbl>
    <w:p w14:paraId="3FBE05BB" w14:textId="77777777" w:rsidR="007278F3" w:rsidRPr="006F4CB8" w:rsidRDefault="007278F3">
      <w:pPr>
        <w:rPr>
          <w:rFonts w:asciiTheme="majorBidi" w:hAnsiTheme="majorBidi" w:cstheme="majorBidi"/>
        </w:rPr>
      </w:pPr>
    </w:p>
    <w:p w14:paraId="1CFA56D8" w14:textId="77777777" w:rsidR="007278F3" w:rsidRPr="006F4CB8" w:rsidRDefault="007278F3">
      <w:pPr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</w:rPr>
        <w:br w:type="page"/>
      </w:r>
    </w:p>
    <w:tbl>
      <w:tblPr>
        <w:tblW w:w="14758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49"/>
        <w:gridCol w:w="247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6F4CB8" w14:paraId="1A1AC348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6176F3A" w14:textId="77EEBDF5" w:rsidR="007278F3" w:rsidRPr="006F4CB8" w:rsidRDefault="007278F3" w:rsidP="007278F3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5C12F177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5DC64390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78F3" w:rsidRPr="006F4CB8" w14:paraId="74DC3544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FC25E14" w14:textId="77777777" w:rsidR="007278F3" w:rsidRPr="006F4CB8" w:rsidRDefault="007278F3" w:rsidP="007278F3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2E9FCC3B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436AB84B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02CEC4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0672957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278F3" w:rsidRPr="006F4CB8" w14:paraId="0ABBDECD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EF45F66" w14:textId="7ABCE8C6" w:rsidR="007278F3" w:rsidRPr="006F4CB8" w:rsidRDefault="007278F3" w:rsidP="007278F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F1E9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F1E95"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65" w:type="dxa"/>
            <w:vAlign w:val="bottom"/>
          </w:tcPr>
          <w:p w14:paraId="3FFCA2E6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5A021909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-ใช้การบัญชีป้องกัน</w:t>
            </w:r>
          </w:p>
          <w:p w14:paraId="1D87530D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</w:tcPr>
          <w:p w14:paraId="6B89D8F6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553AE6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AC141D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07254E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2ED928" w14:textId="77777777" w:rsidR="007278F3" w:rsidRPr="006F4CB8" w:rsidRDefault="007278F3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4DB9BB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B31D8" w14:textId="77777777" w:rsidR="007278F3" w:rsidRPr="006F4CB8" w:rsidRDefault="007278F3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8140F7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4A367C8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D14C08" w14:textId="63CE8A25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375EA9B8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5A1D761" w14:textId="4721DC85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CD06E6A" w14:textId="77777777" w:rsidR="007278F3" w:rsidRPr="006F4CB8" w:rsidRDefault="007278F3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328D1F8" w14:textId="0070EC6E" w:rsidR="007278F3" w:rsidRPr="006F4CB8" w:rsidRDefault="007278F3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F1E95" w:rsidRPr="006F4CB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00BDB81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F0B77D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6F4CB8" w14:paraId="50632EA8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645F0E47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2DB3A648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5FFEE34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278F3" w:rsidRPr="006F4CB8" w14:paraId="0B06F49F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46153A5D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376CE464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6782ABA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1B0082B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A32D7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136A7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E95C3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824D0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D1796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E2B544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F4D55A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DAC48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B31E8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A6071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69E6A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349F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F9A81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B2D4B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96960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6AD4F159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24E33C53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65" w:type="dxa"/>
          </w:tcPr>
          <w:p w14:paraId="3C8DF759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2D56D7D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77A32A0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8FF6A1" w14:textId="4D2BC92A" w:rsidR="007278F3" w:rsidRPr="006F4CB8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236" w:type="dxa"/>
          </w:tcPr>
          <w:p w14:paraId="32F55F3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A52D44B" w14:textId="2B2908AB" w:rsidR="007278F3" w:rsidRPr="006F4CB8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26A6F8C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A267E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89D3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934763E" w14:textId="27400413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236" w:type="dxa"/>
          </w:tcPr>
          <w:p w14:paraId="0CA8D68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3AE71D" w14:textId="53A2C2A7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236" w:type="dxa"/>
          </w:tcPr>
          <w:p w14:paraId="22C116D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96A8C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D680C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168CD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25B8F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36011A" w14:textId="2AA54DB3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7278F3" w:rsidRPr="006F4CB8" w14:paraId="2E2515B5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063BD84D" w14:textId="77777777" w:rsidR="007278F3" w:rsidRPr="006F4CB8" w:rsidRDefault="007278F3" w:rsidP="007278F3">
            <w:pPr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เงินลงทุนในตราสารทุนอื่นที่ไม่อยู่ใน</w:t>
            </w:r>
          </w:p>
          <w:p w14:paraId="40E5A3EA" w14:textId="77777777" w:rsidR="007278F3" w:rsidRPr="006F4CB8" w:rsidRDefault="007278F3" w:rsidP="007278F3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65" w:type="dxa"/>
          </w:tcPr>
          <w:p w14:paraId="44CE2CB6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349620C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734F6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28B9DA3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F63C6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796C3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638E6B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F82D4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ED25F3" w14:textId="751C3BBB" w:rsidR="007278F3" w:rsidRPr="006F4CB8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6AD5C77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5251E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1C3EB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9ED6B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DA0C57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C5020F" w14:textId="5A94C723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36" w:type="dxa"/>
          </w:tcPr>
          <w:p w14:paraId="0FECD56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C30BF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4ADA8E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535F1B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87227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4139E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956CEC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8425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25384D" w14:textId="0CA39C96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36" w:type="dxa"/>
          </w:tcPr>
          <w:p w14:paraId="03EDCD3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E5CE3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2589D3" w14:textId="5913B328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</w:tr>
      <w:tr w:rsidR="007278F3" w:rsidRPr="006F4CB8" w14:paraId="3CF9D10C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5FBE811E" w14:textId="77777777" w:rsidR="007278F3" w:rsidRPr="006F4CB8" w:rsidRDefault="007278F3" w:rsidP="007278F3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65" w:type="dxa"/>
          </w:tcPr>
          <w:p w14:paraId="2A6C36DD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1481836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479A7BA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85A35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D7D78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746C9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761A1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D3EAA1" w14:textId="6C239F1C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957</w:t>
            </w:r>
          </w:p>
        </w:tc>
        <w:tc>
          <w:tcPr>
            <w:tcW w:w="236" w:type="dxa"/>
            <w:shd w:val="clear" w:color="auto" w:fill="auto"/>
          </w:tcPr>
          <w:p w14:paraId="56DCE92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3E9154B" w14:textId="4EDFC690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</w:p>
        </w:tc>
        <w:tc>
          <w:tcPr>
            <w:tcW w:w="236" w:type="dxa"/>
          </w:tcPr>
          <w:p w14:paraId="4FE2CAD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8B956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7EF9CA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5AC09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9C151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E2B780" w14:textId="16CE7149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997</w:t>
            </w:r>
          </w:p>
        </w:tc>
        <w:tc>
          <w:tcPr>
            <w:tcW w:w="236" w:type="dxa"/>
          </w:tcPr>
          <w:p w14:paraId="54A68BA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4883ED" w14:textId="38B586A5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</w:tr>
      <w:tr w:rsidR="007278F3" w:rsidRPr="006F4CB8" w14:paraId="47A8D649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56D58ACE" w14:textId="77777777" w:rsidR="007278F3" w:rsidRPr="006F4CB8" w:rsidRDefault="007278F3" w:rsidP="007278F3">
            <w:pPr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4CB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593AEBA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4470732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28FEDCE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6CC702" w14:textId="20F4E289" w:rsidR="007278F3" w:rsidRPr="006F4CB8" w:rsidRDefault="006F1E95" w:rsidP="007278F3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6C1B69B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B2C6E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86564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A8B61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5E511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B59DD29" w14:textId="303AAA57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218646C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556AA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2E94AE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EB6FA3" w14:textId="4F08153D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526936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F1084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0D70798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4B4BD4" w14:textId="692F6B49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7278F3" w:rsidRPr="006F4CB8" w14:paraId="13481F37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3331994B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10D2A5DF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7C32046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5DF933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1FC75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F92C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1E8FE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8409F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7FB35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0F92D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C81A04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EE404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2482A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5874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14831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F6F03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69368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5ECC9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BDC738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3BD5CCB9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50E2446A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136782A2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050B387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1A81651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0F66D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E81C6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9618A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3C569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3D1F6B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F2452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15413B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84CA1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4A9FB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DD050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166D3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683C6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E142E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D1A1A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33E49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6F4CB8" w14:paraId="155F104D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141BBAD0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6F4CB8">
              <w:rPr>
                <w:rFonts w:asciiTheme="majorBidi" w:hAnsiTheme="majorBidi" w:cstheme="majorBidi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06DA7CBB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06EFCA2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382A36A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80206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C68DB6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DB6B8A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D74A52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4AE93B" w14:textId="08CC5777" w:rsidR="007278F3" w:rsidRPr="006F4CB8" w:rsidRDefault="006F1E95" w:rsidP="007278F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36" w:type="dxa"/>
            <w:shd w:val="clear" w:color="auto" w:fill="auto"/>
          </w:tcPr>
          <w:p w14:paraId="67E2542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0C410B8" w14:textId="2AD2CBA9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36" w:type="dxa"/>
          </w:tcPr>
          <w:p w14:paraId="2CC262E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58D55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FE396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EC5452" w14:textId="52BBA65D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  <w:tc>
          <w:tcPr>
            <w:tcW w:w="236" w:type="dxa"/>
          </w:tcPr>
          <w:p w14:paraId="5E6BA0F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0AC8A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C1370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6867B2" w14:textId="48AFCEBE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</w:tr>
      <w:tr w:rsidR="007278F3" w:rsidRPr="006F4CB8" w14:paraId="74AAFBE0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7B011E61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74F76938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528C7E7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72DC24B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27A8FD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2ED575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3D7B5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B12F9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7C7BAB" w14:textId="55228111" w:rsidR="007278F3" w:rsidRPr="006F4CB8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11A11C9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CD2EC60" w14:textId="48B646C8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</w:p>
        </w:tc>
        <w:tc>
          <w:tcPr>
            <w:tcW w:w="236" w:type="dxa"/>
          </w:tcPr>
          <w:p w14:paraId="72C3140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E586F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76E9B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F1490E" w14:textId="36D06361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  <w:tc>
          <w:tcPr>
            <w:tcW w:w="236" w:type="dxa"/>
          </w:tcPr>
          <w:p w14:paraId="3F8C78AD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FE4F7B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3BD1DC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EEDD41" w14:textId="440D8713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278F3" w:rsidRPr="006F4C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</w:tr>
      <w:tr w:rsidR="007278F3" w:rsidRPr="006F4CB8" w14:paraId="2194DC66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5E8DA47A" w14:textId="77777777" w:rsidR="007278F3" w:rsidRPr="006F4CB8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7AEBCFEE" w14:textId="77777777" w:rsidR="007278F3" w:rsidRPr="006F4CB8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49" w:type="dxa"/>
          </w:tcPr>
          <w:p w14:paraId="4394E814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4298229A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17457E4" w14:textId="6B0B573E" w:rsidR="007278F3" w:rsidRPr="006F4CB8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236" w:type="dxa"/>
          </w:tcPr>
          <w:p w14:paraId="475CBFE3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3A3D2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4A061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D9A921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A3720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00617BD4" w14:textId="11AB4CFF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236" w:type="dxa"/>
          </w:tcPr>
          <w:p w14:paraId="36D82625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D3C20C7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23129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2E4B496" w14:textId="19760F37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</w:tcPr>
          <w:p w14:paraId="1AF084EF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8287F46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A75E9E" w14:textId="77777777" w:rsidR="007278F3" w:rsidRPr="006F4CB8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E5CA77" w14:textId="64E8B250" w:rsidR="007278F3" w:rsidRPr="006F4CB8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F4C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</w:tr>
    </w:tbl>
    <w:p w14:paraId="2F44BBD8" w14:textId="77777777" w:rsidR="007278F3" w:rsidRPr="006F4CB8" w:rsidRDefault="007278F3">
      <w:pPr>
        <w:rPr>
          <w:rFonts w:asciiTheme="majorBidi" w:hAnsiTheme="majorBidi" w:cstheme="majorBidi"/>
        </w:rPr>
      </w:pPr>
    </w:p>
    <w:p w14:paraId="6E9FB1B0" w14:textId="11D65E97" w:rsidR="00F20DB7" w:rsidRPr="006F4CB8" w:rsidRDefault="00F20DB7" w:rsidP="00F20DB7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7F78E1C" w14:textId="1F13BE69" w:rsidR="00860C6B" w:rsidRPr="006F4CB8" w:rsidRDefault="00860C6B" w:rsidP="00F20DB7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37C8DBF" w14:textId="3F2230E7" w:rsidR="007B74B1" w:rsidRPr="006F4CB8" w:rsidRDefault="007B7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6F4CB8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2D486180" w14:textId="7F709935" w:rsidR="00E41D0B" w:rsidRPr="006F4CB8" w:rsidRDefault="00E41D0B" w:rsidP="00F20DB7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6F4CB8" w:rsidSect="00FB1D27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75077165" w:rsidR="00F20DB7" w:rsidRPr="006F4CB8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6F1E95" w:rsidRPr="006F4CB8">
        <w:rPr>
          <w:rFonts w:asciiTheme="majorBidi" w:hAnsiTheme="majorBidi" w:cstheme="majorBidi"/>
        </w:rPr>
        <w:t>2</w:t>
      </w:r>
      <w:r w:rsidRPr="006F4CB8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6F4CB8" w:rsidRDefault="00DE1CD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E15B765" w14:textId="67070ABD" w:rsidR="007278F3" w:rsidRPr="006F4CB8" w:rsidRDefault="007278F3" w:rsidP="0072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6F1E95" w:rsidRPr="006F4CB8">
        <w:rPr>
          <w:rFonts w:asciiTheme="majorBidi" w:hAnsiTheme="majorBidi" w:cstheme="majorBidi"/>
        </w:rPr>
        <w:t>3</w:t>
      </w:r>
      <w:r w:rsidRPr="006F4CB8">
        <w:rPr>
          <w:rFonts w:asciiTheme="majorBidi" w:hAnsiTheme="majorBidi" w:cstheme="majorBidi"/>
        </w:rPr>
        <w:t xml:space="preserve"> </w:t>
      </w:r>
      <w:r w:rsidRPr="006F4CB8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6F4CB8" w:rsidRDefault="007278F3" w:rsidP="007278F3">
      <w:pPr>
        <w:pStyle w:val="ListParagraph"/>
        <w:numPr>
          <w:ilvl w:val="0"/>
          <w:numId w:val="4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289DE491" w:rsidR="00CC770C" w:rsidRPr="006F4CB8" w:rsidRDefault="00CC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4C565C60" w14:textId="02A33FFC" w:rsidR="003B7AD9" w:rsidRPr="006F4CB8" w:rsidRDefault="003B7AD9" w:rsidP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F4CB8">
        <w:rPr>
          <w:rFonts w:asciiTheme="majorBidi" w:hAnsiTheme="majorBidi" w:cstheme="majorBidi"/>
          <w:i/>
          <w:iCs/>
          <w:cs/>
        </w:rPr>
        <w:tab/>
      </w:r>
      <w:r w:rsidRPr="006F4CB8">
        <w:rPr>
          <w:rFonts w:asciiTheme="majorBidi" w:hAnsiTheme="majorBidi" w:cstheme="majorBidi"/>
          <w:i/>
          <w:iCs/>
          <w:cs/>
        </w:rPr>
        <w:tab/>
      </w:r>
      <w:r w:rsidRPr="006F4CB8">
        <w:rPr>
          <w:rFonts w:asciiTheme="majorBidi" w:hAnsiTheme="majorBidi" w:cstheme="majorBidi"/>
          <w:i/>
          <w:iCs/>
          <w:cs/>
        </w:rPr>
        <w:tab/>
      </w:r>
      <w:r w:rsidRPr="006F4CB8">
        <w:rPr>
          <w:rFonts w:asciiTheme="majorBidi" w:hAnsiTheme="majorBidi" w:cstheme="majorBidi"/>
          <w:i/>
          <w:iCs/>
          <w:cs/>
        </w:rPr>
        <w:tab/>
      </w:r>
      <w:r w:rsidRPr="006F4CB8">
        <w:rPr>
          <w:rFonts w:asciiTheme="majorBidi" w:hAnsiTheme="majorBidi" w:cstheme="majorBidi"/>
          <w:i/>
          <w:iCs/>
          <w:cs/>
        </w:rPr>
        <w:tab/>
      </w:r>
      <w:r w:rsidRPr="006F4CB8">
        <w:rPr>
          <w:rFonts w:asciiTheme="majorBidi" w:hAnsiTheme="majorBidi" w:cstheme="majorBidi"/>
          <w:i/>
          <w:iCs/>
          <w:cs/>
        </w:rPr>
        <w:tab/>
      </w:r>
      <w:r w:rsidRPr="006F4CB8">
        <w:rPr>
          <w:rFonts w:asciiTheme="majorBidi" w:hAnsiTheme="majorBidi" w:cstheme="majorBidi"/>
          <w:i/>
          <w:iCs/>
          <w:cs/>
        </w:rPr>
        <w:tab/>
      </w:r>
      <w:r w:rsidRPr="006F4CB8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56C30E3A" w14:textId="727D0E03" w:rsidR="003B7AD9" w:rsidRPr="006F4CB8" w:rsidRDefault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270"/>
        <w:gridCol w:w="900"/>
        <w:gridCol w:w="270"/>
        <w:gridCol w:w="1170"/>
        <w:gridCol w:w="270"/>
        <w:gridCol w:w="1080"/>
        <w:gridCol w:w="270"/>
        <w:gridCol w:w="1080"/>
      </w:tblGrid>
      <w:tr w:rsidR="00530DDB" w:rsidRPr="006F4CB8" w14:paraId="7C5FDAA1" w14:textId="77777777" w:rsidTr="00A66BB3">
        <w:trPr>
          <w:tblHeader/>
        </w:trPr>
        <w:tc>
          <w:tcPr>
            <w:tcW w:w="2970" w:type="dxa"/>
          </w:tcPr>
          <w:p w14:paraId="44901286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9"/>
          </w:tcPr>
          <w:p w14:paraId="66238987" w14:textId="77777777" w:rsidR="00530DDB" w:rsidRPr="006F4CB8" w:rsidRDefault="00530DDB" w:rsidP="00A66BB3">
            <w:pPr>
              <w:tabs>
                <w:tab w:val="clear" w:pos="2580"/>
                <w:tab w:val="clear" w:pos="4678"/>
                <w:tab w:val="clear" w:pos="5613"/>
                <w:tab w:val="left" w:pos="2047"/>
                <w:tab w:val="left" w:pos="465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CB8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530DDB" w:rsidRPr="006F4CB8" w14:paraId="3B745F8E" w14:textId="77777777" w:rsidTr="00A66BB3">
        <w:trPr>
          <w:tblHeader/>
        </w:trPr>
        <w:tc>
          <w:tcPr>
            <w:tcW w:w="2970" w:type="dxa"/>
            <w:vAlign w:val="bottom"/>
            <w:hideMark/>
          </w:tcPr>
          <w:p w14:paraId="0453437C" w14:textId="77777777" w:rsidR="00530DDB" w:rsidRPr="006F4CB8" w:rsidRDefault="00530DDB" w:rsidP="00A66BB3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vAlign w:val="bottom"/>
            <w:hideMark/>
          </w:tcPr>
          <w:p w14:paraId="09509C3B" w14:textId="77777777" w:rsidR="00530DDB" w:rsidRPr="006F4CB8" w:rsidRDefault="00530DDB" w:rsidP="00A66BB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4862F0A" w14:textId="77777777" w:rsidR="00530DDB" w:rsidRPr="006F4CB8" w:rsidRDefault="00530DDB" w:rsidP="00A66BB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6F4CB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AC787E5" w14:textId="77777777" w:rsidR="00530DDB" w:rsidRPr="006F4CB8" w:rsidRDefault="00530DDB" w:rsidP="00A66B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3B5405F" w14:textId="77777777" w:rsidR="00530DDB" w:rsidRPr="006F4CB8" w:rsidRDefault="00530DDB" w:rsidP="00A66B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4B7350BB" w14:textId="77777777" w:rsidR="00530DDB" w:rsidRPr="006F4CB8" w:rsidRDefault="00530DDB" w:rsidP="00A66B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21ECF612" w14:textId="77777777" w:rsidR="00530DDB" w:rsidRPr="006F4CB8" w:rsidRDefault="00530DDB" w:rsidP="00A66BB3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AA8C5BE" w14:textId="77777777" w:rsidR="00530DDB" w:rsidRPr="006F4CB8" w:rsidRDefault="00530DDB" w:rsidP="00A66B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57B6BC26" w14:textId="77777777" w:rsidR="00530DDB" w:rsidRPr="006F4CB8" w:rsidRDefault="00530DDB" w:rsidP="00A66B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70" w:type="dxa"/>
          </w:tcPr>
          <w:p w14:paraId="185CEB81" w14:textId="77777777" w:rsidR="00530DDB" w:rsidRPr="006F4CB8" w:rsidRDefault="00530DDB" w:rsidP="00A66BB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FC36458" w14:textId="77777777" w:rsidR="00530DDB" w:rsidRPr="006F4CB8" w:rsidRDefault="00530DDB" w:rsidP="00A66BB3">
            <w:pPr>
              <w:spacing w:line="240" w:lineRule="auto"/>
              <w:ind w:lef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45ED4B73" w14:textId="77777777" w:rsidR="00530DDB" w:rsidRPr="006F4CB8" w:rsidRDefault="00530DDB" w:rsidP="00A66BB3">
            <w:pPr>
              <w:tabs>
                <w:tab w:val="clear" w:pos="907"/>
              </w:tabs>
              <w:spacing w:line="240" w:lineRule="auto"/>
              <w:ind w:left="-104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</w:p>
        </w:tc>
      </w:tr>
      <w:tr w:rsidR="00530DDB" w:rsidRPr="006F4CB8" w14:paraId="694E105D" w14:textId="77777777" w:rsidTr="00A66BB3">
        <w:trPr>
          <w:tblHeader/>
        </w:trPr>
        <w:tc>
          <w:tcPr>
            <w:tcW w:w="2970" w:type="dxa"/>
            <w:vAlign w:val="bottom"/>
          </w:tcPr>
          <w:p w14:paraId="7A82B02F" w14:textId="77777777" w:rsidR="00530DDB" w:rsidRPr="006F4CB8" w:rsidRDefault="00530DDB" w:rsidP="00A66BB3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2AE06F8" w14:textId="77777777" w:rsidR="00530DDB" w:rsidRPr="006F4CB8" w:rsidRDefault="00530DDB" w:rsidP="00A66B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4CB8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6F4CB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30DDB" w:rsidRPr="006F4CB8" w14:paraId="14B00FEA" w14:textId="77777777" w:rsidTr="00A66BB3">
        <w:tc>
          <w:tcPr>
            <w:tcW w:w="2970" w:type="dxa"/>
          </w:tcPr>
          <w:p w14:paraId="72D6A96F" w14:textId="77CF6EFA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02EFC83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9A0ABB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9A52F1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6CCB6F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C519AB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76A5BD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C11DCC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A108A8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D5DDF0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DDB" w:rsidRPr="006F4CB8" w14:paraId="30992059" w14:textId="77777777" w:rsidTr="00A66BB3">
        <w:tc>
          <w:tcPr>
            <w:tcW w:w="2970" w:type="dxa"/>
          </w:tcPr>
          <w:p w14:paraId="415F41AD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7E675020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9EA5D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20CCAC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58C8FD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2357F7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F29890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D3B37E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9A0E4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BE4CE7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DDB" w:rsidRPr="006F4CB8" w14:paraId="66CA87B0" w14:textId="77777777" w:rsidTr="00A66BB3">
        <w:tc>
          <w:tcPr>
            <w:tcW w:w="2970" w:type="dxa"/>
          </w:tcPr>
          <w:p w14:paraId="7D7AB56B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6F4CB8">
              <w:rPr>
                <w:rFonts w:hint="cs"/>
                <w:sz w:val="28"/>
                <w:szCs w:val="28"/>
                <w:cs/>
              </w:rPr>
              <w:t>ทุน</w:t>
            </w: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6F4CB8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678EC7D3" w14:textId="291DEE8B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4D087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10B3F1" w14:textId="0FA0DBD3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D409C7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880057" w14:textId="0525A112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1FCC5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CAF273" w14:textId="1ECEF8A5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C3FA4C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660B40" w14:textId="5EDB5168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4BEC" w:rsidRPr="006F4CB8" w14:paraId="461E5101" w14:textId="77777777" w:rsidTr="00700B95">
        <w:tc>
          <w:tcPr>
            <w:tcW w:w="2970" w:type="dxa"/>
          </w:tcPr>
          <w:p w14:paraId="391E2610" w14:textId="3664F96A" w:rsidR="00084BEC" w:rsidRPr="006F4CB8" w:rsidRDefault="00084BEC" w:rsidP="005608D6">
            <w:pPr>
              <w:tabs>
                <w:tab w:val="left" w:pos="25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CB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มูลค่ายุติธรรมผ่านกำไรขาดทุน</w:t>
            </w:r>
          </w:p>
        </w:tc>
        <w:tc>
          <w:tcPr>
            <w:tcW w:w="1080" w:type="dxa"/>
            <w:vAlign w:val="bottom"/>
          </w:tcPr>
          <w:p w14:paraId="54A70FD3" w14:textId="1AB0ADA1" w:rsidR="00084BEC" w:rsidRPr="006F4CB8" w:rsidRDefault="00084BEC" w:rsidP="00084BE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  <w:vAlign w:val="bottom"/>
          </w:tcPr>
          <w:p w14:paraId="2816ED97" w14:textId="77777777" w:rsidR="00084BEC" w:rsidRPr="006F4CB8" w:rsidRDefault="00084BEC" w:rsidP="00084BE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A58ED4" w14:textId="61B57DE9" w:rsidR="00084BEC" w:rsidRPr="006F4CB8" w:rsidRDefault="00084BEC" w:rsidP="00084BE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650DBD" w14:textId="77777777" w:rsidR="00084BEC" w:rsidRPr="006F4CB8" w:rsidRDefault="00084BEC" w:rsidP="00084BE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CD0ABD" w14:textId="33170CAF" w:rsidR="00084BEC" w:rsidRPr="006F4CB8" w:rsidRDefault="00084BEC" w:rsidP="006D2597">
            <w:pPr>
              <w:tabs>
                <w:tab w:val="clear" w:pos="907"/>
                <w:tab w:val="left" w:pos="755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C21D0E5" w14:textId="77777777" w:rsidR="00084BEC" w:rsidRPr="006F4CB8" w:rsidRDefault="00084BEC" w:rsidP="00084BE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57D209" w14:textId="336B9BCE" w:rsidR="00084BEC" w:rsidRPr="006F4CB8" w:rsidRDefault="00084BEC" w:rsidP="006D2597">
            <w:pPr>
              <w:tabs>
                <w:tab w:val="clear" w:pos="680"/>
                <w:tab w:val="clear" w:pos="907"/>
                <w:tab w:val="left" w:pos="6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216BDF" w14:textId="77777777" w:rsidR="00084BEC" w:rsidRPr="006F4CB8" w:rsidRDefault="00084BEC" w:rsidP="00084BE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344A96" w14:textId="405EB004" w:rsidR="00084BEC" w:rsidRPr="006F4CB8" w:rsidRDefault="00084BEC" w:rsidP="00084BE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530DDB" w:rsidRPr="006F4CB8" w14:paraId="29512874" w14:textId="77777777" w:rsidTr="00A66BB3">
        <w:tc>
          <w:tcPr>
            <w:tcW w:w="2970" w:type="dxa"/>
          </w:tcPr>
          <w:p w14:paraId="47934348" w14:textId="77777777" w:rsidR="00C909BF" w:rsidRPr="006F4CB8" w:rsidRDefault="00084BEC" w:rsidP="005608D6">
            <w:pPr>
              <w:tabs>
                <w:tab w:val="left" w:pos="611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30DDB"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</w:t>
            </w:r>
          </w:p>
          <w:p w14:paraId="02C46B72" w14:textId="38713E74" w:rsidR="00530DDB" w:rsidRPr="006F4CB8" w:rsidRDefault="00530DDB" w:rsidP="00C909BF">
            <w:pPr>
              <w:tabs>
                <w:tab w:val="left" w:pos="611"/>
              </w:tabs>
              <w:ind w:left="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445A953C" w14:textId="75B49D1B" w:rsidR="00530DDB" w:rsidRPr="006F4CB8" w:rsidRDefault="008147F4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1,713</w:t>
            </w:r>
          </w:p>
        </w:tc>
        <w:tc>
          <w:tcPr>
            <w:tcW w:w="270" w:type="dxa"/>
            <w:vAlign w:val="bottom"/>
          </w:tcPr>
          <w:p w14:paraId="621BE7B4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94CB1E" w14:textId="2248982F" w:rsidR="00530DDB" w:rsidRPr="006F4CB8" w:rsidRDefault="0057775F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4118DC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639D65" w14:textId="150E4DD8" w:rsidR="00530DDB" w:rsidRPr="006F4CB8" w:rsidRDefault="0057775F" w:rsidP="006D259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(210)</w:t>
            </w:r>
          </w:p>
        </w:tc>
        <w:tc>
          <w:tcPr>
            <w:tcW w:w="270" w:type="dxa"/>
            <w:vAlign w:val="bottom"/>
          </w:tcPr>
          <w:p w14:paraId="4299EDA1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3E0D56" w14:textId="35A55207" w:rsidR="00530DDB" w:rsidRPr="006F4CB8" w:rsidRDefault="0057775F" w:rsidP="006D2597">
            <w:pPr>
              <w:tabs>
                <w:tab w:val="clear" w:pos="907"/>
                <w:tab w:val="left" w:pos="81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vAlign w:val="bottom"/>
          </w:tcPr>
          <w:p w14:paraId="3592708A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F41EDF" w14:textId="67C4CCF3" w:rsidR="00530DDB" w:rsidRPr="006F4CB8" w:rsidRDefault="0057775F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1,516</w:t>
            </w:r>
          </w:p>
        </w:tc>
      </w:tr>
      <w:tr w:rsidR="00530DDB" w:rsidRPr="006F4CB8" w14:paraId="779868B4" w14:textId="77777777" w:rsidTr="00A66BB3">
        <w:tc>
          <w:tcPr>
            <w:tcW w:w="2970" w:type="dxa"/>
          </w:tcPr>
          <w:p w14:paraId="2989C302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0AE78A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5B5F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FB14DD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5C5BD2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B5298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C59C0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6BEDFF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9621E9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9FAC0E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DDB" w:rsidRPr="006F4CB8" w14:paraId="289F51D3" w14:textId="77777777" w:rsidTr="00A66BB3">
        <w:tc>
          <w:tcPr>
            <w:tcW w:w="2970" w:type="dxa"/>
            <w:hideMark/>
          </w:tcPr>
          <w:p w14:paraId="2CF5B681" w14:textId="5DE16448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8147F4" w:rsidRPr="006F4C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6967491B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6C6D45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A8CF73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2B5163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DDF7F0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7D9C24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DBBE6A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497DC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E2CB55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DDB" w:rsidRPr="006F4CB8" w14:paraId="1CC5AB35" w14:textId="77777777" w:rsidTr="00A66BB3">
        <w:tc>
          <w:tcPr>
            <w:tcW w:w="2970" w:type="dxa"/>
          </w:tcPr>
          <w:p w14:paraId="0312CC3F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03323008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37695DA7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3AA9BA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E2381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F4EB05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912E1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862984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F37662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167BE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DDB" w:rsidRPr="006F4CB8" w14:paraId="3773632A" w14:textId="77777777" w:rsidTr="00A66BB3">
        <w:tc>
          <w:tcPr>
            <w:tcW w:w="2970" w:type="dxa"/>
          </w:tcPr>
          <w:p w14:paraId="6645D928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6F4CB8">
              <w:rPr>
                <w:rFonts w:hint="cs"/>
                <w:sz w:val="28"/>
                <w:szCs w:val="28"/>
                <w:cs/>
              </w:rPr>
              <w:t>ทุน</w:t>
            </w: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6F4CB8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20A8C99F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64B966E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D6C03F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99F2E5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083C5F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00C1AF" w14:textId="77777777" w:rsidR="00530DDB" w:rsidRPr="006F4CB8" w:rsidRDefault="00530DDB" w:rsidP="00A66BB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1320C0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C5F36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3D5F06" w14:textId="77777777" w:rsidR="00530DDB" w:rsidRPr="006F4CB8" w:rsidRDefault="00530DDB" w:rsidP="00A66BB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DDB" w:rsidRPr="006F4CB8" w14:paraId="20F4C5EC" w14:textId="77777777" w:rsidTr="00A66BB3">
        <w:tc>
          <w:tcPr>
            <w:tcW w:w="2970" w:type="dxa"/>
            <w:hideMark/>
          </w:tcPr>
          <w:p w14:paraId="1320E6DE" w14:textId="77777777" w:rsidR="00C909BF" w:rsidRPr="006F4CB8" w:rsidRDefault="00084BEC" w:rsidP="005608D6">
            <w:pPr>
              <w:tabs>
                <w:tab w:val="left" w:pos="611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30DDB"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</w:t>
            </w:r>
          </w:p>
          <w:p w14:paraId="60B01101" w14:textId="2C09E848" w:rsidR="00530DDB" w:rsidRPr="006F4CB8" w:rsidRDefault="00530DDB" w:rsidP="00C909BF">
            <w:pPr>
              <w:tabs>
                <w:tab w:val="left" w:pos="611"/>
              </w:tabs>
              <w:ind w:left="10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D894FE5" w14:textId="710C4122" w:rsidR="00530DDB" w:rsidRPr="006F4CB8" w:rsidRDefault="00530DDB" w:rsidP="00530D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70" w:type="dxa"/>
            <w:vAlign w:val="bottom"/>
          </w:tcPr>
          <w:p w14:paraId="77CAD9AE" w14:textId="77777777" w:rsidR="00530DDB" w:rsidRPr="006F4CB8" w:rsidRDefault="00530DDB" w:rsidP="00530D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0DF214" w14:textId="6B8AF53B" w:rsidR="00530DDB" w:rsidRPr="006F4CB8" w:rsidRDefault="00530DDB" w:rsidP="00530D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F4CB8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6F4CB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E0CCB7E" w14:textId="77777777" w:rsidR="00530DDB" w:rsidRPr="006F4CB8" w:rsidRDefault="00530DDB" w:rsidP="00530D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BE7A5FF" w14:textId="7F30D708" w:rsidR="00530DDB" w:rsidRPr="006F4CB8" w:rsidRDefault="00530DDB" w:rsidP="006D2597">
            <w:pPr>
              <w:tabs>
                <w:tab w:val="clear" w:pos="907"/>
                <w:tab w:val="left" w:pos="755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  <w:vAlign w:val="bottom"/>
          </w:tcPr>
          <w:p w14:paraId="10D7FFFB" w14:textId="77777777" w:rsidR="00530DDB" w:rsidRPr="006F4CB8" w:rsidRDefault="00530DDB" w:rsidP="00530D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83F994" w14:textId="5EC88689" w:rsidR="00530DDB" w:rsidRPr="006F4CB8" w:rsidRDefault="00530DDB" w:rsidP="006D2597">
            <w:pPr>
              <w:tabs>
                <w:tab w:val="clear" w:pos="907"/>
                <w:tab w:val="left" w:pos="8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vAlign w:val="bottom"/>
          </w:tcPr>
          <w:p w14:paraId="670A81D9" w14:textId="77777777" w:rsidR="00530DDB" w:rsidRPr="006F4CB8" w:rsidRDefault="00530DDB" w:rsidP="00530D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9244EEE" w14:textId="5F791242" w:rsidR="00530DDB" w:rsidRPr="006F4CB8" w:rsidRDefault="00530DDB" w:rsidP="00530DD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</w:tbl>
    <w:p w14:paraId="428F7CB4" w14:textId="15AFE9B9" w:rsidR="00530DDB" w:rsidRPr="006F4CB8" w:rsidRDefault="00530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18A61A01" w14:textId="374049E4" w:rsidR="00530DDB" w:rsidRPr="006F4CB8" w:rsidRDefault="00530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506C8ABB" w14:textId="1353B9D2" w:rsidR="006D6D1E" w:rsidRPr="006F4CB8" w:rsidRDefault="006D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270"/>
        <w:gridCol w:w="1350"/>
        <w:gridCol w:w="270"/>
        <w:gridCol w:w="1530"/>
      </w:tblGrid>
      <w:tr w:rsidR="004712BC" w:rsidRPr="006F4CB8" w14:paraId="4003034A" w14:textId="77777777" w:rsidTr="00EC1ABA">
        <w:trPr>
          <w:tblHeader/>
        </w:trPr>
        <w:tc>
          <w:tcPr>
            <w:tcW w:w="4230" w:type="dxa"/>
            <w:vAlign w:val="bottom"/>
          </w:tcPr>
          <w:p w14:paraId="4CE3D929" w14:textId="77777777" w:rsidR="004712BC" w:rsidRPr="006F4CB8" w:rsidRDefault="004712BC" w:rsidP="0004162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C0ED4B5" w14:textId="77777777" w:rsidR="004712BC" w:rsidRPr="006F4CB8" w:rsidRDefault="004712BC" w:rsidP="000416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C1ABA" w:rsidRPr="006F4CB8" w14:paraId="2C9FE754" w14:textId="77777777" w:rsidTr="00D44D38">
        <w:trPr>
          <w:tblHeader/>
        </w:trPr>
        <w:tc>
          <w:tcPr>
            <w:tcW w:w="4230" w:type="dxa"/>
            <w:vAlign w:val="bottom"/>
            <w:hideMark/>
          </w:tcPr>
          <w:p w14:paraId="4EA1F810" w14:textId="77777777" w:rsidR="00EC1ABA" w:rsidRPr="006F4CB8" w:rsidRDefault="00EC1ABA" w:rsidP="0004162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  <w:vAlign w:val="bottom"/>
            <w:hideMark/>
          </w:tcPr>
          <w:p w14:paraId="52E25C96" w14:textId="77777777" w:rsidR="00EC1ABA" w:rsidRPr="006F4CB8" w:rsidRDefault="00EC1ABA" w:rsidP="0004162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608379D" w14:textId="5106D862" w:rsidR="00EC1ABA" w:rsidRPr="006F4CB8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44A57D4" w14:textId="77777777" w:rsidR="00EC1ABA" w:rsidRPr="006F4CB8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73183907" w14:textId="77777777" w:rsidR="00EC1ABA" w:rsidRPr="006F4CB8" w:rsidRDefault="00EC1ABA" w:rsidP="0004162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0350B9A8" w14:textId="77777777" w:rsidR="00EC1ABA" w:rsidRPr="006F4CB8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AEF1C1A" w14:textId="77777777" w:rsidR="00EC1ABA" w:rsidRPr="006F4CB8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215E285" w14:textId="45A125CF" w:rsidR="00EC1ABA" w:rsidRPr="006F4CB8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3</w:t>
            </w:r>
            <w:r w:rsidR="00530DDB" w:rsidRPr="006F4CB8">
              <w:rPr>
                <w:rFonts w:asciiTheme="majorBidi" w:hAnsiTheme="majorBidi" w:cstheme="majorBidi"/>
              </w:rPr>
              <w:t xml:space="preserve">0 </w:t>
            </w:r>
            <w:r w:rsidR="00530DDB" w:rsidRPr="006F4CB8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4712BC" w:rsidRPr="006F4CB8" w14:paraId="4885845F" w14:textId="77777777" w:rsidTr="00EC1ABA">
        <w:trPr>
          <w:tblHeader/>
        </w:trPr>
        <w:tc>
          <w:tcPr>
            <w:tcW w:w="4230" w:type="dxa"/>
            <w:vAlign w:val="bottom"/>
          </w:tcPr>
          <w:p w14:paraId="0D7A4148" w14:textId="77777777" w:rsidR="004712BC" w:rsidRPr="006F4CB8" w:rsidRDefault="004712BC" w:rsidP="0004162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62730BD" w14:textId="77777777" w:rsidR="004712BC" w:rsidRPr="006F4CB8" w:rsidRDefault="004712BC" w:rsidP="0004162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C1ABA" w:rsidRPr="006F4CB8" w14:paraId="5F4ABF0E" w14:textId="77777777" w:rsidTr="00D44D38">
        <w:tc>
          <w:tcPr>
            <w:tcW w:w="4230" w:type="dxa"/>
            <w:hideMark/>
          </w:tcPr>
          <w:p w14:paraId="453415D1" w14:textId="2E22F3A8" w:rsidR="00EC1ABA" w:rsidRPr="006F4CB8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440" w:type="dxa"/>
          </w:tcPr>
          <w:p w14:paraId="1111AE89" w14:textId="77777777" w:rsidR="00EC1ABA" w:rsidRPr="006F4CB8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E616F72" w14:textId="77777777" w:rsidR="00EC1ABA" w:rsidRPr="006F4CB8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AFD52AA" w14:textId="77777777" w:rsidR="00EC1ABA" w:rsidRPr="006F4CB8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3590D1D" w14:textId="77777777" w:rsidR="00EC1ABA" w:rsidRPr="006F4CB8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A58E4B5" w14:textId="77777777" w:rsidR="00EC1ABA" w:rsidRPr="006F4CB8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C1ABA" w:rsidRPr="006F4CB8" w14:paraId="40F74D6E" w14:textId="77777777" w:rsidTr="00D44D38">
        <w:tc>
          <w:tcPr>
            <w:tcW w:w="4230" w:type="dxa"/>
            <w:hideMark/>
          </w:tcPr>
          <w:p w14:paraId="51906AFB" w14:textId="77777777" w:rsidR="00EC1ABA" w:rsidRPr="006F4CB8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  <w:vAlign w:val="bottom"/>
          </w:tcPr>
          <w:p w14:paraId="3E3B1A35" w14:textId="77777777" w:rsidR="00EC1ABA" w:rsidRPr="006F4CB8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7C6936DF" w14:textId="77777777" w:rsidR="00EC1ABA" w:rsidRPr="006F4CB8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50" w:type="dxa"/>
            <w:vAlign w:val="bottom"/>
          </w:tcPr>
          <w:p w14:paraId="6B6AFE1F" w14:textId="77777777" w:rsidR="00EC1ABA" w:rsidRPr="006F4CB8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02A3E7DF" w14:textId="77777777" w:rsidR="00EC1ABA" w:rsidRPr="006F4CB8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0" w:type="dxa"/>
            <w:vAlign w:val="bottom"/>
          </w:tcPr>
          <w:p w14:paraId="65030C2F" w14:textId="77777777" w:rsidR="00EC1ABA" w:rsidRPr="006F4CB8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EC1ABA" w:rsidRPr="006F4CB8" w14:paraId="64BBEE55" w14:textId="77777777" w:rsidTr="00D44D38">
        <w:tc>
          <w:tcPr>
            <w:tcW w:w="4230" w:type="dxa"/>
          </w:tcPr>
          <w:p w14:paraId="6A624415" w14:textId="77777777" w:rsidR="00EC1ABA" w:rsidRPr="006F4CB8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ตราสารทุนที่วัดมูลค่าด้วย      </w:t>
            </w:r>
          </w:p>
        </w:tc>
        <w:tc>
          <w:tcPr>
            <w:tcW w:w="1440" w:type="dxa"/>
          </w:tcPr>
          <w:p w14:paraId="6EFF209B" w14:textId="77777777" w:rsidR="00EC1ABA" w:rsidRPr="006F4CB8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92D14B" w14:textId="77777777" w:rsidR="00EC1ABA" w:rsidRPr="006F4CB8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774152B" w14:textId="77777777" w:rsidR="00EC1ABA" w:rsidRPr="006F4CB8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5CF42D" w14:textId="77777777" w:rsidR="00EC1ABA" w:rsidRPr="006F4CB8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8104F38" w14:textId="77777777" w:rsidR="00EC1ABA" w:rsidRPr="006F4CB8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C1ABA" w:rsidRPr="006F4CB8" w14:paraId="59BBA68F" w14:textId="77777777" w:rsidTr="00D44D38">
        <w:tc>
          <w:tcPr>
            <w:tcW w:w="4230" w:type="dxa"/>
            <w:hideMark/>
          </w:tcPr>
          <w:p w14:paraId="18B32EAA" w14:textId="77777777" w:rsidR="00EC1ABA" w:rsidRPr="006F4CB8" w:rsidRDefault="00EC1ABA" w:rsidP="004712BC">
            <w:pPr>
              <w:pStyle w:val="ListParagraph"/>
              <w:numPr>
                <w:ilvl w:val="0"/>
                <w:numId w:val="46"/>
              </w:numPr>
              <w:ind w:left="250" w:hanging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bottom"/>
          </w:tcPr>
          <w:p w14:paraId="254E270D" w14:textId="516AC5E3" w:rsidR="00EC1ABA" w:rsidRPr="006F4CB8" w:rsidRDefault="008147F4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270" w:type="dxa"/>
            <w:vAlign w:val="bottom"/>
          </w:tcPr>
          <w:p w14:paraId="423CD312" w14:textId="77777777" w:rsidR="00EC1ABA" w:rsidRPr="006F4CB8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27A3FF8" w14:textId="47E485A4" w:rsidR="00EC1ABA" w:rsidRPr="006F4CB8" w:rsidRDefault="00D33EE5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  <w:vAlign w:val="bottom"/>
          </w:tcPr>
          <w:p w14:paraId="16F4CC30" w14:textId="77777777" w:rsidR="00EC1ABA" w:rsidRPr="006F4CB8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849FEAA" w14:textId="4201F495" w:rsidR="00EC1ABA" w:rsidRPr="006F4CB8" w:rsidRDefault="00D33EE5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46</w:t>
            </w:r>
          </w:p>
        </w:tc>
      </w:tr>
      <w:tr w:rsidR="00EC1ABA" w:rsidRPr="006F4CB8" w14:paraId="7AC75AA0" w14:textId="77777777" w:rsidTr="00D44D38">
        <w:tc>
          <w:tcPr>
            <w:tcW w:w="4230" w:type="dxa"/>
            <w:hideMark/>
          </w:tcPr>
          <w:p w14:paraId="0EF19DE2" w14:textId="77777777" w:rsidR="00EC1ABA" w:rsidRPr="006F4CB8" w:rsidRDefault="00EC1ABA" w:rsidP="004712BC">
            <w:pPr>
              <w:pStyle w:val="ListParagraph"/>
              <w:numPr>
                <w:ilvl w:val="0"/>
                <w:numId w:val="46"/>
              </w:numPr>
              <w:ind w:left="250" w:hanging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9ACE72" w14:textId="7B722880" w:rsidR="00EC1ABA" w:rsidRPr="006F4CB8" w:rsidRDefault="008147F4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34</w:t>
            </w:r>
            <w:r w:rsidR="001906DD" w:rsidRPr="006F4CB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vAlign w:val="bottom"/>
          </w:tcPr>
          <w:p w14:paraId="60EEBA76" w14:textId="77777777" w:rsidR="00EC1ABA" w:rsidRPr="006F4CB8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7432E9" w14:textId="47B67612" w:rsidR="00EC1ABA" w:rsidRPr="006F4CB8" w:rsidRDefault="00D33EE5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4</w:t>
            </w:r>
            <w:r w:rsidR="001906DD" w:rsidRPr="006F4CB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vAlign w:val="bottom"/>
          </w:tcPr>
          <w:p w14:paraId="21D1D9A8" w14:textId="77777777" w:rsidR="00EC1ABA" w:rsidRPr="006F4CB8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A97C0AD" w14:textId="53AAB3E5" w:rsidR="00EC1ABA" w:rsidRPr="006F4CB8" w:rsidRDefault="00D33EE5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385</w:t>
            </w:r>
          </w:p>
        </w:tc>
      </w:tr>
    </w:tbl>
    <w:p w14:paraId="2C11B5CF" w14:textId="77777777" w:rsidR="004712BC" w:rsidRPr="006F4CB8" w:rsidRDefault="004712BC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00906B6" w14:textId="54E68F3B" w:rsidR="00F20DB7" w:rsidRPr="006F4CB8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F4CB8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0884B5BC" w14:textId="54DF1A25" w:rsidR="00CF1C8B" w:rsidRPr="006F4CB8" w:rsidRDefault="00CF1C8B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260"/>
        <w:gridCol w:w="270"/>
        <w:gridCol w:w="990"/>
      </w:tblGrid>
      <w:tr w:rsidR="00530DDB" w:rsidRPr="006F4CB8" w14:paraId="7B44A79B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2D6E76C" w14:textId="77777777" w:rsidR="00530DDB" w:rsidRPr="006F4CB8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0978D309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30DDB" w:rsidRPr="006F4CB8" w14:paraId="54FA1A66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3DEE402" w14:textId="77777777" w:rsidR="00530DDB" w:rsidRPr="006F4CB8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6F4C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8DDCAE9" w14:textId="77777777" w:rsidR="00530DDB" w:rsidRPr="006F4CB8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BE309A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6F4CB8">
              <w:rPr>
                <w:rFonts w:asciiTheme="majorBidi" w:hAnsiTheme="majorBidi" w:cstheme="majorBidi"/>
              </w:rPr>
              <w:t>12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B4342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302778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6F4CB8">
              <w:rPr>
                <w:rFonts w:asciiTheme="majorBidi" w:hAnsiTheme="majorBidi"/>
                <w:cs/>
              </w:rPr>
              <w:t xml:space="preserve">- </w:t>
            </w:r>
            <w:r w:rsidRPr="006F4CB8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72765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5F30D3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6F4CB8">
              <w:rPr>
                <w:rFonts w:asciiTheme="majorBidi" w:hAnsiTheme="majorBidi"/>
                <w:cs/>
              </w:rPr>
              <w:t xml:space="preserve">- </w:t>
            </w:r>
            <w:r w:rsidRPr="006F4CB8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0CE0B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D4918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30DDB" w:rsidRPr="006F4CB8" w14:paraId="5ECC8690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9D39E7D" w14:textId="77777777" w:rsidR="00530DDB" w:rsidRPr="006F4CB8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73D64F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Stage 1</w:t>
            </w:r>
            <w:r w:rsidRPr="006F4C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F177AF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892607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Stage 2</w:t>
            </w:r>
            <w:r w:rsidRPr="006F4C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4AFE3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5C6D09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Stage 3</w:t>
            </w:r>
            <w:r w:rsidRPr="006F4C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FB660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48559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30DDB" w:rsidRPr="006F4CB8" w14:paraId="69D0B00E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67533D58" w14:textId="77777777" w:rsidR="00530DDB" w:rsidRPr="006F4CB8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7F653C8B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30DDB" w:rsidRPr="006F4CB8" w14:paraId="3BA721BE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5FF0A31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2436AC01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07170A9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FBFC7A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011C28B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610977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B4F233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BC4B71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530DDB" w:rsidRPr="006F4CB8" w14:paraId="1CC56201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5C63AE3" w14:textId="401D5C21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cs/>
              </w:rPr>
              <w:t>มกราคม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0CDC72A" w14:textId="36B754E1" w:rsidR="00530DDB" w:rsidRPr="006F4CB8" w:rsidRDefault="008147F4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5E9903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20BA38" w14:textId="601E19B6" w:rsidR="00530DDB" w:rsidRPr="006F4CB8" w:rsidRDefault="008147F4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394BDAE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3D6CB0" w14:textId="53092607" w:rsidR="00530DDB" w:rsidRPr="006F4CB8" w:rsidRDefault="006719C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F89C8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D5A270" w14:textId="79DFE3FC" w:rsidR="00530DDB" w:rsidRPr="006F4CB8" w:rsidRDefault="007F65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11</w:t>
            </w:r>
          </w:p>
        </w:tc>
      </w:tr>
      <w:tr w:rsidR="00530DDB" w:rsidRPr="006F4CB8" w14:paraId="34988A4D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CED02F5" w14:textId="77777777" w:rsidR="00015C81" w:rsidRPr="006F4CB8" w:rsidRDefault="00015C81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การวัดมูลค่าใหม่สุทธิของสำรอง</w:t>
            </w:r>
          </w:p>
          <w:p w14:paraId="5B4D867F" w14:textId="668D5A29" w:rsidR="00530DDB" w:rsidRPr="006F4CB8" w:rsidRDefault="00015C81" w:rsidP="0001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4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 </w:t>
            </w:r>
            <w:r w:rsidR="00530DDB"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59A8ACC" w14:textId="77777777" w:rsidR="00015C81" w:rsidRPr="006F4CB8" w:rsidRDefault="00015C8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482D9093" w14:textId="7E664CBB" w:rsidR="00530DDB" w:rsidRPr="006F4CB8" w:rsidRDefault="006719C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103A76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62485A" w14:textId="77777777" w:rsidR="00015C81" w:rsidRPr="006F4CB8" w:rsidRDefault="00015C8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649F7949" w14:textId="04CB82B7" w:rsidR="00530DDB" w:rsidRPr="006F4CB8" w:rsidRDefault="006719C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4FCDD1B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99EDAEE" w14:textId="77777777" w:rsidR="00015C81" w:rsidRPr="006F4CB8" w:rsidRDefault="00015C8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03BB2AC1" w14:textId="6B7E5C11" w:rsidR="00530DDB" w:rsidRPr="006F4CB8" w:rsidRDefault="006719C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3EEB4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515EC0" w14:textId="77777777" w:rsidR="00015C81" w:rsidRPr="006F4CB8" w:rsidRDefault="00015C8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1AC938E6" w14:textId="0E41C5E3" w:rsidR="00530DDB" w:rsidRPr="006F4CB8" w:rsidRDefault="006719C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8</w:t>
            </w:r>
          </w:p>
        </w:tc>
      </w:tr>
      <w:tr w:rsidR="00530DDB" w:rsidRPr="006F4CB8" w14:paraId="7869CCAD" w14:textId="77777777" w:rsidTr="00530DD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AFE6F08" w14:textId="3CEF6F7D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6758C" w14:textId="40805DBC" w:rsidR="00530DDB" w:rsidRPr="006F4CB8" w:rsidRDefault="006719C7" w:rsidP="006D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086E6D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11B19" w14:textId="51D533B0" w:rsidR="00530DDB" w:rsidRPr="006F4CB8" w:rsidRDefault="006719C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4F95D36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98CE6" w14:textId="4FDE9EDD" w:rsidR="00530DDB" w:rsidRPr="006F4CB8" w:rsidRDefault="006719C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F3ACD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FD636" w14:textId="0E3AD1BA" w:rsidR="00530DDB" w:rsidRPr="006F4CB8" w:rsidRDefault="006719C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</w:tr>
      <w:tr w:rsidR="00530DDB" w:rsidRPr="006F4CB8" w14:paraId="6CF3988C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DDDFAD1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EBE20B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4B89BA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EF7439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04A6568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211130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D2013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E4573D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</w:rPr>
            </w:pPr>
          </w:p>
        </w:tc>
      </w:tr>
      <w:tr w:rsidR="00530DDB" w:rsidRPr="006F4CB8" w14:paraId="6E07A8B6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8302772" w14:textId="109EF72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cs/>
              </w:rPr>
              <w:t>มกราคม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A663288" w14:textId="646CB113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D5762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FE2B7D" w14:textId="70773234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D70890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707851" w14:textId="20CDC7A9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4ACF1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2B7A83" w14:textId="46BFE2C2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</w:t>
            </w:r>
          </w:p>
        </w:tc>
      </w:tr>
      <w:tr w:rsidR="00530DDB" w:rsidRPr="006F4CB8" w14:paraId="39B1FC7A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6E04601" w14:textId="04E159FE" w:rsidR="00530DDB" w:rsidRPr="006F4CB8" w:rsidRDefault="00530DDB" w:rsidP="00530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4EA5FD1" w14:textId="20332F4B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AAB65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3E0CB2" w14:textId="286E078E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079DBAF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EDAC4F" w14:textId="375421A9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F7FD2E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B8CD8A" w14:textId="50632214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</w:t>
            </w:r>
          </w:p>
        </w:tc>
      </w:tr>
      <w:tr w:rsidR="00530DDB" w:rsidRPr="006F4CB8" w14:paraId="54A079E3" w14:textId="77777777" w:rsidTr="00530DD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C2FA9E3" w14:textId="772636E6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553F0" w14:textId="12443892" w:rsidR="00530DDB" w:rsidRPr="006F4CB8" w:rsidRDefault="00530DDB" w:rsidP="006D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C1FC5F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BAEB7" w14:textId="179E5DF6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86A7307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BB780" w14:textId="32744F49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B68D0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0E00E" w14:textId="666BAF16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</w:tr>
    </w:tbl>
    <w:p w14:paraId="0DFAE90B" w14:textId="6DCAF82D" w:rsidR="00530DDB" w:rsidRPr="006F4CB8" w:rsidRDefault="00530DDB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E9FC47F" w14:textId="7241F036" w:rsidR="00530DDB" w:rsidRPr="006F4CB8" w:rsidRDefault="00530DDB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6A92AAC" w14:textId="77777777" w:rsidR="00530DDB" w:rsidRPr="006F4CB8" w:rsidRDefault="00530DDB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260"/>
        <w:gridCol w:w="270"/>
        <w:gridCol w:w="990"/>
      </w:tblGrid>
      <w:tr w:rsidR="00530DDB" w:rsidRPr="006F4CB8" w14:paraId="00720825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75D49DC" w14:textId="77777777" w:rsidR="00530DDB" w:rsidRPr="006F4CB8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40E731E5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530DDB" w:rsidRPr="006F4CB8" w14:paraId="08CAAF97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1AF20C6" w14:textId="77777777" w:rsidR="00530DDB" w:rsidRPr="006F4CB8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4CB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</w:p>
          <w:p w14:paraId="268921A7" w14:textId="77777777" w:rsidR="00530DDB" w:rsidRPr="006F4CB8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vAlign w:val="bottom"/>
          </w:tcPr>
          <w:p w14:paraId="75DCBADA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6F4CB8">
              <w:rPr>
                <w:rFonts w:asciiTheme="majorBidi" w:hAnsiTheme="majorBidi" w:cstheme="majorBidi" w:hint="cs"/>
                <w:cs/>
              </w:rPr>
              <w:t xml:space="preserve">ใน </w:t>
            </w:r>
            <w:r w:rsidRPr="006F4CB8">
              <w:rPr>
                <w:rFonts w:asciiTheme="majorBidi" w:hAnsiTheme="majorBidi" w:cstheme="majorBidi"/>
              </w:rPr>
              <w:t>12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 w:hint="cs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2FF921B7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38F238E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6F4CB8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6F4CB8">
              <w:rPr>
                <w:rFonts w:asciiTheme="majorBidi" w:hAnsiTheme="majorBidi"/>
                <w:cs/>
              </w:rPr>
              <w:t xml:space="preserve">- </w:t>
            </w:r>
            <w:r w:rsidRPr="006F4CB8">
              <w:rPr>
                <w:rFonts w:asciiTheme="majorBidi" w:hAnsiTheme="majorBidi" w:cstheme="majorBidi" w:hint="cs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2553A94C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592909E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6F4CB8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6F4CB8">
              <w:rPr>
                <w:rFonts w:asciiTheme="majorBidi" w:hAnsiTheme="majorBidi"/>
                <w:cs/>
              </w:rPr>
              <w:t xml:space="preserve">- </w:t>
            </w:r>
            <w:r w:rsidRPr="006F4CB8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32C2C63B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53B8E30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530DDB" w:rsidRPr="006F4CB8" w14:paraId="6CD8769C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62BEF9E9" w14:textId="77777777" w:rsidR="00530DDB" w:rsidRPr="006F4CB8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86597A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Stage 1</w:t>
            </w:r>
            <w:r w:rsidRPr="006F4C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423847F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19EDA8C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Stage 2</w:t>
            </w:r>
            <w:r w:rsidRPr="006F4C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633019B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6DD15B7E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/>
                <w:cs/>
              </w:rPr>
              <w:t>(</w:t>
            </w:r>
            <w:r w:rsidRPr="006F4CB8">
              <w:rPr>
                <w:rFonts w:asciiTheme="majorBidi" w:hAnsiTheme="majorBidi" w:cstheme="majorBidi"/>
              </w:rPr>
              <w:t>Stage 3</w:t>
            </w:r>
            <w:r w:rsidRPr="006F4C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3AFD5DB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5BABE762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30DDB" w:rsidRPr="006F4CB8" w14:paraId="362ABF8F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74B40F9" w14:textId="77777777" w:rsidR="00530DDB" w:rsidRPr="006F4CB8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D086581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30DDB" w:rsidRPr="006F4CB8" w14:paraId="7646C7C3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103A58C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</w:tcPr>
          <w:p w14:paraId="23F2A21C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70" w:type="dxa"/>
          </w:tcPr>
          <w:p w14:paraId="2E41D321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E4D735A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6C4F1FC8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2831E90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6B384B28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9A83D5B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530DDB" w:rsidRPr="006F4CB8" w14:paraId="0ABA0675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46A7FC6" w14:textId="710DF624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cs/>
              </w:rPr>
              <w:t>มกราคม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</w:tcPr>
          <w:p w14:paraId="54B49330" w14:textId="1D3A46BD" w:rsidR="00530DDB" w:rsidRPr="006F4CB8" w:rsidRDefault="007F65E5" w:rsidP="00BC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 w:rsidRPr="006F4CB8">
              <w:t>-</w:t>
            </w:r>
          </w:p>
        </w:tc>
        <w:tc>
          <w:tcPr>
            <w:tcW w:w="270" w:type="dxa"/>
          </w:tcPr>
          <w:p w14:paraId="2E7F847C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D0A6009" w14:textId="506EEBAF" w:rsidR="00530DDB" w:rsidRPr="006F4CB8" w:rsidRDefault="007F65E5" w:rsidP="00BC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 w:rsidRPr="006F4CB8">
              <w:t>963</w:t>
            </w:r>
          </w:p>
        </w:tc>
        <w:tc>
          <w:tcPr>
            <w:tcW w:w="270" w:type="dxa"/>
          </w:tcPr>
          <w:p w14:paraId="4213350D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5E71042" w14:textId="4A5470B1" w:rsidR="00530DDB" w:rsidRPr="006F4CB8" w:rsidRDefault="007F65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t>-</w:t>
            </w:r>
          </w:p>
        </w:tc>
        <w:tc>
          <w:tcPr>
            <w:tcW w:w="270" w:type="dxa"/>
            <w:vAlign w:val="bottom"/>
          </w:tcPr>
          <w:p w14:paraId="3C679A54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D986726" w14:textId="3CB91302" w:rsidR="00530DDB" w:rsidRPr="006F4CB8" w:rsidRDefault="007F65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t>963</w:t>
            </w:r>
          </w:p>
        </w:tc>
      </w:tr>
      <w:tr w:rsidR="00530DDB" w:rsidRPr="006F4CB8" w14:paraId="29BCA9E9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25072A7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6F4CB8"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170" w:type="dxa"/>
          </w:tcPr>
          <w:p w14:paraId="534B305B" w14:textId="20B0AFEE" w:rsidR="00530DDB" w:rsidRPr="006F4CB8" w:rsidRDefault="00D33E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 w:rsidRPr="006F4CB8">
              <w:t>-</w:t>
            </w:r>
          </w:p>
        </w:tc>
        <w:tc>
          <w:tcPr>
            <w:tcW w:w="270" w:type="dxa"/>
          </w:tcPr>
          <w:p w14:paraId="068AFC09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CF3AB1B" w14:textId="558C90A2" w:rsidR="00530DDB" w:rsidRPr="006F4CB8" w:rsidRDefault="00D33EE5" w:rsidP="00BC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 w:rsidRPr="006F4CB8">
              <w:t>(985)</w:t>
            </w:r>
          </w:p>
        </w:tc>
        <w:tc>
          <w:tcPr>
            <w:tcW w:w="270" w:type="dxa"/>
          </w:tcPr>
          <w:p w14:paraId="4AF7E960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3C0D50E" w14:textId="0413F054" w:rsidR="00530DDB" w:rsidRPr="006F4CB8" w:rsidRDefault="00D33E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t>-</w:t>
            </w:r>
          </w:p>
        </w:tc>
        <w:tc>
          <w:tcPr>
            <w:tcW w:w="270" w:type="dxa"/>
            <w:vAlign w:val="bottom"/>
          </w:tcPr>
          <w:p w14:paraId="37BA3102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CF6F908" w14:textId="3AED262B" w:rsidR="00530DDB" w:rsidRPr="006F4CB8" w:rsidRDefault="00D33EE5" w:rsidP="00BC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spacing w:line="240" w:lineRule="auto"/>
              <w:ind w:left="-47" w:right="-557"/>
              <w:jc w:val="center"/>
            </w:pPr>
            <w:r w:rsidRPr="006F4CB8">
              <w:t>(985)</w:t>
            </w:r>
          </w:p>
        </w:tc>
      </w:tr>
      <w:tr w:rsidR="00530DDB" w:rsidRPr="006F4CB8" w14:paraId="15857743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5CF08D1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6F4CB8"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3292041B" w14:textId="3559FCC7" w:rsidR="00530DDB" w:rsidRPr="006F4CB8" w:rsidRDefault="00D33E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</w:pPr>
            <w:r w:rsidRPr="006F4CB8">
              <w:t>-</w:t>
            </w:r>
          </w:p>
        </w:tc>
        <w:tc>
          <w:tcPr>
            <w:tcW w:w="270" w:type="dxa"/>
          </w:tcPr>
          <w:p w14:paraId="26B452E8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EDD529D" w14:textId="613F2475" w:rsidR="00530DDB" w:rsidRPr="006F4CB8" w:rsidRDefault="00D33EE5" w:rsidP="00BC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827"/>
              <w:jc w:val="center"/>
            </w:pPr>
            <w:r w:rsidRPr="006F4CB8">
              <w:t>22</w:t>
            </w:r>
          </w:p>
        </w:tc>
        <w:tc>
          <w:tcPr>
            <w:tcW w:w="270" w:type="dxa"/>
          </w:tcPr>
          <w:p w14:paraId="3BB7440D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0BA79AC" w14:textId="0BF77EF1" w:rsidR="00530DDB" w:rsidRPr="006F4CB8" w:rsidRDefault="00D33E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t>-</w:t>
            </w:r>
          </w:p>
        </w:tc>
        <w:tc>
          <w:tcPr>
            <w:tcW w:w="270" w:type="dxa"/>
            <w:vAlign w:val="bottom"/>
          </w:tcPr>
          <w:p w14:paraId="0CDA71E3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34FBFFF" w14:textId="7F7E2CD0" w:rsidR="00530DDB" w:rsidRPr="006F4CB8" w:rsidRDefault="00D33E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t>22</w:t>
            </w:r>
          </w:p>
        </w:tc>
      </w:tr>
      <w:tr w:rsidR="00530DDB" w:rsidRPr="006F4CB8" w14:paraId="3DE79D2D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C3D0A76" w14:textId="480236C8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C72D25" w14:textId="5843246D" w:rsidR="00530DDB" w:rsidRPr="006F4CB8" w:rsidRDefault="00D33E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  <w:rPr>
                <w:b/>
                <w:bCs/>
              </w:rPr>
            </w:pPr>
            <w:r w:rsidRPr="006F4CB8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501B9F2F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B6B77F" w14:textId="538BF8A8" w:rsidR="00530DDB" w:rsidRPr="006F4CB8" w:rsidRDefault="00BC6B68" w:rsidP="00BC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827"/>
              <w:jc w:val="center"/>
              <w:rPr>
                <w:b/>
                <w:bCs/>
              </w:rPr>
            </w:pPr>
            <w:r w:rsidRPr="006F4CB8">
              <w:rPr>
                <w:rFonts w:hint="cs"/>
                <w:b/>
                <w:bCs/>
                <w:cs/>
              </w:rPr>
              <w:t xml:space="preserve"> </w:t>
            </w:r>
            <w:r w:rsidR="00D33EE5" w:rsidRPr="006F4CB8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52AA72C7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022EDB" w14:textId="30CD8E69" w:rsidR="00530DDB" w:rsidRPr="006F4CB8" w:rsidRDefault="00D33E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6F4CB8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1ECC7D59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1877D" w14:textId="268A3434" w:rsidR="00530DDB" w:rsidRPr="006F4CB8" w:rsidRDefault="00D33EE5" w:rsidP="00BC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jc w:val="right"/>
              <w:rPr>
                <w:b/>
                <w:bCs/>
              </w:rPr>
            </w:pPr>
            <w:r w:rsidRPr="006F4CB8">
              <w:rPr>
                <w:b/>
                <w:bCs/>
              </w:rPr>
              <w:t>-</w:t>
            </w:r>
          </w:p>
        </w:tc>
      </w:tr>
      <w:tr w:rsidR="00530DDB" w:rsidRPr="006F4CB8" w14:paraId="073624A4" w14:textId="77777777" w:rsidTr="00530DDB">
        <w:trPr>
          <w:trHeight w:val="92"/>
          <w:tblHeader/>
        </w:trPr>
        <w:tc>
          <w:tcPr>
            <w:tcW w:w="3690" w:type="dxa"/>
            <w:shd w:val="clear" w:color="auto" w:fill="auto"/>
            <w:vAlign w:val="bottom"/>
          </w:tcPr>
          <w:p w14:paraId="7985AE39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879A99C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70" w:type="dxa"/>
          </w:tcPr>
          <w:p w14:paraId="0E6C848A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42564D1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59999917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492E83C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2E440AE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499228DB" w14:textId="77777777" w:rsidR="00530DDB" w:rsidRPr="006F4CB8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530DDB" w:rsidRPr="006F4CB8" w14:paraId="6D6B91E1" w14:textId="77777777" w:rsidTr="00530DDB">
        <w:trPr>
          <w:trHeight w:val="92"/>
          <w:tblHeader/>
        </w:trPr>
        <w:tc>
          <w:tcPr>
            <w:tcW w:w="3690" w:type="dxa"/>
            <w:shd w:val="clear" w:color="auto" w:fill="auto"/>
            <w:vAlign w:val="bottom"/>
          </w:tcPr>
          <w:p w14:paraId="43285B34" w14:textId="7C4BD683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</w:rPr>
              <w:t>1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cs/>
              </w:rPr>
              <w:t>มกราคม</w:t>
            </w:r>
            <w:r w:rsidRPr="006F4CB8">
              <w:rPr>
                <w:rFonts w:asciiTheme="majorBidi" w:hAnsiTheme="majorBidi"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7E3FB97F" w14:textId="0CF8FA8C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827"/>
              <w:jc w:val="center"/>
            </w:pPr>
            <w:r w:rsidRPr="006F4CB8">
              <w:t>94</w:t>
            </w:r>
          </w:p>
        </w:tc>
        <w:tc>
          <w:tcPr>
            <w:tcW w:w="270" w:type="dxa"/>
          </w:tcPr>
          <w:p w14:paraId="6DBC34A5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83C935A" w14:textId="7D8885C8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1" w:right="-827"/>
              <w:jc w:val="center"/>
            </w:pPr>
            <w:r w:rsidRPr="006F4CB8">
              <w:t>2,156</w:t>
            </w:r>
          </w:p>
        </w:tc>
        <w:tc>
          <w:tcPr>
            <w:tcW w:w="270" w:type="dxa"/>
          </w:tcPr>
          <w:p w14:paraId="76EDD5CF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D30588B" w14:textId="6CA5952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t>1,411</w:t>
            </w:r>
          </w:p>
        </w:tc>
        <w:tc>
          <w:tcPr>
            <w:tcW w:w="270" w:type="dxa"/>
            <w:vAlign w:val="bottom"/>
          </w:tcPr>
          <w:p w14:paraId="62C1872A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56B38B7" w14:textId="70C23466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t>3,661</w:t>
            </w:r>
          </w:p>
        </w:tc>
      </w:tr>
      <w:tr w:rsidR="00530DDB" w:rsidRPr="006F4CB8" w14:paraId="478D0B4B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8735974" w14:textId="5C03AF72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1C3B708A" w14:textId="6DE3F0A7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</w:pPr>
            <w:r w:rsidRPr="006F4CB8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F5916DB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7CE964B" w14:textId="3DADB350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827"/>
              <w:jc w:val="center"/>
            </w:pPr>
            <w:r w:rsidRPr="006F4CB8">
              <w:rPr>
                <w:cs/>
              </w:rPr>
              <w:t>(</w:t>
            </w:r>
            <w:r w:rsidRPr="006F4CB8">
              <w:t>650</w:t>
            </w:r>
            <w:r w:rsidRPr="006F4CB8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B6880B5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31E61D8" w14:textId="59BB6183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F9C56E4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BBE1DE0" w14:textId="74356B1E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spacing w:line="240" w:lineRule="auto"/>
              <w:ind w:left="-47" w:right="-557"/>
              <w:jc w:val="center"/>
            </w:pPr>
            <w:r w:rsidRPr="006F4CB8">
              <w:rPr>
                <w:cs/>
              </w:rPr>
              <w:t>(</w:t>
            </w:r>
            <w:r w:rsidRPr="006F4CB8">
              <w:t>650</w:t>
            </w:r>
            <w:r w:rsidRPr="006F4CB8">
              <w:rPr>
                <w:cs/>
              </w:rPr>
              <w:t>)</w:t>
            </w:r>
          </w:p>
        </w:tc>
      </w:tr>
      <w:tr w:rsidR="00530DDB" w:rsidRPr="006F4CB8" w14:paraId="725E23C1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8F70BE6" w14:textId="0C04FF78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170" w:type="dxa"/>
          </w:tcPr>
          <w:p w14:paraId="08902D42" w14:textId="6563E271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827"/>
              <w:jc w:val="center"/>
            </w:pPr>
            <w:r w:rsidRPr="006F4CB8">
              <w:rPr>
                <w:cs/>
              </w:rPr>
              <w:t>(</w:t>
            </w:r>
            <w:r w:rsidRPr="006F4CB8">
              <w:t>94</w:t>
            </w:r>
            <w:r w:rsidRPr="006F4CB8">
              <w:rPr>
                <w:cs/>
              </w:rPr>
              <w:t>)</w:t>
            </w:r>
          </w:p>
        </w:tc>
        <w:tc>
          <w:tcPr>
            <w:tcW w:w="270" w:type="dxa"/>
          </w:tcPr>
          <w:p w14:paraId="1E24E105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7D93E75" w14:textId="59306867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827"/>
              <w:jc w:val="center"/>
            </w:pPr>
            <w:r w:rsidRPr="006F4CB8">
              <w:rPr>
                <w:cs/>
              </w:rPr>
              <w:t>-</w:t>
            </w:r>
          </w:p>
        </w:tc>
        <w:tc>
          <w:tcPr>
            <w:tcW w:w="270" w:type="dxa"/>
          </w:tcPr>
          <w:p w14:paraId="343DC67A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F40419" w14:textId="0497F029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C4DFB63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06B1E9AC" w14:textId="1259EEE3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spacing w:line="240" w:lineRule="auto"/>
              <w:ind w:left="-47" w:right="-557"/>
              <w:jc w:val="center"/>
            </w:pPr>
            <w:r w:rsidRPr="006F4CB8">
              <w:rPr>
                <w:cs/>
              </w:rPr>
              <w:t>(</w:t>
            </w:r>
            <w:r w:rsidRPr="006F4CB8">
              <w:t>94</w:t>
            </w:r>
            <w:r w:rsidRPr="006F4CB8">
              <w:rPr>
                <w:cs/>
              </w:rPr>
              <w:t>)</w:t>
            </w:r>
          </w:p>
        </w:tc>
      </w:tr>
      <w:tr w:rsidR="00530DDB" w:rsidRPr="006F4CB8" w14:paraId="4F3AD295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08E8CC4" w14:textId="4C8DC6BA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17BAF32D" w14:textId="05D08DD4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</w:pPr>
            <w:r w:rsidRPr="006F4CB8">
              <w:rPr>
                <w:cs/>
              </w:rPr>
              <w:t>-</w:t>
            </w:r>
          </w:p>
        </w:tc>
        <w:tc>
          <w:tcPr>
            <w:tcW w:w="270" w:type="dxa"/>
          </w:tcPr>
          <w:p w14:paraId="7A0FD31F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C233AEE" w14:textId="4F2009C2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827"/>
              <w:jc w:val="center"/>
            </w:pPr>
            <w:r w:rsidRPr="006F4CB8">
              <w:t>136</w:t>
            </w:r>
          </w:p>
        </w:tc>
        <w:tc>
          <w:tcPr>
            <w:tcW w:w="270" w:type="dxa"/>
          </w:tcPr>
          <w:p w14:paraId="7E98A13C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6E86C3" w14:textId="2E8F9477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t>3</w:t>
            </w:r>
          </w:p>
        </w:tc>
        <w:tc>
          <w:tcPr>
            <w:tcW w:w="270" w:type="dxa"/>
            <w:vAlign w:val="bottom"/>
          </w:tcPr>
          <w:p w14:paraId="6B34CC5E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639110B5" w14:textId="79D2FD63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6F4CB8">
              <w:t>139</w:t>
            </w:r>
          </w:p>
        </w:tc>
      </w:tr>
      <w:tr w:rsidR="00530DDB" w:rsidRPr="006F4CB8" w14:paraId="3AF7233A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EAD8E60" w14:textId="427CFC5A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6F4C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F4CB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3BB01A" w14:textId="5D1FB6DC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  <w:rPr>
                <w:b/>
                <w:bCs/>
              </w:rPr>
            </w:pPr>
            <w:r w:rsidRPr="006F4CB8">
              <w:rPr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23DF83E7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D40013" w14:textId="1A85ED17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1" w:right="-827"/>
              <w:jc w:val="center"/>
              <w:rPr>
                <w:b/>
                <w:bCs/>
              </w:rPr>
            </w:pPr>
            <w:r w:rsidRPr="006F4CB8">
              <w:rPr>
                <w:b/>
                <w:bCs/>
              </w:rPr>
              <w:t>1,642</w:t>
            </w:r>
          </w:p>
        </w:tc>
        <w:tc>
          <w:tcPr>
            <w:tcW w:w="270" w:type="dxa"/>
          </w:tcPr>
          <w:p w14:paraId="7013AA7F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80C2EC" w14:textId="5DA50C29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6F4CB8">
              <w:rPr>
                <w:b/>
                <w:bCs/>
              </w:rPr>
              <w:t>1,414</w:t>
            </w:r>
          </w:p>
        </w:tc>
        <w:tc>
          <w:tcPr>
            <w:tcW w:w="270" w:type="dxa"/>
            <w:vAlign w:val="bottom"/>
          </w:tcPr>
          <w:p w14:paraId="0FC2AA15" w14:textId="77777777" w:rsidR="00530DDB" w:rsidRPr="006F4CB8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3B302" w14:textId="171051A7" w:rsidR="00530DDB" w:rsidRPr="006F4CB8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6"/>
              <w:jc w:val="right"/>
              <w:rPr>
                <w:b/>
                <w:bCs/>
              </w:rPr>
            </w:pPr>
            <w:r w:rsidRPr="006F4CB8">
              <w:rPr>
                <w:b/>
                <w:bCs/>
              </w:rPr>
              <w:t>3,056</w:t>
            </w:r>
          </w:p>
        </w:tc>
      </w:tr>
    </w:tbl>
    <w:p w14:paraId="3DEAC9BE" w14:textId="734A5AEF" w:rsidR="004712BC" w:rsidRPr="006F4CB8" w:rsidRDefault="004712BC" w:rsidP="00AF2D6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7AADB115" w14:textId="746F7048" w:rsidR="00530DDB" w:rsidRPr="006F4CB8" w:rsidRDefault="00530DDB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2336B85" w14:textId="77777777" w:rsidR="00530DDB" w:rsidRPr="006F4CB8" w:rsidRDefault="00530DDB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39B42E1" w14:textId="30D993C8" w:rsidR="007100A5" w:rsidRPr="006F4CB8" w:rsidRDefault="007100A5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sectPr w:rsidR="007100A5" w:rsidRPr="006F4CB8" w:rsidSect="00FB1D27">
          <w:headerReference w:type="default" r:id="rId26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29D91736" w14:textId="2257229C" w:rsidR="005D6F80" w:rsidRPr="006F4CB8" w:rsidRDefault="00946D34" w:rsidP="00A16092">
      <w:pPr>
        <w:pStyle w:val="block"/>
        <w:spacing w:after="0" w:line="240" w:lineRule="auto"/>
        <w:ind w:left="540" w:right="-7" w:firstLine="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F4CB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ความเสี่ยงจากเงินตราต่างประเทศ</w:t>
      </w:r>
    </w:p>
    <w:p w14:paraId="3C13A3F9" w14:textId="611F0A51" w:rsidR="00946D34" w:rsidRPr="006F4CB8" w:rsidRDefault="00946D34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</w:p>
    <w:tbl>
      <w:tblPr>
        <w:tblW w:w="0" w:type="auto"/>
        <w:tblInd w:w="360" w:type="dxa"/>
        <w:tblLayout w:type="fixed"/>
        <w:tblLook w:val="01E0" w:firstRow="1" w:lastRow="1" w:firstColumn="1" w:lastColumn="1" w:noHBand="0" w:noVBand="0"/>
      </w:tblPr>
      <w:tblGrid>
        <w:gridCol w:w="4860"/>
        <w:gridCol w:w="1620"/>
        <w:gridCol w:w="1620"/>
        <w:gridCol w:w="1530"/>
        <w:gridCol w:w="1530"/>
        <w:gridCol w:w="270"/>
        <w:gridCol w:w="2070"/>
        <w:gridCol w:w="270"/>
      </w:tblGrid>
      <w:tr w:rsidR="00C64FC5" w:rsidRPr="006F4CB8" w14:paraId="0ADCC169" w14:textId="77777777" w:rsidTr="00D44D38">
        <w:trPr>
          <w:gridAfter w:val="1"/>
          <w:wAfter w:w="270" w:type="dxa"/>
          <w:tblHeader/>
        </w:trPr>
        <w:tc>
          <w:tcPr>
            <w:tcW w:w="4860" w:type="dxa"/>
          </w:tcPr>
          <w:p w14:paraId="788C281C" w14:textId="77777777" w:rsidR="00C64FC5" w:rsidRPr="006F4CB8" w:rsidRDefault="00C64FC5" w:rsidP="00A16092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0" w:type="dxa"/>
            <w:gridSpan w:val="4"/>
          </w:tcPr>
          <w:p w14:paraId="33EBB761" w14:textId="77777777" w:rsidR="00C64FC5" w:rsidRPr="006F4CB8" w:rsidRDefault="00C64FC5" w:rsidP="00A1609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E6CBCB" w14:textId="77777777" w:rsidR="00C64FC5" w:rsidRPr="006F4CB8" w:rsidRDefault="00C64FC5" w:rsidP="00A1609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525167E" w14:textId="7485EB41" w:rsidR="00C64FC5" w:rsidRPr="006F4CB8" w:rsidRDefault="00C64FC5" w:rsidP="00A16092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FC5" w:rsidRPr="006F4CB8" w14:paraId="4AB5898E" w14:textId="77777777" w:rsidTr="00D44D38">
        <w:trPr>
          <w:tblHeader/>
        </w:trPr>
        <w:tc>
          <w:tcPr>
            <w:tcW w:w="4860" w:type="dxa"/>
            <w:vAlign w:val="bottom"/>
          </w:tcPr>
          <w:p w14:paraId="2BE936C6" w14:textId="08CA764C" w:rsidR="00C64FC5" w:rsidRPr="006F4CB8" w:rsidRDefault="00C64FC5" w:rsidP="00A16092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2565 </w:t>
            </w:r>
          </w:p>
        </w:tc>
        <w:tc>
          <w:tcPr>
            <w:tcW w:w="1620" w:type="dxa"/>
          </w:tcPr>
          <w:p w14:paraId="2CE718C1" w14:textId="352A0E70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620" w:type="dxa"/>
          </w:tcPr>
          <w:p w14:paraId="7344459F" w14:textId="7FB6B815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530" w:type="dxa"/>
          </w:tcPr>
          <w:p w14:paraId="4D311A5D" w14:textId="77777777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</w:tcPr>
          <w:p w14:paraId="2E2AA9AC" w14:textId="77777777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5BBEC26" w14:textId="77777777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5F3E48" w14:textId="77777777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270" w:type="dxa"/>
          </w:tcPr>
          <w:p w14:paraId="37EE440D" w14:textId="01C1AB91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FC5" w:rsidRPr="006F4CB8" w14:paraId="339D1717" w14:textId="77777777" w:rsidTr="00D44D38">
        <w:trPr>
          <w:gridAfter w:val="1"/>
          <w:wAfter w:w="270" w:type="dxa"/>
          <w:trHeight w:val="265"/>
          <w:tblHeader/>
        </w:trPr>
        <w:tc>
          <w:tcPr>
            <w:tcW w:w="4860" w:type="dxa"/>
            <w:vAlign w:val="bottom"/>
          </w:tcPr>
          <w:p w14:paraId="316AD677" w14:textId="77777777" w:rsidR="00C64FC5" w:rsidRPr="006F4CB8" w:rsidRDefault="00C64FC5" w:rsidP="00A1609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AB270D0" w14:textId="77777777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5A9ED6BE" w14:textId="77777777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AA1288B" w14:textId="2756839A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4FC5" w:rsidRPr="006F4CB8" w14:paraId="01EF0FB0" w14:textId="77777777" w:rsidTr="00D44D38">
        <w:tc>
          <w:tcPr>
            <w:tcW w:w="4860" w:type="dxa"/>
          </w:tcPr>
          <w:p w14:paraId="3A6E108F" w14:textId="77777777" w:rsidR="00C64FC5" w:rsidRPr="006F4CB8" w:rsidRDefault="00C64FC5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2B7E098E" w14:textId="46607DB5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4,489</w:t>
            </w:r>
          </w:p>
        </w:tc>
        <w:tc>
          <w:tcPr>
            <w:tcW w:w="1620" w:type="dxa"/>
            <w:vAlign w:val="bottom"/>
          </w:tcPr>
          <w:p w14:paraId="1D414AA1" w14:textId="143EA8F3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72</w:t>
            </w:r>
          </w:p>
        </w:tc>
        <w:tc>
          <w:tcPr>
            <w:tcW w:w="1530" w:type="dxa"/>
            <w:vAlign w:val="bottom"/>
          </w:tcPr>
          <w:p w14:paraId="6CD8C53F" w14:textId="71F3B7F6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1530" w:type="dxa"/>
            <w:vAlign w:val="bottom"/>
          </w:tcPr>
          <w:p w14:paraId="5313FC05" w14:textId="27F30C70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5,297</w:t>
            </w:r>
          </w:p>
        </w:tc>
        <w:tc>
          <w:tcPr>
            <w:tcW w:w="270" w:type="dxa"/>
          </w:tcPr>
          <w:p w14:paraId="40B828A7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3FC6A87" w14:textId="0E3F8DFB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70" w:type="dxa"/>
            <w:vAlign w:val="bottom"/>
          </w:tcPr>
          <w:p w14:paraId="5FF62B7C" w14:textId="7DDF9B03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FC5" w:rsidRPr="006F4CB8" w14:paraId="0671B012" w14:textId="77777777" w:rsidTr="00D44D38">
        <w:tc>
          <w:tcPr>
            <w:tcW w:w="4860" w:type="dxa"/>
          </w:tcPr>
          <w:p w14:paraId="3C05E18E" w14:textId="4BC9A1F0" w:rsidR="00C64FC5" w:rsidRPr="006F4CB8" w:rsidRDefault="00C64FC5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1620" w:type="dxa"/>
            <w:vAlign w:val="bottom"/>
          </w:tcPr>
          <w:p w14:paraId="48AACF2D" w14:textId="2FD886C1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620" w:type="dxa"/>
            <w:vAlign w:val="bottom"/>
          </w:tcPr>
          <w:p w14:paraId="5BDAD78C" w14:textId="6A85F140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58C0CC5" w14:textId="51E86EC4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8D2C586" w14:textId="734620D6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68F06524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9651082" w14:textId="5C75C9C5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F2CB65" w14:textId="064AAAEC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FC5" w:rsidRPr="006F4CB8" w14:paraId="7610E471" w14:textId="77777777" w:rsidTr="00D44D38">
        <w:tc>
          <w:tcPr>
            <w:tcW w:w="4860" w:type="dxa"/>
          </w:tcPr>
          <w:p w14:paraId="4B398C08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</w:tcPr>
          <w:p w14:paraId="79BDF87B" w14:textId="0FC4A71D" w:rsidR="00C64FC5" w:rsidRPr="006F4CB8" w:rsidRDefault="00A465D7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4,766</w:t>
            </w:r>
          </w:p>
        </w:tc>
        <w:tc>
          <w:tcPr>
            <w:tcW w:w="1620" w:type="dxa"/>
            <w:vAlign w:val="bottom"/>
          </w:tcPr>
          <w:p w14:paraId="07F274E8" w14:textId="2F8525F4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B7BA33F" w14:textId="5BEA987A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163</w:t>
            </w:r>
          </w:p>
        </w:tc>
        <w:tc>
          <w:tcPr>
            <w:tcW w:w="1530" w:type="dxa"/>
            <w:vAlign w:val="bottom"/>
          </w:tcPr>
          <w:p w14:paraId="5132A637" w14:textId="25809368" w:rsidR="00C64FC5" w:rsidRPr="006F4CB8" w:rsidRDefault="00F062D0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4,929</w:t>
            </w:r>
          </w:p>
        </w:tc>
        <w:tc>
          <w:tcPr>
            <w:tcW w:w="270" w:type="dxa"/>
          </w:tcPr>
          <w:p w14:paraId="1F1F6F6A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401EA69" w14:textId="6E7ADE24" w:rsidR="00C64FC5" w:rsidRPr="006F4CB8" w:rsidRDefault="00D25B61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7,643</w:t>
            </w:r>
          </w:p>
        </w:tc>
        <w:tc>
          <w:tcPr>
            <w:tcW w:w="270" w:type="dxa"/>
            <w:vAlign w:val="bottom"/>
          </w:tcPr>
          <w:p w14:paraId="4E999C60" w14:textId="798BC844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FC5" w:rsidRPr="006F4CB8" w14:paraId="1DA25A07" w14:textId="77777777" w:rsidTr="00D44D38">
        <w:tc>
          <w:tcPr>
            <w:tcW w:w="4860" w:type="dxa"/>
          </w:tcPr>
          <w:p w14:paraId="0118AD87" w14:textId="77777777" w:rsidR="00C64FC5" w:rsidRPr="006F4CB8" w:rsidRDefault="00C64FC5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AC5CBDE" w14:textId="4AF6384E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620" w:type="dxa"/>
            <w:vAlign w:val="bottom"/>
          </w:tcPr>
          <w:p w14:paraId="012AC37E" w14:textId="220DC53A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09A6E75" w14:textId="3015CAA1" w:rsidR="00C64FC5" w:rsidRPr="006F4CB8" w:rsidRDefault="00C64FC5" w:rsidP="00BC7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F8C711C" w14:textId="350382BE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69DC0A66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987D2FB" w14:textId="5F193707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70E231" w14:textId="028EE32D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FC5" w:rsidRPr="006F4CB8" w14:paraId="1CF4CF93" w14:textId="77777777" w:rsidTr="00D44D38">
        <w:tc>
          <w:tcPr>
            <w:tcW w:w="4860" w:type="dxa"/>
            <w:shd w:val="clear" w:color="auto" w:fill="auto"/>
          </w:tcPr>
          <w:p w14:paraId="78648B7E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484F84" w14:textId="369AD632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(12,912)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1F66C7" w14:textId="677FDBDE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(4,158)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B6A261" w14:textId="3AF3A536" w:rsidR="00C64FC5" w:rsidRPr="006F4CB8" w:rsidRDefault="00C64FC5" w:rsidP="00BC7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804505" w14:textId="3E30DF27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(17,070)</w:t>
            </w:r>
          </w:p>
        </w:tc>
        <w:tc>
          <w:tcPr>
            <w:tcW w:w="270" w:type="dxa"/>
            <w:shd w:val="clear" w:color="auto" w:fill="auto"/>
          </w:tcPr>
          <w:p w14:paraId="08E4AC3C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7B01DFD" w14:textId="42A43474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(2,837)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DEE49A" w14:textId="3EADDC3C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FC5" w:rsidRPr="006F4CB8" w14:paraId="00E5CB7D" w14:textId="77777777" w:rsidTr="00D44D38">
        <w:tc>
          <w:tcPr>
            <w:tcW w:w="4860" w:type="dxa"/>
          </w:tcPr>
          <w:p w14:paraId="76CBF5E4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14:paraId="09A53493" w14:textId="799C0B0D" w:rsidR="00C64FC5" w:rsidRPr="006F4CB8" w:rsidRDefault="00C64FC5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(5,685)</w:t>
            </w:r>
          </w:p>
        </w:tc>
        <w:tc>
          <w:tcPr>
            <w:tcW w:w="1620" w:type="dxa"/>
            <w:vAlign w:val="bottom"/>
          </w:tcPr>
          <w:p w14:paraId="21DEB1E9" w14:textId="7C1270FF" w:rsidR="00C64FC5" w:rsidRPr="006F4CB8" w:rsidRDefault="00C64FC5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530" w:type="dxa"/>
            <w:vAlign w:val="bottom"/>
          </w:tcPr>
          <w:p w14:paraId="775C0E8F" w14:textId="788900E1" w:rsidR="00C64FC5" w:rsidRPr="006F4CB8" w:rsidRDefault="00C64FC5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530" w:type="dxa"/>
            <w:vAlign w:val="bottom"/>
          </w:tcPr>
          <w:p w14:paraId="21A778C4" w14:textId="5B13A070" w:rsidR="00C64FC5" w:rsidRPr="006F4CB8" w:rsidRDefault="00C64FC5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(5,709)</w:t>
            </w:r>
          </w:p>
        </w:tc>
        <w:tc>
          <w:tcPr>
            <w:tcW w:w="270" w:type="dxa"/>
          </w:tcPr>
          <w:p w14:paraId="30D0B193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1391AFC" w14:textId="183FD289" w:rsidR="00C64FC5" w:rsidRPr="006F4CB8" w:rsidRDefault="00D41AE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(9,227</w:t>
            </w:r>
            <w:r w:rsidR="00C64FC5"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DE90EB3" w14:textId="2EE6CE0E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FC5" w:rsidRPr="006F4CB8" w14:paraId="48282C46" w14:textId="77777777" w:rsidTr="00D44D38">
        <w:tc>
          <w:tcPr>
            <w:tcW w:w="4860" w:type="dxa"/>
          </w:tcPr>
          <w:p w14:paraId="0ABC2174" w14:textId="254A2871" w:rsidR="00C64FC5" w:rsidRPr="006F4CB8" w:rsidRDefault="00C64FC5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620" w:type="dxa"/>
            <w:vAlign w:val="bottom"/>
          </w:tcPr>
          <w:p w14:paraId="6E5C049A" w14:textId="7CEDD6E0" w:rsidR="00C64FC5" w:rsidRPr="006F4CB8" w:rsidRDefault="00A465D7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(8,872</w:t>
            </w:r>
            <w:r w:rsidR="00C64FC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5B298CC1" w14:textId="471E8555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(4,088)</w:t>
            </w:r>
          </w:p>
        </w:tc>
        <w:tc>
          <w:tcPr>
            <w:tcW w:w="1530" w:type="dxa"/>
            <w:vAlign w:val="bottom"/>
          </w:tcPr>
          <w:p w14:paraId="6409B3A2" w14:textId="732ED9AF" w:rsidR="00C64FC5" w:rsidRPr="006F4CB8" w:rsidRDefault="00C64FC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33D40CA" w14:textId="5A355CCF" w:rsidR="00C64FC5" w:rsidRPr="006F4CB8" w:rsidRDefault="00F062D0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(12,083)</w:t>
            </w:r>
          </w:p>
        </w:tc>
        <w:tc>
          <w:tcPr>
            <w:tcW w:w="270" w:type="dxa"/>
          </w:tcPr>
          <w:p w14:paraId="3FEB77A6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759F538" w14:textId="7BA71477" w:rsidR="00C64FC5" w:rsidRPr="006F4CB8" w:rsidRDefault="00D25B61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(4,073</w:t>
            </w:r>
            <w:r w:rsidR="00C64FC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F3F3D86" w14:textId="677BBAE9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64FC5" w:rsidRPr="006F4CB8" w14:paraId="1AEDB5A2" w14:textId="77777777" w:rsidTr="00D44D38">
        <w:tc>
          <w:tcPr>
            <w:tcW w:w="4860" w:type="dxa"/>
          </w:tcPr>
          <w:p w14:paraId="4837572A" w14:textId="77777777" w:rsidR="00C64FC5" w:rsidRPr="006F4CB8" w:rsidRDefault="00C64FC5" w:rsidP="00A16092">
            <w:pPr>
              <w:pStyle w:val="BodyText"/>
              <w:tabs>
                <w:tab w:val="clear" w:pos="3742"/>
                <w:tab w:val="left" w:pos="3486"/>
              </w:tabs>
              <w:spacing w:after="0"/>
              <w:ind w:left="156" w:right="-107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620" w:type="dxa"/>
            <w:vAlign w:val="bottom"/>
          </w:tcPr>
          <w:p w14:paraId="0E17C904" w14:textId="1F1B3E8D" w:rsidR="00C64FC5" w:rsidRPr="006F4CB8" w:rsidRDefault="00C64FC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2,837</w:t>
            </w:r>
          </w:p>
        </w:tc>
        <w:tc>
          <w:tcPr>
            <w:tcW w:w="1620" w:type="dxa"/>
            <w:vAlign w:val="bottom"/>
          </w:tcPr>
          <w:p w14:paraId="4187615D" w14:textId="3134E52B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1530" w:type="dxa"/>
            <w:vAlign w:val="bottom"/>
          </w:tcPr>
          <w:p w14:paraId="01AF0E7F" w14:textId="339EE7ED" w:rsidR="00C64FC5" w:rsidRPr="006F4CB8" w:rsidRDefault="00C64FC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3CBCC38" w14:textId="2874CCAF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3,74</w:t>
            </w:r>
            <w:r w:rsidR="00A267CF"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664F06" w14:textId="77777777" w:rsidR="00C64FC5" w:rsidRPr="006F4CB8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BF25904" w14:textId="22B3395E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768C35" w14:textId="10BE75F5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FC5" w:rsidRPr="006F4CB8" w14:paraId="3AFAFD48" w14:textId="77777777" w:rsidTr="00D44D38">
        <w:tc>
          <w:tcPr>
            <w:tcW w:w="4860" w:type="dxa"/>
          </w:tcPr>
          <w:p w14:paraId="2C5DBC61" w14:textId="77777777" w:rsidR="00C64FC5" w:rsidRPr="006F4CB8" w:rsidRDefault="00C64FC5" w:rsidP="00A16092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620" w:type="dxa"/>
            <w:vAlign w:val="bottom"/>
          </w:tcPr>
          <w:p w14:paraId="23109561" w14:textId="7CE80340" w:rsidR="00C64FC5" w:rsidRPr="006F4CB8" w:rsidRDefault="00C64FC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620" w:type="dxa"/>
            <w:vAlign w:val="bottom"/>
          </w:tcPr>
          <w:p w14:paraId="4E3F704C" w14:textId="5DA16EE9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72C3E714" w14:textId="723433CE" w:rsidR="00C64FC5" w:rsidRPr="006F4CB8" w:rsidRDefault="00C64FC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084D171" w14:textId="72C46430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6263BA89" w14:textId="77777777" w:rsidR="00C64FC5" w:rsidRPr="006F4CB8" w:rsidRDefault="00C64FC5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6F7F57C" w14:textId="50AC85AB" w:rsidR="00C64FC5" w:rsidRPr="006F4CB8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5EB2B7" w14:textId="75BFEE66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FC5" w:rsidRPr="006F4CB8" w14:paraId="7D4FB916" w14:textId="77777777" w:rsidTr="00D44D38">
        <w:tc>
          <w:tcPr>
            <w:tcW w:w="4860" w:type="dxa"/>
          </w:tcPr>
          <w:p w14:paraId="49D39516" w14:textId="77777777" w:rsidR="00C64FC5" w:rsidRPr="006F4CB8" w:rsidRDefault="00C64FC5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620" w:type="dxa"/>
            <w:vAlign w:val="bottom"/>
          </w:tcPr>
          <w:p w14:paraId="550B5657" w14:textId="31B0593F" w:rsidR="00C64FC5" w:rsidRPr="006F4CB8" w:rsidRDefault="00C64FC5" w:rsidP="000913A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1620" w:type="dxa"/>
            <w:vAlign w:val="bottom"/>
          </w:tcPr>
          <w:p w14:paraId="2EFC3048" w14:textId="596C975A" w:rsidR="00C64FC5" w:rsidRPr="006F4CB8" w:rsidRDefault="00C64FC5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BD50A7B" w14:textId="3C3A5C25" w:rsidR="00C64FC5" w:rsidRPr="006F4CB8" w:rsidRDefault="00C64FC5" w:rsidP="000913A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6FFDFBB" w14:textId="6E41AECF" w:rsidR="00C64FC5" w:rsidRPr="006F4CB8" w:rsidRDefault="00C64FC5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70" w:type="dxa"/>
          </w:tcPr>
          <w:p w14:paraId="3136FAFA" w14:textId="77777777" w:rsidR="00C64FC5" w:rsidRPr="006F4CB8" w:rsidRDefault="00C64FC5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5470DD5" w14:textId="3BB826BF" w:rsidR="00C64FC5" w:rsidRPr="006F4CB8" w:rsidRDefault="00C64FC5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70" w:type="dxa"/>
            <w:vAlign w:val="bottom"/>
          </w:tcPr>
          <w:p w14:paraId="0C10D889" w14:textId="5F29BA4F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FC5" w:rsidRPr="006F4CB8" w14:paraId="5B42312D" w14:textId="77777777" w:rsidTr="00D44D38">
        <w:tc>
          <w:tcPr>
            <w:tcW w:w="4860" w:type="dxa"/>
          </w:tcPr>
          <w:p w14:paraId="767C7F78" w14:textId="77777777" w:rsidR="00C64FC5" w:rsidRPr="006F4CB8" w:rsidRDefault="00C64FC5" w:rsidP="00A160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620" w:type="dxa"/>
            <w:vAlign w:val="bottom"/>
          </w:tcPr>
          <w:p w14:paraId="21330FD0" w14:textId="0F05ED85" w:rsidR="00C64FC5" w:rsidRPr="006F4CB8" w:rsidRDefault="00A465D7" w:rsidP="000913A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(6,043</w:t>
            </w:r>
            <w:r w:rsidR="00C64FC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3EF263B9" w14:textId="59B042F8" w:rsidR="00C64FC5" w:rsidRPr="006F4CB8" w:rsidRDefault="00C64FC5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(3,183)</w:t>
            </w:r>
          </w:p>
        </w:tc>
        <w:tc>
          <w:tcPr>
            <w:tcW w:w="1530" w:type="dxa"/>
            <w:vAlign w:val="bottom"/>
          </w:tcPr>
          <w:p w14:paraId="73E87CC8" w14:textId="3FCE0794" w:rsidR="00C64FC5" w:rsidRPr="006F4CB8" w:rsidRDefault="00C64FC5" w:rsidP="000913A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907F6EC" w14:textId="14B71D0B" w:rsidR="00C64FC5" w:rsidRPr="006F4CB8" w:rsidRDefault="00F062D0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(8,34</w:t>
            </w:r>
            <w:r w:rsidR="00A267CF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C64FC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9895BA" w14:textId="77777777" w:rsidR="00C64FC5" w:rsidRPr="006F4CB8" w:rsidRDefault="00C64FC5" w:rsidP="00A160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5B4B9D1" w14:textId="773A292B" w:rsidR="00C64FC5" w:rsidRPr="006F4CB8" w:rsidRDefault="00D25B61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(4,343</w:t>
            </w:r>
            <w:r w:rsidR="00C64FC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4EE0BAA" w14:textId="5EDD6142" w:rsidR="00C64FC5" w:rsidRPr="006F4CB8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43FB5606" w14:textId="3E8E1A57" w:rsidR="00DF7445" w:rsidRPr="006F4CB8" w:rsidRDefault="00DF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tbl>
      <w:tblPr>
        <w:tblW w:w="0" w:type="auto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1170"/>
        <w:gridCol w:w="1080"/>
        <w:gridCol w:w="1260"/>
        <w:gridCol w:w="270"/>
        <w:gridCol w:w="1260"/>
        <w:gridCol w:w="1440"/>
        <w:gridCol w:w="1260"/>
        <w:gridCol w:w="1260"/>
      </w:tblGrid>
      <w:tr w:rsidR="004712BC" w:rsidRPr="006F4CB8" w14:paraId="362D5750" w14:textId="77777777" w:rsidTr="006F72C4">
        <w:trPr>
          <w:tblHeader/>
        </w:trPr>
        <w:tc>
          <w:tcPr>
            <w:tcW w:w="3960" w:type="dxa"/>
          </w:tcPr>
          <w:p w14:paraId="6B9E521C" w14:textId="77777777" w:rsidR="004712BC" w:rsidRPr="006F4CB8" w:rsidRDefault="004712BC" w:rsidP="00A16092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3C0DA5C" w14:textId="77777777" w:rsidR="004712BC" w:rsidRPr="006F4CB8" w:rsidRDefault="004712BC" w:rsidP="00A1609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85BB57" w14:textId="77777777" w:rsidR="004712BC" w:rsidRPr="006F4CB8" w:rsidRDefault="004712BC" w:rsidP="00A1609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D70A9C3" w14:textId="77777777" w:rsidR="004712BC" w:rsidRPr="006F4CB8" w:rsidRDefault="004712BC" w:rsidP="00A16092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2BC" w:rsidRPr="006F4CB8" w14:paraId="54398535" w14:textId="77777777" w:rsidTr="006F72C4">
        <w:trPr>
          <w:tblHeader/>
        </w:trPr>
        <w:tc>
          <w:tcPr>
            <w:tcW w:w="3960" w:type="dxa"/>
            <w:vAlign w:val="bottom"/>
          </w:tcPr>
          <w:p w14:paraId="0AE249BA" w14:textId="07879DA6" w:rsidR="004712BC" w:rsidRPr="006F4CB8" w:rsidRDefault="004712BC" w:rsidP="00A16092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F1E95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6F1E95"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6332A68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13EE9659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430AA182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09E2D584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25E1E6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6E581031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720742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88D58B4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0B02F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440" w:type="dxa"/>
          </w:tcPr>
          <w:p w14:paraId="16C3B6CB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เงินโครน</w:t>
            </w:r>
          </w:p>
          <w:p w14:paraId="6D485AAB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260" w:type="dxa"/>
          </w:tcPr>
          <w:p w14:paraId="0BCB328F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5F42BD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1A8FF546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C14324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712BC" w:rsidRPr="006F4CB8" w14:paraId="206A0B6E" w14:textId="77777777" w:rsidTr="006F72C4">
        <w:trPr>
          <w:tblHeader/>
        </w:trPr>
        <w:tc>
          <w:tcPr>
            <w:tcW w:w="3960" w:type="dxa"/>
            <w:vAlign w:val="bottom"/>
          </w:tcPr>
          <w:p w14:paraId="3DB826E2" w14:textId="77777777" w:rsidR="004712BC" w:rsidRPr="006F4CB8" w:rsidRDefault="004712BC" w:rsidP="00A1609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</w:tcPr>
          <w:p w14:paraId="5CB883C4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2DA3E3F9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</w:tcPr>
          <w:p w14:paraId="036DA545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12BC" w:rsidRPr="006F4CB8" w14:paraId="053F9494" w14:textId="77777777" w:rsidTr="006F72C4">
        <w:tc>
          <w:tcPr>
            <w:tcW w:w="3960" w:type="dxa"/>
          </w:tcPr>
          <w:p w14:paraId="43266209" w14:textId="77777777" w:rsidR="004712BC" w:rsidRPr="006F4CB8" w:rsidRDefault="004712BC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28BC5C4" w14:textId="7046F6F7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170" w:type="dxa"/>
            <w:vAlign w:val="bottom"/>
          </w:tcPr>
          <w:p w14:paraId="372EC985" w14:textId="731ACCCD" w:rsidR="004712BC" w:rsidRPr="006F4CB8" w:rsidRDefault="006F1E9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18F5BA93" w14:textId="7934F8EE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260" w:type="dxa"/>
            <w:vAlign w:val="bottom"/>
          </w:tcPr>
          <w:p w14:paraId="26036947" w14:textId="216A74E8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6BEA9465" w14:textId="77777777" w:rsidR="004712BC" w:rsidRPr="006F4CB8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4BCB19" w14:textId="7B2C01B6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440" w:type="dxa"/>
            <w:vAlign w:val="bottom"/>
          </w:tcPr>
          <w:p w14:paraId="73BB40D7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B3723C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C326B00" w14:textId="61B67193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4712BC" w:rsidRPr="006F4CB8" w14:paraId="35CF37AA" w14:textId="77777777" w:rsidTr="006F72C4">
        <w:tc>
          <w:tcPr>
            <w:tcW w:w="3960" w:type="dxa"/>
          </w:tcPr>
          <w:p w14:paraId="7333A05E" w14:textId="77777777" w:rsidR="004712BC" w:rsidRPr="006F4CB8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1E9C359B" w14:textId="1F210FDC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170" w:type="dxa"/>
            <w:vAlign w:val="bottom"/>
          </w:tcPr>
          <w:p w14:paraId="69C12DBC" w14:textId="77777777" w:rsidR="004712BC" w:rsidRPr="006F4CB8" w:rsidRDefault="004712BC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3046881" w14:textId="6336161A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260" w:type="dxa"/>
            <w:vAlign w:val="bottom"/>
          </w:tcPr>
          <w:p w14:paraId="4B29E338" w14:textId="7F468D8A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20FECAB0" w14:textId="77777777" w:rsidR="004712BC" w:rsidRPr="006F4CB8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B298A1" w14:textId="103557D7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440" w:type="dxa"/>
            <w:vAlign w:val="bottom"/>
          </w:tcPr>
          <w:p w14:paraId="03963867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4FE67B7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EDD95F9" w14:textId="28B7FC35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4712BC" w:rsidRPr="006F4CB8" w14:paraId="62873A0E" w14:textId="77777777" w:rsidTr="006F72C4">
        <w:tc>
          <w:tcPr>
            <w:tcW w:w="3960" w:type="dxa"/>
          </w:tcPr>
          <w:p w14:paraId="6997562A" w14:textId="77777777" w:rsidR="004712BC" w:rsidRPr="006F4CB8" w:rsidRDefault="004712BC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D16831" w14:textId="526694F5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170" w:type="dxa"/>
            <w:vAlign w:val="bottom"/>
          </w:tcPr>
          <w:p w14:paraId="1596FEF6" w14:textId="77777777" w:rsidR="004712BC" w:rsidRPr="006F4CB8" w:rsidRDefault="004712BC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CBFF137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95C09E" w14:textId="33CC7814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6E0B4DFB" w14:textId="77777777" w:rsidR="004712BC" w:rsidRPr="006F4CB8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BB7531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C8BBEEE" w14:textId="70509FD1" w:rsidR="004712BC" w:rsidRPr="006F4CB8" w:rsidRDefault="006F1E9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1260" w:type="dxa"/>
            <w:vAlign w:val="bottom"/>
          </w:tcPr>
          <w:p w14:paraId="08287A0B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DEB9B6" w14:textId="6260D7AB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4712BC" w:rsidRPr="006F4CB8" w14:paraId="7965FC74" w14:textId="77777777" w:rsidTr="006F72C4">
        <w:tc>
          <w:tcPr>
            <w:tcW w:w="3960" w:type="dxa"/>
            <w:shd w:val="clear" w:color="auto" w:fill="auto"/>
          </w:tcPr>
          <w:p w14:paraId="78CB1B1A" w14:textId="77777777" w:rsidR="004712BC" w:rsidRPr="006F4CB8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DBA37E" w14:textId="58605F70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016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BD3BE" w14:textId="2B09EC6F" w:rsidR="004712BC" w:rsidRPr="006F4CB8" w:rsidRDefault="004712BC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96F7FD" w14:textId="4F7971F0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B48831" w14:textId="4679554F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D98D21" w14:textId="77777777" w:rsidR="004712BC" w:rsidRPr="006F4CB8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7EFD9" w14:textId="59DB639D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892EE6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D909F1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F3AF7" w14:textId="63E32EFA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6F4CB8" w14:paraId="2C75F195" w14:textId="77777777" w:rsidTr="006F72C4">
        <w:tc>
          <w:tcPr>
            <w:tcW w:w="3960" w:type="dxa"/>
          </w:tcPr>
          <w:p w14:paraId="5892EF8A" w14:textId="77777777" w:rsidR="004712BC" w:rsidRPr="006F4CB8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17FC75A6" w14:textId="202AD897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741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B3A2617" w14:textId="4D085AA3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10D41075" w14:textId="6E5CFF26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28812A6" w14:textId="445AA434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781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404259" w14:textId="77777777" w:rsidR="004712BC" w:rsidRPr="006F4CB8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3E1438" w14:textId="7146CC6A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990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59A718C" w14:textId="77777777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102F374" w14:textId="2A7F9B0E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942A30D" w14:textId="16F496D2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6F4CB8" w14:paraId="5C76CE14" w14:textId="77777777" w:rsidTr="006F72C4">
        <w:tc>
          <w:tcPr>
            <w:tcW w:w="3960" w:type="dxa"/>
          </w:tcPr>
          <w:p w14:paraId="43C19C06" w14:textId="01138307" w:rsidR="004712BC" w:rsidRPr="006F4CB8" w:rsidRDefault="004712BC" w:rsidP="00267C3D">
            <w:pPr>
              <w:pStyle w:val="BodyText"/>
              <w:tabs>
                <w:tab w:val="clear" w:pos="227"/>
                <w:tab w:val="left" w:pos="340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170" w:type="dxa"/>
            <w:vAlign w:val="bottom"/>
          </w:tcPr>
          <w:p w14:paraId="758B632D" w14:textId="6F8E0019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F689CBF" w14:textId="0CC9C595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6B523EB3" w14:textId="3427FC07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3C47D9" w14:textId="2578D3E8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9D1C30" w14:textId="77777777" w:rsidR="004712BC" w:rsidRPr="006F4CB8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4F146F" w14:textId="30A6BA7F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050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3ECFCC9A" w14:textId="4072BA7C" w:rsidR="004712BC" w:rsidRPr="006F4CB8" w:rsidRDefault="006F1E9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2BC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260" w:type="dxa"/>
            <w:vAlign w:val="bottom"/>
          </w:tcPr>
          <w:p w14:paraId="44E90776" w14:textId="6F4EB192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AD019B3" w14:textId="285F25FB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712BC" w:rsidRPr="006F4CB8" w14:paraId="2259F927" w14:textId="77777777" w:rsidTr="006F72C4">
        <w:tc>
          <w:tcPr>
            <w:tcW w:w="3960" w:type="dxa"/>
          </w:tcPr>
          <w:p w14:paraId="6D248305" w14:textId="77777777" w:rsidR="00267C3D" w:rsidRPr="006F4CB8" w:rsidRDefault="004712BC" w:rsidP="00267C3D">
            <w:pPr>
              <w:pStyle w:val="BodyText"/>
              <w:tabs>
                <w:tab w:val="clear" w:pos="227"/>
                <w:tab w:val="clear" w:pos="3742"/>
                <w:tab w:val="left" w:pos="340"/>
                <w:tab w:val="left" w:pos="3486"/>
              </w:tabs>
              <w:spacing w:after="0"/>
              <w:ind w:left="156" w:right="-107" w:hanging="1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54CCBE3D" w14:textId="784E411A" w:rsidR="004712BC" w:rsidRPr="006F4CB8" w:rsidRDefault="00267C3D" w:rsidP="00267C3D">
            <w:pPr>
              <w:pStyle w:val="BodyText"/>
              <w:tabs>
                <w:tab w:val="clear" w:pos="227"/>
                <w:tab w:val="clear" w:pos="3742"/>
                <w:tab w:val="left" w:pos="184"/>
                <w:tab w:val="left" w:pos="3486"/>
              </w:tabs>
              <w:spacing w:after="0"/>
              <w:ind w:left="70" w:righ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4DAB165B" w14:textId="7245C46F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170" w:type="dxa"/>
            <w:vAlign w:val="bottom"/>
          </w:tcPr>
          <w:p w14:paraId="378585FD" w14:textId="34032E40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1080" w:type="dxa"/>
            <w:vAlign w:val="bottom"/>
          </w:tcPr>
          <w:p w14:paraId="18720817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9AD1147" w14:textId="4533B467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12BC" w:rsidRPr="006F4C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</w:tcPr>
          <w:p w14:paraId="2F7CB01A" w14:textId="77777777" w:rsidR="004712BC" w:rsidRPr="006F4CB8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7CB115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3A25217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533FF91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6E034E4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2BC" w:rsidRPr="006F4CB8" w14:paraId="3B7DFDD3" w14:textId="77777777" w:rsidTr="006F72C4">
        <w:tc>
          <w:tcPr>
            <w:tcW w:w="3960" w:type="dxa"/>
          </w:tcPr>
          <w:p w14:paraId="70B81D57" w14:textId="77777777" w:rsidR="004712BC" w:rsidRPr="006F4CB8" w:rsidRDefault="004712BC" w:rsidP="00A16092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170" w:type="dxa"/>
            <w:vAlign w:val="bottom"/>
          </w:tcPr>
          <w:p w14:paraId="624A7A14" w14:textId="74E34C51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170" w:type="dxa"/>
            <w:vAlign w:val="bottom"/>
          </w:tcPr>
          <w:p w14:paraId="5E3A4B9F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D740459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D7D89E" w14:textId="785BD19C" w:rsidR="004712BC" w:rsidRPr="006F4CB8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019E2335" w14:textId="77777777" w:rsidR="004712BC" w:rsidRPr="006F4CB8" w:rsidRDefault="004712BC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95AC2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3DB884A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084C9F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17047C4" w14:textId="77777777" w:rsidR="004712BC" w:rsidRPr="006F4CB8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2BC" w:rsidRPr="006F4CB8" w14:paraId="59473834" w14:textId="77777777" w:rsidTr="006F72C4">
        <w:tc>
          <w:tcPr>
            <w:tcW w:w="3960" w:type="dxa"/>
          </w:tcPr>
          <w:p w14:paraId="6B7F5666" w14:textId="77777777" w:rsidR="004712BC" w:rsidRPr="006F4CB8" w:rsidRDefault="004712BC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70" w:type="dxa"/>
            <w:vAlign w:val="bottom"/>
          </w:tcPr>
          <w:p w14:paraId="0F228397" w14:textId="25C63622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A1EE723" w14:textId="77777777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4E95F4CB" w14:textId="77777777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9DCE9BC" w14:textId="60EFB165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FFB0E7" w14:textId="77777777" w:rsidR="004712BC" w:rsidRPr="006F4CB8" w:rsidRDefault="004712BC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32856E" w14:textId="41865F0C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13359BF0" w14:textId="77777777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AC0AE6" w14:textId="77777777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2AE2B0" w14:textId="217814AE" w:rsidR="004712BC" w:rsidRPr="006F4CB8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6F4C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6F4CB8" w14:paraId="43B9FF62" w14:textId="77777777" w:rsidTr="006F72C4">
        <w:tc>
          <w:tcPr>
            <w:tcW w:w="3960" w:type="dxa"/>
          </w:tcPr>
          <w:p w14:paraId="1C43FA8F" w14:textId="77777777" w:rsidR="004712BC" w:rsidRPr="006F4CB8" w:rsidRDefault="004712BC" w:rsidP="00A160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vAlign w:val="bottom"/>
          </w:tcPr>
          <w:p w14:paraId="76F0075A" w14:textId="648C7574" w:rsidR="004712BC" w:rsidRPr="006F4CB8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1570BDE" w14:textId="00B3FDAC" w:rsidR="004712BC" w:rsidRPr="006F4CB8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336F2D60" w14:textId="733FDA81" w:rsidR="004712BC" w:rsidRPr="006F4CB8" w:rsidRDefault="006F1E95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2C7ABD" w14:textId="02E1C229" w:rsidR="004712BC" w:rsidRPr="006F4CB8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6D8DB7" w14:textId="77777777" w:rsidR="004712BC" w:rsidRPr="006F4CB8" w:rsidRDefault="004712BC" w:rsidP="00A160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E24BEA" w14:textId="622AB2CB" w:rsidR="004712BC" w:rsidRPr="006F4CB8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7987572D" w14:textId="66EB3D8E" w:rsidR="004712BC" w:rsidRPr="006F4CB8" w:rsidRDefault="006F1E95" w:rsidP="000913A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2BC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260" w:type="dxa"/>
            <w:vAlign w:val="bottom"/>
          </w:tcPr>
          <w:p w14:paraId="58284D43" w14:textId="7FCECDAE" w:rsidR="004712BC" w:rsidRPr="006F4CB8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D28DD2E" w14:textId="51B37977" w:rsidR="004712BC" w:rsidRPr="006F4CB8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3B91664" w14:textId="4E9CE600" w:rsidR="00DF7445" w:rsidRPr="006F4CB8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F51EA" w14:textId="77777777" w:rsidR="00DF7445" w:rsidRPr="006F4CB8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DF7445" w:rsidRPr="006F4CB8" w:rsidSect="00FB1D27">
          <w:headerReference w:type="default" r:id="rId27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368BE88" w14:textId="05E4923A" w:rsidR="00F20DB7" w:rsidRPr="006F4CB8" w:rsidRDefault="00F20DB7" w:rsidP="006F72C4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F4CB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ฐานะเปิดต่อความเสี่ยงด้านอัตราดอกเบี้ย</w:t>
      </w:r>
    </w:p>
    <w:p w14:paraId="2CCA8148" w14:textId="77777777" w:rsidR="00EC1ABA" w:rsidRPr="006F4CB8" w:rsidRDefault="00EC1ABA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946D34" w:rsidRPr="006F4CB8" w14:paraId="04DD4C07" w14:textId="77777777" w:rsidTr="006F72C4">
        <w:trPr>
          <w:tblHeader/>
        </w:trPr>
        <w:tc>
          <w:tcPr>
            <w:tcW w:w="4140" w:type="dxa"/>
            <w:shd w:val="clear" w:color="auto" w:fill="auto"/>
          </w:tcPr>
          <w:p w14:paraId="10678B27" w14:textId="77777777" w:rsidR="00946D34" w:rsidRPr="006F4CB8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6F4CB8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6F4CB8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F72C4" w:rsidRPr="006F4CB8" w14:paraId="0730E0D0" w14:textId="77777777" w:rsidTr="006F72C4">
        <w:trPr>
          <w:tblHeader/>
        </w:trPr>
        <w:tc>
          <w:tcPr>
            <w:tcW w:w="4140" w:type="dxa"/>
          </w:tcPr>
          <w:p w14:paraId="38BA4A43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DBFBC23" w14:textId="21FDF3E9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1FA175B7" w14:textId="43F74B46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102DAFA5" w14:textId="4745D0D7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43B80F54" w14:textId="7F906CF4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72C4" w:rsidRPr="006F4CB8" w14:paraId="6524F715" w14:textId="77777777" w:rsidTr="006F72C4">
        <w:trPr>
          <w:tblHeader/>
        </w:trPr>
        <w:tc>
          <w:tcPr>
            <w:tcW w:w="4140" w:type="dxa"/>
          </w:tcPr>
          <w:p w14:paraId="792D3020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59C2E0A" w14:textId="69FA9E22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639F1D8E" w14:textId="3BFC1E6D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6A3DCE50" w14:textId="66162381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6020CB52" w14:textId="5D3D6A03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F72C4" w:rsidRPr="006F4CB8" w14:paraId="7C07F819" w14:textId="77777777" w:rsidTr="006F72C4">
        <w:trPr>
          <w:tblHeader/>
        </w:trPr>
        <w:tc>
          <w:tcPr>
            <w:tcW w:w="4140" w:type="dxa"/>
          </w:tcPr>
          <w:p w14:paraId="5627C8DA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4F51466F" w14:textId="77777777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F72C4" w:rsidRPr="006F4CB8" w14:paraId="456A590F" w14:textId="77777777" w:rsidTr="006F72C4">
        <w:tc>
          <w:tcPr>
            <w:tcW w:w="4140" w:type="dxa"/>
          </w:tcPr>
          <w:p w14:paraId="1D1AC3C4" w14:textId="5228E7A9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51EA4050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2B21867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255EEB01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F72C4" w:rsidRPr="006F4CB8" w14:paraId="59EF07A8" w14:textId="77777777" w:rsidTr="006F72C4">
        <w:tc>
          <w:tcPr>
            <w:tcW w:w="4140" w:type="dxa"/>
          </w:tcPr>
          <w:p w14:paraId="1BE76A2B" w14:textId="064C1385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17E0C5AC" w14:textId="32586678" w:rsidR="006F72C4" w:rsidRPr="006F4CB8" w:rsidRDefault="0033001A" w:rsidP="000913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</w:t>
            </w:r>
            <w:r w:rsidR="00C55857" w:rsidRPr="006F4CB8">
              <w:rPr>
                <w:rFonts w:asciiTheme="majorBidi" w:hAnsiTheme="majorBidi" w:cstheme="majorBidi"/>
              </w:rPr>
              <w:t>5,428</w:t>
            </w:r>
            <w:r w:rsidRPr="006F4C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3" w:type="dxa"/>
          </w:tcPr>
          <w:p w14:paraId="250C06FE" w14:textId="058C849E" w:rsidR="006F72C4" w:rsidRPr="006F4CB8" w:rsidRDefault="006F72C4" w:rsidP="000913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(27,601)</w:t>
            </w:r>
          </w:p>
        </w:tc>
        <w:tc>
          <w:tcPr>
            <w:tcW w:w="1282" w:type="dxa"/>
            <w:vAlign w:val="bottom"/>
          </w:tcPr>
          <w:p w14:paraId="5974F7E4" w14:textId="2F46A009" w:rsidR="006F72C4" w:rsidRPr="006F4CB8" w:rsidRDefault="00742923" w:rsidP="000913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(6,973)</w:t>
            </w:r>
          </w:p>
        </w:tc>
        <w:tc>
          <w:tcPr>
            <w:tcW w:w="1283" w:type="dxa"/>
          </w:tcPr>
          <w:p w14:paraId="7756D9D0" w14:textId="72FD7AB9" w:rsidR="006F72C4" w:rsidRPr="006F4CB8" w:rsidRDefault="006F72C4" w:rsidP="000913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(4,394)</w:t>
            </w:r>
          </w:p>
        </w:tc>
      </w:tr>
      <w:tr w:rsidR="006F72C4" w:rsidRPr="006F4CB8" w14:paraId="682F95C3" w14:textId="77777777" w:rsidTr="006F72C4">
        <w:tc>
          <w:tcPr>
            <w:tcW w:w="4140" w:type="dxa"/>
          </w:tcPr>
          <w:p w14:paraId="602A7A83" w14:textId="77777777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58AAE195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2E9D03D8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58A952D4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72DB754A" w14:textId="77777777" w:rsidR="006F72C4" w:rsidRPr="006F4CB8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F72C4" w:rsidRPr="006F4CB8" w14:paraId="20E6DBDB" w14:textId="77777777" w:rsidTr="006F72C4">
        <w:tc>
          <w:tcPr>
            <w:tcW w:w="4140" w:type="dxa"/>
          </w:tcPr>
          <w:p w14:paraId="78E0158F" w14:textId="20B5D46F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vAlign w:val="bottom"/>
          </w:tcPr>
          <w:p w14:paraId="47A81718" w14:textId="75728C4E" w:rsidR="006F72C4" w:rsidRPr="006F4CB8" w:rsidRDefault="00C55857" w:rsidP="00A82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1283" w:type="dxa"/>
            <w:vAlign w:val="bottom"/>
          </w:tcPr>
          <w:p w14:paraId="168ACF36" w14:textId="7F81509E" w:rsidR="006F72C4" w:rsidRPr="006F4CB8" w:rsidRDefault="006F72C4" w:rsidP="00A82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282" w:type="dxa"/>
            <w:vAlign w:val="bottom"/>
          </w:tcPr>
          <w:p w14:paraId="663BF5C6" w14:textId="437652CF" w:rsidR="006F72C4" w:rsidRPr="006F4CB8" w:rsidRDefault="00742923" w:rsidP="00A82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5509EBF" w14:textId="12DB9ED7" w:rsidR="006F72C4" w:rsidRPr="006F4CB8" w:rsidRDefault="006F72C4" w:rsidP="00A82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F72C4" w:rsidRPr="006F4CB8" w14:paraId="063FEDB4" w14:textId="77777777" w:rsidTr="006F72C4">
        <w:tc>
          <w:tcPr>
            <w:tcW w:w="4140" w:type="dxa"/>
          </w:tcPr>
          <w:p w14:paraId="538D2B90" w14:textId="0CA518CE" w:rsidR="006F72C4" w:rsidRPr="006F4CB8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9CD0655" w14:textId="069AE109" w:rsidR="006F72C4" w:rsidRPr="006F4CB8" w:rsidRDefault="00C55857" w:rsidP="006F72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(24,775)</w:t>
            </w:r>
          </w:p>
        </w:tc>
        <w:tc>
          <w:tcPr>
            <w:tcW w:w="1283" w:type="dxa"/>
            <w:vAlign w:val="bottom"/>
          </w:tcPr>
          <w:p w14:paraId="7978CE9B" w14:textId="2E7685A3" w:rsidR="006F72C4" w:rsidRPr="006F4CB8" w:rsidRDefault="006F72C4" w:rsidP="006F72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(26,861)</w:t>
            </w:r>
          </w:p>
        </w:tc>
        <w:tc>
          <w:tcPr>
            <w:tcW w:w="1282" w:type="dxa"/>
            <w:vAlign w:val="bottom"/>
          </w:tcPr>
          <w:p w14:paraId="2A9B0772" w14:textId="440BEF03" w:rsidR="006F72C4" w:rsidRPr="006F4CB8" w:rsidRDefault="00742923" w:rsidP="006F72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(6,973)</w:t>
            </w:r>
          </w:p>
        </w:tc>
        <w:tc>
          <w:tcPr>
            <w:tcW w:w="1283" w:type="dxa"/>
            <w:vAlign w:val="bottom"/>
          </w:tcPr>
          <w:p w14:paraId="18797310" w14:textId="1F3143B2" w:rsidR="006F72C4" w:rsidRPr="006F4CB8" w:rsidRDefault="006F72C4" w:rsidP="00A82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(4,394)</w:t>
            </w:r>
          </w:p>
        </w:tc>
      </w:tr>
    </w:tbl>
    <w:p w14:paraId="573E69A4" w14:textId="77777777" w:rsidR="00946D34" w:rsidRPr="006F4CB8" w:rsidRDefault="00946D34" w:rsidP="00C42F4A">
      <w:pPr>
        <w:rPr>
          <w:rFonts w:asciiTheme="majorBidi" w:hAnsiTheme="majorBidi" w:cstheme="majorBidi"/>
        </w:rPr>
      </w:pPr>
    </w:p>
    <w:p w14:paraId="2F260F24" w14:textId="03525B0D" w:rsidR="00223349" w:rsidRPr="006F4CB8" w:rsidRDefault="000A6409" w:rsidP="00F236C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6F4CB8" w:rsidRDefault="00663EDE" w:rsidP="00F236C9">
      <w:pPr>
        <w:spacing w:line="240" w:lineRule="auto"/>
        <w:rPr>
          <w:rFonts w:asciiTheme="majorBidi" w:hAnsiTheme="majorBidi" w:cstheme="majorBidi"/>
        </w:rPr>
      </w:pPr>
      <w:r w:rsidRPr="006F4CB8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6F4CB8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6F4CB8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6F4CB8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6F4CB8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064BA" w:rsidRPr="006F4CB8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A064BA" w:rsidRPr="006F4CB8" w:rsidRDefault="00A064BA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791EE63A" w:rsidR="00A064BA" w:rsidRPr="006F4CB8" w:rsidRDefault="006F72C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5B1A3F9" w14:textId="288C84AE" w:rsidR="00A064BA" w:rsidRPr="006F4CB8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064BA"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64BA"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2B69681C" w:rsidR="00A064BA" w:rsidRPr="006F4CB8" w:rsidRDefault="006F72C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F4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0D6563DB" w14:textId="0D4AAC6A" w:rsidR="00A064BA" w:rsidRPr="006F4CB8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064BA" w:rsidRPr="006F4C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64BA"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B2E04" w:rsidRPr="006F4CB8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8B2E04" w:rsidRPr="006F4CB8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4FEF268C" w:rsidR="008B2E04" w:rsidRPr="006F4CB8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3F0D659D" w14:textId="29D60684" w:rsidR="008B2E04" w:rsidRPr="006F4CB8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000005F7" w14:textId="22D1D704" w:rsidR="008B2E04" w:rsidRPr="006F4CB8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BF1849D" w14:textId="1678E83A" w:rsidR="008B2E04" w:rsidRPr="006F4CB8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B2E04" w:rsidRPr="006F4CB8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8B2E04" w:rsidRPr="006F4CB8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8B2E04" w:rsidRPr="006F4CB8" w:rsidRDefault="008B2E0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2E04" w:rsidRPr="006F4CB8" w14:paraId="05E7425D" w14:textId="77777777" w:rsidTr="00823AF1">
        <w:tc>
          <w:tcPr>
            <w:tcW w:w="4050" w:type="dxa"/>
          </w:tcPr>
          <w:p w14:paraId="70B113DE" w14:textId="77777777" w:rsidR="008B2E04" w:rsidRPr="006F4CB8" w:rsidRDefault="008B2E0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8B2E04" w:rsidRPr="006F4CB8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8B2E04" w:rsidRPr="006F4CB8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8B2E04" w:rsidRPr="006F4CB8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8B2E04" w:rsidRPr="006F4CB8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8B2E04" w:rsidRPr="006F4CB8" w14:paraId="5F653017" w14:textId="77777777" w:rsidTr="00823AF1">
        <w:tc>
          <w:tcPr>
            <w:tcW w:w="4050" w:type="dxa"/>
          </w:tcPr>
          <w:p w14:paraId="13E99180" w14:textId="764E3BE3" w:rsidR="008B2E04" w:rsidRPr="006F4CB8" w:rsidRDefault="008B2E0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  <w:vAlign w:val="bottom"/>
          </w:tcPr>
          <w:p w14:paraId="027F9952" w14:textId="60631681" w:rsidR="008B2E04" w:rsidRPr="006F4CB8" w:rsidRDefault="00BB0527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2,807</w:t>
            </w:r>
          </w:p>
        </w:tc>
        <w:tc>
          <w:tcPr>
            <w:tcW w:w="1283" w:type="dxa"/>
          </w:tcPr>
          <w:p w14:paraId="74298CA4" w14:textId="20C413B6" w:rsidR="008B2E04" w:rsidRPr="006F4CB8" w:rsidRDefault="006F1E95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3</w:t>
            </w:r>
            <w:r w:rsidR="008F197A" w:rsidRPr="006F4CB8">
              <w:rPr>
                <w:rFonts w:asciiTheme="majorBidi" w:hAnsiTheme="majorBidi" w:cstheme="majorBidi"/>
              </w:rPr>
              <w:t>,</w:t>
            </w:r>
            <w:r w:rsidRPr="006F4CB8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1282" w:type="dxa"/>
            <w:vAlign w:val="bottom"/>
          </w:tcPr>
          <w:p w14:paraId="79057613" w14:textId="43112CE0" w:rsidR="008B2E04" w:rsidRPr="006F4CB8" w:rsidRDefault="00BB0527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382</w:t>
            </w:r>
          </w:p>
        </w:tc>
        <w:tc>
          <w:tcPr>
            <w:tcW w:w="1283" w:type="dxa"/>
          </w:tcPr>
          <w:p w14:paraId="618FA977" w14:textId="5B5D6807" w:rsidR="008B2E04" w:rsidRPr="006F4CB8" w:rsidRDefault="006F1E95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224</w:t>
            </w:r>
          </w:p>
        </w:tc>
      </w:tr>
      <w:tr w:rsidR="008B2E04" w:rsidRPr="006F4CB8" w14:paraId="32AB57C5" w14:textId="77777777" w:rsidTr="00823AF1">
        <w:tc>
          <w:tcPr>
            <w:tcW w:w="4050" w:type="dxa"/>
          </w:tcPr>
          <w:p w14:paraId="47F2D7D8" w14:textId="77777777" w:rsidR="008B2E04" w:rsidRPr="006F4CB8" w:rsidRDefault="008B2E0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A4F4C1D" w14:textId="63A234E1" w:rsidR="008B2E04" w:rsidRPr="006F4CB8" w:rsidRDefault="00BB0527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2,807</w:t>
            </w:r>
          </w:p>
        </w:tc>
        <w:tc>
          <w:tcPr>
            <w:tcW w:w="1283" w:type="dxa"/>
          </w:tcPr>
          <w:p w14:paraId="5F27DBC9" w14:textId="14956AFC" w:rsidR="008B2E04" w:rsidRPr="006F4CB8" w:rsidRDefault="006F1E95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3</w:t>
            </w:r>
            <w:r w:rsidR="008F197A" w:rsidRPr="006F4CB8">
              <w:rPr>
                <w:rFonts w:asciiTheme="majorBidi" w:hAnsiTheme="majorBidi" w:cstheme="majorBidi"/>
                <w:b/>
                <w:bCs/>
              </w:rPr>
              <w:t>,</w:t>
            </w:r>
            <w:r w:rsidRPr="006F4CB8">
              <w:rPr>
                <w:rFonts w:asciiTheme="majorBidi" w:hAnsiTheme="majorBidi" w:cstheme="majorBidi"/>
                <w:b/>
                <w:bCs/>
              </w:rPr>
              <w:t>643</w:t>
            </w:r>
          </w:p>
        </w:tc>
        <w:tc>
          <w:tcPr>
            <w:tcW w:w="1282" w:type="dxa"/>
            <w:vAlign w:val="bottom"/>
          </w:tcPr>
          <w:p w14:paraId="17279366" w14:textId="645946A9" w:rsidR="008B2E04" w:rsidRPr="006F4CB8" w:rsidRDefault="00BB0527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382</w:t>
            </w:r>
          </w:p>
        </w:tc>
        <w:tc>
          <w:tcPr>
            <w:tcW w:w="1283" w:type="dxa"/>
          </w:tcPr>
          <w:p w14:paraId="644E80AD" w14:textId="25C2BB27" w:rsidR="008B2E04" w:rsidRPr="006F4CB8" w:rsidRDefault="006F1E95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224</w:t>
            </w:r>
          </w:p>
        </w:tc>
      </w:tr>
      <w:tr w:rsidR="00825705" w:rsidRPr="006F4CB8" w14:paraId="5179CCBE" w14:textId="77777777" w:rsidTr="00823AF1">
        <w:tc>
          <w:tcPr>
            <w:tcW w:w="4050" w:type="dxa"/>
          </w:tcPr>
          <w:p w14:paraId="7253021F" w14:textId="1839FEC1" w:rsidR="00825705" w:rsidRPr="006F4CB8" w:rsidRDefault="0082570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825705" w:rsidRPr="006F4CB8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15C68B59" w14:textId="77777777" w:rsidR="00825705" w:rsidRPr="006F4CB8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CDC8475" w14:textId="77777777" w:rsidR="00825705" w:rsidRPr="006F4CB8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825705" w:rsidRPr="006F4CB8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825705" w:rsidRPr="006F4CB8" w14:paraId="4A3E216C" w14:textId="77777777" w:rsidTr="00823AF1">
        <w:tc>
          <w:tcPr>
            <w:tcW w:w="4050" w:type="dxa"/>
          </w:tcPr>
          <w:p w14:paraId="53335A95" w14:textId="77777777" w:rsidR="00825705" w:rsidRPr="006F4CB8" w:rsidRDefault="0082570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825705" w:rsidRPr="006F4CB8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12767E40" w14:textId="77777777" w:rsidR="00825705" w:rsidRPr="006F4CB8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66D6264E" w14:textId="77777777" w:rsidR="00825705" w:rsidRPr="006F4CB8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825705" w:rsidRPr="006F4CB8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825705" w:rsidRPr="006F4CB8" w14:paraId="77F4BF2C" w14:textId="77777777" w:rsidTr="00823AF1">
        <w:tc>
          <w:tcPr>
            <w:tcW w:w="4050" w:type="dxa"/>
          </w:tcPr>
          <w:p w14:paraId="4C9519A1" w14:textId="77777777" w:rsidR="00825705" w:rsidRPr="006F4CB8" w:rsidRDefault="0082570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130A1FBD" w:rsidR="00825705" w:rsidRPr="006F4CB8" w:rsidRDefault="00BB0527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283" w:type="dxa"/>
          </w:tcPr>
          <w:p w14:paraId="51494E41" w14:textId="1EB4E658" w:rsidR="00825705" w:rsidRPr="006F4CB8" w:rsidRDefault="006F1E95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282" w:type="dxa"/>
          </w:tcPr>
          <w:p w14:paraId="044BF6E6" w14:textId="57615CB1" w:rsidR="00825705" w:rsidRPr="006F4CB8" w:rsidRDefault="00BB0527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 w:hint="cs"/>
                <w:cs/>
              </w:rPr>
              <w:t>158</w:t>
            </w:r>
          </w:p>
        </w:tc>
        <w:tc>
          <w:tcPr>
            <w:tcW w:w="1283" w:type="dxa"/>
          </w:tcPr>
          <w:p w14:paraId="714B7C84" w14:textId="7B6F7B2C" w:rsidR="00825705" w:rsidRPr="006F4CB8" w:rsidRDefault="006F1E95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CB8">
              <w:rPr>
                <w:rFonts w:asciiTheme="majorBidi" w:hAnsiTheme="majorBidi" w:cstheme="majorBidi"/>
              </w:rPr>
              <w:t>155</w:t>
            </w:r>
          </w:p>
        </w:tc>
      </w:tr>
      <w:tr w:rsidR="00825705" w:rsidRPr="006F4CB8" w14:paraId="18392F2F" w14:textId="77777777" w:rsidTr="00823AF1">
        <w:tc>
          <w:tcPr>
            <w:tcW w:w="4050" w:type="dxa"/>
          </w:tcPr>
          <w:p w14:paraId="0356F87E" w14:textId="77777777" w:rsidR="00825705" w:rsidRPr="006F4CB8" w:rsidRDefault="0082570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313BA798" w:rsidR="00825705" w:rsidRPr="006F4CB8" w:rsidRDefault="00BB0527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256</w:t>
            </w:r>
          </w:p>
        </w:tc>
        <w:tc>
          <w:tcPr>
            <w:tcW w:w="1283" w:type="dxa"/>
          </w:tcPr>
          <w:p w14:paraId="037E315F" w14:textId="0F5DF1FD" w:rsidR="00825705" w:rsidRPr="006F4CB8" w:rsidRDefault="006F1E95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257</w:t>
            </w:r>
          </w:p>
        </w:tc>
        <w:tc>
          <w:tcPr>
            <w:tcW w:w="1282" w:type="dxa"/>
          </w:tcPr>
          <w:p w14:paraId="1B38C622" w14:textId="5AD0AC9C" w:rsidR="00825705" w:rsidRPr="006F4CB8" w:rsidRDefault="00BB0527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 w:hint="cs"/>
                <w:b/>
                <w:bCs/>
                <w:cs/>
              </w:rPr>
              <w:t>158</w:t>
            </w:r>
          </w:p>
        </w:tc>
        <w:tc>
          <w:tcPr>
            <w:tcW w:w="1283" w:type="dxa"/>
          </w:tcPr>
          <w:p w14:paraId="6C15B7CD" w14:textId="074FB9FB" w:rsidR="00825705" w:rsidRPr="006F4CB8" w:rsidRDefault="006F1E95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4CB8">
              <w:rPr>
                <w:rFonts w:asciiTheme="majorBidi" w:hAnsiTheme="majorBidi" w:cstheme="majorBidi"/>
                <w:b/>
                <w:bCs/>
              </w:rPr>
              <w:t>155</w:t>
            </w:r>
          </w:p>
        </w:tc>
      </w:tr>
    </w:tbl>
    <w:p w14:paraId="4FD2C17C" w14:textId="030C39B9" w:rsidR="008E6C3E" w:rsidRPr="006F4CB8" w:rsidRDefault="008E6C3E" w:rsidP="00C42F4A">
      <w:pPr>
        <w:rPr>
          <w:rFonts w:asciiTheme="majorBidi" w:hAnsiTheme="majorBidi" w:cstheme="majorBidi"/>
        </w:rPr>
      </w:pPr>
    </w:p>
    <w:p w14:paraId="2CF56990" w14:textId="77777777" w:rsidR="009A178C" w:rsidRPr="006F4CB8" w:rsidRDefault="009A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 w:rsidRPr="006F4CB8">
        <w:rPr>
          <w:rFonts w:asciiTheme="majorBidi" w:hAnsiTheme="majorBidi" w:cstheme="majorBidi"/>
          <w:b/>
          <w:bCs/>
        </w:rPr>
        <w:br w:type="page"/>
      </w:r>
    </w:p>
    <w:p w14:paraId="3FA8632A" w14:textId="6170518D" w:rsidR="008E6C3E" w:rsidRPr="006F4CB8" w:rsidRDefault="008E6C3E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Theme="majorBidi" w:hAnsiTheme="majorBidi" w:cstheme="majorBidi"/>
          <w:sz w:val="2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6F4CB8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56EBC9E" w14:textId="74317C06" w:rsidR="008E6C3E" w:rsidRPr="006F4CB8" w:rsidRDefault="008E6C3E" w:rsidP="00DE64B0">
      <w:pPr>
        <w:rPr>
          <w:rFonts w:asciiTheme="majorBidi" w:hAnsiTheme="majorBidi" w:cstheme="majorBidi"/>
        </w:rPr>
      </w:pPr>
    </w:p>
    <w:p w14:paraId="3D70053C" w14:textId="77777777" w:rsidR="00097D0D" w:rsidRPr="006F4CB8" w:rsidRDefault="00097D0D" w:rsidP="00097D0D">
      <w:pPr>
        <w:tabs>
          <w:tab w:val="clear" w:pos="454"/>
          <w:tab w:val="left" w:pos="450"/>
        </w:tabs>
        <w:autoSpaceDE w:val="0"/>
        <w:autoSpaceDN w:val="0"/>
        <w:spacing w:before="40" w:after="40"/>
        <w:ind w:left="450"/>
        <w:jc w:val="thaiDistribute"/>
      </w:pPr>
      <w:r w:rsidRPr="006F4CB8">
        <w:rPr>
          <w:cs/>
        </w:rPr>
        <w:t>บริษัทถูกฟ้องเป็นจำเลยเรื่องติดตามเอาทรัพย์คืนตามโฉนดที่ดินเลขที่ 2465 ตำบลบางจาก อำเภอพระโขนง กรุงเทพมหานคร โดยบริษัทถูกเรียกให้รื้อถอนอาคารและคืนทรัพย์สิน หากคืนไม่ได้ ให้ชดใช้เป็นเงินจำนวน 5</w:t>
      </w:r>
      <w:r w:rsidRPr="006F4CB8">
        <w:t>,</w:t>
      </w:r>
      <w:r w:rsidRPr="006F4CB8">
        <w:rPr>
          <w:rFonts w:hint="cs"/>
          <w:cs/>
        </w:rPr>
        <w:t>000 ล้านบาท ซึ่งขณะนี้คดีอยู่ระหว่างการพิจารณาของศาลชั้นต้น อนึ่ง เมื่อปี พ.ศ. 2538 กระทรวงการคลัง กรมธนารักษ์และบริษัทเคยถูกฟ้องคดีตามโฉนดที่ดินเลขที่ 2465 ดังกล่าว และในปี 2559 ศาลฎีกาได้มีคำพิพากษายกฟ้องโดยพิจารณาว่าที่ดินโฉนด 2465 ได้ถูกน้ำกัดเซาะกลายเป็นแม่น้ำเจ้าพระยาไปหมดแล้ว การฟ้องคดีนี้เป็นการนำโฉนดที่ดิน 2465 ขึ้นมาฟ้องใหม่ ซึ่งบริษัทจะดำเนินการต่อสู้คดีต่อไป โดยบริษัทเชื่อว่าผล</w:t>
      </w:r>
      <w:r w:rsidRPr="006F4CB8">
        <w:rPr>
          <w:cs/>
        </w:rPr>
        <w:t>ทางคดีจะไม่เกิดผลกระทบแก่บริษัท บริษัทจึงไม่ได้บันทึกหนี้สินที่อาจเกิดขึ้นจากคดีดังกล่าว</w:t>
      </w:r>
    </w:p>
    <w:p w14:paraId="1214DECF" w14:textId="77777777" w:rsidR="001906DD" w:rsidRPr="006F4CB8" w:rsidRDefault="001906DD" w:rsidP="001906DD">
      <w:pPr>
        <w:tabs>
          <w:tab w:val="clear" w:pos="454"/>
          <w:tab w:val="left" w:pos="450"/>
        </w:tabs>
        <w:autoSpaceDE w:val="0"/>
        <w:autoSpaceDN w:val="0"/>
        <w:spacing w:before="40" w:after="40"/>
        <w:ind w:left="450"/>
        <w:jc w:val="thaiDistribute"/>
      </w:pPr>
    </w:p>
    <w:p w14:paraId="52CA9900" w14:textId="4F7F5360" w:rsidR="00056BC9" w:rsidRPr="006F4CB8" w:rsidRDefault="00BE0AE6" w:rsidP="00056BC9">
      <w:pPr>
        <w:tabs>
          <w:tab w:val="clear" w:pos="454"/>
          <w:tab w:val="left" w:pos="450"/>
        </w:tabs>
        <w:autoSpaceDE w:val="0"/>
        <w:autoSpaceDN w:val="0"/>
        <w:spacing w:before="40" w:after="40"/>
        <w:ind w:left="450"/>
        <w:jc w:val="thaiDistribute"/>
      </w:pPr>
      <w:r w:rsidRPr="006F4CB8">
        <w:rPr>
          <w:rFonts w:hint="cs"/>
          <w:cs/>
        </w:rPr>
        <w:t xml:space="preserve">ในเดือนกรกฎาคม </w:t>
      </w:r>
      <w:r w:rsidRPr="006F4CB8">
        <w:t xml:space="preserve">2564 </w:t>
      </w:r>
      <w:r w:rsidR="00C222C1" w:rsidRPr="006F4CB8">
        <w:rPr>
          <w:cs/>
        </w:rPr>
        <w:t>บริษัทย่อยทางอ้อมแห่งหนึ่งของกลุ่มบริษัทอยู่ระหว่างการถูกยื่นเสนอข้อพิพาทกล่าวหาว่าบริษัทย่อย</w:t>
      </w:r>
      <w:r w:rsidR="00C222C1" w:rsidRPr="006F4CB8">
        <w:rPr>
          <w:rFonts w:hint="cs"/>
          <w:cs/>
        </w:rPr>
        <w:t>ทางอ้อม</w:t>
      </w:r>
      <w:r w:rsidR="00C222C1" w:rsidRPr="006F4CB8">
        <w:rPr>
          <w:cs/>
        </w:rPr>
        <w:t>ปฏิบัติผิดสัญญาจ้างทำของ โดยผู้รับเหมาได้ยื่นคำเสนอข้อพิพาทต่อสถาบันอนุญาโตตุลาการ เพื่อให้บริษัทย่อย</w:t>
      </w:r>
      <w:r w:rsidR="00C222C1" w:rsidRPr="006F4CB8">
        <w:rPr>
          <w:rFonts w:hint="cs"/>
          <w:cs/>
        </w:rPr>
        <w:t>ทางอ้อม</w:t>
      </w:r>
      <w:r w:rsidR="00C222C1" w:rsidRPr="006F4CB8">
        <w:rPr>
          <w:cs/>
        </w:rPr>
        <w:t xml:space="preserve">ชำระค่าเสียหายจากการผิดสัญญาก่อสร้างโรงงาน เป็นจำนวนเงิน </w:t>
      </w:r>
      <w:r w:rsidR="00C222C1" w:rsidRPr="006F4CB8">
        <w:t xml:space="preserve">121 </w:t>
      </w:r>
      <w:r w:rsidR="00C222C1" w:rsidRPr="006F4CB8">
        <w:rPr>
          <w:cs/>
        </w:rPr>
        <w:t xml:space="preserve">ล้านบาท ซึ่งในเดือนกันยายน </w:t>
      </w:r>
      <w:r w:rsidR="00C222C1" w:rsidRPr="006F4CB8">
        <w:t xml:space="preserve">2564 </w:t>
      </w:r>
      <w:r w:rsidR="00C222C1" w:rsidRPr="006F4CB8">
        <w:rPr>
          <w:cs/>
        </w:rPr>
        <w:t>บริษัทย่อย</w:t>
      </w:r>
      <w:r w:rsidR="00C222C1" w:rsidRPr="006F4CB8">
        <w:rPr>
          <w:rFonts w:hint="cs"/>
          <w:cs/>
        </w:rPr>
        <w:t>ทางอ้อม</w:t>
      </w:r>
      <w:r w:rsidR="00C222C1" w:rsidRPr="006F4CB8">
        <w:rPr>
          <w:cs/>
        </w:rPr>
        <w:t>ได้ยื่นคำคัดค้าน และคำเรียกร้องแย้งต่อสถาบันอนุญาโตตุลาการ ข้อพิพาทดังกล่าวอยู่ในกระบวนการอนุญาโตตุลาการ</w:t>
      </w:r>
      <w:r w:rsidRPr="006F4CB8">
        <w:t xml:space="preserve"> </w:t>
      </w:r>
      <w:r w:rsidRPr="006F4CB8">
        <w:rPr>
          <w:rFonts w:hint="cs"/>
          <w:cs/>
        </w:rPr>
        <w:t>ผู้บริหารของบริษัทย่อยทางอ้อมเห็นว่าบริษัทย่อยทางอ้อมไม่ได้ทำผิดสัญญาแต่อย่างใด</w:t>
      </w:r>
      <w:r w:rsidR="00C222C1" w:rsidRPr="006F4CB8">
        <w:rPr>
          <w:cs/>
        </w:rPr>
        <w:t xml:space="preserve"> ต่อมาในเดือนกุมภาพันธ์ </w:t>
      </w:r>
      <w:r w:rsidR="00C222C1" w:rsidRPr="006F4CB8">
        <w:t xml:space="preserve">2565 </w:t>
      </w:r>
      <w:r w:rsidR="00C222C1" w:rsidRPr="006F4CB8">
        <w:rPr>
          <w:cs/>
        </w:rPr>
        <w:t>บริษัทย่อย</w:t>
      </w:r>
      <w:r w:rsidR="00C222C1" w:rsidRPr="006F4CB8">
        <w:rPr>
          <w:rFonts w:hint="cs"/>
          <w:cs/>
        </w:rPr>
        <w:t>ทางอ้อม</w:t>
      </w:r>
      <w:r w:rsidR="00C222C1" w:rsidRPr="006F4CB8">
        <w:rPr>
          <w:cs/>
        </w:rPr>
        <w:t>ถูกยื่นคำร้องห้ามใช้ประโยชน์ในโรงงานที่มีข้อพิพาทเป็นการชั่วคราว</w:t>
      </w:r>
      <w:r w:rsidR="00294E34" w:rsidRPr="006F4CB8">
        <w:t xml:space="preserve"> </w:t>
      </w:r>
      <w:r w:rsidR="00294E34" w:rsidRPr="006F4CB8">
        <w:rPr>
          <w:cs/>
        </w:rPr>
        <w:t>ปัจจุบันศาลแพ่งได้มีคำสั่งยกคำร้องในกรณีการห้ามใช้ประโยชน์ในโรงงานดังกล่าวแล้ว</w:t>
      </w:r>
      <w:r w:rsidR="00C222C1" w:rsidRPr="006F4CB8">
        <w:rPr>
          <w:cs/>
        </w:rPr>
        <w:t xml:space="preserve"> </w:t>
      </w:r>
      <w:r w:rsidR="00056BC9" w:rsidRPr="006F4CB8">
        <w:rPr>
          <w:rFonts w:hint="cs"/>
          <w:cs/>
        </w:rPr>
        <w:t xml:space="preserve">     </w:t>
      </w:r>
      <w:r w:rsidR="00C222C1" w:rsidRPr="006F4CB8">
        <w:rPr>
          <w:cs/>
        </w:rPr>
        <w:t>บริษัทย่อย</w:t>
      </w:r>
      <w:r w:rsidR="00C222C1" w:rsidRPr="006F4CB8">
        <w:rPr>
          <w:rFonts w:hint="cs"/>
          <w:cs/>
        </w:rPr>
        <w:t>ทางอ้อม</w:t>
      </w:r>
      <w:r w:rsidR="00C222C1" w:rsidRPr="006F4CB8">
        <w:rPr>
          <w:cs/>
        </w:rPr>
        <w:t>จึงไม่ได้บันทึกหนี้สินหรือผลกระทบอื่นที่อาจเกิดขึ้นจากข้อพิพาทดังกล่าว</w:t>
      </w:r>
      <w:r w:rsidR="000E669E" w:rsidRPr="006F4CB8">
        <w:rPr>
          <w:rFonts w:hint="cs"/>
          <w:cs/>
        </w:rPr>
        <w:t xml:space="preserve"> </w:t>
      </w:r>
      <w:r w:rsidR="000E669E" w:rsidRPr="006F4CB8">
        <w:rPr>
          <w:cs/>
        </w:rPr>
        <w:t xml:space="preserve">ณ วันที่ </w:t>
      </w:r>
      <w:r w:rsidR="000E669E" w:rsidRPr="006F4CB8">
        <w:t xml:space="preserve">30 </w:t>
      </w:r>
      <w:r w:rsidR="000E669E" w:rsidRPr="006F4CB8">
        <w:rPr>
          <w:rFonts w:hint="cs"/>
          <w:cs/>
        </w:rPr>
        <w:t>มิถุนายน</w:t>
      </w:r>
      <w:r w:rsidR="000E669E" w:rsidRPr="006F4CB8">
        <w:rPr>
          <w:cs/>
        </w:rPr>
        <w:t xml:space="preserve"> </w:t>
      </w:r>
      <w:r w:rsidR="000E669E" w:rsidRPr="006F4CB8">
        <w:t>2565</w:t>
      </w:r>
    </w:p>
    <w:p w14:paraId="26004030" w14:textId="5F06237A" w:rsidR="002B23D7" w:rsidRPr="006F4CB8" w:rsidRDefault="002B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7B0DFED" w14:textId="6357ECB0" w:rsidR="004E4394" w:rsidRPr="006F4CB8" w:rsidRDefault="00CD10F4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Theme="majorBidi" w:hAnsiTheme="majorBidi" w:cstheme="majorBidi"/>
          <w:sz w:val="20"/>
          <w:lang w:bidi="th-TH"/>
        </w:rPr>
      </w:pPr>
      <w:r w:rsidRPr="006F4CB8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6F4CB8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6F4C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FF73823" w14:textId="7CB3938A" w:rsidR="0002244C" w:rsidRPr="006F4CB8" w:rsidRDefault="0002244C" w:rsidP="00DE64B0">
      <w:pPr>
        <w:rPr>
          <w:rFonts w:asciiTheme="majorBidi" w:hAnsiTheme="majorBidi" w:cstheme="majorBidi"/>
        </w:rPr>
      </w:pPr>
    </w:p>
    <w:p w14:paraId="103005D4" w14:textId="285974B2" w:rsidR="00CF1C8B" w:rsidRPr="006F4CB8" w:rsidRDefault="00CF1C8B" w:rsidP="00F2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cs/>
        </w:rPr>
      </w:pPr>
      <w:r w:rsidRPr="006F4CB8">
        <w:rPr>
          <w:rFonts w:asciiTheme="majorBidi" w:hAnsiTheme="majorBidi" w:cstheme="majorBidi"/>
        </w:rPr>
        <w:tab/>
      </w:r>
      <w:r w:rsidRPr="006F4CB8">
        <w:rPr>
          <w:rFonts w:asciiTheme="majorBidi" w:hAnsiTheme="majorBidi" w:cstheme="majorBidi"/>
        </w:rPr>
        <w:tab/>
      </w:r>
      <w:r w:rsidRPr="006F4CB8">
        <w:rPr>
          <w:rFonts w:asciiTheme="majorBidi" w:hAnsiTheme="majorBidi" w:cstheme="majorBidi"/>
          <w:i/>
          <w:iCs/>
          <w:cs/>
        </w:rPr>
        <w:t>การจ่ายเงินปันผล</w:t>
      </w:r>
    </w:p>
    <w:p w14:paraId="1DC267C4" w14:textId="77777777" w:rsidR="00C13A13" w:rsidRPr="006F4CB8" w:rsidRDefault="00C13A13" w:rsidP="00E641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</w:p>
    <w:p w14:paraId="110A503F" w14:textId="537C0958" w:rsidR="00E64178" w:rsidRPr="006F4CB8" w:rsidRDefault="00C13A13" w:rsidP="00BE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  <w:r w:rsidRPr="006F4CB8">
        <w:rPr>
          <w:rFonts w:asciiTheme="majorBidi" w:hAnsiTheme="majorBidi" w:hint="cs"/>
          <w:cs/>
        </w:rPr>
        <w:t>เมื่อ</w:t>
      </w:r>
      <w:r w:rsidRPr="006F4CB8">
        <w:rPr>
          <w:rFonts w:asciiTheme="majorBidi" w:hAnsiTheme="majorBidi"/>
          <w:cs/>
        </w:rPr>
        <w:t xml:space="preserve">วันที่ </w:t>
      </w:r>
      <w:r w:rsidRPr="006F4CB8">
        <w:rPr>
          <w:rFonts w:asciiTheme="majorBidi" w:hAnsiTheme="majorBidi"/>
        </w:rPr>
        <w:t>9</w:t>
      </w:r>
      <w:r w:rsidRPr="006F4CB8">
        <w:rPr>
          <w:rFonts w:asciiTheme="majorBidi" w:hAnsiTheme="majorBidi"/>
          <w:cs/>
        </w:rPr>
        <w:t xml:space="preserve"> สิงหาคม </w:t>
      </w:r>
      <w:r w:rsidRPr="006F4CB8">
        <w:rPr>
          <w:rFonts w:asciiTheme="majorBidi" w:hAnsiTheme="majorBidi"/>
        </w:rPr>
        <w:t>2565</w:t>
      </w:r>
      <w:r w:rsidRPr="006F4CB8">
        <w:rPr>
          <w:rFonts w:asciiTheme="majorBidi" w:hAnsiTheme="majorBidi"/>
          <w:cs/>
        </w:rPr>
        <w:t xml:space="preserve"> ที่ประชุมคณะกรรมการ</w:t>
      </w:r>
      <w:r w:rsidRPr="006F4CB8">
        <w:rPr>
          <w:rFonts w:asciiTheme="majorBidi" w:hAnsiTheme="majorBidi" w:hint="cs"/>
          <w:cs/>
        </w:rPr>
        <w:t>ของ</w:t>
      </w:r>
      <w:r w:rsidRPr="006F4CB8">
        <w:rPr>
          <w:rFonts w:asciiTheme="majorBidi" w:hAnsiTheme="majorBidi"/>
          <w:cs/>
        </w:rPr>
        <w:t>บริษัทย่อยได้มีมติให้จ่ายเงินปันผลระหว่างกาล</w:t>
      </w:r>
      <w:r w:rsidR="000B47A2" w:rsidRPr="006F4CB8">
        <w:rPr>
          <w:rFonts w:asciiTheme="majorBidi" w:hAnsiTheme="majorBidi"/>
          <w:cs/>
        </w:rPr>
        <w:t xml:space="preserve">จากผลการดำเนินงานสำหรับงวด </w:t>
      </w:r>
      <w:r w:rsidR="000B47A2" w:rsidRPr="006F4CB8">
        <w:rPr>
          <w:rFonts w:asciiTheme="majorBidi" w:hAnsiTheme="majorBidi" w:cstheme="majorBidi"/>
        </w:rPr>
        <w:t>6</w:t>
      </w:r>
      <w:r w:rsidR="000B47A2" w:rsidRPr="006F4CB8">
        <w:rPr>
          <w:rFonts w:asciiTheme="majorBidi" w:hAnsiTheme="majorBidi"/>
          <w:cs/>
        </w:rPr>
        <w:t xml:space="preserve"> เดือนสิ้นสุดวันที่ </w:t>
      </w:r>
      <w:r w:rsidR="000B47A2" w:rsidRPr="006F4CB8">
        <w:rPr>
          <w:rFonts w:asciiTheme="majorBidi" w:hAnsiTheme="majorBidi" w:cstheme="majorBidi"/>
        </w:rPr>
        <w:t>30</w:t>
      </w:r>
      <w:r w:rsidR="000B47A2" w:rsidRPr="006F4CB8">
        <w:rPr>
          <w:rFonts w:asciiTheme="majorBidi" w:hAnsiTheme="majorBidi"/>
          <w:cs/>
        </w:rPr>
        <w:t xml:space="preserve"> มิถุนายน </w:t>
      </w:r>
      <w:r w:rsidR="000B47A2" w:rsidRPr="006F4CB8">
        <w:rPr>
          <w:rFonts w:asciiTheme="majorBidi" w:hAnsiTheme="majorBidi" w:cstheme="majorBidi"/>
        </w:rPr>
        <w:t>2565</w:t>
      </w:r>
      <w:r w:rsidRPr="006F4CB8">
        <w:rPr>
          <w:rFonts w:asciiTheme="majorBidi" w:hAnsiTheme="majorBidi"/>
          <w:cs/>
        </w:rPr>
        <w:t xml:space="preserve"> ในอัตราหุ้นละ </w:t>
      </w:r>
      <w:r w:rsidRPr="006F4CB8">
        <w:rPr>
          <w:rFonts w:asciiTheme="majorBidi" w:hAnsiTheme="majorBidi"/>
        </w:rPr>
        <w:t>0.05</w:t>
      </w:r>
      <w:r w:rsidRPr="006F4CB8">
        <w:rPr>
          <w:rFonts w:asciiTheme="majorBidi" w:hAnsiTheme="majorBidi"/>
          <w:cs/>
        </w:rPr>
        <w:t xml:space="preserve"> บาทเป็นจำนวนเงินทั้งสิ้น </w:t>
      </w:r>
      <w:r w:rsidRPr="006F4CB8">
        <w:rPr>
          <w:rFonts w:asciiTheme="majorBidi" w:hAnsiTheme="majorBidi"/>
        </w:rPr>
        <w:t>72.3</w:t>
      </w:r>
      <w:r w:rsidRPr="006F4CB8">
        <w:rPr>
          <w:rFonts w:asciiTheme="majorBidi" w:hAnsiTheme="majorBidi"/>
          <w:cs/>
        </w:rPr>
        <w:t xml:space="preserve"> ล้านบาท โดย</w:t>
      </w:r>
      <w:r w:rsidR="00BE0AE6" w:rsidRPr="006F4CB8">
        <w:rPr>
          <w:rFonts w:asciiTheme="majorBidi" w:hAnsiTheme="majorBidi" w:hint="cs"/>
          <w:cs/>
        </w:rPr>
        <w:t>เงินปันผลดังกล่าวจะจ่ายให้แก่ผู้ถือหุ้น</w:t>
      </w:r>
      <w:r w:rsidRPr="006F4CB8">
        <w:rPr>
          <w:rFonts w:asciiTheme="majorBidi" w:hAnsiTheme="majorBidi"/>
          <w:cs/>
        </w:rPr>
        <w:t xml:space="preserve">ในวันที่ </w:t>
      </w:r>
      <w:r w:rsidRPr="006F4CB8">
        <w:rPr>
          <w:rFonts w:asciiTheme="majorBidi" w:hAnsiTheme="majorBidi"/>
        </w:rPr>
        <w:t>7</w:t>
      </w:r>
      <w:r w:rsidRPr="006F4CB8">
        <w:rPr>
          <w:rFonts w:asciiTheme="majorBidi" w:hAnsiTheme="majorBidi"/>
          <w:cs/>
        </w:rPr>
        <w:t xml:space="preserve"> กันยายน </w:t>
      </w:r>
      <w:r w:rsidRPr="006F4CB8">
        <w:rPr>
          <w:rFonts w:asciiTheme="majorBidi" w:hAnsiTheme="majorBidi"/>
        </w:rPr>
        <w:t>2565</w:t>
      </w:r>
    </w:p>
    <w:p w14:paraId="223EF928" w14:textId="77777777" w:rsidR="00C13A13" w:rsidRPr="006F4CB8" w:rsidRDefault="00C13A13" w:rsidP="0005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00D7F4E" w14:textId="529D22D2" w:rsidR="00E64178" w:rsidRPr="006F4CB8" w:rsidRDefault="00E64178" w:rsidP="00F46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6F4CB8">
        <w:rPr>
          <w:rFonts w:asciiTheme="majorBidi" w:hAnsiTheme="majorBidi"/>
          <w:cs/>
        </w:rPr>
        <w:t xml:space="preserve">เมื่อวันที่ </w:t>
      </w:r>
      <w:r w:rsidRPr="006F4CB8">
        <w:rPr>
          <w:rFonts w:asciiTheme="majorBidi" w:hAnsiTheme="majorBidi" w:cstheme="majorBidi"/>
        </w:rPr>
        <w:t xml:space="preserve">13 </w:t>
      </w:r>
      <w:r w:rsidRPr="006F4CB8">
        <w:rPr>
          <w:rFonts w:asciiTheme="majorBidi" w:hAnsiTheme="majorBidi"/>
          <w:cs/>
        </w:rPr>
        <w:t xml:space="preserve">กรกฎาคม </w:t>
      </w:r>
      <w:r w:rsidRPr="006F4CB8">
        <w:rPr>
          <w:rFonts w:asciiTheme="majorBidi" w:hAnsiTheme="majorBidi" w:cstheme="majorBidi"/>
        </w:rPr>
        <w:t xml:space="preserve">2565 </w:t>
      </w:r>
      <w:r w:rsidRPr="006F4CB8">
        <w:rPr>
          <w:rFonts w:asciiTheme="majorBidi" w:hAnsiTheme="majorBidi"/>
          <w:cs/>
        </w:rPr>
        <w:t xml:space="preserve">ที่ประชุมคณะกรรมการของบริษัทย่อยได้มีมติให้จ่ายเงินปันผลในอัตราหุ้นละ </w:t>
      </w:r>
      <w:r w:rsidRPr="006F4CB8">
        <w:rPr>
          <w:rFonts w:asciiTheme="majorBidi" w:hAnsiTheme="majorBidi" w:cstheme="majorBidi"/>
        </w:rPr>
        <w:t xml:space="preserve">1 </w:t>
      </w:r>
      <w:r w:rsidRPr="006F4CB8">
        <w:rPr>
          <w:rFonts w:asciiTheme="majorBidi" w:hAnsiTheme="majorBidi"/>
          <w:cs/>
        </w:rPr>
        <w:t xml:space="preserve">โครนนอร์เวย์  เป็นจำนวนเงินทั้งสิ้น </w:t>
      </w:r>
      <w:r w:rsidRPr="006F4CB8">
        <w:rPr>
          <w:rFonts w:asciiTheme="majorBidi" w:hAnsiTheme="majorBidi" w:cstheme="majorBidi"/>
        </w:rPr>
        <w:t xml:space="preserve">103.9 </w:t>
      </w:r>
      <w:r w:rsidRPr="006F4CB8">
        <w:rPr>
          <w:rFonts w:asciiTheme="majorBidi" w:hAnsiTheme="majorBidi"/>
          <w:cs/>
        </w:rPr>
        <w:t>ล้านโครนนอร์เวย์ โดย</w:t>
      </w:r>
      <w:r w:rsidR="00BE0AE6" w:rsidRPr="006F4CB8">
        <w:rPr>
          <w:rFonts w:asciiTheme="majorBidi" w:hAnsiTheme="majorBidi" w:hint="cs"/>
          <w:cs/>
        </w:rPr>
        <w:t>เงินปันผลดังกล่าวจะจ่ายให้แก่ผู้ถือหุ้น</w:t>
      </w:r>
      <w:r w:rsidRPr="006F4CB8">
        <w:rPr>
          <w:rFonts w:asciiTheme="majorBidi" w:hAnsiTheme="majorBidi"/>
          <w:cs/>
        </w:rPr>
        <w:t xml:space="preserve">ในเดือนกันยายน </w:t>
      </w:r>
      <w:r w:rsidRPr="006F4CB8">
        <w:rPr>
          <w:rFonts w:asciiTheme="majorBidi" w:hAnsiTheme="majorBidi" w:cstheme="majorBidi"/>
        </w:rPr>
        <w:t>2565</w:t>
      </w:r>
    </w:p>
    <w:p w14:paraId="13FA8F23" w14:textId="209C024B" w:rsidR="00854751" w:rsidRPr="006F4CB8" w:rsidRDefault="0085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</w:p>
    <w:p w14:paraId="49559558" w14:textId="6CBF1893" w:rsidR="00A422F3" w:rsidRPr="006F4CB8" w:rsidRDefault="00ED7ECE" w:rsidP="00F2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cs/>
        </w:rPr>
      </w:pPr>
      <w:r w:rsidRPr="006F4CB8">
        <w:rPr>
          <w:rFonts w:asciiTheme="majorBidi" w:hAnsiTheme="majorBidi" w:cstheme="majorBidi" w:hint="cs"/>
          <w:i/>
          <w:iCs/>
          <w:cs/>
        </w:rPr>
        <w:lastRenderedPageBreak/>
        <w:t>การเปลี่ยนแปลงเงินลงทุน</w:t>
      </w:r>
    </w:p>
    <w:p w14:paraId="734F3BD0" w14:textId="670B0F2F" w:rsidR="00A422F3" w:rsidRPr="006F4CB8" w:rsidRDefault="00A422F3" w:rsidP="00F2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</w:p>
    <w:p w14:paraId="278F92B3" w14:textId="1D3CE0FE" w:rsidR="00E64178" w:rsidRPr="006F4CB8" w:rsidRDefault="00E64178" w:rsidP="00314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  <w:r w:rsidRPr="006F4CB8">
        <w:rPr>
          <w:cs/>
        </w:rPr>
        <w:t xml:space="preserve">เมื่อวันที่ </w:t>
      </w:r>
      <w:r w:rsidRPr="006F4CB8">
        <w:t>9</w:t>
      </w:r>
      <w:r w:rsidRPr="006F4CB8">
        <w:rPr>
          <w:cs/>
        </w:rPr>
        <w:t xml:space="preserve"> มิถุนายน </w:t>
      </w:r>
      <w:r w:rsidRPr="006F4CB8">
        <w:t>2565</w:t>
      </w:r>
      <w:r w:rsidR="00A51819" w:rsidRPr="006F4CB8">
        <w:rPr>
          <w:cs/>
        </w:rPr>
        <w:t xml:space="preserve"> บริษัท</w:t>
      </w:r>
      <w:r w:rsidRPr="006F4CB8">
        <w:rPr>
          <w:cs/>
        </w:rPr>
        <w:t>ได้ลงนามบันทึกคว</w:t>
      </w:r>
      <w:r w:rsidR="00A51819" w:rsidRPr="006F4CB8">
        <w:rPr>
          <w:cs/>
        </w:rPr>
        <w:t>ามเข้าใจเกี่ยวกับการร่วม</w:t>
      </w:r>
      <w:r w:rsidR="0031437D" w:rsidRPr="006F4CB8">
        <w:rPr>
          <w:rFonts w:hint="cs"/>
          <w:cs/>
        </w:rPr>
        <w:t>ทุน</w:t>
      </w:r>
      <w:r w:rsidRPr="006F4CB8">
        <w:rPr>
          <w:cs/>
        </w:rPr>
        <w:t>ร่วมกับธนาคารออมสิน (“</w:t>
      </w:r>
      <w:r w:rsidRPr="006F4CB8">
        <w:t xml:space="preserve">GSB”) </w:t>
      </w:r>
      <w:r w:rsidRPr="006F4CB8">
        <w:rPr>
          <w:cs/>
        </w:rPr>
        <w:t>และ</w:t>
      </w:r>
      <w:r w:rsidR="00A33612" w:rsidRPr="006F4CB8">
        <w:rPr>
          <w:cs/>
        </w:rPr>
        <w:t xml:space="preserve">บริษัท </w:t>
      </w:r>
      <w:r w:rsidRPr="006F4CB8">
        <w:rPr>
          <w:cs/>
        </w:rPr>
        <w:t>ทิพย กรุ๊ป โฮลดิ้งส์</w:t>
      </w:r>
      <w:r w:rsidR="00A33612" w:rsidRPr="006F4CB8">
        <w:rPr>
          <w:cs/>
        </w:rPr>
        <w:t xml:space="preserve"> จำกัด </w:t>
      </w:r>
      <w:r w:rsidR="00A33612" w:rsidRPr="006F4CB8">
        <w:t>(</w:t>
      </w:r>
      <w:r w:rsidR="00A33612" w:rsidRPr="006F4CB8">
        <w:rPr>
          <w:cs/>
        </w:rPr>
        <w:t>มหาชน</w:t>
      </w:r>
      <w:r w:rsidR="00A33612" w:rsidRPr="006F4CB8">
        <w:t>)</w:t>
      </w:r>
      <w:r w:rsidRPr="006F4CB8">
        <w:rPr>
          <w:cs/>
        </w:rPr>
        <w:t xml:space="preserve"> (“</w:t>
      </w:r>
      <w:r w:rsidRPr="006F4CB8">
        <w:t xml:space="preserve">TIPH”)  </w:t>
      </w:r>
      <w:r w:rsidRPr="006F4CB8">
        <w:rPr>
          <w:cs/>
        </w:rPr>
        <w:t>เพื่อลงทุนใน</w:t>
      </w:r>
      <w:r w:rsidR="00A51819" w:rsidRPr="006F4CB8">
        <w:rPr>
          <w:cs/>
        </w:rPr>
        <w:t>ธุรกิจสินเชื่อที่ดินและขายฝาก</w:t>
      </w:r>
      <w:r w:rsidR="0031437D" w:rsidRPr="006F4CB8">
        <w:rPr>
          <w:rFonts w:hint="cs"/>
          <w:cs/>
        </w:rPr>
        <w:t xml:space="preserve"> โดยบริษัท   บีซีวี ไบโอเบส จำกัด</w:t>
      </w:r>
      <w:r w:rsidR="0031437D" w:rsidRPr="006F4CB8">
        <w:t xml:space="preserve"> </w:t>
      </w:r>
      <w:r w:rsidR="0031437D" w:rsidRPr="006F4CB8">
        <w:rPr>
          <w:cs/>
        </w:rPr>
        <w:t>(“</w:t>
      </w:r>
      <w:r w:rsidR="0031437D" w:rsidRPr="006F4CB8">
        <w:t xml:space="preserve">BCVB”) </w:t>
      </w:r>
      <w:r w:rsidR="0031437D" w:rsidRPr="006F4CB8">
        <w:rPr>
          <w:rFonts w:hint="cs"/>
          <w:cs/>
        </w:rPr>
        <w:t>ซึ่งเป็นบริษัทย่อยของบริษัทจะเป็นบริษัทร่วมทุน</w:t>
      </w:r>
      <w:r w:rsidR="000E669E" w:rsidRPr="006F4CB8">
        <w:rPr>
          <w:rFonts w:hint="cs"/>
          <w:cs/>
        </w:rPr>
        <w:t xml:space="preserve"> </w:t>
      </w:r>
      <w:r w:rsidR="00190787" w:rsidRPr="006F4CB8">
        <w:rPr>
          <w:cs/>
        </w:rPr>
        <w:t xml:space="preserve">ในเดือนกรกฎาคม </w:t>
      </w:r>
      <w:r w:rsidR="00190787" w:rsidRPr="006F4CB8">
        <w:t xml:space="preserve">2565 </w:t>
      </w:r>
      <w:r w:rsidR="00412D7C" w:rsidRPr="006F4CB8">
        <w:rPr>
          <w:cs/>
        </w:rPr>
        <w:t>บริษัทได้ขายหุ้น</w:t>
      </w:r>
      <w:r w:rsidR="0031437D" w:rsidRPr="006F4CB8">
        <w:rPr>
          <w:rFonts w:hint="cs"/>
          <w:cs/>
        </w:rPr>
        <w:t xml:space="preserve">ใน </w:t>
      </w:r>
      <w:r w:rsidRPr="006F4CB8">
        <w:t xml:space="preserve">BCVB </w:t>
      </w:r>
      <w:r w:rsidR="00412D7C" w:rsidRPr="006F4CB8">
        <w:rPr>
          <w:cs/>
        </w:rPr>
        <w:t xml:space="preserve">แก่ </w:t>
      </w:r>
      <w:r w:rsidR="00412D7C" w:rsidRPr="006F4CB8">
        <w:t>GSB</w:t>
      </w:r>
      <w:r w:rsidR="00BB6F77" w:rsidRPr="006F4CB8">
        <w:rPr>
          <w:cs/>
        </w:rPr>
        <w:t xml:space="preserve"> และ </w:t>
      </w:r>
      <w:r w:rsidR="00BB6F77" w:rsidRPr="006F4CB8">
        <w:t>TIPH</w:t>
      </w:r>
      <w:r w:rsidR="00412D7C" w:rsidRPr="006F4CB8">
        <w:t xml:space="preserve"> </w:t>
      </w:r>
      <w:r w:rsidR="00412D7C" w:rsidRPr="006F4CB8">
        <w:rPr>
          <w:cs/>
        </w:rPr>
        <w:t xml:space="preserve">จำนวน </w:t>
      </w:r>
      <w:r w:rsidR="00190787" w:rsidRPr="006F4CB8">
        <w:t xml:space="preserve">980,000 </w:t>
      </w:r>
      <w:r w:rsidR="007E70BE" w:rsidRPr="006F4CB8">
        <w:rPr>
          <w:rFonts w:hint="cs"/>
          <w:cs/>
        </w:rPr>
        <w:t>หุ้น</w:t>
      </w:r>
      <w:r w:rsidR="00190787" w:rsidRPr="006F4CB8">
        <w:rPr>
          <w:cs/>
        </w:rPr>
        <w:t xml:space="preserve">และ </w:t>
      </w:r>
      <w:r w:rsidR="00190787" w:rsidRPr="006F4CB8">
        <w:t>620,000</w:t>
      </w:r>
      <w:r w:rsidR="00412D7C" w:rsidRPr="006F4CB8">
        <w:t xml:space="preserve"> </w:t>
      </w:r>
      <w:r w:rsidR="00412D7C" w:rsidRPr="006F4CB8">
        <w:rPr>
          <w:cs/>
        </w:rPr>
        <w:t>หุ้น เป็นจำนวน</w:t>
      </w:r>
      <w:r w:rsidR="0052480E" w:rsidRPr="006F4CB8">
        <w:rPr>
          <w:cs/>
        </w:rPr>
        <w:t>เงิน</w:t>
      </w:r>
      <w:r w:rsidR="00412D7C" w:rsidRPr="006F4CB8">
        <w:rPr>
          <w:cs/>
        </w:rPr>
        <w:t xml:space="preserve"> </w:t>
      </w:r>
      <w:r w:rsidR="00190787" w:rsidRPr="006F4CB8">
        <w:t>9.8</w:t>
      </w:r>
      <w:r w:rsidR="00412D7C" w:rsidRPr="006F4CB8">
        <w:t xml:space="preserve"> </w:t>
      </w:r>
      <w:r w:rsidR="007E70BE" w:rsidRPr="006F4CB8">
        <w:rPr>
          <w:rFonts w:hint="cs"/>
          <w:cs/>
        </w:rPr>
        <w:t>ล้านบาท</w:t>
      </w:r>
      <w:r w:rsidR="00190787" w:rsidRPr="006F4CB8">
        <w:rPr>
          <w:cs/>
        </w:rPr>
        <w:t xml:space="preserve">และ </w:t>
      </w:r>
      <w:r w:rsidR="00190787" w:rsidRPr="006F4CB8">
        <w:t xml:space="preserve">6.2 </w:t>
      </w:r>
      <w:r w:rsidR="00190787" w:rsidRPr="006F4CB8">
        <w:rPr>
          <w:cs/>
        </w:rPr>
        <w:t>ล้านบาท</w:t>
      </w:r>
      <w:r w:rsidR="00412D7C" w:rsidRPr="006F4CB8">
        <w:rPr>
          <w:cs/>
        </w:rPr>
        <w:t xml:space="preserve"> </w:t>
      </w:r>
      <w:r w:rsidR="0052480E" w:rsidRPr="006F4CB8">
        <w:rPr>
          <w:cs/>
        </w:rPr>
        <w:t xml:space="preserve">คิดเป็นสัดส่วนร้อยละ </w:t>
      </w:r>
      <w:r w:rsidR="0052480E" w:rsidRPr="006F4CB8">
        <w:t xml:space="preserve">49 </w:t>
      </w:r>
      <w:r w:rsidR="0052480E" w:rsidRPr="006F4CB8">
        <w:rPr>
          <w:cs/>
        </w:rPr>
        <w:t>และ</w:t>
      </w:r>
      <w:r w:rsidR="0052480E" w:rsidRPr="006F4CB8">
        <w:t xml:space="preserve"> 31 </w:t>
      </w:r>
      <w:r w:rsidR="00190787" w:rsidRPr="006F4CB8">
        <w:rPr>
          <w:cs/>
        </w:rPr>
        <w:t xml:space="preserve">ตามลำดับ </w:t>
      </w:r>
      <w:r w:rsidR="0031437D" w:rsidRPr="006F4CB8">
        <w:rPr>
          <w:rFonts w:hint="cs"/>
          <w:cs/>
        </w:rPr>
        <w:t>โดยภาย</w:t>
      </w:r>
      <w:r w:rsidR="00C175BD" w:rsidRPr="006F4CB8">
        <w:rPr>
          <w:cs/>
        </w:rPr>
        <w:t>หลังการขายหุ้น</w:t>
      </w:r>
      <w:r w:rsidR="000E669E" w:rsidRPr="006F4CB8">
        <w:rPr>
          <w:rFonts w:hint="cs"/>
          <w:cs/>
        </w:rPr>
        <w:t xml:space="preserve"> </w:t>
      </w:r>
      <w:r w:rsidR="00C175BD" w:rsidRPr="006F4CB8">
        <w:rPr>
          <w:cs/>
        </w:rPr>
        <w:t xml:space="preserve">บริษัทเหลือสัดส่วนการถือหุ้นใน </w:t>
      </w:r>
      <w:r w:rsidR="00C175BD" w:rsidRPr="006F4CB8">
        <w:t xml:space="preserve">BCVB </w:t>
      </w:r>
      <w:r w:rsidR="000E669E" w:rsidRPr="006F4CB8">
        <w:rPr>
          <w:rFonts w:hint="cs"/>
          <w:cs/>
        </w:rPr>
        <w:t xml:space="preserve">  </w:t>
      </w:r>
      <w:r w:rsidR="00C175BD" w:rsidRPr="006F4CB8">
        <w:rPr>
          <w:cs/>
        </w:rPr>
        <w:t xml:space="preserve">ร้อยละ </w:t>
      </w:r>
      <w:r w:rsidR="00C175BD" w:rsidRPr="006F4CB8">
        <w:t>20</w:t>
      </w:r>
      <w:r w:rsidR="00123B2B" w:rsidRPr="006F4CB8">
        <w:t xml:space="preserve"> </w:t>
      </w:r>
      <w:r w:rsidR="00977B31" w:rsidRPr="006F4CB8">
        <w:rPr>
          <w:rFonts w:hint="cs"/>
          <w:cs/>
        </w:rPr>
        <w:t xml:space="preserve">ส่งผลให้ </w:t>
      </w:r>
      <w:r w:rsidR="00977B31" w:rsidRPr="006F4CB8">
        <w:t xml:space="preserve">BCVB </w:t>
      </w:r>
      <w:r w:rsidR="00123B2B" w:rsidRPr="006F4CB8">
        <w:rPr>
          <w:rFonts w:hint="cs"/>
          <w:cs/>
        </w:rPr>
        <w:t>มีสถานะเป็นบริษัทร่วมของบริษัท</w:t>
      </w:r>
    </w:p>
    <w:p w14:paraId="63BCF4CA" w14:textId="125F8779" w:rsidR="00A51819" w:rsidRPr="006F4CB8" w:rsidRDefault="00A51819" w:rsidP="00A5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210EBFD3" w14:textId="6AC908AC" w:rsidR="009E39CC" w:rsidRPr="006F4CB8" w:rsidRDefault="009E39CC" w:rsidP="009E39CC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6F4CB8">
        <w:rPr>
          <w:rFonts w:asciiTheme="majorBidi" w:hAnsiTheme="majorBidi" w:cstheme="majorBidi"/>
          <w:cs/>
        </w:rPr>
        <w:t xml:space="preserve">บริษัท </w:t>
      </w:r>
      <w:r w:rsidRPr="006F4CB8">
        <w:rPr>
          <w:rFonts w:asciiTheme="majorBidi" w:hAnsiTheme="majorBidi" w:cstheme="majorBidi"/>
        </w:rPr>
        <w:t>BCPG Formosa Co., Ltd.</w:t>
      </w:r>
      <w:r w:rsidRPr="006F4CB8">
        <w:rPr>
          <w:rFonts w:asciiTheme="majorBidi" w:hAnsiTheme="majorBidi" w:cstheme="majorBidi"/>
          <w:cs/>
        </w:rPr>
        <w:t xml:space="preserve"> ซึ่งเป็นบริษัทย่อยทางอ้อมของบริษัท ได้ลงทุนซื้อหุ้นสามัญจากผู้พัฒนาโครงการเพื่อลงทุนในธุรกิจโรงไฟฟ้าพลังงานแสงอาทิตย์ในประเทศไต้หวัน ซึ่งการดำเนินการดังกล่าวเป็นไปตามแผนการพัฒนาโครงการที่ได้รับอนุมัติโดยที่ประชุมคณะกรรมการของบริษัท</w:t>
      </w:r>
      <w:r w:rsidR="006F4933" w:rsidRPr="006F4CB8">
        <w:rPr>
          <w:rFonts w:asciiTheme="majorBidi" w:hAnsiTheme="majorBidi" w:cstheme="majorBidi" w:hint="cs"/>
          <w:cs/>
        </w:rPr>
        <w:t>ย่อยทางอ้อม</w:t>
      </w:r>
      <w:r w:rsidRPr="006F4CB8">
        <w:rPr>
          <w:rFonts w:asciiTheme="majorBidi" w:hAnsiTheme="majorBidi" w:cstheme="majorBidi"/>
          <w:cs/>
        </w:rPr>
        <w:t xml:space="preserve"> โดยมีรายละเอียดดังนี้</w:t>
      </w:r>
    </w:p>
    <w:p w14:paraId="4DE1CCA8" w14:textId="149EFCD3" w:rsidR="009E39CC" w:rsidRPr="006F4CB8" w:rsidRDefault="009E39CC" w:rsidP="009E39CC">
      <w:pPr>
        <w:pStyle w:val="ListParagraph"/>
        <w:numPr>
          <w:ilvl w:val="0"/>
          <w:numId w:val="47"/>
        </w:num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F4CB8">
        <w:rPr>
          <w:rFonts w:asciiTheme="majorBidi" w:hAnsiTheme="majorBidi" w:cstheme="majorBidi"/>
          <w:sz w:val="30"/>
          <w:szCs w:val="30"/>
        </w:rPr>
        <w:t xml:space="preserve">6 </w:t>
      </w:r>
      <w:r w:rsidRPr="006F4CB8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6F4CB8">
        <w:rPr>
          <w:rFonts w:asciiTheme="majorBidi" w:hAnsiTheme="majorBidi" w:cstheme="majorBidi"/>
          <w:sz w:val="30"/>
          <w:szCs w:val="30"/>
        </w:rPr>
        <w:t xml:space="preserve"> 2565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r w:rsidRPr="006F4CB8">
        <w:rPr>
          <w:rFonts w:asciiTheme="majorBidi" w:hAnsiTheme="majorBidi" w:cstheme="majorBidi"/>
          <w:sz w:val="30"/>
          <w:szCs w:val="30"/>
        </w:rPr>
        <w:t>BCPG Formosa Co., Ltd.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ได้ลงนามในสัญญาซื้อขายหุ้นสามัญ เพื่อลงทุนซื้อหุ้นสามัญทั้งหมดของบริษัท </w:t>
      </w:r>
      <w:r w:rsidRPr="006F4CB8">
        <w:rPr>
          <w:rFonts w:asciiTheme="majorBidi" w:hAnsiTheme="majorBidi" w:cstheme="majorBidi"/>
          <w:sz w:val="30"/>
          <w:szCs w:val="30"/>
        </w:rPr>
        <w:t>BCPG Formosa One Co., Ltd.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จากบริษัท </w:t>
      </w:r>
      <w:r w:rsidRPr="006F4CB8">
        <w:rPr>
          <w:rFonts w:asciiTheme="majorBidi" w:hAnsiTheme="majorBidi" w:cstheme="majorBidi"/>
          <w:sz w:val="30"/>
          <w:szCs w:val="30"/>
        </w:rPr>
        <w:t xml:space="preserve">Solar Piggy Inc. </w:t>
      </w:r>
      <w:r w:rsidRPr="006F4CB8">
        <w:rPr>
          <w:rFonts w:asciiTheme="majorBidi" w:hAnsiTheme="majorBidi" w:cstheme="majorBidi"/>
          <w:sz w:val="30"/>
          <w:szCs w:val="30"/>
          <w:cs/>
        </w:rPr>
        <w:t>(</w:t>
      </w:r>
      <w:r w:rsidRPr="006F4CB8">
        <w:rPr>
          <w:rFonts w:asciiTheme="majorBidi" w:hAnsiTheme="majorBidi" w:cstheme="majorBidi"/>
          <w:sz w:val="30"/>
          <w:szCs w:val="30"/>
        </w:rPr>
        <w:t>“</w:t>
      </w:r>
      <w:r w:rsidRPr="006F4CB8">
        <w:rPr>
          <w:rFonts w:asciiTheme="majorBidi" w:hAnsiTheme="majorBidi" w:cstheme="majorBidi"/>
          <w:sz w:val="30"/>
          <w:szCs w:val="30"/>
          <w:cs/>
        </w:rPr>
        <w:t>ผู้ขาย</w:t>
      </w:r>
      <w:r w:rsidRPr="006F4CB8">
        <w:rPr>
          <w:rFonts w:asciiTheme="majorBidi" w:hAnsiTheme="majorBidi" w:cstheme="majorBidi"/>
          <w:sz w:val="30"/>
          <w:szCs w:val="30"/>
        </w:rPr>
        <w:t>”</w:t>
      </w:r>
      <w:r w:rsidRPr="006F4CB8">
        <w:rPr>
          <w:rFonts w:asciiTheme="majorBidi" w:hAnsiTheme="majorBidi" w:cstheme="majorBidi"/>
          <w:sz w:val="30"/>
          <w:szCs w:val="30"/>
          <w:cs/>
        </w:rPr>
        <w:t>)</w:t>
      </w:r>
      <w:r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>ซึ่งเป็นผู้พัฒนาโครงการ</w:t>
      </w:r>
      <w:r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Pr="006F4CB8">
        <w:rPr>
          <w:rFonts w:asciiTheme="majorBidi" w:hAnsiTheme="majorBidi" w:cstheme="majorBidi"/>
          <w:sz w:val="30"/>
          <w:szCs w:val="30"/>
        </w:rPr>
        <w:t xml:space="preserve">26.25 </w:t>
      </w:r>
      <w:r w:rsidRPr="006F4CB8">
        <w:rPr>
          <w:rFonts w:asciiTheme="majorBidi" w:hAnsiTheme="majorBidi" w:cstheme="majorBidi"/>
          <w:sz w:val="30"/>
          <w:szCs w:val="30"/>
          <w:cs/>
        </w:rPr>
        <w:t>ล้านเหรียญไต้หวัน</w:t>
      </w:r>
      <w:r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 </w:t>
      </w:r>
      <w:r w:rsidRPr="006F4CB8">
        <w:rPr>
          <w:rFonts w:asciiTheme="majorBidi" w:hAnsiTheme="majorBidi" w:cstheme="majorBidi"/>
          <w:sz w:val="30"/>
          <w:szCs w:val="30"/>
        </w:rPr>
        <w:t>BCPG Formosa Co., Ltd.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และผู้ขายได้บรรลุเงื่อนไขบังคับภายใต้สัญญาซื้อขายหุ้นแล้ว ต่อมาเมื่อวันที่ </w:t>
      </w:r>
      <w:r w:rsidRPr="006F4CB8">
        <w:rPr>
          <w:rFonts w:asciiTheme="majorBidi" w:hAnsiTheme="majorBidi" w:cstheme="majorBidi"/>
          <w:sz w:val="30"/>
          <w:szCs w:val="30"/>
        </w:rPr>
        <w:t xml:space="preserve">13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6F4CB8">
        <w:rPr>
          <w:rFonts w:asciiTheme="majorBidi" w:hAnsiTheme="majorBidi" w:cstheme="majorBidi"/>
          <w:sz w:val="30"/>
          <w:szCs w:val="30"/>
        </w:rPr>
        <w:t xml:space="preserve">2565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6F4CB8">
        <w:rPr>
          <w:rFonts w:asciiTheme="majorBidi" w:hAnsiTheme="majorBidi" w:cstheme="majorBidi"/>
          <w:sz w:val="30"/>
          <w:szCs w:val="30"/>
        </w:rPr>
        <w:t>BCPG Formosa Co., Ltd.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24D4" w:rsidRPr="006F4CB8">
        <w:rPr>
          <w:rFonts w:asciiTheme="majorBidi" w:hAnsiTheme="majorBidi" w:cstheme="majorBidi"/>
          <w:sz w:val="30"/>
          <w:szCs w:val="30"/>
          <w:cs/>
        </w:rPr>
        <w:t>ได้ชำระค่าหุ้นดังกล่าวเรียบร้อยแล้ว</w:t>
      </w:r>
    </w:p>
    <w:p w14:paraId="6A752A70" w14:textId="5794A313" w:rsidR="009E39CC" w:rsidRPr="006F4CB8" w:rsidRDefault="009E39CC" w:rsidP="009E39CC">
      <w:pPr>
        <w:pStyle w:val="ListParagraph"/>
        <w:numPr>
          <w:ilvl w:val="0"/>
          <w:numId w:val="47"/>
        </w:numPr>
        <w:ind w:left="896" w:hanging="35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F4CB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F4CB8">
        <w:rPr>
          <w:rFonts w:asciiTheme="majorBidi" w:hAnsiTheme="majorBidi" w:cstheme="majorBidi"/>
          <w:sz w:val="30"/>
          <w:szCs w:val="30"/>
        </w:rPr>
        <w:t xml:space="preserve">14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6F4CB8">
        <w:rPr>
          <w:rFonts w:asciiTheme="majorBidi" w:hAnsiTheme="majorBidi" w:cstheme="majorBidi"/>
          <w:sz w:val="30"/>
          <w:szCs w:val="30"/>
        </w:rPr>
        <w:t>2565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r w:rsidRPr="006F4CB8">
        <w:rPr>
          <w:rFonts w:asciiTheme="majorBidi" w:hAnsiTheme="majorBidi" w:cstheme="majorBidi"/>
          <w:sz w:val="30"/>
          <w:szCs w:val="30"/>
        </w:rPr>
        <w:t>BCPG Formosa Co., Ltd.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ได้ลงนามในสัญญาซื้อขายหุ้นสามัญ เพื่อลงทุนซื้อหุ้นสามัญทั้งหมดของบริษัท </w:t>
      </w:r>
      <w:r w:rsidRPr="006F4CB8">
        <w:rPr>
          <w:rFonts w:asciiTheme="majorBidi" w:hAnsiTheme="majorBidi" w:cstheme="majorBidi"/>
          <w:sz w:val="30"/>
          <w:szCs w:val="30"/>
        </w:rPr>
        <w:t xml:space="preserve">Jieyang Energy Co., Ltd.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จากบริษัท </w:t>
      </w:r>
      <w:r w:rsidRPr="006F4CB8">
        <w:rPr>
          <w:rFonts w:asciiTheme="majorBidi" w:hAnsiTheme="majorBidi" w:cstheme="majorBidi"/>
          <w:sz w:val="30"/>
          <w:szCs w:val="30"/>
        </w:rPr>
        <w:t xml:space="preserve">Guorui Green Energy Co., Ltd. </w:t>
      </w:r>
      <w:r w:rsidRPr="006F4CB8">
        <w:rPr>
          <w:rFonts w:asciiTheme="majorBidi" w:hAnsiTheme="majorBidi" w:cstheme="majorBidi"/>
          <w:sz w:val="30"/>
          <w:szCs w:val="30"/>
          <w:cs/>
        </w:rPr>
        <w:t>(</w:t>
      </w:r>
      <w:r w:rsidRPr="006F4CB8">
        <w:rPr>
          <w:rFonts w:asciiTheme="majorBidi" w:hAnsiTheme="majorBidi" w:cstheme="majorBidi"/>
          <w:sz w:val="30"/>
          <w:szCs w:val="30"/>
        </w:rPr>
        <w:t>“</w:t>
      </w:r>
      <w:r w:rsidRPr="006F4CB8">
        <w:rPr>
          <w:rFonts w:asciiTheme="majorBidi" w:hAnsiTheme="majorBidi" w:cstheme="majorBidi"/>
          <w:sz w:val="30"/>
          <w:szCs w:val="30"/>
          <w:cs/>
        </w:rPr>
        <w:t>ผู้ขาย</w:t>
      </w:r>
      <w:r w:rsidRPr="006F4CB8">
        <w:rPr>
          <w:rFonts w:asciiTheme="majorBidi" w:hAnsiTheme="majorBidi" w:cstheme="majorBidi"/>
          <w:sz w:val="30"/>
          <w:szCs w:val="30"/>
        </w:rPr>
        <w:t>”</w:t>
      </w:r>
      <w:r w:rsidRPr="006F4CB8">
        <w:rPr>
          <w:rFonts w:asciiTheme="majorBidi" w:hAnsiTheme="majorBidi" w:cstheme="majorBidi"/>
          <w:sz w:val="30"/>
          <w:szCs w:val="30"/>
          <w:cs/>
        </w:rPr>
        <w:t>)</w:t>
      </w:r>
      <w:r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>ซึ่งเป็นผู้พัฒนาโครงการ</w:t>
      </w:r>
      <w:r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Pr="006F4CB8">
        <w:rPr>
          <w:rFonts w:asciiTheme="majorBidi" w:hAnsiTheme="majorBidi" w:cstheme="majorBidi"/>
          <w:sz w:val="30"/>
          <w:szCs w:val="30"/>
        </w:rPr>
        <w:t xml:space="preserve">1 </w:t>
      </w:r>
      <w:r w:rsidRPr="006F4CB8">
        <w:rPr>
          <w:rFonts w:asciiTheme="majorBidi" w:hAnsiTheme="majorBidi" w:cstheme="majorBidi"/>
          <w:sz w:val="30"/>
          <w:szCs w:val="30"/>
          <w:cs/>
        </w:rPr>
        <w:t>ล้านเหรียญไต้หวัน</w:t>
      </w:r>
      <w:r w:rsidRPr="006F4CB8">
        <w:rPr>
          <w:rFonts w:asciiTheme="majorBidi" w:hAnsiTheme="majorBidi" w:cstheme="majorBidi"/>
          <w:sz w:val="30"/>
          <w:szCs w:val="30"/>
        </w:rPr>
        <w:t xml:space="preserve">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 </w:t>
      </w:r>
      <w:r w:rsidRPr="006F4CB8">
        <w:rPr>
          <w:rFonts w:asciiTheme="majorBidi" w:hAnsiTheme="majorBidi" w:cstheme="majorBidi"/>
          <w:sz w:val="30"/>
          <w:szCs w:val="30"/>
        </w:rPr>
        <w:t>BCPG Formosa Co., Ltd.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และผู้ขายได้บรรลุเงื่อนไขบังคับภายใต้สัญญาซื้อขายหุ้นแล้ว ต่อมาเมื่อวันที่ </w:t>
      </w:r>
      <w:r w:rsidRPr="006F4CB8">
        <w:rPr>
          <w:rFonts w:asciiTheme="majorBidi" w:hAnsiTheme="majorBidi" w:cstheme="majorBidi"/>
          <w:sz w:val="30"/>
          <w:szCs w:val="30"/>
        </w:rPr>
        <w:t xml:space="preserve">3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6F4CB8">
        <w:rPr>
          <w:rFonts w:asciiTheme="majorBidi" w:hAnsiTheme="majorBidi" w:cstheme="majorBidi"/>
          <w:sz w:val="30"/>
          <w:szCs w:val="30"/>
        </w:rPr>
        <w:t xml:space="preserve">2565 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6F4CB8">
        <w:rPr>
          <w:rFonts w:asciiTheme="majorBidi" w:hAnsiTheme="majorBidi" w:cstheme="majorBidi"/>
          <w:sz w:val="30"/>
          <w:szCs w:val="30"/>
        </w:rPr>
        <w:t>BCPG Formosa Co., Ltd.</w:t>
      </w:r>
      <w:r w:rsidRPr="006F4C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24D4" w:rsidRPr="006F4CB8">
        <w:rPr>
          <w:rFonts w:asciiTheme="majorBidi" w:hAnsiTheme="majorBidi" w:cstheme="majorBidi"/>
          <w:sz w:val="30"/>
          <w:szCs w:val="30"/>
          <w:cs/>
        </w:rPr>
        <w:t>ได้ชำระค่าหุ้นดังกล่าวเรียบร้อยแล้ว</w:t>
      </w:r>
    </w:p>
    <w:p w14:paraId="75DCE154" w14:textId="77777777" w:rsidR="007A4C2E" w:rsidRPr="006F4CB8" w:rsidRDefault="007A4C2E" w:rsidP="00A5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0F2E34F8" w14:textId="15565089" w:rsidR="004D4C0B" w:rsidRPr="006F4CB8" w:rsidRDefault="004D4C0B" w:rsidP="004D4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i/>
          <w:iCs/>
        </w:rPr>
      </w:pPr>
      <w:r w:rsidRPr="006F4CB8">
        <w:rPr>
          <w:rFonts w:asciiTheme="majorBidi" w:hAnsiTheme="majorBidi"/>
          <w:i/>
          <w:iCs/>
          <w:cs/>
        </w:rPr>
        <w:t>การซื้อคืนหุ้นกู้</w:t>
      </w:r>
    </w:p>
    <w:p w14:paraId="2B5C640C" w14:textId="77777777" w:rsidR="004D4C0B" w:rsidRPr="006F4CB8" w:rsidRDefault="004D4C0B" w:rsidP="004D4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47638E0B" w14:textId="28D3C8C9" w:rsidR="005A0768" w:rsidRPr="00AC5B83" w:rsidRDefault="004D4C0B" w:rsidP="005A0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  <w:r w:rsidRPr="006F4CB8">
        <w:rPr>
          <w:rFonts w:asciiTheme="majorBidi" w:hAnsiTheme="majorBidi"/>
          <w:cs/>
        </w:rPr>
        <w:t xml:space="preserve">เมื่อวันที่ </w:t>
      </w:r>
      <w:r w:rsidRPr="006F4CB8">
        <w:rPr>
          <w:rFonts w:asciiTheme="majorBidi" w:hAnsiTheme="majorBidi"/>
        </w:rPr>
        <w:t xml:space="preserve">13 </w:t>
      </w:r>
      <w:r w:rsidRPr="006F4CB8">
        <w:rPr>
          <w:rFonts w:asciiTheme="majorBidi" w:hAnsiTheme="majorBidi"/>
          <w:cs/>
        </w:rPr>
        <w:t xml:space="preserve">กรกฎาคม </w:t>
      </w:r>
      <w:r w:rsidR="005A0768" w:rsidRPr="006F4CB8">
        <w:rPr>
          <w:rFonts w:asciiTheme="majorBidi" w:hAnsiTheme="majorBidi"/>
        </w:rPr>
        <w:t>2565</w:t>
      </w:r>
      <w:r w:rsidRPr="006F4CB8">
        <w:rPr>
          <w:rFonts w:asciiTheme="majorBidi" w:hAnsiTheme="majorBidi"/>
        </w:rPr>
        <w:t xml:space="preserve"> </w:t>
      </w:r>
      <w:r w:rsidRPr="006F4CB8">
        <w:rPr>
          <w:rFonts w:asciiTheme="majorBidi" w:hAnsiTheme="majorBidi"/>
          <w:cs/>
        </w:rPr>
        <w:t xml:space="preserve">บริษัทย่อยแห่งหนึ่งประกาศซื้อหุ้นกู้ที่คงเหลืออยู่ทั้งหมดของหุ้นกู้ที่ได้ออกไปแล้ว โดยยอดคงเหลือของหุ้นกู้ดังกล่าวมีมูลค่า </w:t>
      </w:r>
      <w:r w:rsidRPr="006F4CB8">
        <w:rPr>
          <w:rFonts w:asciiTheme="majorBidi" w:hAnsiTheme="majorBidi"/>
        </w:rPr>
        <w:t xml:space="preserve">100 </w:t>
      </w:r>
      <w:r w:rsidRPr="006F4CB8">
        <w:rPr>
          <w:rFonts w:asciiTheme="majorBidi" w:hAnsiTheme="majorBidi"/>
          <w:cs/>
        </w:rPr>
        <w:t>ล้านเหรียญสหรัฐฯ และมีมูลค่าการซื้อคืนที่ราคา</w:t>
      </w:r>
      <w:r w:rsidR="003D3203" w:rsidRPr="006F4CB8">
        <w:rPr>
          <w:rFonts w:asciiTheme="majorBidi" w:hAnsiTheme="majorBidi" w:hint="cs"/>
          <w:cs/>
        </w:rPr>
        <w:t>ร้อยละ</w:t>
      </w:r>
      <w:r w:rsidRPr="006F4CB8">
        <w:rPr>
          <w:rFonts w:asciiTheme="majorBidi" w:hAnsiTheme="majorBidi"/>
          <w:cs/>
        </w:rPr>
        <w:t xml:space="preserve"> </w:t>
      </w:r>
      <w:r w:rsidRPr="006F4CB8">
        <w:rPr>
          <w:rFonts w:asciiTheme="majorBidi" w:hAnsiTheme="majorBidi"/>
        </w:rPr>
        <w:t xml:space="preserve">102.75 </w:t>
      </w:r>
      <w:r w:rsidR="003D3203" w:rsidRPr="006F4CB8">
        <w:rPr>
          <w:rFonts w:asciiTheme="majorBidi" w:hAnsiTheme="majorBidi" w:hint="cs"/>
          <w:cs/>
        </w:rPr>
        <w:t>ของมูลค่าที่ตราไว้</w:t>
      </w:r>
    </w:p>
    <w:sectPr w:rsidR="005A0768" w:rsidRPr="00AC5B83" w:rsidSect="00FB1D27">
      <w:headerReference w:type="default" r:id="rId28"/>
      <w:footerReference w:type="default" r:id="rId2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A8B32" w14:textId="77777777" w:rsidR="00292705" w:rsidRDefault="00292705">
      <w:r>
        <w:separator/>
      </w:r>
    </w:p>
    <w:p w14:paraId="59DAC432" w14:textId="77777777" w:rsidR="00292705" w:rsidRDefault="00292705"/>
  </w:endnote>
  <w:endnote w:type="continuationSeparator" w:id="0">
    <w:p w14:paraId="4318471A" w14:textId="77777777" w:rsidR="00292705" w:rsidRDefault="00292705">
      <w:r>
        <w:continuationSeparator/>
      </w:r>
    </w:p>
    <w:p w14:paraId="156C93BA" w14:textId="77777777" w:rsidR="00292705" w:rsidRDefault="002927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EAA26" w14:textId="77777777" w:rsidR="00156141" w:rsidRDefault="00156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6234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CD517" w14:textId="2F22E931" w:rsidR="00804B0D" w:rsidRPr="001D0AEF" w:rsidRDefault="00804B0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A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D0AEF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D0A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F4CB8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1D0A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7B63D" w14:textId="77777777" w:rsidR="00156141" w:rsidRDefault="001561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3CB6B" w14:textId="19C1EA19" w:rsidR="00804B0D" w:rsidRPr="00F5234D" w:rsidRDefault="00804B0D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6F4CB8">
      <w:rPr>
        <w:rFonts w:ascii="Angsana New" w:hAnsi="Angsana New"/>
        <w:noProof/>
        <w:sz w:val="30"/>
        <w:szCs w:val="30"/>
      </w:rPr>
      <w:t>28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47A96" w14:textId="2D207507" w:rsidR="00804B0D" w:rsidRPr="00F5234D" w:rsidRDefault="00804B0D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6F4CB8">
      <w:rPr>
        <w:rFonts w:ascii="Angsana New" w:hAnsi="Angsana New"/>
        <w:noProof/>
        <w:sz w:val="30"/>
        <w:szCs w:val="30"/>
      </w:rPr>
      <w:t>32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C7D4" w14:textId="198E2473" w:rsidR="00804B0D" w:rsidRPr="00F5234D" w:rsidRDefault="00804B0D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6F4CB8">
      <w:rPr>
        <w:rFonts w:ascii="Angsana New" w:hAnsi="Angsana New"/>
        <w:noProof/>
        <w:sz w:val="30"/>
        <w:szCs w:val="30"/>
      </w:rPr>
      <w:t>36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06318" w14:textId="2A4B4BEF" w:rsidR="00804B0D" w:rsidRPr="00116F0A" w:rsidRDefault="00804B0D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F4CB8">
      <w:rPr>
        <w:rStyle w:val="PageNumber"/>
        <w:rFonts w:ascii="Angsana New" w:hAnsi="Angsana New"/>
        <w:noProof/>
        <w:sz w:val="30"/>
        <w:szCs w:val="30"/>
        <w:cs/>
      </w:rPr>
      <w:t>41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804B0D" w:rsidRPr="00146F25" w:rsidRDefault="00804B0D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F9979" w14:textId="3799112F" w:rsidR="00804B0D" w:rsidRPr="00960645" w:rsidRDefault="00804B0D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 w:rsidR="006F4CB8">
      <w:rPr>
        <w:rFonts w:asciiTheme="majorBidi" w:hAnsiTheme="majorBidi" w:cstheme="majorBidi"/>
        <w:noProof/>
      </w:rPr>
      <w:t>49</w:t>
    </w:r>
    <w:r w:rsidRPr="003E0BCC">
      <w:rPr>
        <w:rFonts w:asciiTheme="majorBidi" w:hAnsiTheme="majorBidi" w:cstheme="majorBidi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F8B0B" w14:textId="6614533D" w:rsidR="00804B0D" w:rsidRPr="00960645" w:rsidRDefault="00804B0D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 w:rsidR="006F4CB8"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A8545" w14:textId="77777777" w:rsidR="00292705" w:rsidRDefault="00292705"/>
  </w:footnote>
  <w:footnote w:type="continuationSeparator" w:id="0">
    <w:p w14:paraId="38770501" w14:textId="77777777" w:rsidR="00292705" w:rsidRDefault="00292705">
      <w:r>
        <w:continuationSeparator/>
      </w:r>
    </w:p>
    <w:p w14:paraId="4907C06B" w14:textId="77777777" w:rsidR="00292705" w:rsidRDefault="002927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2C4A9" w14:textId="77777777" w:rsidR="00156141" w:rsidRDefault="00156141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132F5" w14:textId="77777777" w:rsidR="00052726" w:rsidRDefault="00052726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52726" w:rsidRPr="00564725" w:rsidRDefault="00052726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3670063" w14:textId="77777777" w:rsidR="00052726" w:rsidRPr="00564725" w:rsidRDefault="00052726" w:rsidP="00052726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AA7AAF2" w14:textId="77777777" w:rsidR="00804B0D" w:rsidRPr="00410770" w:rsidRDefault="00804B0D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BE6BE" w14:textId="77777777" w:rsidR="00804B0D" w:rsidRDefault="00804B0D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804B0D" w:rsidRPr="00564725" w:rsidRDefault="00804B0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105720A" w14:textId="6E6004C4" w:rsidR="00804B0D" w:rsidRPr="00564725" w:rsidRDefault="00804B0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804B0D" w:rsidRPr="002D1C8F" w:rsidRDefault="00804B0D" w:rsidP="0061797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CA20D" w14:textId="77777777" w:rsidR="00804B0D" w:rsidRDefault="00804B0D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804B0D" w:rsidRPr="00564725" w:rsidRDefault="00804B0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2D8CFF9" w14:textId="19CA0630" w:rsidR="00804B0D" w:rsidRPr="00564725" w:rsidRDefault="00804B0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2AF768C" w14:textId="77777777" w:rsidR="00804B0D" w:rsidRPr="002D1C8F" w:rsidRDefault="00804B0D" w:rsidP="00617971">
    <w:pPr>
      <w:pStyle w:val="Header"/>
      <w:rPr>
        <w:lang w:val="en-GB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24A26" w14:textId="77777777" w:rsidR="00804B0D" w:rsidRDefault="00804B0D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804B0D" w:rsidRPr="00564725" w:rsidRDefault="00804B0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8450EE2" w14:textId="6E279205" w:rsidR="00804B0D" w:rsidRPr="00564725" w:rsidRDefault="00804B0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C58F20E" w14:textId="77777777" w:rsidR="00804B0D" w:rsidRPr="002D1C8F" w:rsidRDefault="00804B0D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4AF8F" w14:textId="77777777" w:rsidR="00804B0D" w:rsidRPr="00F47951" w:rsidRDefault="00804B0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FE21B14" w:rsidR="00804B0D" w:rsidRPr="00F47951" w:rsidRDefault="00804B0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B8B0F0F" w14:textId="4B38A52E" w:rsidR="00804B0D" w:rsidRPr="00564725" w:rsidRDefault="00804B0D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10763A8" w14:textId="77777777" w:rsidR="00804B0D" w:rsidRPr="00B8432C" w:rsidRDefault="00804B0D" w:rsidP="00B8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9A178" w14:textId="77777777" w:rsidR="00156141" w:rsidRDefault="001561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EA77E" w14:textId="77777777" w:rsidR="00804B0D" w:rsidRPr="00F47951" w:rsidRDefault="00804B0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804B0D" w:rsidRPr="00F47951" w:rsidRDefault="00804B0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8307123" w14:textId="4C75A1D2" w:rsidR="00804B0D" w:rsidRPr="00564725" w:rsidRDefault="00804B0D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571227C" w14:textId="77777777" w:rsidR="00804B0D" w:rsidRPr="00DF35D2" w:rsidRDefault="00804B0D" w:rsidP="00B8432C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6C00F" w14:textId="77777777" w:rsidR="00804B0D" w:rsidRPr="00F47951" w:rsidRDefault="00804B0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804B0D" w:rsidRPr="00F47951" w:rsidRDefault="00804B0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6A6CE1D" w14:textId="0DC0D477" w:rsidR="00804B0D" w:rsidRPr="00564725" w:rsidRDefault="00804B0D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E70C75D" w14:textId="77777777" w:rsidR="00804B0D" w:rsidRPr="00DF35D2" w:rsidRDefault="00804B0D" w:rsidP="00DF35D2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2B5FE" w14:textId="41B8A2D5" w:rsidR="00804B0D" w:rsidRPr="00F47951" w:rsidRDefault="00804B0D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6D7B4B1" w:rsidR="00804B0D" w:rsidRPr="00F47951" w:rsidRDefault="00804B0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2A41CAB" w14:textId="534862B1" w:rsidR="00804B0D" w:rsidRPr="00564725" w:rsidRDefault="00804B0D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B572559" w14:textId="48E03CA1" w:rsidR="00804B0D" w:rsidRPr="00DF35D2" w:rsidRDefault="00804B0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5E8E5" w14:textId="77777777" w:rsidR="00804B0D" w:rsidRDefault="00804B0D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804B0D" w:rsidRPr="00564725" w:rsidRDefault="00804B0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905938A" w14:textId="433963F7" w:rsidR="00804B0D" w:rsidRPr="00564725" w:rsidRDefault="00804B0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33C63C" w14:textId="77777777" w:rsidR="00804B0D" w:rsidRPr="006672E5" w:rsidRDefault="00804B0D" w:rsidP="00617971">
    <w:pPr>
      <w:pStyle w:val="Header"/>
      <w:rPr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7A6FB" w14:textId="77777777" w:rsidR="00804B0D" w:rsidRDefault="00804B0D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804B0D" w:rsidRPr="00564725" w:rsidRDefault="00804B0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501056E" w14:textId="6647D5CE" w:rsidR="00804B0D" w:rsidRPr="00564725" w:rsidRDefault="00804B0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B09FABF" w14:textId="77777777" w:rsidR="00804B0D" w:rsidRPr="000F3A45" w:rsidRDefault="00804B0D" w:rsidP="00632C8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2FC2C" w14:textId="77777777" w:rsidR="00804B0D" w:rsidRDefault="00804B0D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804B0D" w:rsidRPr="00564725" w:rsidRDefault="00804B0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27368E7" w14:textId="3A5BA3DF" w:rsidR="00804B0D" w:rsidRPr="00564725" w:rsidRDefault="00804B0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 w:rsidRPr="004E5E99">
      <w:rPr>
        <w:rFonts w:hint="cs"/>
        <w:bCs/>
        <w:sz w:val="32"/>
        <w:szCs w:val="32"/>
        <w:cs/>
      </w:rPr>
      <w:t>มิถุนายน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08C26A7" w14:textId="77777777" w:rsidR="00804B0D" w:rsidRPr="000F3A45" w:rsidRDefault="00804B0D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1F71F93"/>
    <w:multiLevelType w:val="hybridMultilevel"/>
    <w:tmpl w:val="0AD4D30A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0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9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8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9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6"/>
  </w:num>
  <w:num w:numId="2">
    <w:abstractNumId w:val="14"/>
  </w:num>
  <w:num w:numId="3">
    <w:abstractNumId w:val="21"/>
  </w:num>
  <w:num w:numId="4">
    <w:abstractNumId w:val="6"/>
  </w:num>
  <w:num w:numId="5">
    <w:abstractNumId w:val="17"/>
  </w:num>
  <w:num w:numId="6">
    <w:abstractNumId w:val="12"/>
  </w:num>
  <w:num w:numId="7">
    <w:abstractNumId w:val="11"/>
  </w:num>
  <w:num w:numId="8">
    <w:abstractNumId w:val="33"/>
  </w:num>
  <w:num w:numId="9">
    <w:abstractNumId w:val="22"/>
  </w:num>
  <w:num w:numId="10">
    <w:abstractNumId w:val="29"/>
  </w:num>
  <w:num w:numId="11">
    <w:abstractNumId w:val="13"/>
  </w:num>
  <w:num w:numId="12">
    <w:abstractNumId w:val="35"/>
  </w:num>
  <w:num w:numId="13">
    <w:abstractNumId w:val="38"/>
  </w:num>
  <w:num w:numId="14">
    <w:abstractNumId w:val="2"/>
  </w:num>
  <w:num w:numId="15">
    <w:abstractNumId w:val="43"/>
  </w:num>
  <w:num w:numId="16">
    <w:abstractNumId w:val="3"/>
  </w:num>
  <w:num w:numId="17">
    <w:abstractNumId w:val="28"/>
  </w:num>
  <w:num w:numId="18">
    <w:abstractNumId w:val="30"/>
  </w:num>
  <w:num w:numId="19">
    <w:abstractNumId w:val="7"/>
  </w:num>
  <w:num w:numId="20">
    <w:abstractNumId w:val="37"/>
  </w:num>
  <w:num w:numId="21">
    <w:abstractNumId w:val="5"/>
  </w:num>
  <w:num w:numId="22">
    <w:abstractNumId w:val="16"/>
  </w:num>
  <w:num w:numId="23">
    <w:abstractNumId w:val="3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32"/>
  </w:num>
  <w:num w:numId="29">
    <w:abstractNumId w:val="36"/>
  </w:num>
  <w:num w:numId="30">
    <w:abstractNumId w:val="26"/>
  </w:num>
  <w:num w:numId="31">
    <w:abstractNumId w:val="19"/>
  </w:num>
  <w:num w:numId="32">
    <w:abstractNumId w:val="25"/>
  </w:num>
  <w:num w:numId="33">
    <w:abstractNumId w:val="23"/>
  </w:num>
  <w:num w:numId="34">
    <w:abstractNumId w:val="1"/>
  </w:num>
  <w:num w:numId="35">
    <w:abstractNumId w:val="8"/>
  </w:num>
  <w:num w:numId="36">
    <w:abstractNumId w:val="18"/>
  </w:num>
  <w:num w:numId="37">
    <w:abstractNumId w:val="0"/>
  </w:num>
  <w:num w:numId="38">
    <w:abstractNumId w:val="10"/>
  </w:num>
  <w:num w:numId="39">
    <w:abstractNumId w:val="27"/>
  </w:num>
  <w:num w:numId="40">
    <w:abstractNumId w:val="31"/>
  </w:num>
  <w:num w:numId="41">
    <w:abstractNumId w:val="40"/>
  </w:num>
  <w:num w:numId="42">
    <w:abstractNumId w:val="20"/>
  </w:num>
  <w:num w:numId="43">
    <w:abstractNumId w:val="4"/>
  </w:num>
  <w:num w:numId="44">
    <w:abstractNumId w:val="42"/>
  </w:num>
  <w:num w:numId="45">
    <w:abstractNumId w:val="24"/>
  </w:num>
  <w:num w:numId="46">
    <w:abstractNumId w:val="15"/>
  </w:num>
  <w:num w:numId="47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6A6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44C"/>
    <w:rsid w:val="0002286D"/>
    <w:rsid w:val="00022CF8"/>
    <w:rsid w:val="00022E7E"/>
    <w:rsid w:val="00022FC2"/>
    <w:rsid w:val="0002310B"/>
    <w:rsid w:val="00023310"/>
    <w:rsid w:val="0002344A"/>
    <w:rsid w:val="00023578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1A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BE7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626"/>
    <w:rsid w:val="000417E5"/>
    <w:rsid w:val="00041842"/>
    <w:rsid w:val="0004186C"/>
    <w:rsid w:val="00041A7D"/>
    <w:rsid w:val="00041ABA"/>
    <w:rsid w:val="00041C82"/>
    <w:rsid w:val="00041E4D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C63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B99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BEC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3AA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BAF"/>
    <w:rsid w:val="00094D5D"/>
    <w:rsid w:val="00094D77"/>
    <w:rsid w:val="00094FA8"/>
    <w:rsid w:val="00094FAA"/>
    <w:rsid w:val="0009512C"/>
    <w:rsid w:val="000952A1"/>
    <w:rsid w:val="000955A7"/>
    <w:rsid w:val="000956E5"/>
    <w:rsid w:val="0009586D"/>
    <w:rsid w:val="00095A5F"/>
    <w:rsid w:val="00095CCA"/>
    <w:rsid w:val="00095E09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97D0D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AA5"/>
    <w:rsid w:val="000A6CAE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7A2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71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07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229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80"/>
    <w:rsid w:val="000F61C5"/>
    <w:rsid w:val="000F621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92A"/>
    <w:rsid w:val="00100C27"/>
    <w:rsid w:val="00100E4D"/>
    <w:rsid w:val="00100ECF"/>
    <w:rsid w:val="00100EDE"/>
    <w:rsid w:val="0010158F"/>
    <w:rsid w:val="001019BF"/>
    <w:rsid w:val="00101BA1"/>
    <w:rsid w:val="00101E1D"/>
    <w:rsid w:val="0010200A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B35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B2B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1BB"/>
    <w:rsid w:val="00125303"/>
    <w:rsid w:val="001253F1"/>
    <w:rsid w:val="0012560D"/>
    <w:rsid w:val="001256F2"/>
    <w:rsid w:val="001258B8"/>
    <w:rsid w:val="0012597D"/>
    <w:rsid w:val="00125CFB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567"/>
    <w:rsid w:val="001308CD"/>
    <w:rsid w:val="00130AE5"/>
    <w:rsid w:val="00130B36"/>
    <w:rsid w:val="00130B71"/>
    <w:rsid w:val="00130C38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D59"/>
    <w:rsid w:val="00134E5E"/>
    <w:rsid w:val="00134FA3"/>
    <w:rsid w:val="001350FA"/>
    <w:rsid w:val="001353C6"/>
    <w:rsid w:val="001353F2"/>
    <w:rsid w:val="00135477"/>
    <w:rsid w:val="0013559C"/>
    <w:rsid w:val="00135BD2"/>
    <w:rsid w:val="00135C3F"/>
    <w:rsid w:val="00135C63"/>
    <w:rsid w:val="00135C95"/>
    <w:rsid w:val="00136001"/>
    <w:rsid w:val="0013627B"/>
    <w:rsid w:val="001363AC"/>
    <w:rsid w:val="0013657B"/>
    <w:rsid w:val="00136A77"/>
    <w:rsid w:val="00136BC3"/>
    <w:rsid w:val="00136C4A"/>
    <w:rsid w:val="00137063"/>
    <w:rsid w:val="00137119"/>
    <w:rsid w:val="0013717D"/>
    <w:rsid w:val="001372C5"/>
    <w:rsid w:val="0013766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65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7C0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7F9"/>
    <w:rsid w:val="00147965"/>
    <w:rsid w:val="00147C30"/>
    <w:rsid w:val="00147DA5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CB7"/>
    <w:rsid w:val="00155E62"/>
    <w:rsid w:val="00156049"/>
    <w:rsid w:val="00156141"/>
    <w:rsid w:val="00156494"/>
    <w:rsid w:val="001564BA"/>
    <w:rsid w:val="0015653B"/>
    <w:rsid w:val="0015664A"/>
    <w:rsid w:val="0015667B"/>
    <w:rsid w:val="0015681C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B1E"/>
    <w:rsid w:val="00157EB2"/>
    <w:rsid w:val="001604DE"/>
    <w:rsid w:val="00160FED"/>
    <w:rsid w:val="00161153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0D1"/>
    <w:rsid w:val="001651BC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40F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6D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709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AF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6F8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DC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5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16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4FE7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08C"/>
    <w:rsid w:val="001D60A7"/>
    <w:rsid w:val="001D63FF"/>
    <w:rsid w:val="001D6435"/>
    <w:rsid w:val="001D67AA"/>
    <w:rsid w:val="001D68F3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C5C"/>
    <w:rsid w:val="001E3ED5"/>
    <w:rsid w:val="001E4028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343"/>
    <w:rsid w:val="001F248C"/>
    <w:rsid w:val="001F289C"/>
    <w:rsid w:val="001F2BD4"/>
    <w:rsid w:val="001F30F9"/>
    <w:rsid w:val="001F36F8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1A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6E3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6F"/>
    <w:rsid w:val="00240379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736"/>
    <w:rsid w:val="00241D24"/>
    <w:rsid w:val="00241EDF"/>
    <w:rsid w:val="00242424"/>
    <w:rsid w:val="002424A2"/>
    <w:rsid w:val="0024261C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BE4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644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620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E5C"/>
    <w:rsid w:val="00266F85"/>
    <w:rsid w:val="00267024"/>
    <w:rsid w:val="0026727C"/>
    <w:rsid w:val="002672C5"/>
    <w:rsid w:val="002672E2"/>
    <w:rsid w:val="00267396"/>
    <w:rsid w:val="0026743F"/>
    <w:rsid w:val="0026753E"/>
    <w:rsid w:val="00267975"/>
    <w:rsid w:val="00267BAD"/>
    <w:rsid w:val="00267C3D"/>
    <w:rsid w:val="00267DC9"/>
    <w:rsid w:val="00270466"/>
    <w:rsid w:val="00270515"/>
    <w:rsid w:val="0027056A"/>
    <w:rsid w:val="00270665"/>
    <w:rsid w:val="0027104F"/>
    <w:rsid w:val="00271224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25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05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4E34"/>
    <w:rsid w:val="002950B4"/>
    <w:rsid w:val="0029524F"/>
    <w:rsid w:val="00295264"/>
    <w:rsid w:val="0029538E"/>
    <w:rsid w:val="002954F6"/>
    <w:rsid w:val="0029569F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5"/>
    <w:rsid w:val="002A7FF2"/>
    <w:rsid w:val="002A7FFE"/>
    <w:rsid w:val="002B017C"/>
    <w:rsid w:val="002B0660"/>
    <w:rsid w:val="002B0772"/>
    <w:rsid w:val="002B089D"/>
    <w:rsid w:val="002B0B7B"/>
    <w:rsid w:val="002B0E2E"/>
    <w:rsid w:val="002B126B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C01BF"/>
    <w:rsid w:val="002C0288"/>
    <w:rsid w:val="002C038C"/>
    <w:rsid w:val="002C062A"/>
    <w:rsid w:val="002C06B1"/>
    <w:rsid w:val="002C07D1"/>
    <w:rsid w:val="002C08AB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46F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5F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DFC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C6"/>
    <w:rsid w:val="003169D9"/>
    <w:rsid w:val="00316C5A"/>
    <w:rsid w:val="00316D11"/>
    <w:rsid w:val="00316D4A"/>
    <w:rsid w:val="00316DF1"/>
    <w:rsid w:val="00316F6B"/>
    <w:rsid w:val="003170C0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5D88"/>
    <w:rsid w:val="0032628A"/>
    <w:rsid w:val="00326624"/>
    <w:rsid w:val="00326B51"/>
    <w:rsid w:val="00326BD3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35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8E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DE3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419"/>
    <w:rsid w:val="0035160D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829"/>
    <w:rsid w:val="003618DE"/>
    <w:rsid w:val="00361900"/>
    <w:rsid w:val="00361B11"/>
    <w:rsid w:val="00362139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BBC"/>
    <w:rsid w:val="003664A1"/>
    <w:rsid w:val="00366506"/>
    <w:rsid w:val="003668FD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3C22"/>
    <w:rsid w:val="003840E0"/>
    <w:rsid w:val="00384201"/>
    <w:rsid w:val="0038457E"/>
    <w:rsid w:val="00384667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C43"/>
    <w:rsid w:val="00386E42"/>
    <w:rsid w:val="00386FF8"/>
    <w:rsid w:val="0038708F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8F7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8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E13"/>
    <w:rsid w:val="003B3028"/>
    <w:rsid w:val="003B304E"/>
    <w:rsid w:val="003B31B0"/>
    <w:rsid w:val="003B3463"/>
    <w:rsid w:val="003B34CB"/>
    <w:rsid w:val="003B36BF"/>
    <w:rsid w:val="003B3B83"/>
    <w:rsid w:val="003B3D0B"/>
    <w:rsid w:val="003B3D76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28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08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72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B19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1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00E"/>
    <w:rsid w:val="004041D3"/>
    <w:rsid w:val="00404911"/>
    <w:rsid w:val="00404A4B"/>
    <w:rsid w:val="00404B97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041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1"/>
    <w:rsid w:val="004168F5"/>
    <w:rsid w:val="00416939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AFC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40B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436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61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05C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7A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928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A0"/>
    <w:rsid w:val="004A08A6"/>
    <w:rsid w:val="004A08B4"/>
    <w:rsid w:val="004A0FA8"/>
    <w:rsid w:val="004A10CD"/>
    <w:rsid w:val="004A11A0"/>
    <w:rsid w:val="004A127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DAC"/>
    <w:rsid w:val="004B50C9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BDD"/>
    <w:rsid w:val="004B6DD6"/>
    <w:rsid w:val="004B6E61"/>
    <w:rsid w:val="004B7532"/>
    <w:rsid w:val="004B75A0"/>
    <w:rsid w:val="004B7A5B"/>
    <w:rsid w:val="004B7B22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81B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010"/>
    <w:rsid w:val="004D318A"/>
    <w:rsid w:val="004D33F1"/>
    <w:rsid w:val="004D34F1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7D0"/>
    <w:rsid w:val="004E590E"/>
    <w:rsid w:val="004E5975"/>
    <w:rsid w:val="004E5A3E"/>
    <w:rsid w:val="004E5A67"/>
    <w:rsid w:val="004E5E99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2A5"/>
    <w:rsid w:val="004F04A1"/>
    <w:rsid w:val="004F0B09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ADB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6FF4"/>
    <w:rsid w:val="0050714E"/>
    <w:rsid w:val="005072D8"/>
    <w:rsid w:val="005077CD"/>
    <w:rsid w:val="0050787D"/>
    <w:rsid w:val="005078E4"/>
    <w:rsid w:val="00507D52"/>
    <w:rsid w:val="00507EE4"/>
    <w:rsid w:val="00507F3F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9B4"/>
    <w:rsid w:val="00513E8C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C4"/>
    <w:rsid w:val="0051527A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7100"/>
    <w:rsid w:val="005171D1"/>
    <w:rsid w:val="0051737F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80E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6035"/>
    <w:rsid w:val="00526089"/>
    <w:rsid w:val="0052697A"/>
    <w:rsid w:val="00526A0D"/>
    <w:rsid w:val="00526D35"/>
    <w:rsid w:val="00526EE5"/>
    <w:rsid w:val="00527208"/>
    <w:rsid w:val="0052744F"/>
    <w:rsid w:val="0052748A"/>
    <w:rsid w:val="0052764D"/>
    <w:rsid w:val="005277A5"/>
    <w:rsid w:val="00527976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975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60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5FD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E2D"/>
    <w:rsid w:val="0054400D"/>
    <w:rsid w:val="005443E5"/>
    <w:rsid w:val="00544504"/>
    <w:rsid w:val="005447E7"/>
    <w:rsid w:val="005448D2"/>
    <w:rsid w:val="00544AFF"/>
    <w:rsid w:val="0054517F"/>
    <w:rsid w:val="00545199"/>
    <w:rsid w:val="0054587D"/>
    <w:rsid w:val="00545908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0F8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D6"/>
    <w:rsid w:val="0056090E"/>
    <w:rsid w:val="00560943"/>
    <w:rsid w:val="00560CC9"/>
    <w:rsid w:val="00560D1F"/>
    <w:rsid w:val="00560E6A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5C4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8CF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30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136"/>
    <w:rsid w:val="0057730C"/>
    <w:rsid w:val="005773EB"/>
    <w:rsid w:val="0057741C"/>
    <w:rsid w:val="005774A9"/>
    <w:rsid w:val="005775AF"/>
    <w:rsid w:val="0057774D"/>
    <w:rsid w:val="0057775F"/>
    <w:rsid w:val="00577AD7"/>
    <w:rsid w:val="00577AFB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6FB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768"/>
    <w:rsid w:val="005A078B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8C5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7B"/>
    <w:rsid w:val="005E59CF"/>
    <w:rsid w:val="005E5A92"/>
    <w:rsid w:val="005E5C0E"/>
    <w:rsid w:val="005E5D0A"/>
    <w:rsid w:val="005E5E3D"/>
    <w:rsid w:val="005E62E1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6E4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5FFF"/>
    <w:rsid w:val="00606008"/>
    <w:rsid w:val="00606070"/>
    <w:rsid w:val="006061A9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03A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474"/>
    <w:rsid w:val="00632C41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84E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90C"/>
    <w:rsid w:val="00645AD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23F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69"/>
    <w:rsid w:val="00664BC3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662"/>
    <w:rsid w:val="006679B5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2DB"/>
    <w:rsid w:val="00671681"/>
    <w:rsid w:val="006716CA"/>
    <w:rsid w:val="00671921"/>
    <w:rsid w:val="00671941"/>
    <w:rsid w:val="006719C7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72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816"/>
    <w:rsid w:val="00680B35"/>
    <w:rsid w:val="00680F83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9D8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29D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8"/>
    <w:rsid w:val="006A708F"/>
    <w:rsid w:val="006A739D"/>
    <w:rsid w:val="006A74BD"/>
    <w:rsid w:val="006A77A6"/>
    <w:rsid w:val="006A78D3"/>
    <w:rsid w:val="006B005F"/>
    <w:rsid w:val="006B0222"/>
    <w:rsid w:val="006B02AC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2AB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648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51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D59"/>
    <w:rsid w:val="006D4DF1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AD3"/>
    <w:rsid w:val="006E6B15"/>
    <w:rsid w:val="006E6CFE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7"/>
    <w:rsid w:val="006F1E95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7BC"/>
    <w:rsid w:val="006F3804"/>
    <w:rsid w:val="006F3A1F"/>
    <w:rsid w:val="006F3CCC"/>
    <w:rsid w:val="006F3EBB"/>
    <w:rsid w:val="006F3F2C"/>
    <w:rsid w:val="006F4310"/>
    <w:rsid w:val="006F435F"/>
    <w:rsid w:val="006F4771"/>
    <w:rsid w:val="006F4933"/>
    <w:rsid w:val="006F4B1F"/>
    <w:rsid w:val="006F4CB8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4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B95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38C"/>
    <w:rsid w:val="00710391"/>
    <w:rsid w:val="0071048E"/>
    <w:rsid w:val="007108B1"/>
    <w:rsid w:val="00710900"/>
    <w:rsid w:val="00710AA6"/>
    <w:rsid w:val="0071119A"/>
    <w:rsid w:val="00711215"/>
    <w:rsid w:val="007112E9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CD3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4FC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96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DEC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59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625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D55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6F4"/>
    <w:rsid w:val="0078471C"/>
    <w:rsid w:val="00784761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23F7"/>
    <w:rsid w:val="00792497"/>
    <w:rsid w:val="00792649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97C2F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06B"/>
    <w:rsid w:val="007A7177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787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01B"/>
    <w:rsid w:val="007C2344"/>
    <w:rsid w:val="007C267D"/>
    <w:rsid w:val="007C27DC"/>
    <w:rsid w:val="007C2E33"/>
    <w:rsid w:val="007C3287"/>
    <w:rsid w:val="007C3559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F67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531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7A0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5D0"/>
    <w:rsid w:val="007E498C"/>
    <w:rsid w:val="007E4B07"/>
    <w:rsid w:val="007E4BF1"/>
    <w:rsid w:val="007E4BF2"/>
    <w:rsid w:val="007E506B"/>
    <w:rsid w:val="007E5077"/>
    <w:rsid w:val="007E557A"/>
    <w:rsid w:val="007E55ED"/>
    <w:rsid w:val="007E59C0"/>
    <w:rsid w:val="007E5BC6"/>
    <w:rsid w:val="007E5C1A"/>
    <w:rsid w:val="007E612C"/>
    <w:rsid w:val="007E6199"/>
    <w:rsid w:val="007E63AD"/>
    <w:rsid w:val="007E63F8"/>
    <w:rsid w:val="007E652B"/>
    <w:rsid w:val="007E6E02"/>
    <w:rsid w:val="007E6F26"/>
    <w:rsid w:val="007E70BE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DCA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2CF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DF"/>
    <w:rsid w:val="007F5A0F"/>
    <w:rsid w:val="007F5C2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424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7F4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F4"/>
    <w:rsid w:val="00815AE1"/>
    <w:rsid w:val="00815BE1"/>
    <w:rsid w:val="00815C86"/>
    <w:rsid w:val="00816019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43F"/>
    <w:rsid w:val="0083057F"/>
    <w:rsid w:val="0083067E"/>
    <w:rsid w:val="008306FA"/>
    <w:rsid w:val="008307BA"/>
    <w:rsid w:val="00830B56"/>
    <w:rsid w:val="00830FD0"/>
    <w:rsid w:val="008311B6"/>
    <w:rsid w:val="008312AF"/>
    <w:rsid w:val="008313DC"/>
    <w:rsid w:val="008313F3"/>
    <w:rsid w:val="00831419"/>
    <w:rsid w:val="00831462"/>
    <w:rsid w:val="0083149B"/>
    <w:rsid w:val="0083172A"/>
    <w:rsid w:val="00831801"/>
    <w:rsid w:val="00831B80"/>
    <w:rsid w:val="00831F24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145"/>
    <w:rsid w:val="008444E4"/>
    <w:rsid w:val="00844699"/>
    <w:rsid w:val="0084478E"/>
    <w:rsid w:val="0084486C"/>
    <w:rsid w:val="0084490E"/>
    <w:rsid w:val="00844B75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218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283"/>
    <w:rsid w:val="00884900"/>
    <w:rsid w:val="008849A1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D90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256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9DC"/>
    <w:rsid w:val="008B5D39"/>
    <w:rsid w:val="008B60E0"/>
    <w:rsid w:val="008B62BC"/>
    <w:rsid w:val="008B69EB"/>
    <w:rsid w:val="008B719D"/>
    <w:rsid w:val="008B7301"/>
    <w:rsid w:val="008B7329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9E5"/>
    <w:rsid w:val="008D5F5F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D43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C3E"/>
    <w:rsid w:val="008E6D28"/>
    <w:rsid w:val="008E6E0F"/>
    <w:rsid w:val="008E7165"/>
    <w:rsid w:val="008E716F"/>
    <w:rsid w:val="008E7333"/>
    <w:rsid w:val="008E763B"/>
    <w:rsid w:val="008E7640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BB7"/>
    <w:rsid w:val="008F1C78"/>
    <w:rsid w:val="008F1FAA"/>
    <w:rsid w:val="008F2153"/>
    <w:rsid w:val="008F21FC"/>
    <w:rsid w:val="008F227A"/>
    <w:rsid w:val="008F27DD"/>
    <w:rsid w:val="008F2B62"/>
    <w:rsid w:val="008F2C12"/>
    <w:rsid w:val="008F2C6C"/>
    <w:rsid w:val="008F2CC0"/>
    <w:rsid w:val="008F2D1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C00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56D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66"/>
    <w:rsid w:val="009076D9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FD6"/>
    <w:rsid w:val="00914194"/>
    <w:rsid w:val="0091439A"/>
    <w:rsid w:val="00914417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E6F"/>
    <w:rsid w:val="00916F22"/>
    <w:rsid w:val="00916F88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B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40"/>
    <w:rsid w:val="0092278E"/>
    <w:rsid w:val="009228C5"/>
    <w:rsid w:val="00923167"/>
    <w:rsid w:val="0092339F"/>
    <w:rsid w:val="00923529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55C"/>
    <w:rsid w:val="009265E1"/>
    <w:rsid w:val="00926914"/>
    <w:rsid w:val="00926ADA"/>
    <w:rsid w:val="00926C4C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CDA"/>
    <w:rsid w:val="00930E8E"/>
    <w:rsid w:val="0093105A"/>
    <w:rsid w:val="0093112E"/>
    <w:rsid w:val="0093166D"/>
    <w:rsid w:val="009316E9"/>
    <w:rsid w:val="009317D2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090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C42"/>
    <w:rsid w:val="00941161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A2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9C4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927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3918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2E9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D5F"/>
    <w:rsid w:val="009A0E1E"/>
    <w:rsid w:val="009A1616"/>
    <w:rsid w:val="009A16E9"/>
    <w:rsid w:val="009A173D"/>
    <w:rsid w:val="009A178C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A8F"/>
    <w:rsid w:val="009A4B0B"/>
    <w:rsid w:val="009A4C14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5E7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60"/>
    <w:rsid w:val="009E2FA3"/>
    <w:rsid w:val="009E3146"/>
    <w:rsid w:val="009E31D7"/>
    <w:rsid w:val="009E32F2"/>
    <w:rsid w:val="009E3368"/>
    <w:rsid w:val="009E33DA"/>
    <w:rsid w:val="009E37C8"/>
    <w:rsid w:val="009E384E"/>
    <w:rsid w:val="009E39CC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2C5C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5A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613"/>
    <w:rsid w:val="00A149AE"/>
    <w:rsid w:val="00A14DEA"/>
    <w:rsid w:val="00A14EDE"/>
    <w:rsid w:val="00A1516F"/>
    <w:rsid w:val="00A152A2"/>
    <w:rsid w:val="00A1532D"/>
    <w:rsid w:val="00A154B7"/>
    <w:rsid w:val="00A1552A"/>
    <w:rsid w:val="00A15691"/>
    <w:rsid w:val="00A15857"/>
    <w:rsid w:val="00A15D78"/>
    <w:rsid w:val="00A16092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7CF"/>
    <w:rsid w:val="00A26809"/>
    <w:rsid w:val="00A26A22"/>
    <w:rsid w:val="00A26C75"/>
    <w:rsid w:val="00A27342"/>
    <w:rsid w:val="00A275F8"/>
    <w:rsid w:val="00A27913"/>
    <w:rsid w:val="00A27C2C"/>
    <w:rsid w:val="00A27EAA"/>
    <w:rsid w:val="00A3003D"/>
    <w:rsid w:val="00A3008D"/>
    <w:rsid w:val="00A30343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122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1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37A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1F3C"/>
    <w:rsid w:val="00A4215F"/>
    <w:rsid w:val="00A422F3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5D7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819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DC4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AC6"/>
    <w:rsid w:val="00A55C0D"/>
    <w:rsid w:val="00A55E00"/>
    <w:rsid w:val="00A5619E"/>
    <w:rsid w:val="00A56325"/>
    <w:rsid w:val="00A5637E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971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6BB3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2D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F7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706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9FE"/>
    <w:rsid w:val="00A97BF2"/>
    <w:rsid w:val="00A97C0E"/>
    <w:rsid w:val="00A97CAC"/>
    <w:rsid w:val="00AA0117"/>
    <w:rsid w:val="00AA0140"/>
    <w:rsid w:val="00AA0606"/>
    <w:rsid w:val="00AA0660"/>
    <w:rsid w:val="00AA0876"/>
    <w:rsid w:val="00AA0CAD"/>
    <w:rsid w:val="00AA0F76"/>
    <w:rsid w:val="00AA1332"/>
    <w:rsid w:val="00AA15B2"/>
    <w:rsid w:val="00AA188A"/>
    <w:rsid w:val="00AA19E2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5FC5"/>
    <w:rsid w:val="00AA6225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C7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B83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497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396"/>
    <w:rsid w:val="00AE4521"/>
    <w:rsid w:val="00AE46C9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2D68"/>
    <w:rsid w:val="00AF3014"/>
    <w:rsid w:val="00AF30D3"/>
    <w:rsid w:val="00AF3114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C0"/>
    <w:rsid w:val="00AF619D"/>
    <w:rsid w:val="00AF65A0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B3F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1CEB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90"/>
    <w:rsid w:val="00B43EE5"/>
    <w:rsid w:val="00B44296"/>
    <w:rsid w:val="00B448B1"/>
    <w:rsid w:val="00B448BE"/>
    <w:rsid w:val="00B44998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1F3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905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126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5F0"/>
    <w:rsid w:val="00B646BF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DA"/>
    <w:rsid w:val="00B654E0"/>
    <w:rsid w:val="00B65682"/>
    <w:rsid w:val="00B65E04"/>
    <w:rsid w:val="00B65F1C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CFD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605D"/>
    <w:rsid w:val="00BA60CF"/>
    <w:rsid w:val="00BA6165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18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9E4"/>
    <w:rsid w:val="00BB6CAE"/>
    <w:rsid w:val="00BB6EC4"/>
    <w:rsid w:val="00BB6F77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590"/>
    <w:rsid w:val="00BC66CC"/>
    <w:rsid w:val="00BC68E2"/>
    <w:rsid w:val="00BC6931"/>
    <w:rsid w:val="00BC6AEB"/>
    <w:rsid w:val="00BC6B04"/>
    <w:rsid w:val="00BC6B68"/>
    <w:rsid w:val="00BC6EF5"/>
    <w:rsid w:val="00BC6F45"/>
    <w:rsid w:val="00BC78AC"/>
    <w:rsid w:val="00BC7DA7"/>
    <w:rsid w:val="00BC7F1E"/>
    <w:rsid w:val="00BC7F3C"/>
    <w:rsid w:val="00BD00EA"/>
    <w:rsid w:val="00BD0525"/>
    <w:rsid w:val="00BD06C6"/>
    <w:rsid w:val="00BD0B21"/>
    <w:rsid w:val="00BD0BED"/>
    <w:rsid w:val="00BD0CF7"/>
    <w:rsid w:val="00BD0DB3"/>
    <w:rsid w:val="00BD0F93"/>
    <w:rsid w:val="00BD1244"/>
    <w:rsid w:val="00BD1390"/>
    <w:rsid w:val="00BD1420"/>
    <w:rsid w:val="00BD15E9"/>
    <w:rsid w:val="00BD17E6"/>
    <w:rsid w:val="00BD18D3"/>
    <w:rsid w:val="00BD196E"/>
    <w:rsid w:val="00BD1AF8"/>
    <w:rsid w:val="00BD200A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50"/>
    <w:rsid w:val="00BD6E9C"/>
    <w:rsid w:val="00BD717C"/>
    <w:rsid w:val="00BD728F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2C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31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5BD"/>
    <w:rsid w:val="00C1768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1E40"/>
    <w:rsid w:val="00C222C1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61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6D6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99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300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857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426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F45"/>
    <w:rsid w:val="00C64FA5"/>
    <w:rsid w:val="00C64FC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2C5"/>
    <w:rsid w:val="00C83459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2DBC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B9F"/>
    <w:rsid w:val="00CA3C10"/>
    <w:rsid w:val="00CA4144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18B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2B6"/>
    <w:rsid w:val="00CB5314"/>
    <w:rsid w:val="00CB5BA5"/>
    <w:rsid w:val="00CB5E54"/>
    <w:rsid w:val="00CB616D"/>
    <w:rsid w:val="00CB61D9"/>
    <w:rsid w:val="00CB6666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56"/>
    <w:rsid w:val="00CC0598"/>
    <w:rsid w:val="00CC0D46"/>
    <w:rsid w:val="00CC0DF0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339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D6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7014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9B8"/>
    <w:rsid w:val="00CE1A3E"/>
    <w:rsid w:val="00CE1CC4"/>
    <w:rsid w:val="00CE1E22"/>
    <w:rsid w:val="00CE1EAA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12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E53"/>
    <w:rsid w:val="00CF6FDA"/>
    <w:rsid w:val="00CF7025"/>
    <w:rsid w:val="00CF7077"/>
    <w:rsid w:val="00CF71DA"/>
    <w:rsid w:val="00CF7920"/>
    <w:rsid w:val="00CF7DDB"/>
    <w:rsid w:val="00CF7FC7"/>
    <w:rsid w:val="00D000E7"/>
    <w:rsid w:val="00D001B4"/>
    <w:rsid w:val="00D001F3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2081"/>
    <w:rsid w:val="00D020F6"/>
    <w:rsid w:val="00D02151"/>
    <w:rsid w:val="00D028E1"/>
    <w:rsid w:val="00D02A68"/>
    <w:rsid w:val="00D02B45"/>
    <w:rsid w:val="00D02F03"/>
    <w:rsid w:val="00D02FEF"/>
    <w:rsid w:val="00D03050"/>
    <w:rsid w:val="00D03101"/>
    <w:rsid w:val="00D03118"/>
    <w:rsid w:val="00D0333A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0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5B61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38C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1AEC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DA9"/>
    <w:rsid w:val="00D42F0A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F80"/>
    <w:rsid w:val="00D4704F"/>
    <w:rsid w:val="00D474F5"/>
    <w:rsid w:val="00D47764"/>
    <w:rsid w:val="00D47904"/>
    <w:rsid w:val="00D47915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06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F2A"/>
    <w:rsid w:val="00D630A2"/>
    <w:rsid w:val="00D638C8"/>
    <w:rsid w:val="00D63A82"/>
    <w:rsid w:val="00D63B66"/>
    <w:rsid w:val="00D63B72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FC2"/>
    <w:rsid w:val="00D71FE0"/>
    <w:rsid w:val="00D72045"/>
    <w:rsid w:val="00D724C3"/>
    <w:rsid w:val="00D7288A"/>
    <w:rsid w:val="00D728E6"/>
    <w:rsid w:val="00D7302A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3FC7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214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99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4EF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6B0"/>
    <w:rsid w:val="00DA17B1"/>
    <w:rsid w:val="00DA1BCC"/>
    <w:rsid w:val="00DA1BE5"/>
    <w:rsid w:val="00DA1C84"/>
    <w:rsid w:val="00DA1C96"/>
    <w:rsid w:val="00DA1CE9"/>
    <w:rsid w:val="00DA2005"/>
    <w:rsid w:val="00DA216F"/>
    <w:rsid w:val="00DA22A2"/>
    <w:rsid w:val="00DA22B5"/>
    <w:rsid w:val="00DA24CF"/>
    <w:rsid w:val="00DA2673"/>
    <w:rsid w:val="00DA2748"/>
    <w:rsid w:val="00DA2D64"/>
    <w:rsid w:val="00DA3235"/>
    <w:rsid w:val="00DA3331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CD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832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8BC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5CB"/>
    <w:rsid w:val="00DE4B1C"/>
    <w:rsid w:val="00DE4E5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2FD"/>
    <w:rsid w:val="00DF538A"/>
    <w:rsid w:val="00DF579F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117"/>
    <w:rsid w:val="00E0122B"/>
    <w:rsid w:val="00E013AF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8F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8DC"/>
    <w:rsid w:val="00E15B5A"/>
    <w:rsid w:val="00E15D47"/>
    <w:rsid w:val="00E15DE2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EA5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2D7C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9A1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2"/>
    <w:rsid w:val="00E446CE"/>
    <w:rsid w:val="00E4565E"/>
    <w:rsid w:val="00E45675"/>
    <w:rsid w:val="00E45796"/>
    <w:rsid w:val="00E45872"/>
    <w:rsid w:val="00E45C2A"/>
    <w:rsid w:val="00E45C36"/>
    <w:rsid w:val="00E45C59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E25"/>
    <w:rsid w:val="00E64FFF"/>
    <w:rsid w:val="00E65355"/>
    <w:rsid w:val="00E657E8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40B"/>
    <w:rsid w:val="00E67578"/>
    <w:rsid w:val="00E678A1"/>
    <w:rsid w:val="00E67D5D"/>
    <w:rsid w:val="00E702CF"/>
    <w:rsid w:val="00E702EC"/>
    <w:rsid w:val="00E7092A"/>
    <w:rsid w:val="00E70ABA"/>
    <w:rsid w:val="00E70C3E"/>
    <w:rsid w:val="00E70E75"/>
    <w:rsid w:val="00E70F9A"/>
    <w:rsid w:val="00E7127C"/>
    <w:rsid w:val="00E71401"/>
    <w:rsid w:val="00E71512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2CF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3A1"/>
    <w:rsid w:val="00E90CF4"/>
    <w:rsid w:val="00E90DEA"/>
    <w:rsid w:val="00E90E94"/>
    <w:rsid w:val="00E91361"/>
    <w:rsid w:val="00E918ED"/>
    <w:rsid w:val="00E91949"/>
    <w:rsid w:val="00E91F11"/>
    <w:rsid w:val="00E92091"/>
    <w:rsid w:val="00E925D6"/>
    <w:rsid w:val="00E928F7"/>
    <w:rsid w:val="00E92A59"/>
    <w:rsid w:val="00E92C7F"/>
    <w:rsid w:val="00E92CFA"/>
    <w:rsid w:val="00E9362E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C81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33"/>
    <w:rsid w:val="00EA5B68"/>
    <w:rsid w:val="00EA612F"/>
    <w:rsid w:val="00EA658C"/>
    <w:rsid w:val="00EA6647"/>
    <w:rsid w:val="00EA6721"/>
    <w:rsid w:val="00EA675A"/>
    <w:rsid w:val="00EA6C34"/>
    <w:rsid w:val="00EA6CE3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43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4D05"/>
    <w:rsid w:val="00EB50A8"/>
    <w:rsid w:val="00EB5160"/>
    <w:rsid w:val="00EB5181"/>
    <w:rsid w:val="00EB518D"/>
    <w:rsid w:val="00EB563B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A6A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AB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AEB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42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CE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98C"/>
    <w:rsid w:val="00F05A0E"/>
    <w:rsid w:val="00F05CBD"/>
    <w:rsid w:val="00F05F3E"/>
    <w:rsid w:val="00F06112"/>
    <w:rsid w:val="00F062A4"/>
    <w:rsid w:val="00F062D0"/>
    <w:rsid w:val="00F06578"/>
    <w:rsid w:val="00F067C7"/>
    <w:rsid w:val="00F06909"/>
    <w:rsid w:val="00F069D4"/>
    <w:rsid w:val="00F06AEE"/>
    <w:rsid w:val="00F06BBA"/>
    <w:rsid w:val="00F06FC8"/>
    <w:rsid w:val="00F07191"/>
    <w:rsid w:val="00F07571"/>
    <w:rsid w:val="00F075BA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C11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1B"/>
    <w:rsid w:val="00F2285C"/>
    <w:rsid w:val="00F2298D"/>
    <w:rsid w:val="00F2302A"/>
    <w:rsid w:val="00F2322C"/>
    <w:rsid w:val="00F2327A"/>
    <w:rsid w:val="00F23600"/>
    <w:rsid w:val="00F236C9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1DA9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13E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5303"/>
    <w:rsid w:val="00F456BB"/>
    <w:rsid w:val="00F457A0"/>
    <w:rsid w:val="00F4599B"/>
    <w:rsid w:val="00F45AB7"/>
    <w:rsid w:val="00F46230"/>
    <w:rsid w:val="00F46271"/>
    <w:rsid w:val="00F46455"/>
    <w:rsid w:val="00F46885"/>
    <w:rsid w:val="00F46B11"/>
    <w:rsid w:val="00F46B54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DF4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83A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39C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2D8"/>
    <w:rsid w:val="00F80340"/>
    <w:rsid w:val="00F807F1"/>
    <w:rsid w:val="00F80C27"/>
    <w:rsid w:val="00F80F03"/>
    <w:rsid w:val="00F810D9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E9C"/>
    <w:rsid w:val="00F86F94"/>
    <w:rsid w:val="00F8709B"/>
    <w:rsid w:val="00F87268"/>
    <w:rsid w:val="00F87367"/>
    <w:rsid w:val="00F874A8"/>
    <w:rsid w:val="00F87D1C"/>
    <w:rsid w:val="00F87E18"/>
    <w:rsid w:val="00F9011A"/>
    <w:rsid w:val="00F90492"/>
    <w:rsid w:val="00F90826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184"/>
    <w:rsid w:val="00F9423F"/>
    <w:rsid w:val="00F94291"/>
    <w:rsid w:val="00F9446C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5C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6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D27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9EF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B6"/>
    <w:rsid w:val="00FB540E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4C1"/>
    <w:rsid w:val="00FD068A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59C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AE7"/>
    <w:rsid w:val="00FE0AF6"/>
    <w:rsid w:val="00FE0C1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B4B"/>
    <w:rsid w:val="00FE6D0E"/>
    <w:rsid w:val="00FE6E32"/>
    <w:rsid w:val="00FE77D1"/>
    <w:rsid w:val="00FE77D8"/>
    <w:rsid w:val="00FE7B7F"/>
    <w:rsid w:val="00FE7C01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C9F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4534B-9901-45EB-9FBE-12E63103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42</Pages>
  <Words>9288</Words>
  <Characters>36758</Characters>
  <Application>Microsoft Office Word</Application>
  <DocSecurity>0</DocSecurity>
  <Lines>306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Sucha Suntranon (SCH)</cp:lastModifiedBy>
  <cp:revision>3</cp:revision>
  <cp:lastPrinted>2022-08-10T04:50:00Z</cp:lastPrinted>
  <dcterms:created xsi:type="dcterms:W3CDTF">2022-08-10T11:25:00Z</dcterms:created>
  <dcterms:modified xsi:type="dcterms:W3CDTF">2022-08-11T04:55:00Z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</Properties>
</file>