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31137A" w:rsidRPr="0031137A" w14:paraId="354CF9C6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80DB4F9" w14:textId="77777777"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49C88" w14:textId="77777777"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0D55F2B6" w14:textId="77777777"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37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1137A" w:rsidRPr="0031137A" w14:paraId="3CA54B0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16E99C" w14:textId="77777777"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CE6DB" w14:textId="77777777"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012996" w14:textId="77777777" w:rsidR="00A552BC" w:rsidRPr="0031137A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1137A" w:rsidRPr="00E0663E" w14:paraId="09FC2B6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3BA51B" w14:textId="77777777" w:rsidR="00A552BC" w:rsidRPr="00E0663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39CFAF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FE11C01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1137A" w:rsidRPr="00E0663E" w14:paraId="7494101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18F9FD" w14:textId="77777777" w:rsidR="00A552BC" w:rsidRPr="00E0663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3B18E8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374663" w14:textId="77777777" w:rsidR="00A552BC" w:rsidRPr="00E0663E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31137A" w:rsidRPr="00E0663E" w14:paraId="074DDB1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A312C" w14:textId="77777777" w:rsidR="00A552BC" w:rsidRPr="00E0663E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7D57B4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19A4B77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137A" w:rsidRPr="00E0663E" w14:paraId="6008110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DBBAEE" w14:textId="77777777" w:rsidR="00A552BC" w:rsidRPr="00E0663E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89F1CAC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B1BAEA7" w14:textId="77777777" w:rsidR="00A552BC" w:rsidRPr="00E0663E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1137A" w:rsidRPr="00E0663E" w14:paraId="255F92E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827457" w14:textId="77777777" w:rsidR="00A552BC" w:rsidRPr="00E0663E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7B600EE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C4E5D56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1137A" w:rsidRPr="00E0663E" w14:paraId="44D314F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932F2F" w14:textId="77777777" w:rsidR="00A552BC" w:rsidRPr="00E0663E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F860FAA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513D4AE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E0663E" w14:paraId="769A4F0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D73372" w14:textId="77777777" w:rsidR="00A552BC" w:rsidRPr="00E0663E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ADD8AB6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1F29FA" w14:textId="77777777" w:rsidR="00A552BC" w:rsidRPr="00E0663E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31137A" w:rsidRPr="00E0663E" w14:paraId="1D4D590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D7DA61" w14:textId="77777777" w:rsidR="00A552BC" w:rsidRPr="00E0663E" w:rsidRDefault="00334C11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2BE16C51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05384B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1137A" w:rsidRPr="00E0663E" w14:paraId="53B77F9B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5E56B0" w14:textId="77777777" w:rsidR="00C14112" w:rsidRPr="00E0663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D307E4C" w14:textId="77777777" w:rsidR="00C14112" w:rsidRPr="00E0663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869F3B7" w14:textId="77777777" w:rsidR="00C14112" w:rsidRPr="00E0663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1137A" w:rsidRPr="00E0663E" w14:paraId="1950B81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A74C21" w14:textId="77777777" w:rsidR="00A51632" w:rsidRPr="00E0663E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A205A44" w14:textId="77777777" w:rsidR="00A51632" w:rsidRPr="00E0663E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633B918" w14:textId="77777777" w:rsidR="00A51632" w:rsidRPr="00E0663E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1137A" w:rsidRPr="00E0663E" w14:paraId="18D18FF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B42E0A" w14:textId="77777777" w:rsidR="00A552BC" w:rsidRPr="00E0663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5718FD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667633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1137A" w:rsidRPr="00E0663E" w14:paraId="010E2EC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8DDAB7" w14:textId="77777777" w:rsidR="00AC77D8" w:rsidRPr="00E0663E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0C7758" w14:textId="77777777" w:rsidR="00AC77D8" w:rsidRPr="00E0663E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C4B5524" w14:textId="77777777" w:rsidR="00AC77D8" w:rsidRPr="00E0663E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31137A" w:rsidRPr="00E0663E" w14:paraId="48B3B9B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247270" w14:textId="77777777" w:rsidR="00A552BC" w:rsidRPr="00E0663E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4701BD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1A86D7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1137A" w:rsidRPr="00E0663E" w14:paraId="4E688DA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8E352" w14:textId="77777777" w:rsidR="00A552BC" w:rsidRPr="00E0663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6596F5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5D0A80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1137A" w:rsidRPr="00E0663E" w14:paraId="740E2A7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0EAED0" w14:textId="77777777" w:rsidR="00A552BC" w:rsidRPr="00E0663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551A0E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D589A4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1137A" w:rsidRPr="00E0663E" w14:paraId="627B581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805240" w14:textId="77777777" w:rsidR="00A552BC" w:rsidRPr="00E0663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E04979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66F9A32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E0663E" w14:paraId="588049E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EF41B9" w14:textId="77777777" w:rsidR="00A552BC" w:rsidRPr="00E0663E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B9281A" w14:textId="77777777" w:rsidR="00A552BC" w:rsidRPr="00E0663E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B445BBE" w14:textId="77777777" w:rsidR="00A552BC" w:rsidRPr="00E0663E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1137A" w:rsidRPr="00E0663E" w14:paraId="2196E9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9F5657" w14:textId="77777777" w:rsidR="00AD1FC0" w:rsidRPr="00E0663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C02F62" w14:textId="77777777" w:rsidR="00AD1FC0" w:rsidRPr="00E0663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2E68C08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1137A" w:rsidRPr="00E0663E" w14:paraId="3E10891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77388B" w14:textId="77777777" w:rsidR="00AD1FC0" w:rsidRPr="00E0663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C0F567" w14:textId="77777777" w:rsidR="00AD1FC0" w:rsidRPr="00E0663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A934024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137A" w:rsidRPr="00E0663E" w14:paraId="4F2EE3BC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68BD75" w14:textId="77777777" w:rsidR="00AD1FC0" w:rsidRPr="00E0663E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C38F385" w14:textId="77777777" w:rsidR="00AD1FC0" w:rsidRPr="00E0663E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FE2E9C4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31137A" w:rsidRPr="00E0663E" w14:paraId="678DF2B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E393D7" w14:textId="77777777" w:rsidR="00AD1FC0" w:rsidRPr="00E0663E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9AB7234" w14:textId="77777777" w:rsidR="00AD1FC0" w:rsidRPr="00E0663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148F93B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1137A" w:rsidRPr="00E0663E" w14:paraId="705A333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57614" w14:textId="77777777" w:rsidR="00AD1FC0" w:rsidRPr="00E0663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AFBE86" w14:textId="77777777" w:rsidR="00AD1FC0" w:rsidRPr="00E0663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22CEBAD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1137A" w:rsidRPr="00E0663E" w14:paraId="4B15931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CEB33" w14:textId="77777777" w:rsidR="00AD1FC0" w:rsidRPr="00E0663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87F259" w14:textId="77777777" w:rsidR="00AD1FC0" w:rsidRPr="00E0663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A690C9D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1137A" w:rsidRPr="00E0663E" w14:paraId="457C31A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B7B737" w14:textId="77777777" w:rsidR="00581E0E" w:rsidRPr="00E0663E" w:rsidRDefault="00581E0E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FC69C2" w14:textId="77777777" w:rsidR="00581E0E" w:rsidRPr="00E0663E" w:rsidRDefault="00581E0E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721AD5" w14:textId="77777777" w:rsidR="00581E0E" w:rsidRPr="00E0663E" w:rsidRDefault="00581E0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1137A" w:rsidRPr="00E0663E" w14:paraId="2D76AA1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8A7A96" w14:textId="77777777" w:rsidR="00AD1FC0" w:rsidRPr="00E0663E" w:rsidRDefault="00AD1FC0" w:rsidP="00581E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8DA3F0" w14:textId="77777777" w:rsidR="00AD1FC0" w:rsidRPr="00E0663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BD6E0B0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1137A" w:rsidRPr="00E0663E" w14:paraId="62AAA1C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68DCD9" w14:textId="77777777" w:rsidR="00AD1FC0" w:rsidRPr="00E0663E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D4128" w14:textId="77777777" w:rsidR="00AD1FC0" w:rsidRPr="00E0663E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1E96A95" w14:textId="77777777" w:rsidR="00AD1FC0" w:rsidRPr="00E0663E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E0663E" w14:paraId="30BBBF6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0E4735" w14:textId="77777777" w:rsidR="00AD1FC0" w:rsidRPr="00E0663E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EA143" w14:textId="77777777" w:rsidR="00AD1FC0" w:rsidRPr="00E0663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70D351F" w14:textId="77777777" w:rsidR="00AD1FC0" w:rsidRPr="00E0663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E0663E" w14:paraId="387F07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AB9848" w14:textId="77777777" w:rsidR="00AD1FC0" w:rsidRPr="00E0663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DA46" w14:textId="77777777" w:rsidR="00AD1FC0" w:rsidRPr="00E0663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7AB7A48" w14:textId="77777777" w:rsidR="00AD1FC0" w:rsidRPr="00E0663E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C538AEA" w14:textId="77777777" w:rsidR="003E4464" w:rsidRPr="00E0663E" w:rsidRDefault="003E4464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052965" w14:textId="77777777" w:rsidR="00A552BC" w:rsidRPr="00E0663E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D11E13B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FA7099" w14:textId="77777777" w:rsidR="00D64A23" w:rsidRPr="00E0663E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E0663E">
        <w:rPr>
          <w:rFonts w:ascii="Angsana New" w:hAnsi="Angsana New" w:hint="cs"/>
          <w:sz w:val="30"/>
          <w:szCs w:val="30"/>
          <w:cs/>
        </w:rPr>
        <w:t>คณะ</w:t>
      </w:r>
      <w:r w:rsidRPr="00E0663E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E0663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66AB7" w:rsidRPr="00E0663E">
        <w:rPr>
          <w:rFonts w:ascii="Angsana New" w:hAnsi="Angsana New"/>
          <w:sz w:val="30"/>
          <w:szCs w:val="30"/>
        </w:rPr>
        <w:t>1</w:t>
      </w:r>
      <w:r w:rsidR="00520C08" w:rsidRPr="00E0663E">
        <w:rPr>
          <w:rFonts w:ascii="Angsana New" w:hAnsi="Angsana New"/>
          <w:sz w:val="30"/>
          <w:szCs w:val="30"/>
        </w:rPr>
        <w:t>1</w:t>
      </w:r>
      <w:r w:rsidR="006C703C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F41189" w:rsidRPr="00E0663E">
        <w:rPr>
          <w:rFonts w:ascii="Angsana New" w:hAnsi="Angsana New" w:hint="cs"/>
          <w:sz w:val="30"/>
          <w:szCs w:val="30"/>
          <w:cs/>
        </w:rPr>
        <w:t>สิงหาคม</w:t>
      </w:r>
      <w:r w:rsidR="00E343EA" w:rsidRPr="00E0663E">
        <w:rPr>
          <w:rFonts w:ascii="Angsana New" w:hAnsi="Angsana New"/>
          <w:sz w:val="30"/>
          <w:szCs w:val="30"/>
        </w:rPr>
        <w:t xml:space="preserve"> 256</w:t>
      </w:r>
      <w:r w:rsidR="00966AB7" w:rsidRPr="00E0663E">
        <w:rPr>
          <w:rFonts w:ascii="Angsana New" w:hAnsi="Angsana New"/>
          <w:sz w:val="30"/>
          <w:szCs w:val="30"/>
        </w:rPr>
        <w:t>5</w:t>
      </w:r>
    </w:p>
    <w:p w14:paraId="4FBE6117" w14:textId="77777777" w:rsidR="007D451A" w:rsidRPr="00E0663E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14:paraId="559FA272" w14:textId="77777777" w:rsidR="00A552BC" w:rsidRPr="00E0663E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663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E0663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6827C940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59609449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E0663E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6B14A0" w:rsidRPr="00E0663E">
        <w:rPr>
          <w:rFonts w:ascii="Angsana New" w:hAnsi="Angsana New"/>
          <w:sz w:val="30"/>
          <w:szCs w:val="30"/>
          <w:cs/>
        </w:rPr>
        <w:t>(เดิมชื่อ</w:t>
      </w:r>
      <w:r w:rsidR="008A2512" w:rsidRPr="00E0663E">
        <w:rPr>
          <w:rFonts w:ascii="Angsana New" w:hAnsi="Angsana New"/>
          <w:sz w:val="30"/>
          <w:szCs w:val="30"/>
          <w:cs/>
        </w:rPr>
        <w:t xml:space="preserve"> บริษัท สระบุรีเทคนิคคอนกรีต จำกัด</w:t>
      </w:r>
      <w:r w:rsidR="008A2512" w:rsidRPr="00E0663E">
        <w:rPr>
          <w:rFonts w:ascii="Angsana New" w:hAnsi="Angsana New" w:hint="cs"/>
          <w:sz w:val="30"/>
          <w:szCs w:val="30"/>
          <w:cs/>
        </w:rPr>
        <w:t>)</w:t>
      </w:r>
      <w:r w:rsidRPr="00E0663E">
        <w:rPr>
          <w:rFonts w:ascii="Angsana New" w:hAnsi="Angsana New"/>
          <w:sz w:val="30"/>
          <w:szCs w:val="30"/>
          <w:cs/>
        </w:rPr>
        <w:t xml:space="preserve"> 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69258DE8" w14:textId="77777777" w:rsidR="00A552BC" w:rsidRPr="00E0663E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60C1F1DE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  <w:t xml:space="preserve"> :</w:t>
      </w:r>
      <w:r w:rsidRPr="00E0663E">
        <w:rPr>
          <w:rFonts w:ascii="Angsana New" w:hAnsi="Angsana New"/>
          <w:sz w:val="30"/>
          <w:szCs w:val="30"/>
        </w:rPr>
        <w:tab/>
        <w:t>50</w:t>
      </w:r>
      <w:r w:rsidRPr="00E0663E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E0663E">
        <w:rPr>
          <w:rFonts w:ascii="Angsana New" w:hAnsi="Angsana New"/>
          <w:sz w:val="30"/>
          <w:szCs w:val="30"/>
        </w:rPr>
        <w:t>47</w:t>
      </w:r>
      <w:r w:rsidRPr="00E0663E">
        <w:rPr>
          <w:rFonts w:ascii="Angsana New" w:hAnsi="Angsana New"/>
          <w:sz w:val="30"/>
          <w:szCs w:val="30"/>
          <w:cs/>
        </w:rPr>
        <w:t xml:space="preserve"> แยก </w:t>
      </w:r>
      <w:r w:rsidRPr="00E0663E">
        <w:rPr>
          <w:rFonts w:ascii="Angsana New" w:hAnsi="Angsana New"/>
          <w:sz w:val="30"/>
          <w:szCs w:val="30"/>
        </w:rPr>
        <w:t>20</w:t>
      </w:r>
      <w:r w:rsidRPr="00E0663E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E0663E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0B68C3C5" w14:textId="77777777" w:rsidR="00A552BC" w:rsidRPr="00E0663E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E0663E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E0663E">
        <w:rPr>
          <w:rFonts w:ascii="Angsana New" w:hAnsi="Angsana New"/>
          <w:sz w:val="30"/>
          <w:szCs w:val="30"/>
          <w:cs/>
        </w:rPr>
        <w:tab/>
      </w:r>
      <w:r w:rsidR="00A552BC" w:rsidRPr="00E0663E">
        <w:rPr>
          <w:rFonts w:ascii="Angsana New" w:hAnsi="Angsana New"/>
          <w:sz w:val="30"/>
          <w:szCs w:val="30"/>
          <w:cs/>
        </w:rPr>
        <w:tab/>
        <w:t>:</w:t>
      </w:r>
      <w:r w:rsidR="00A552BC" w:rsidRPr="00E0663E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E0663E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E0663E">
        <w:rPr>
          <w:rFonts w:ascii="Angsana New" w:hAnsi="Angsana New"/>
          <w:sz w:val="30"/>
          <w:szCs w:val="30"/>
        </w:rPr>
        <w:t xml:space="preserve">2 </w:t>
      </w:r>
      <w:r w:rsidR="00A552BC" w:rsidRPr="00E0663E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4D2B022E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>สาขา สุโขทัย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  <w:t>:</w:t>
      </w:r>
      <w:r w:rsidRPr="00E0663E">
        <w:rPr>
          <w:rFonts w:ascii="Angsana New" w:hAnsi="Angsana New"/>
          <w:sz w:val="30"/>
          <w:szCs w:val="30"/>
        </w:rPr>
        <w:tab/>
        <w:t xml:space="preserve">221 </w:t>
      </w:r>
      <w:r w:rsidRPr="00E0663E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E0663E">
        <w:rPr>
          <w:rFonts w:ascii="Angsana New" w:hAnsi="Angsana New"/>
          <w:sz w:val="30"/>
          <w:szCs w:val="30"/>
        </w:rPr>
        <w:t>4</w:t>
      </w:r>
      <w:r w:rsidRPr="00E0663E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E0663E">
        <w:rPr>
          <w:rFonts w:ascii="Angsana New" w:hAnsi="Angsana New" w:hint="cs"/>
          <w:sz w:val="30"/>
          <w:szCs w:val="30"/>
          <w:cs/>
        </w:rPr>
        <w:t>สุโขทัย</w:t>
      </w:r>
      <w:r w:rsidRPr="00E0663E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05FF7F99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>สาขา บุรีรัมย์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  <w:t>:</w:t>
      </w:r>
      <w:r w:rsidRPr="00E0663E">
        <w:rPr>
          <w:rFonts w:ascii="Angsana New" w:hAnsi="Angsana New"/>
          <w:sz w:val="30"/>
          <w:szCs w:val="30"/>
        </w:rPr>
        <w:tab/>
        <w:t xml:space="preserve">333 </w:t>
      </w:r>
      <w:r w:rsidRPr="00E0663E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E0663E">
        <w:rPr>
          <w:rFonts w:ascii="Angsana New" w:hAnsi="Angsana New"/>
          <w:sz w:val="30"/>
          <w:szCs w:val="30"/>
        </w:rPr>
        <w:t>16</w:t>
      </w:r>
      <w:r w:rsidRPr="00E0663E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35CEBEBD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E0663E">
        <w:rPr>
          <w:rFonts w:ascii="Angsana New" w:hAnsi="Angsana New"/>
          <w:sz w:val="30"/>
          <w:szCs w:val="30"/>
        </w:rPr>
        <w:tab/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ab/>
        <w:t>: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</w:rPr>
        <w:t>34</w:t>
      </w:r>
      <w:r w:rsidRPr="00E0663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0663E">
        <w:rPr>
          <w:rFonts w:ascii="Angsana New" w:hAnsi="Angsana New"/>
          <w:sz w:val="30"/>
          <w:szCs w:val="30"/>
        </w:rPr>
        <w:t xml:space="preserve">4 </w:t>
      </w:r>
      <w:r w:rsidRPr="00E0663E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7782E4D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>สาขา ขอนแก่น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  <w:t>: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</w:rPr>
        <w:t>113</w:t>
      </w:r>
      <w:r w:rsidRPr="00E0663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0663E">
        <w:rPr>
          <w:rFonts w:ascii="Angsana New" w:hAnsi="Angsana New"/>
          <w:sz w:val="30"/>
          <w:szCs w:val="30"/>
        </w:rPr>
        <w:t xml:space="preserve">4 </w:t>
      </w:r>
      <w:r w:rsidRPr="00E0663E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3895316A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>สาขา ลำพูน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  <w:t>: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</w:rPr>
        <w:t xml:space="preserve">131 </w:t>
      </w:r>
      <w:r w:rsidRPr="00E0663E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E0663E">
        <w:rPr>
          <w:rFonts w:ascii="Angsana New" w:hAnsi="Angsana New"/>
          <w:sz w:val="30"/>
          <w:szCs w:val="30"/>
        </w:rPr>
        <w:t>15</w:t>
      </w:r>
      <w:r w:rsidRPr="00E0663E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4E95897F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>สาขา ชลบุรี</w:t>
      </w:r>
      <w:r w:rsidRPr="00E0663E">
        <w:rPr>
          <w:rFonts w:ascii="Angsana New" w:hAnsi="Angsana New"/>
          <w:sz w:val="30"/>
          <w:szCs w:val="30"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  <w:t>: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</w:rPr>
        <w:t>999</w:t>
      </w:r>
      <w:r w:rsidRPr="00E0663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0663E">
        <w:rPr>
          <w:rFonts w:ascii="Angsana New" w:hAnsi="Angsana New"/>
          <w:sz w:val="30"/>
          <w:szCs w:val="30"/>
        </w:rPr>
        <w:t>5</w:t>
      </w:r>
      <w:r w:rsidRPr="00E0663E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59C8ACBE" w14:textId="77777777" w:rsidR="00A552BC" w:rsidRPr="00E0663E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</w:rPr>
        <w:tab/>
      </w:r>
      <w:r w:rsidRPr="00E0663E">
        <w:rPr>
          <w:rFonts w:ascii="Angsana New" w:hAnsi="Angsana New"/>
          <w:sz w:val="30"/>
          <w:szCs w:val="30"/>
          <w:cs/>
        </w:rPr>
        <w:t>: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</w:rPr>
        <w:t>41</w:t>
      </w:r>
      <w:r w:rsidRPr="00E0663E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E0663E">
        <w:rPr>
          <w:rFonts w:ascii="Angsana New" w:hAnsi="Angsana New"/>
          <w:sz w:val="30"/>
          <w:szCs w:val="30"/>
        </w:rPr>
        <w:t>7</w:t>
      </w:r>
      <w:r w:rsidRPr="00E0663E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0297EC8A" w14:textId="77777777" w:rsidR="00C937F8" w:rsidRPr="00E0663E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  <w:t xml:space="preserve">: </w:t>
      </w:r>
      <w:r w:rsidRPr="00E0663E">
        <w:rPr>
          <w:rFonts w:ascii="Angsana New" w:hAnsi="Angsana New"/>
          <w:sz w:val="30"/>
          <w:szCs w:val="30"/>
        </w:rPr>
        <w:t>160</w:t>
      </w:r>
      <w:r w:rsidRPr="00E0663E">
        <w:rPr>
          <w:rFonts w:ascii="Angsana New" w:hAnsi="Angsana New"/>
          <w:sz w:val="30"/>
          <w:szCs w:val="30"/>
          <w:cs/>
        </w:rPr>
        <w:t>-</w:t>
      </w:r>
      <w:r w:rsidRPr="00E0663E">
        <w:rPr>
          <w:rFonts w:ascii="Angsana New" w:hAnsi="Angsana New"/>
          <w:sz w:val="30"/>
          <w:szCs w:val="30"/>
        </w:rPr>
        <w:t xml:space="preserve">161 </w:t>
      </w:r>
      <w:r w:rsidRPr="00E0663E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14:paraId="195A12BF" w14:textId="77777777" w:rsidR="008B6998" w:rsidRPr="00E0663E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2F8DEE1A" w14:textId="77777777" w:rsidR="00A552BC" w:rsidRPr="00E0663E" w:rsidRDefault="00A552BC" w:rsidP="00A5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14:paraId="72F41536" w14:textId="77777777" w:rsidR="008A2512" w:rsidRPr="00E0663E" w:rsidRDefault="008A2512" w:rsidP="00260DC7">
      <w:pPr>
        <w:spacing w:after="240"/>
        <w:ind w:left="540" w:right="-9"/>
        <w:jc w:val="thaiDistribute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Pr="00E0663E">
        <w:rPr>
          <w:rFonts w:ascii="Angsana New" w:hAnsi="Angsana New"/>
          <w:sz w:val="30"/>
          <w:szCs w:val="30"/>
        </w:rPr>
        <w:t xml:space="preserve">26 </w:t>
      </w:r>
      <w:r w:rsidRPr="00E0663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E0663E">
        <w:rPr>
          <w:rFonts w:ascii="Angsana New" w:hAnsi="Angsana New"/>
          <w:sz w:val="30"/>
          <w:szCs w:val="30"/>
        </w:rPr>
        <w:t>2559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733C9D" w:rsidRPr="00E0663E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ผู้ถือหุ้นมีมติอนุมัติการเปลี่ยน</w:t>
      </w:r>
      <w:r w:rsidRPr="00E0663E">
        <w:rPr>
          <w:rFonts w:ascii="Angsana New" w:hAnsi="Angsana New" w:hint="cs"/>
          <w:sz w:val="30"/>
          <w:szCs w:val="30"/>
          <w:cs/>
        </w:rPr>
        <w:t xml:space="preserve">ชื่อบริษัทจาก </w:t>
      </w:r>
      <w:r w:rsidRPr="00E0663E">
        <w:rPr>
          <w:rFonts w:ascii="Angsana New" w:hAnsi="Angsana New"/>
          <w:sz w:val="30"/>
          <w:szCs w:val="30"/>
          <w:cs/>
        </w:rPr>
        <w:t>“</w:t>
      </w:r>
      <w:r w:rsidRPr="00E0663E">
        <w:rPr>
          <w:rFonts w:ascii="Angsana New" w:hAnsi="Angsana New" w:hint="cs"/>
          <w:sz w:val="30"/>
          <w:szCs w:val="30"/>
          <w:cs/>
        </w:rPr>
        <w:t>บริษัท สระบุรีเทคนิคคอนกรีต จำกัด</w:t>
      </w:r>
      <w:r w:rsidRPr="00E0663E">
        <w:rPr>
          <w:rFonts w:ascii="Angsana New" w:hAnsi="Angsana New"/>
          <w:sz w:val="30"/>
          <w:szCs w:val="30"/>
          <w:cs/>
        </w:rPr>
        <w:t xml:space="preserve">” </w:t>
      </w:r>
      <w:r w:rsidRPr="00E0663E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E0663E">
        <w:rPr>
          <w:rFonts w:ascii="Angsana New" w:hAnsi="Angsana New"/>
          <w:sz w:val="30"/>
          <w:szCs w:val="30"/>
          <w:cs/>
        </w:rPr>
        <w:t>“</w:t>
      </w:r>
      <w:r w:rsidRPr="00E0663E">
        <w:rPr>
          <w:rFonts w:ascii="Angsana New" w:hAnsi="Angsana New" w:hint="cs"/>
          <w:sz w:val="30"/>
          <w:szCs w:val="30"/>
          <w:cs/>
        </w:rPr>
        <w:t>บริษัท สยามเทคนิคคอนกรีต จำกัด</w:t>
      </w:r>
      <w:r w:rsidRPr="00E0663E">
        <w:rPr>
          <w:rFonts w:ascii="Angsana New" w:hAnsi="Angsana New"/>
          <w:sz w:val="30"/>
          <w:szCs w:val="30"/>
          <w:cs/>
        </w:rPr>
        <w:t xml:space="preserve">” </w:t>
      </w:r>
      <w:r w:rsidRPr="00E0663E">
        <w:rPr>
          <w:rFonts w:ascii="Angsana New" w:hAnsi="Angsana New" w:hint="cs"/>
          <w:sz w:val="30"/>
          <w:szCs w:val="30"/>
          <w:cs/>
        </w:rPr>
        <w:t xml:space="preserve">และที่ตั้งสำนักงานใหญ่จากเดิมอยู่ที่เลขที่ </w:t>
      </w:r>
      <w:r w:rsidRPr="00E0663E">
        <w:rPr>
          <w:rFonts w:ascii="Angsana New" w:hAnsi="Angsana New"/>
          <w:sz w:val="30"/>
          <w:szCs w:val="30"/>
        </w:rPr>
        <w:t xml:space="preserve">113 </w:t>
      </w:r>
      <w:r w:rsidRPr="00E0663E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E0663E">
        <w:rPr>
          <w:rFonts w:ascii="Angsana New" w:hAnsi="Angsana New"/>
          <w:sz w:val="30"/>
          <w:szCs w:val="30"/>
        </w:rPr>
        <w:t xml:space="preserve">2 </w:t>
      </w:r>
      <w:r w:rsidRPr="00E0663E">
        <w:rPr>
          <w:rFonts w:ascii="Angsana New" w:hAnsi="Angsana New" w:hint="cs"/>
          <w:sz w:val="30"/>
          <w:szCs w:val="30"/>
          <w:cs/>
        </w:rPr>
        <w:t xml:space="preserve">ตำบลดอนพุด อำเภอดอนพุด จังหวัดสระบุรี 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 xml:space="preserve">เป็นเลขที่ </w:t>
      </w:r>
      <w:r w:rsidRPr="00E0663E">
        <w:rPr>
          <w:rFonts w:ascii="Angsana New" w:hAnsi="Angsana New"/>
          <w:sz w:val="30"/>
          <w:szCs w:val="30"/>
        </w:rPr>
        <w:t xml:space="preserve">50 </w:t>
      </w:r>
      <w:r w:rsidRPr="00E0663E">
        <w:rPr>
          <w:rFonts w:ascii="Angsana New" w:hAnsi="Angsana New" w:hint="cs"/>
          <w:sz w:val="30"/>
          <w:szCs w:val="30"/>
          <w:cs/>
        </w:rPr>
        <w:t xml:space="preserve">ซอยงามวงศ์วาน </w:t>
      </w:r>
      <w:r w:rsidRPr="00E0663E">
        <w:rPr>
          <w:rFonts w:ascii="Angsana New" w:hAnsi="Angsana New"/>
          <w:sz w:val="30"/>
          <w:szCs w:val="30"/>
        </w:rPr>
        <w:t xml:space="preserve">47 </w:t>
      </w:r>
      <w:r w:rsidRPr="00E0663E">
        <w:rPr>
          <w:rFonts w:ascii="Angsana New" w:hAnsi="Angsana New" w:hint="cs"/>
          <w:sz w:val="30"/>
          <w:szCs w:val="30"/>
          <w:cs/>
        </w:rPr>
        <w:t xml:space="preserve">แยก </w:t>
      </w:r>
      <w:r w:rsidRPr="00E0663E">
        <w:rPr>
          <w:rFonts w:ascii="Angsana New" w:hAnsi="Angsana New"/>
          <w:sz w:val="30"/>
          <w:szCs w:val="30"/>
        </w:rPr>
        <w:t xml:space="preserve">20 </w:t>
      </w:r>
      <w:r w:rsidRPr="00E0663E">
        <w:rPr>
          <w:rFonts w:ascii="Angsana New" w:hAnsi="Angsana New" w:hint="cs"/>
          <w:sz w:val="30"/>
          <w:szCs w:val="30"/>
          <w:cs/>
        </w:rPr>
        <w:t xml:space="preserve">ถนนงามวงศ์วาน แขวงทุ่งสองห้อง เขตหลักสี่ กรุงเทพฯ </w:t>
      </w:r>
      <w:r w:rsidR="00EE5AB6" w:rsidRPr="00E0663E">
        <w:rPr>
          <w:rFonts w:ascii="Angsana New" w:hAnsi="Angsana New" w:hint="cs"/>
          <w:sz w:val="30"/>
          <w:szCs w:val="30"/>
          <w:cs/>
        </w:rPr>
        <w:t>การ</w:t>
      </w:r>
      <w:r w:rsidRPr="00E0663E">
        <w:rPr>
          <w:rFonts w:ascii="Angsana New" w:hAnsi="Angsana New" w:hint="cs"/>
          <w:sz w:val="30"/>
          <w:szCs w:val="30"/>
          <w:cs/>
        </w:rPr>
        <w:t>เปลี่ยน</w:t>
      </w:r>
      <w:r w:rsidR="00EE5AB6" w:rsidRPr="00E0663E">
        <w:rPr>
          <w:rFonts w:ascii="Angsana New" w:hAnsi="Angsana New" w:hint="cs"/>
          <w:sz w:val="30"/>
          <w:szCs w:val="30"/>
          <w:cs/>
        </w:rPr>
        <w:t>แปลง</w:t>
      </w:r>
      <w:r w:rsidR="00F7492E" w:rsidRPr="00E0663E">
        <w:rPr>
          <w:rFonts w:ascii="Angsana New" w:hAnsi="Angsana New" w:hint="cs"/>
          <w:sz w:val="30"/>
          <w:szCs w:val="30"/>
          <w:cs/>
        </w:rPr>
        <w:t>ดังกล่าว</w:t>
      </w:r>
      <w:r w:rsidR="00EE5AB6" w:rsidRPr="00E0663E">
        <w:rPr>
          <w:rFonts w:ascii="Angsana New" w:hAnsi="Angsana New" w:hint="cs"/>
          <w:sz w:val="30"/>
          <w:szCs w:val="30"/>
          <w:cs/>
        </w:rPr>
        <w:t>ได้จดทะเบียน</w:t>
      </w:r>
      <w:r w:rsidRPr="00E0663E">
        <w:rPr>
          <w:rFonts w:ascii="Angsana New" w:hAnsi="Angsana New" w:hint="cs"/>
          <w:sz w:val="30"/>
          <w:szCs w:val="30"/>
          <w:cs/>
        </w:rPr>
        <w:t xml:space="preserve">กับกรมพัฒนาธุรกิจการค้าเมื่อวันที่ </w:t>
      </w:r>
      <w:r w:rsidRPr="00E0663E">
        <w:rPr>
          <w:rFonts w:ascii="Angsana New" w:hAnsi="Angsana New"/>
          <w:sz w:val="30"/>
          <w:szCs w:val="30"/>
        </w:rPr>
        <w:t xml:space="preserve">9 </w:t>
      </w:r>
      <w:r w:rsidRPr="00E0663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E0663E">
        <w:rPr>
          <w:rFonts w:ascii="Angsana New" w:hAnsi="Angsana New"/>
          <w:sz w:val="30"/>
          <w:szCs w:val="30"/>
        </w:rPr>
        <w:t>2559</w:t>
      </w:r>
    </w:p>
    <w:p w14:paraId="18DEBA8C" w14:textId="77777777" w:rsidR="007D451A" w:rsidRPr="00E0663E" w:rsidRDefault="007D451A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E0663E">
        <w:rPr>
          <w:rFonts w:ascii="Angsana New" w:hAnsi="Angsana New"/>
          <w:sz w:val="30"/>
          <w:szCs w:val="30"/>
        </w:rPr>
        <w:t xml:space="preserve">25 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E0663E">
        <w:rPr>
          <w:rFonts w:ascii="Angsana New" w:hAnsi="Angsana New"/>
          <w:sz w:val="30"/>
          <w:szCs w:val="30"/>
        </w:rPr>
        <w:t xml:space="preserve">2562 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>บริษัทจดทะเบียนแปรสภาพเป็นบริษัทมหาชนจำกัด</w:t>
      </w:r>
      <w:r w:rsidRPr="00E0663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>ตามมติ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อนุมัติ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>แปรสภาพเป็นบริษัทมหาชนจำกัด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ในการประชุม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>วิสามัญผู้ถือหุ้นครั้งที่</w:t>
      </w:r>
      <w:r w:rsidRPr="00E0663E">
        <w:rPr>
          <w:rFonts w:ascii="Angsana New" w:hAnsi="Angsana New"/>
          <w:sz w:val="30"/>
          <w:szCs w:val="30"/>
          <w:rtl/>
          <w:cs/>
        </w:rPr>
        <w:t xml:space="preserve"> </w:t>
      </w:r>
      <w:r w:rsidRPr="00E0663E">
        <w:rPr>
          <w:rFonts w:ascii="Angsana New" w:hAnsi="Angsana New"/>
          <w:sz w:val="30"/>
          <w:szCs w:val="30"/>
        </w:rPr>
        <w:t>1</w:t>
      </w:r>
      <w:r w:rsidRPr="00E0663E">
        <w:rPr>
          <w:rFonts w:ascii="Angsana New" w:hAnsi="Angsana New"/>
          <w:sz w:val="30"/>
          <w:szCs w:val="30"/>
          <w:rtl/>
          <w:cs/>
        </w:rPr>
        <w:t>/</w:t>
      </w:r>
      <w:r w:rsidRPr="00E0663E">
        <w:rPr>
          <w:rFonts w:ascii="Angsana New" w:hAnsi="Angsana New"/>
          <w:sz w:val="30"/>
          <w:szCs w:val="30"/>
        </w:rPr>
        <w:t>2562</w:t>
      </w:r>
      <w:r w:rsidRPr="00E0663E">
        <w:rPr>
          <w:rFonts w:ascii="Angsana New" w:hAnsi="Angsana New"/>
          <w:sz w:val="30"/>
          <w:szCs w:val="30"/>
          <w:rtl/>
          <w:cs/>
        </w:rPr>
        <w:t xml:space="preserve"> 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 xml:space="preserve">นที่ </w:t>
      </w:r>
      <w:r w:rsidRPr="00E0663E">
        <w:rPr>
          <w:rFonts w:ascii="Angsana New" w:hAnsi="Angsana New" w:cs="Angsana New"/>
          <w:sz w:val="30"/>
          <w:szCs w:val="30"/>
          <w:lang w:bidi="th-TH"/>
        </w:rPr>
        <w:t xml:space="preserve">24 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Pr="00E0663E">
        <w:rPr>
          <w:rFonts w:ascii="Angsana New" w:hAnsi="Angsana New" w:cs="Angsana New"/>
          <w:sz w:val="30"/>
          <w:szCs w:val="30"/>
          <w:lang w:bidi="th-TH"/>
        </w:rPr>
        <w:t>2562</w:t>
      </w:r>
    </w:p>
    <w:p w14:paraId="33A73F23" w14:textId="77777777" w:rsidR="00A552BC" w:rsidRPr="00E0663E" w:rsidRDefault="00A552BC" w:rsidP="00260DC7">
      <w:pPr>
        <w:pStyle w:val="block"/>
        <w:spacing w:after="0"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E0663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E0663E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E066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E0663E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322DF6FC" w14:textId="77777777" w:rsidR="002364CE" w:rsidRPr="00E0663E" w:rsidRDefault="002364CE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2868F026" w14:textId="77777777" w:rsidR="00DE2526" w:rsidRPr="00E0663E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7274F901" w14:textId="77777777" w:rsidR="00DE2526" w:rsidRPr="00E0663E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lastRenderedPageBreak/>
        <w:t>ประกอบธุร</w:t>
      </w:r>
      <w:r w:rsidRPr="00E0663E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E0663E">
        <w:rPr>
          <w:rFonts w:ascii="Angsana New" w:hAnsi="Angsana New" w:hint="cs"/>
          <w:sz w:val="30"/>
          <w:szCs w:val="30"/>
          <w:cs/>
        </w:rPr>
        <w:t>จ</w:t>
      </w:r>
    </w:p>
    <w:p w14:paraId="0C817E1F" w14:textId="77777777" w:rsidR="00DE2526" w:rsidRPr="00E0663E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บริษัท</w:t>
      </w:r>
      <w:r w:rsidR="00DE2526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ED02E52" w14:textId="77777777" w:rsidR="00DE2526" w:rsidRPr="00E0663E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บริษัท</w:t>
      </w:r>
      <w:r w:rsidRPr="00E0663E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E0663E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E0663E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E0663E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E0663E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E0663E">
        <w:rPr>
          <w:rFonts w:ascii="Angsana New" w:hAnsi="Angsana New" w:hint="cs"/>
          <w:sz w:val="30"/>
          <w:szCs w:val="30"/>
          <w:cs/>
        </w:rPr>
        <w:t>ิดตั้งระบบสายส่งไฟฟ้าแรงสูง 115</w:t>
      </w:r>
      <w:r w:rsidRPr="00E0663E">
        <w:rPr>
          <w:rFonts w:ascii="Angsana New" w:hAnsi="Angsana New"/>
          <w:sz w:val="30"/>
          <w:szCs w:val="30"/>
        </w:rPr>
        <w:t>KV</w:t>
      </w:r>
      <w:r w:rsidRPr="00E0663E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</w:p>
    <w:p w14:paraId="738DEF6E" w14:textId="77777777" w:rsidR="00D47883" w:rsidRPr="00E0663E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</w:t>
      </w:r>
      <w:r w:rsidR="00A41D83" w:rsidRPr="00E0663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14:paraId="27274187" w14:textId="77777777" w:rsidR="00D47883" w:rsidRPr="00E0663E" w:rsidRDefault="00D47883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pacing w:val="4"/>
          <w:sz w:val="30"/>
          <w:szCs w:val="30"/>
        </w:rPr>
        <w:t>2</w:t>
      </w:r>
      <w:r w:rsidRPr="00E0663E">
        <w:rPr>
          <w:rFonts w:ascii="Angsana New" w:hAnsi="Angsana New"/>
          <w:spacing w:val="4"/>
          <w:sz w:val="30"/>
          <w:szCs w:val="30"/>
          <w:cs/>
        </w:rPr>
        <w:t>.</w:t>
      </w:r>
      <w:r w:rsidRPr="00E0663E">
        <w:rPr>
          <w:rFonts w:ascii="Angsana New" w:hAnsi="Angsana New"/>
          <w:spacing w:val="4"/>
          <w:sz w:val="30"/>
          <w:szCs w:val="30"/>
        </w:rPr>
        <w:t>1</w:t>
      </w:r>
      <w:r w:rsidRPr="00E066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E0663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0663E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E0663E">
        <w:rPr>
          <w:rFonts w:ascii="Angsana New" w:hAnsi="Angsana New"/>
          <w:spacing w:val="4"/>
          <w:sz w:val="30"/>
          <w:szCs w:val="30"/>
        </w:rPr>
        <w:t>34</w:t>
      </w:r>
      <w:r w:rsidRPr="00E0663E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="00A41D83" w:rsidRPr="00E0663E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E0663E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2809A78B" w14:textId="77777777" w:rsidR="000F2847" w:rsidRPr="00E0663E" w:rsidRDefault="000F2847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right="-45" w:hanging="567"/>
        <w:jc w:val="thaiDistribute"/>
        <w:rPr>
          <w:rFonts w:ascii="Angsana New" w:hAnsi="Angsana New"/>
          <w:sz w:val="16"/>
          <w:szCs w:val="16"/>
        </w:rPr>
      </w:pPr>
    </w:p>
    <w:p w14:paraId="156D4EA0" w14:textId="77777777" w:rsidR="00D47883" w:rsidRPr="00E0663E" w:rsidRDefault="0039094D" w:rsidP="000F284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E0663E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E0663E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E0663E">
        <w:rPr>
          <w:rFonts w:ascii="Angsana New" w:hAnsi="Angsana New"/>
          <w:sz w:val="30"/>
          <w:szCs w:val="30"/>
        </w:rPr>
        <w:t>31</w:t>
      </w:r>
      <w:r w:rsidR="00D47883" w:rsidRPr="00E066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E0663E">
        <w:rPr>
          <w:rFonts w:ascii="Angsana New" w:hAnsi="Angsana New"/>
          <w:sz w:val="30"/>
          <w:szCs w:val="30"/>
        </w:rPr>
        <w:t>25</w:t>
      </w:r>
      <w:r w:rsidR="000A53DA" w:rsidRPr="00E0663E">
        <w:rPr>
          <w:rFonts w:ascii="Angsana New" w:hAnsi="Angsana New"/>
          <w:sz w:val="30"/>
          <w:szCs w:val="30"/>
        </w:rPr>
        <w:t>64</w:t>
      </w:r>
      <w:r w:rsidR="00D47883" w:rsidRPr="00E0663E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E0663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E0663E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E0663E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E0663E">
        <w:rPr>
          <w:rFonts w:ascii="Angsana New" w:hAnsi="Angsana New"/>
          <w:sz w:val="30"/>
          <w:szCs w:val="30"/>
          <w:cs/>
        </w:rPr>
        <w:t>บริษัท</w:t>
      </w:r>
      <w:r w:rsidR="00D47883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E0663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E0663E">
        <w:rPr>
          <w:rFonts w:ascii="Angsana New" w:hAnsi="Angsana New"/>
          <w:sz w:val="30"/>
          <w:szCs w:val="30"/>
        </w:rPr>
        <w:t>31</w:t>
      </w:r>
      <w:r w:rsidR="00D47883" w:rsidRPr="00E066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E0663E">
        <w:rPr>
          <w:rFonts w:ascii="Angsana New" w:hAnsi="Angsana New"/>
          <w:sz w:val="30"/>
          <w:szCs w:val="30"/>
        </w:rPr>
        <w:t>256</w:t>
      </w:r>
      <w:r w:rsidR="000A53DA" w:rsidRPr="00E0663E">
        <w:rPr>
          <w:rFonts w:ascii="Angsana New" w:hAnsi="Angsana New"/>
          <w:sz w:val="30"/>
          <w:szCs w:val="30"/>
        </w:rPr>
        <w:t>4</w:t>
      </w:r>
    </w:p>
    <w:p w14:paraId="1D6DFC69" w14:textId="77777777" w:rsidR="00D47883" w:rsidRPr="00E0663E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jc w:val="thaiDistribute"/>
        <w:rPr>
          <w:rFonts w:ascii="Angsana New" w:hAnsi="Angsana New"/>
          <w:sz w:val="16"/>
          <w:szCs w:val="16"/>
        </w:rPr>
      </w:pPr>
    </w:p>
    <w:p w14:paraId="1F790909" w14:textId="77777777" w:rsidR="00D47883" w:rsidRPr="00E0663E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15C5D4A" w14:textId="77777777" w:rsidR="00D47883" w:rsidRPr="00E0663E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after="120"/>
        <w:ind w:left="567"/>
        <w:jc w:val="thaiDistribute"/>
        <w:rPr>
          <w:rFonts w:ascii="Angsana New" w:hAnsi="Angsana New"/>
          <w:sz w:val="16"/>
          <w:szCs w:val="16"/>
        </w:rPr>
      </w:pPr>
    </w:p>
    <w:p w14:paraId="4F738A24" w14:textId="77777777" w:rsidR="001F5A7E" w:rsidRPr="00E0663E" w:rsidRDefault="00A41D83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E0663E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E0663E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E0663E">
        <w:rPr>
          <w:rFonts w:ascii="Angsana New" w:hAnsi="Angsana New"/>
          <w:sz w:val="30"/>
          <w:szCs w:val="30"/>
          <w:cs/>
        </w:rPr>
        <w:t>บริษัท</w:t>
      </w:r>
      <w:r w:rsidR="00D47883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E0663E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E0663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E0663E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E0663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E0663E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E877201" w14:textId="77777777" w:rsidR="0031137A" w:rsidRPr="00E0663E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2D5705" w14:textId="77777777" w:rsidR="0031137A" w:rsidRPr="00E0663E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F703FAB" w14:textId="77777777" w:rsidR="0031137A" w:rsidRPr="00E0663E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476FB1" w14:textId="77777777" w:rsidR="0031137A" w:rsidRPr="00E0663E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F94BAB4" w14:textId="77777777" w:rsidR="0031137A" w:rsidRPr="00E0663E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7CB90B1" w14:textId="77777777" w:rsidR="0031137A" w:rsidRPr="00E0663E" w:rsidRDefault="0031137A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77A8F2C" w14:textId="1D5DC35B" w:rsidR="00B82C31" w:rsidRDefault="00B82C31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11C4EBB" w14:textId="77777777" w:rsidR="00A93FC2" w:rsidRPr="00E0663E" w:rsidRDefault="00A93FC2" w:rsidP="001F5A7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after="240"/>
        <w:ind w:left="567"/>
        <w:jc w:val="thaiDistribute"/>
        <w:rPr>
          <w:rFonts w:ascii="Angsana New" w:hAnsi="Angsana New" w:hint="cs"/>
          <w:sz w:val="30"/>
          <w:szCs w:val="30"/>
        </w:rPr>
      </w:pPr>
    </w:p>
    <w:p w14:paraId="23D35FA8" w14:textId="77777777" w:rsidR="001F5A7E" w:rsidRPr="00E0663E" w:rsidRDefault="00A41D83" w:rsidP="001F5A7E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</w:t>
      </w:r>
      <w:r w:rsidR="001F5A7E" w:rsidRPr="00E0663E">
        <w:rPr>
          <w:rFonts w:ascii="Angsana New" w:hAnsi="Angsana New"/>
          <w:sz w:val="30"/>
          <w:szCs w:val="30"/>
          <w:cs/>
        </w:rPr>
        <w:t>ระหว่างกาล</w:t>
      </w:r>
      <w:r w:rsidRPr="00E0663E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E0663E">
        <w:rPr>
          <w:rFonts w:ascii="Angsana New" w:hAnsi="Angsana New"/>
          <w:sz w:val="30"/>
          <w:szCs w:val="30"/>
          <w:cs/>
        </w:rPr>
        <w:t xml:space="preserve"> ดัง</w:t>
      </w:r>
      <w:r w:rsidRPr="00E0663E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E0663E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E0663E" w14:paraId="27B0F316" w14:textId="77777777" w:rsidTr="00FA5C82">
        <w:tc>
          <w:tcPr>
            <w:tcW w:w="10932" w:type="dxa"/>
            <w:gridSpan w:val="6"/>
            <w:vAlign w:val="bottom"/>
          </w:tcPr>
          <w:p w14:paraId="7F096D3F" w14:textId="77777777" w:rsidR="001F5A7E" w:rsidRPr="00E0663E" w:rsidRDefault="001F5A7E" w:rsidP="009950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E0663E" w14:paraId="7FADD3E3" w14:textId="77777777" w:rsidTr="00FA5C82">
        <w:tc>
          <w:tcPr>
            <w:tcW w:w="3732" w:type="dxa"/>
            <w:vAlign w:val="bottom"/>
          </w:tcPr>
          <w:p w14:paraId="4A6A6DBB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000777F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5CF537CC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466A8645" w14:textId="77777777" w:rsidR="001F5A7E" w:rsidRPr="00E0663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E0663E" w14:paraId="4DB5A159" w14:textId="77777777" w:rsidTr="00FA5C82">
        <w:tc>
          <w:tcPr>
            <w:tcW w:w="3732" w:type="dxa"/>
            <w:vAlign w:val="bottom"/>
          </w:tcPr>
          <w:p w14:paraId="4AA6AEF7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930B2D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5F20A832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02E160E8" w14:textId="77777777" w:rsidR="001F5A7E" w:rsidRPr="00E0663E" w:rsidRDefault="00662655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3</w:t>
            </w:r>
            <w:r w:rsidR="00520C08" w:rsidRPr="00E0663E">
              <w:rPr>
                <w:rFonts w:ascii="Angsana New" w:hAnsi="Angsana New"/>
                <w:sz w:val="26"/>
                <w:szCs w:val="26"/>
              </w:rPr>
              <w:t>0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520C08" w:rsidRPr="00E0663E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080" w:type="dxa"/>
          </w:tcPr>
          <w:p w14:paraId="1B4F567C" w14:textId="77777777" w:rsidR="001F5A7E" w:rsidRPr="00E0663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E0663E" w14:paraId="0928B229" w14:textId="77777777" w:rsidTr="00FA5C82">
        <w:tc>
          <w:tcPr>
            <w:tcW w:w="3732" w:type="dxa"/>
            <w:vAlign w:val="bottom"/>
          </w:tcPr>
          <w:p w14:paraId="4BFBBD0E" w14:textId="77777777" w:rsidR="001F5A7E" w:rsidRPr="00E0663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390A73E" w14:textId="77777777" w:rsidR="001F5A7E" w:rsidRPr="00E0663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2F6CB13E" w14:textId="77777777" w:rsidR="001F5A7E" w:rsidRPr="00E0663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77D86871" w14:textId="77777777" w:rsidR="001F5A7E" w:rsidRPr="00E0663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E0663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442BBDD9" w14:textId="77777777" w:rsidR="001F5A7E" w:rsidRPr="00E0663E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E0663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5D1EFEFA" w14:textId="77777777" w:rsidR="001F5A7E" w:rsidRPr="00E0663E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="00662655" w:rsidRPr="00E0663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1137A" w:rsidRPr="00E0663E" w14:paraId="21BE76EC" w14:textId="77777777" w:rsidTr="00FA5C82">
        <w:tc>
          <w:tcPr>
            <w:tcW w:w="3732" w:type="dxa"/>
            <w:vAlign w:val="bottom"/>
          </w:tcPr>
          <w:p w14:paraId="7947939A" w14:textId="77777777" w:rsidR="001F5A7E" w:rsidRPr="00E0663E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49F66A70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0D5E2F52" w14:textId="77777777" w:rsidR="001F5A7E" w:rsidRPr="00E0663E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4A0E17" w14:textId="77777777" w:rsidR="001F5A7E" w:rsidRPr="00E0663E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0B7620" w14:textId="77777777" w:rsidR="001F5A7E" w:rsidRPr="00E0663E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BF8782" w14:textId="77777777" w:rsidR="001F5A7E" w:rsidRPr="00E0663E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E0663E" w14:paraId="0D60535A" w14:textId="77777777" w:rsidTr="0099502B">
        <w:tc>
          <w:tcPr>
            <w:tcW w:w="3732" w:type="dxa"/>
          </w:tcPr>
          <w:p w14:paraId="22E4F668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14:paraId="44CDAFE0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14:paraId="21E0F1C7" w14:textId="77777777" w:rsidR="00662655" w:rsidRPr="00E0663E" w:rsidRDefault="00662655" w:rsidP="00FA5C8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4DA82B1F" w14:textId="77777777" w:rsidR="00662655" w:rsidRPr="00E0663E" w:rsidRDefault="00662655" w:rsidP="00FA5C82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478B1735" w14:textId="77777777" w:rsidR="00662655" w:rsidRPr="00E0663E" w:rsidRDefault="00662655" w:rsidP="00FA5C82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E062904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7C8BFBA1" w14:textId="77777777" w:rsidTr="0099502B">
        <w:tc>
          <w:tcPr>
            <w:tcW w:w="3732" w:type="dxa"/>
            <w:vAlign w:val="bottom"/>
          </w:tcPr>
          <w:p w14:paraId="436A4F74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1080" w:type="dxa"/>
          </w:tcPr>
          <w:p w14:paraId="6076F1FA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4E2DDFAF" w14:textId="77777777" w:rsidR="00662655" w:rsidRPr="00E0663E" w:rsidRDefault="00662655" w:rsidP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50EB0A93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401869C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9960D61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5EFB6E3F" w14:textId="77777777" w:rsidTr="0099502B">
        <w:tc>
          <w:tcPr>
            <w:tcW w:w="3732" w:type="dxa"/>
            <w:vAlign w:val="bottom"/>
          </w:tcPr>
          <w:p w14:paraId="214154F0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14:paraId="626441FE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B44A010" w14:textId="77777777" w:rsidR="00662655" w:rsidRPr="00E0663E" w:rsidRDefault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52BD6A24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479DC93C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B3DDAB1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379966EE" w14:textId="77777777" w:rsidTr="0099502B">
        <w:tc>
          <w:tcPr>
            <w:tcW w:w="3732" w:type="dxa"/>
            <w:vAlign w:val="bottom"/>
          </w:tcPr>
          <w:p w14:paraId="6EC15EB2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14:paraId="0B5ABD84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3252554" w14:textId="77777777" w:rsidR="00662655" w:rsidRPr="00E0663E" w:rsidRDefault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3315E015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94253ED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09AA42F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5625310E" w14:textId="77777777" w:rsidTr="0099502B">
        <w:tc>
          <w:tcPr>
            <w:tcW w:w="3732" w:type="dxa"/>
            <w:vAlign w:val="bottom"/>
          </w:tcPr>
          <w:p w14:paraId="130E99B9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14:paraId="322BF8D8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5BF63781" w14:textId="77777777" w:rsidR="00662655" w:rsidRPr="00E0663E" w:rsidRDefault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0FBC432E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446A0417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2BD207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78BA267D" w14:textId="77777777" w:rsidTr="0099502B">
        <w:tc>
          <w:tcPr>
            <w:tcW w:w="3732" w:type="dxa"/>
            <w:vAlign w:val="bottom"/>
          </w:tcPr>
          <w:p w14:paraId="6BD7D01B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14:paraId="51579CD6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9288F7E" w14:textId="77777777" w:rsidR="00662655" w:rsidRPr="00E0663E" w:rsidRDefault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4158EC5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1A12E5AC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201C39C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130CB270" w14:textId="77777777" w:rsidTr="0099502B">
        <w:tc>
          <w:tcPr>
            <w:tcW w:w="3732" w:type="dxa"/>
            <w:vAlign w:val="bottom"/>
          </w:tcPr>
          <w:p w14:paraId="18637C0E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14:paraId="3B9AD544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DF463AD" w14:textId="77777777" w:rsidR="00662655" w:rsidRPr="00E0663E" w:rsidRDefault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3A0B2BF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26F62D7E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D3C0806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6622B554" w14:textId="77777777" w:rsidTr="0099502B">
        <w:tc>
          <w:tcPr>
            <w:tcW w:w="3732" w:type="dxa"/>
            <w:vAlign w:val="bottom"/>
          </w:tcPr>
          <w:p w14:paraId="69262782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1080" w:type="dxa"/>
          </w:tcPr>
          <w:p w14:paraId="77C6A899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B3EF7E3" w14:textId="77777777" w:rsidR="00662655" w:rsidRPr="00E0663E" w:rsidRDefault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59B86E25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13666181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9B74018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77A9D229" w14:textId="77777777" w:rsidTr="0099502B">
        <w:tc>
          <w:tcPr>
            <w:tcW w:w="3732" w:type="dxa"/>
            <w:vAlign w:val="bottom"/>
          </w:tcPr>
          <w:p w14:paraId="5C9344D6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14:paraId="18C4A01C" w14:textId="77777777" w:rsidR="00662655" w:rsidRPr="00E0663E" w:rsidRDefault="00662655" w:rsidP="00FA5C82">
            <w:pPr>
              <w:jc w:val="center"/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4A3F07E5" w14:textId="77777777" w:rsidR="00662655" w:rsidRPr="00E0663E" w:rsidRDefault="00662655"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F1EBF18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0995F2EF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8956E00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99.97</w:t>
            </w:r>
            <w:r w:rsidR="00680E1D" w:rsidRPr="00E0663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1137A" w:rsidRPr="00E0663E" w14:paraId="4BD38662" w14:textId="77777777" w:rsidTr="0099502B">
        <w:tc>
          <w:tcPr>
            <w:tcW w:w="3732" w:type="dxa"/>
            <w:vAlign w:val="bottom"/>
          </w:tcPr>
          <w:p w14:paraId="48F058C5" w14:textId="77777777" w:rsidR="00662655" w:rsidRPr="00E0663E" w:rsidRDefault="00662655" w:rsidP="00FA5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14:paraId="478A4A5E" w14:textId="77777777" w:rsidR="00662655" w:rsidRPr="00E0663E" w:rsidRDefault="00662655" w:rsidP="00FA5C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F53D8F5" w14:textId="77777777" w:rsidR="00662655" w:rsidRPr="00E0663E" w:rsidRDefault="0066265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14:paraId="6EB6FC8D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1080" w:type="dxa"/>
          </w:tcPr>
          <w:p w14:paraId="7D03AD59" w14:textId="77777777" w:rsidR="00662655" w:rsidRPr="00E0663E" w:rsidRDefault="00662655" w:rsidP="0099502B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11E208D" w14:textId="77777777" w:rsidR="00662655" w:rsidRPr="00E0663E" w:rsidRDefault="00662655" w:rsidP="00662655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CD72A2F" w14:textId="77777777" w:rsidR="008B6998" w:rsidRPr="00E0663E" w:rsidRDefault="008B6998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579F29D" w14:textId="77777777" w:rsidR="00A41D83" w:rsidRPr="00E0663E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14:paraId="225D4AF4" w14:textId="77777777" w:rsidR="00A41D83" w:rsidRPr="00E0663E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01124EA" w14:textId="77777777" w:rsidR="00880884" w:rsidRPr="00E0663E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E0663E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14:paraId="5CC220A3" w14:textId="77777777" w:rsidR="00826A2D" w:rsidRPr="00E0663E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E0663E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E06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E06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E0663E">
        <w:rPr>
          <w:rFonts w:ascii="Angsana New" w:hAnsi="Angsana New"/>
          <w:spacing w:val="-6"/>
          <w:sz w:val="30"/>
          <w:szCs w:val="30"/>
          <w:cs/>
        </w:rPr>
        <w:br/>
      </w:r>
      <w:r w:rsidRPr="00E0663E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E06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E06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E0663E">
        <w:rPr>
          <w:rFonts w:ascii="Angsana New" w:hAnsi="Angsana New"/>
          <w:spacing w:val="-6"/>
          <w:sz w:val="30"/>
          <w:szCs w:val="30"/>
          <w:cs/>
        </w:rPr>
        <w:br/>
      </w:r>
      <w:r w:rsidRPr="00E0663E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E066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E0663E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14:paraId="1E6B0255" w14:textId="77777777" w:rsidR="00880884" w:rsidRPr="00E0663E" w:rsidRDefault="00826A2D" w:rsidP="00826A2D">
      <w:pPr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E0663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0884" w:rsidRPr="00E0663E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0A4526B0" w14:textId="77777777" w:rsidR="008B6998" w:rsidRPr="00E0663E" w:rsidRDefault="008B6998" w:rsidP="00880884">
      <w:pPr>
        <w:spacing w:before="200"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9E9DD12" w14:textId="77777777" w:rsidR="00B82145" w:rsidRPr="00E0663E" w:rsidRDefault="00D47883" w:rsidP="00D47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right="-45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</w:rPr>
        <w:lastRenderedPageBreak/>
        <w:t>2</w:t>
      </w:r>
      <w:r w:rsidRPr="00E0663E">
        <w:rPr>
          <w:rFonts w:ascii="Angsana New" w:hAnsi="Angsana New"/>
          <w:sz w:val="30"/>
          <w:szCs w:val="30"/>
          <w:cs/>
        </w:rPr>
        <w:t>.</w:t>
      </w:r>
      <w:r w:rsidRPr="00E0663E">
        <w:rPr>
          <w:rFonts w:ascii="Angsana New" w:hAnsi="Angsana New"/>
          <w:sz w:val="30"/>
          <w:szCs w:val="30"/>
        </w:rPr>
        <w:t xml:space="preserve">2 </w:t>
      </w:r>
      <w:r w:rsidRPr="00E0663E">
        <w:rPr>
          <w:rFonts w:ascii="Angsana New" w:hAnsi="Angsana New"/>
          <w:sz w:val="30"/>
          <w:szCs w:val="30"/>
          <w:cs/>
        </w:rPr>
        <w:tab/>
      </w:r>
      <w:r w:rsidR="00B82145" w:rsidRPr="00E0663E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D2B8AE" w14:textId="77777777" w:rsidR="00662655" w:rsidRPr="00E0663E" w:rsidRDefault="00662655" w:rsidP="006626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ในระหว่าง</w:t>
      </w:r>
      <w:r w:rsidRPr="00E0663E">
        <w:rPr>
          <w:rFonts w:ascii="Angsana New" w:hAnsi="Angsana New" w:hint="cs"/>
          <w:sz w:val="30"/>
          <w:szCs w:val="30"/>
          <w:cs/>
        </w:rPr>
        <w:t>งวด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E0663E">
        <w:rPr>
          <w:rFonts w:ascii="Angsana New" w:hAnsi="Angsana New"/>
          <w:sz w:val="30"/>
          <w:szCs w:val="30"/>
        </w:rPr>
        <w:t>/</w:t>
      </w:r>
      <w:r w:rsidRPr="00E0663E">
        <w:rPr>
          <w:rFonts w:ascii="Angsana New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0663E">
        <w:rPr>
          <w:rFonts w:ascii="Angsana New" w:hAnsi="Angsana New"/>
          <w:sz w:val="30"/>
          <w:szCs w:val="30"/>
        </w:rPr>
        <w:t>1</w:t>
      </w:r>
      <w:r w:rsidRPr="00E0663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0663E">
        <w:rPr>
          <w:rFonts w:ascii="Angsana New" w:hAnsi="Angsana New"/>
          <w:sz w:val="30"/>
          <w:szCs w:val="30"/>
        </w:rPr>
        <w:t>2565</w:t>
      </w:r>
      <w:r w:rsidRPr="00E0663E">
        <w:rPr>
          <w:rFonts w:ascii="Angsana New" w:hAnsi="Angsana New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>รวมถึง</w:t>
      </w:r>
      <w:r w:rsidRPr="00E0663E">
        <w:rPr>
          <w:rFonts w:ascii="Angsana New" w:hAnsi="Angsana New"/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E0663E">
        <w:rPr>
          <w:rFonts w:ascii="Angsana New" w:hAnsi="Angsana New"/>
          <w:sz w:val="30"/>
          <w:szCs w:val="30"/>
        </w:rPr>
        <w:t xml:space="preserve"> </w:t>
      </w:r>
    </w:p>
    <w:p w14:paraId="1E03CD72" w14:textId="77777777" w:rsidR="00662655" w:rsidRPr="00E0663E" w:rsidRDefault="00662655" w:rsidP="00662655">
      <w:pPr>
        <w:tabs>
          <w:tab w:val="clear" w:pos="454"/>
        </w:tabs>
        <w:spacing w:before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>อย่างไรก็ตามการเปลี่ยนแปลงดังกล่าวไม่มีผลกระทบต่องบการเงินของ</w:t>
      </w:r>
      <w:r w:rsidRPr="00E0663E">
        <w:rPr>
          <w:rFonts w:ascii="Angsana New" w:hAnsi="Angsana New"/>
          <w:sz w:val="30"/>
          <w:szCs w:val="30"/>
          <w:cs/>
        </w:rPr>
        <w:t>กลุ่มบริษัท</w:t>
      </w:r>
    </w:p>
    <w:p w14:paraId="12ED46EA" w14:textId="77777777" w:rsidR="00662655" w:rsidRPr="00E0663E" w:rsidRDefault="00662655" w:rsidP="00662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C630D6" w14:textId="77777777" w:rsidR="00002F8E" w:rsidRPr="00E0663E" w:rsidRDefault="00206426" w:rsidP="00002F8E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002F8E" w:rsidRPr="00E0663E">
        <w:rPr>
          <w:rFonts w:ascii="Angsana New" w:hAnsi="Angsana New"/>
          <w:sz w:val="30"/>
          <w:szCs w:val="30"/>
        </w:rPr>
        <w:t>2566</w:t>
      </w:r>
    </w:p>
    <w:p w14:paraId="554C5390" w14:textId="77777777" w:rsidR="00662655" w:rsidRPr="00E0663E" w:rsidRDefault="00662655" w:rsidP="00002F8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0663E">
        <w:rPr>
          <w:rFonts w:ascii="Angsana New" w:hAnsi="Angsana New"/>
          <w:sz w:val="30"/>
          <w:szCs w:val="30"/>
        </w:rPr>
        <w:t>1</w:t>
      </w:r>
      <w:r w:rsidRPr="00E0663E">
        <w:rPr>
          <w:rFonts w:ascii="Angsana New" w:hAnsi="Angsana New"/>
          <w:sz w:val="30"/>
          <w:szCs w:val="30"/>
          <w:cs/>
        </w:rPr>
        <w:t xml:space="preserve"> มกราคม </w:t>
      </w:r>
      <w:r w:rsidRPr="00E0663E">
        <w:rPr>
          <w:rFonts w:ascii="Angsana New" w:hAnsi="Angsana New"/>
          <w:sz w:val="30"/>
          <w:szCs w:val="30"/>
        </w:rPr>
        <w:t>2566</w:t>
      </w:r>
      <w:r w:rsidRPr="00E0663E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E0663E">
        <w:rPr>
          <w:rFonts w:ascii="Angsana New" w:hAnsi="Angsana New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C2EA2A3" w14:textId="77777777" w:rsidR="00662655" w:rsidRPr="00E0663E" w:rsidRDefault="00662655" w:rsidP="00002F8E">
      <w:pPr>
        <w:spacing w:before="120" w:after="12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ฝ่ายบริหารของ</w:t>
      </w:r>
      <w:r w:rsidR="00002F8E"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422338F" w14:textId="77777777" w:rsidR="00206426" w:rsidRPr="00E0663E" w:rsidRDefault="00206426" w:rsidP="00260DC7">
      <w:pPr>
        <w:spacing w:line="220" w:lineRule="atLeast"/>
        <w:ind w:left="634" w:hanging="634"/>
        <w:rPr>
          <w:rFonts w:cstheme="majorBidi"/>
        </w:rPr>
      </w:pPr>
    </w:p>
    <w:p w14:paraId="3F20E7F7" w14:textId="77777777" w:rsidR="00A552BC" w:rsidRPr="00E0663E" w:rsidRDefault="00A552BC" w:rsidP="002D15D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b/>
          <w:bCs/>
          <w:szCs w:val="30"/>
          <w:cs/>
        </w:rPr>
        <w:t>นโยบายการบัญชีที่สำคัญ</w:t>
      </w:r>
      <w:r w:rsidRPr="00E0663E">
        <w:rPr>
          <w:b/>
          <w:bCs/>
          <w:cs/>
        </w:rPr>
        <w:t xml:space="preserve">    </w:t>
      </w:r>
    </w:p>
    <w:p w14:paraId="6C6FC199" w14:textId="77777777" w:rsidR="00FA1650" w:rsidRPr="00E0663E" w:rsidRDefault="0003768A" w:rsidP="00E80272">
      <w:pPr>
        <w:tabs>
          <w:tab w:val="left" w:pos="1080"/>
          <w:tab w:val="left" w:pos="1800"/>
          <w:tab w:val="left" w:pos="2400"/>
          <w:tab w:val="left" w:pos="3000"/>
        </w:tabs>
        <w:spacing w:before="120" w:after="240" w:line="42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E0663E">
        <w:rPr>
          <w:rFonts w:ascii="Angsana New" w:hAnsi="Angsana New"/>
          <w:sz w:val="30"/>
          <w:szCs w:val="30"/>
        </w:rPr>
        <w:t>31</w:t>
      </w:r>
      <w:r w:rsidRPr="00E066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6A2D" w:rsidRPr="00E0663E">
        <w:rPr>
          <w:rFonts w:ascii="Angsana New" w:hAnsi="Angsana New"/>
          <w:sz w:val="30"/>
          <w:szCs w:val="30"/>
        </w:rPr>
        <w:t>2564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</w:p>
    <w:p w14:paraId="166306BE" w14:textId="77777777" w:rsidR="00456F4F" w:rsidRPr="00E0663E" w:rsidRDefault="00456F4F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E0663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00659BF" w14:textId="77777777" w:rsidR="00FF43AB" w:rsidRPr="00E0663E" w:rsidRDefault="00FF43AB" w:rsidP="00D56C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0663E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E0663E">
        <w:rPr>
          <w:rFonts w:ascii="Angsana New" w:hAnsi="Angsana New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0663E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0663E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EADF377" w14:textId="77777777" w:rsidR="000E1547" w:rsidRPr="00E0663E" w:rsidRDefault="000E1547" w:rsidP="002B7C1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10"/>
          <w:szCs w:val="10"/>
          <w:lang w:bidi="th-TH"/>
        </w:rPr>
      </w:pPr>
    </w:p>
    <w:p w14:paraId="3261F878" w14:textId="77777777" w:rsidR="00C67B95" w:rsidRPr="00E0663E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E0663E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E0663E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E0663E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E0663E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E0663E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E0663E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E0663E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E0663E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715" w:type="dxa"/>
        <w:tblInd w:w="392" w:type="dxa"/>
        <w:tblLook w:val="01E0" w:firstRow="1" w:lastRow="1" w:firstColumn="1" w:lastColumn="1" w:noHBand="0" w:noVBand="0"/>
      </w:tblPr>
      <w:tblGrid>
        <w:gridCol w:w="3821"/>
        <w:gridCol w:w="2132"/>
        <w:gridCol w:w="3762"/>
      </w:tblGrid>
      <w:tr w:rsidR="0031137A" w:rsidRPr="00E0663E" w14:paraId="7BAD3D25" w14:textId="77777777" w:rsidTr="00B82C31">
        <w:trPr>
          <w:tblHeader/>
        </w:trPr>
        <w:tc>
          <w:tcPr>
            <w:tcW w:w="3821" w:type="dxa"/>
          </w:tcPr>
          <w:p w14:paraId="7385DE12" w14:textId="77777777" w:rsidR="00C2772D" w:rsidRPr="00E0663E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2132" w:type="dxa"/>
          </w:tcPr>
          <w:p w14:paraId="71A54781" w14:textId="77777777" w:rsidR="00C2772D" w:rsidRPr="00E0663E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14:paraId="6CB52083" w14:textId="77777777" w:rsidR="00C2772D" w:rsidRPr="00E0663E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E0663E" w14:paraId="4BBE43A5" w14:textId="77777777" w:rsidTr="00B82C31">
        <w:tc>
          <w:tcPr>
            <w:tcW w:w="3821" w:type="dxa"/>
          </w:tcPr>
          <w:p w14:paraId="400FA283" w14:textId="77777777" w:rsidR="003120EB" w:rsidRPr="00E0663E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14:paraId="32DA4EFC" w14:textId="77777777" w:rsidR="003120EB" w:rsidRPr="00E0663E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7C14F9C0" w14:textId="77777777" w:rsidR="003120EB" w:rsidRPr="00E0663E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E066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E0663E" w14:paraId="3D0882FC" w14:textId="77777777" w:rsidTr="00B82C31">
        <w:tc>
          <w:tcPr>
            <w:tcW w:w="3821" w:type="dxa"/>
          </w:tcPr>
          <w:p w14:paraId="5D35E562" w14:textId="77777777" w:rsidR="003120EB" w:rsidRPr="00E0663E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14:paraId="77ADD5A3" w14:textId="77777777" w:rsidR="003120EB" w:rsidRPr="00E0663E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2E9C3C7" w14:textId="77777777" w:rsidR="00CE1A7F" w:rsidRPr="00E0663E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E0663E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E0663E" w14:paraId="79085CB7" w14:textId="77777777" w:rsidTr="00B82C31">
        <w:tc>
          <w:tcPr>
            <w:tcW w:w="3821" w:type="dxa"/>
          </w:tcPr>
          <w:p w14:paraId="0A95C149" w14:textId="77777777" w:rsidR="000E1547" w:rsidRPr="00E0663E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14:paraId="2E24C8CA" w14:textId="77777777" w:rsidR="000E1547" w:rsidRPr="00E0663E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437BADC" w14:textId="77777777" w:rsidR="000E1547" w:rsidRPr="00E0663E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E0663E" w14:paraId="03222137" w14:textId="77777777" w:rsidTr="00B82C31">
        <w:tc>
          <w:tcPr>
            <w:tcW w:w="3821" w:type="dxa"/>
          </w:tcPr>
          <w:p w14:paraId="50D9CDAB" w14:textId="77777777" w:rsidR="00D50EFC" w:rsidRPr="00E0663E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14:paraId="4EB3F642" w14:textId="77777777" w:rsidR="00D50EFC" w:rsidRPr="00E0663E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14:paraId="68FB1359" w14:textId="77777777" w:rsidR="00CE1A7F" w:rsidRPr="00E0663E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E0663E" w14:paraId="7D9F215C" w14:textId="77777777" w:rsidTr="00B82C31">
        <w:tc>
          <w:tcPr>
            <w:tcW w:w="3821" w:type="dxa"/>
          </w:tcPr>
          <w:p w14:paraId="4F60F353" w14:textId="77777777" w:rsidR="003120EB" w:rsidRPr="00E0663E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14:paraId="5563A7C5" w14:textId="77777777" w:rsidR="003120EB" w:rsidRPr="00E0663E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B2821A2" w14:textId="77777777" w:rsidR="003120EB" w:rsidRPr="00E0663E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E0663E" w14:paraId="0DDD662D" w14:textId="77777777" w:rsidTr="00B82C31">
        <w:tc>
          <w:tcPr>
            <w:tcW w:w="3821" w:type="dxa"/>
          </w:tcPr>
          <w:p w14:paraId="5CCFBAA2" w14:textId="77777777" w:rsidR="003120EB" w:rsidRPr="00E0663E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E0663E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E0663E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14:paraId="2837CE91" w14:textId="77777777" w:rsidR="003120EB" w:rsidRPr="00E0663E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7FFC51DC" w14:textId="77777777" w:rsidR="003120EB" w:rsidRPr="00E0663E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E0663E" w14:paraId="19DBE0A9" w14:textId="77777777" w:rsidTr="00B82C31">
        <w:trPr>
          <w:trHeight w:val="413"/>
        </w:trPr>
        <w:tc>
          <w:tcPr>
            <w:tcW w:w="3821" w:type="dxa"/>
          </w:tcPr>
          <w:p w14:paraId="01A58C91" w14:textId="77777777" w:rsidR="003120EB" w:rsidRPr="00E0663E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14:paraId="470E3D57" w14:textId="77777777" w:rsidR="003120EB" w:rsidRPr="00E0663E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14:paraId="085401F6" w14:textId="77777777" w:rsidR="003120EB" w:rsidRPr="00E0663E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E0663E" w14:paraId="11FF531A" w14:textId="77777777" w:rsidTr="00B82C31">
        <w:trPr>
          <w:trHeight w:val="413"/>
        </w:trPr>
        <w:tc>
          <w:tcPr>
            <w:tcW w:w="3821" w:type="dxa"/>
          </w:tcPr>
          <w:p w14:paraId="23465FE7" w14:textId="77777777" w:rsidR="00107251" w:rsidRPr="00E0663E" w:rsidRDefault="00107251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</w:t>
            </w:r>
            <w:r w:rsidR="002427D1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นิค</w:t>
            </w:r>
            <w:r w:rsidR="00B84404"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เพาเวอร์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14:paraId="5DD9F6B6" w14:textId="77777777" w:rsidR="00107251" w:rsidRPr="00E0663E" w:rsidRDefault="00107251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0DDA7D23" w14:textId="77777777" w:rsidR="00107251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5A439CD9" w14:textId="77777777" w:rsidTr="00B82C31">
        <w:trPr>
          <w:trHeight w:val="413"/>
        </w:trPr>
        <w:tc>
          <w:tcPr>
            <w:tcW w:w="3821" w:type="dxa"/>
          </w:tcPr>
          <w:p w14:paraId="0B23C672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(สระบุรี)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680A727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409975A9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106F63F3" w14:textId="77777777" w:rsidTr="00B82C31">
        <w:trPr>
          <w:trHeight w:val="413"/>
        </w:trPr>
        <w:tc>
          <w:tcPr>
            <w:tcW w:w="3821" w:type="dxa"/>
          </w:tcPr>
          <w:p w14:paraId="6EE52378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678EAF59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7E9D3CE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58AFF9F8" w14:textId="77777777" w:rsidTr="00B82C31">
        <w:trPr>
          <w:trHeight w:val="413"/>
        </w:trPr>
        <w:tc>
          <w:tcPr>
            <w:tcW w:w="3821" w:type="dxa"/>
          </w:tcPr>
          <w:p w14:paraId="1C5A1A27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47A9F879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EAE1D89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5FA9D271" w14:textId="77777777" w:rsidTr="00B82C31">
        <w:trPr>
          <w:trHeight w:val="413"/>
        </w:trPr>
        <w:tc>
          <w:tcPr>
            <w:tcW w:w="3821" w:type="dxa"/>
          </w:tcPr>
          <w:p w14:paraId="721579D4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CEFB8F2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396EA5D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2A0D7AE7" w14:textId="77777777" w:rsidTr="00B82C31">
        <w:trPr>
          <w:trHeight w:val="413"/>
        </w:trPr>
        <w:tc>
          <w:tcPr>
            <w:tcW w:w="3821" w:type="dxa"/>
          </w:tcPr>
          <w:p w14:paraId="10FB1F08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CE2318D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C93B82D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2F4883A7" w14:textId="77777777" w:rsidTr="00B82C31">
        <w:trPr>
          <w:trHeight w:val="413"/>
        </w:trPr>
        <w:tc>
          <w:tcPr>
            <w:tcW w:w="3821" w:type="dxa"/>
          </w:tcPr>
          <w:p w14:paraId="6230C09D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(ลำพูน)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35A38EE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46B989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23BB2FC7" w14:textId="77777777" w:rsidTr="00B82C31">
        <w:trPr>
          <w:trHeight w:val="413"/>
        </w:trPr>
        <w:tc>
          <w:tcPr>
            <w:tcW w:w="3821" w:type="dxa"/>
          </w:tcPr>
          <w:p w14:paraId="0BEF7111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(ชลบุรี)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BD15304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86AC959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31137A" w:rsidRPr="00E0663E" w14:paraId="1CD2D90E" w14:textId="77777777" w:rsidTr="00B82C31">
        <w:trPr>
          <w:trHeight w:val="413"/>
        </w:trPr>
        <w:tc>
          <w:tcPr>
            <w:tcW w:w="3821" w:type="dxa"/>
          </w:tcPr>
          <w:p w14:paraId="5F24B3F7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(นครราชสีมา)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1E19004C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402D16DC" w14:textId="77777777" w:rsidR="00B84404" w:rsidRPr="00E0663E" w:rsidRDefault="00B8440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966AB7" w:rsidRPr="00E0663E" w14:paraId="51CFB3A7" w14:textId="77777777" w:rsidTr="00B82C31">
        <w:trPr>
          <w:trHeight w:val="413"/>
        </w:trPr>
        <w:tc>
          <w:tcPr>
            <w:tcW w:w="3821" w:type="dxa"/>
          </w:tcPr>
          <w:p w14:paraId="5FDDAD79" w14:textId="77777777" w:rsidR="00966AB7" w:rsidRPr="00E0663E" w:rsidRDefault="00966AB7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654EE6C" w14:textId="77777777" w:rsidR="00966AB7" w:rsidRPr="00E0663E" w:rsidRDefault="00966AB7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34B7B8E" w14:textId="77777777" w:rsidR="00966AB7" w:rsidRPr="00E0663E" w:rsidRDefault="00966AB7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14:paraId="282BE8EF" w14:textId="77777777" w:rsidR="000E1547" w:rsidRPr="00E0663E" w:rsidRDefault="000E1547" w:rsidP="003D1086">
      <w:pPr>
        <w:ind w:left="540"/>
        <w:jc w:val="both"/>
        <w:rPr>
          <w:rFonts w:ascii="Angsana New" w:hAnsi="Angsana New"/>
          <w:b/>
        </w:rPr>
      </w:pPr>
    </w:p>
    <w:p w14:paraId="3793D571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3D7027DE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12B644FF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758199D7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07F7B795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454A86F3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5727FE7A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345A853C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0FB60C64" w14:textId="77777777" w:rsidR="00B82C31" w:rsidRPr="00E0663E" w:rsidRDefault="00B82C31" w:rsidP="003D1086">
      <w:pPr>
        <w:ind w:left="540"/>
        <w:jc w:val="both"/>
        <w:rPr>
          <w:rFonts w:ascii="Angsana New" w:hAnsi="Angsana New"/>
          <w:b/>
        </w:rPr>
      </w:pPr>
    </w:p>
    <w:p w14:paraId="560617A4" w14:textId="77777777" w:rsidR="003D1086" w:rsidRPr="00E0663E" w:rsidRDefault="003D1086" w:rsidP="003D1086">
      <w:pPr>
        <w:ind w:left="540"/>
        <w:jc w:val="both"/>
        <w:rPr>
          <w:rFonts w:ascii="Angsana New" w:hAnsi="Angsana New"/>
          <w:sz w:val="32"/>
          <w:szCs w:val="32"/>
          <w:lang w:val="en-GB"/>
        </w:rPr>
      </w:pPr>
      <w:r w:rsidRPr="00E0663E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31137A" w:rsidRPr="00E0663E" w14:paraId="1208C02F" w14:textId="77777777" w:rsidTr="003D1086">
        <w:trPr>
          <w:trHeight w:val="20"/>
          <w:tblHeader/>
        </w:trPr>
        <w:tc>
          <w:tcPr>
            <w:tcW w:w="3420" w:type="dxa"/>
          </w:tcPr>
          <w:p w14:paraId="42C5DB13" w14:textId="77777777" w:rsidR="003D1086" w:rsidRPr="00E0663E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3B724257" w14:textId="77777777" w:rsidR="003D1086" w:rsidRPr="00E0663E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2967E6AA" w14:textId="77777777" w:rsidR="003D1086" w:rsidRPr="00E0663E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E0663E" w14:paraId="37C4B4E8" w14:textId="77777777" w:rsidTr="003D1086">
        <w:trPr>
          <w:trHeight w:val="20"/>
        </w:trPr>
        <w:tc>
          <w:tcPr>
            <w:tcW w:w="3420" w:type="dxa"/>
          </w:tcPr>
          <w:p w14:paraId="74C175EE" w14:textId="77777777" w:rsidR="003D1086" w:rsidRPr="00E0663E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CD627C4" w14:textId="77777777" w:rsidR="003D1086" w:rsidRPr="00E0663E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7EC0713A" w14:textId="77777777" w:rsidR="003D1086" w:rsidRPr="00E0663E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E0663E" w14:paraId="7DA74D66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105D056C" w14:textId="77777777" w:rsidR="003D1086" w:rsidRPr="00E0663E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5BA5AB3E" w14:textId="77777777" w:rsidR="003D1086" w:rsidRPr="00E0663E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E0663E" w14:paraId="12AB2F97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16514721" w14:textId="77777777" w:rsidR="003D1086" w:rsidRPr="00E0663E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4722873E" w14:textId="77777777" w:rsidR="003D1086" w:rsidRPr="00E0663E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E0663E" w14:paraId="6011C106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C4D7412" w14:textId="77777777" w:rsidR="00EC0041" w:rsidRPr="00E0663E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526AA391" w14:textId="77777777" w:rsidR="00EC0041" w:rsidRPr="00E0663E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2426EABC" w14:textId="77777777" w:rsidR="00E51A6F" w:rsidRPr="00E0663E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407E2D3" w14:textId="77777777" w:rsidR="00114872" w:rsidRPr="00E0663E" w:rsidRDefault="00456F4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E0663E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E0663E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E0663E">
        <w:rPr>
          <w:rFonts w:ascii="Angsana New" w:hAnsi="Angsana New"/>
          <w:b/>
          <w:sz w:val="30"/>
          <w:szCs w:val="30"/>
          <w:cs/>
        </w:rPr>
        <w:t>สำหรับ</w:t>
      </w:r>
      <w:r w:rsidR="00AD7D9E" w:rsidRPr="00E0663E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46375D" w:rsidRPr="00E0663E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E0663E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E0663E">
        <w:rPr>
          <w:rFonts w:ascii="Angsana New" w:hAnsi="Angsana New"/>
          <w:b/>
          <w:sz w:val="30"/>
          <w:szCs w:val="30"/>
          <w:cs/>
        </w:rPr>
        <w:t xml:space="preserve">่ </w:t>
      </w:r>
      <w:r w:rsidR="00520C08" w:rsidRPr="00E0663E">
        <w:rPr>
          <w:rFonts w:ascii="Angsana New" w:hAnsi="Angsana New"/>
          <w:bCs/>
          <w:sz w:val="30"/>
          <w:szCs w:val="30"/>
        </w:rPr>
        <w:t>30</w:t>
      </w:r>
      <w:r w:rsidR="002B4626" w:rsidRPr="00E0663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520C08" w:rsidRPr="00E0663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AD7D9E" w:rsidRPr="00E0663E">
        <w:rPr>
          <w:rFonts w:ascii="Angsana New" w:hAnsi="Angsana New"/>
          <w:b/>
          <w:sz w:val="30"/>
          <w:szCs w:val="30"/>
        </w:rPr>
        <w:t xml:space="preserve"> </w:t>
      </w:r>
      <w:r w:rsidR="00AD7D9E" w:rsidRPr="00E0663E">
        <w:rPr>
          <w:rFonts w:ascii="Angsana New" w:hAnsi="Angsana New"/>
          <w:bCs/>
          <w:sz w:val="30"/>
          <w:szCs w:val="30"/>
        </w:rPr>
        <w:t>256</w:t>
      </w:r>
      <w:r w:rsidR="00966AB7" w:rsidRPr="00E0663E">
        <w:rPr>
          <w:rFonts w:ascii="Angsana New" w:hAnsi="Angsana New"/>
          <w:bCs/>
          <w:sz w:val="30"/>
          <w:szCs w:val="30"/>
        </w:rPr>
        <w:t>5</w:t>
      </w:r>
      <w:r w:rsidR="00D06B6A" w:rsidRPr="00E0663E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E0663E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6375D" w:rsidRPr="00E0663E" w14:paraId="1F15B74F" w14:textId="77777777" w:rsidTr="00402DC2">
        <w:trPr>
          <w:tblHeader/>
        </w:trPr>
        <w:tc>
          <w:tcPr>
            <w:tcW w:w="3780" w:type="dxa"/>
          </w:tcPr>
          <w:p w14:paraId="3D9578CB" w14:textId="77777777" w:rsidR="0046375D" w:rsidRPr="00E0663E" w:rsidRDefault="0046375D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2A47C9CE" w14:textId="77777777" w:rsidR="0046375D" w:rsidRPr="00E0663E" w:rsidRDefault="004637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1137A" w:rsidRPr="00E0663E" w14:paraId="6A69631D" w14:textId="77777777" w:rsidTr="009A088C">
        <w:trPr>
          <w:tblHeader/>
        </w:trPr>
        <w:tc>
          <w:tcPr>
            <w:tcW w:w="3780" w:type="dxa"/>
          </w:tcPr>
          <w:p w14:paraId="1F261284" w14:textId="77777777" w:rsidR="00261C67" w:rsidRPr="00E0663E" w:rsidRDefault="00261C67" w:rsidP="004717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2A10A01" w14:textId="77777777" w:rsidR="00261C67" w:rsidRPr="00E0663E" w:rsidRDefault="0066435D" w:rsidP="0047177C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46375D"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470976BE" w14:textId="77777777" w:rsidR="00261C67" w:rsidRPr="00E0663E" w:rsidRDefault="00261C67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11D4192" w14:textId="77777777" w:rsidR="00261C67" w:rsidRPr="00E0663E" w:rsidRDefault="004637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31137A" w:rsidRPr="00E0663E" w14:paraId="0544C047" w14:textId="77777777" w:rsidTr="00A41D83">
        <w:trPr>
          <w:tblHeader/>
        </w:trPr>
        <w:tc>
          <w:tcPr>
            <w:tcW w:w="3780" w:type="dxa"/>
          </w:tcPr>
          <w:p w14:paraId="680C5102" w14:textId="77777777" w:rsidR="007E0AE1" w:rsidRPr="00E0663E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B8CB522" w14:textId="77777777" w:rsidR="007E0AE1" w:rsidRPr="00E0663E" w:rsidRDefault="00A30767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46375D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46375D"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200DB969" w14:textId="77777777" w:rsidR="007E0AE1" w:rsidRPr="00E0663E" w:rsidRDefault="007E0AE1" w:rsidP="00B5592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98EC5BD" w14:textId="77777777" w:rsidR="007E0AE1" w:rsidRPr="00E0663E" w:rsidRDefault="0046375D" w:rsidP="00B5592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31137A" w:rsidRPr="00E0663E" w14:paraId="760A23DB" w14:textId="77777777" w:rsidTr="00EC3890">
        <w:trPr>
          <w:tblHeader/>
        </w:trPr>
        <w:tc>
          <w:tcPr>
            <w:tcW w:w="3780" w:type="dxa"/>
          </w:tcPr>
          <w:p w14:paraId="39910463" w14:textId="77777777" w:rsidR="007E0AE1" w:rsidRPr="00E0663E" w:rsidRDefault="007E0AE1" w:rsidP="00B5592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0B622455" w14:textId="77777777" w:rsidR="007E0AE1" w:rsidRPr="00E0663E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A30767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14:paraId="4F18869A" w14:textId="77777777" w:rsidR="007E0AE1" w:rsidRPr="00E0663E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7AF0A4D9" w14:textId="77777777" w:rsidR="007E0AE1" w:rsidRPr="00E0663E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0767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CF1100A" w14:textId="77777777" w:rsidR="007E0AE1" w:rsidRPr="00E0663E" w:rsidRDefault="007E0AE1" w:rsidP="00A41D8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7014F89" w14:textId="77777777" w:rsidR="007E0AE1" w:rsidRPr="00E0663E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0767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18551702" w14:textId="77777777" w:rsidR="007E0AE1" w:rsidRPr="00E0663E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3607235" w14:textId="77777777" w:rsidR="007E0AE1" w:rsidRPr="00E0663E" w:rsidRDefault="007E0AE1" w:rsidP="00A41D8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A30767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31137A" w:rsidRPr="00E0663E" w14:paraId="0A12F683" w14:textId="77777777" w:rsidTr="0054725B">
        <w:trPr>
          <w:tblHeader/>
        </w:trPr>
        <w:tc>
          <w:tcPr>
            <w:tcW w:w="3780" w:type="dxa"/>
          </w:tcPr>
          <w:p w14:paraId="7E0E8922" w14:textId="77777777" w:rsidR="007E0AE1" w:rsidRPr="00E0663E" w:rsidRDefault="007E0AE1" w:rsidP="00B559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EAFD1DE" w14:textId="77777777" w:rsidR="007E0AE1" w:rsidRPr="00E0663E" w:rsidRDefault="007E0AE1" w:rsidP="004005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E066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E0663E" w14:paraId="20F48399" w14:textId="77777777" w:rsidTr="00EC3890">
        <w:trPr>
          <w:cantSplit/>
        </w:trPr>
        <w:tc>
          <w:tcPr>
            <w:tcW w:w="3780" w:type="dxa"/>
          </w:tcPr>
          <w:p w14:paraId="1487B04C" w14:textId="77777777" w:rsidR="007E0AE1" w:rsidRPr="00E0663E" w:rsidRDefault="007E0AE1" w:rsidP="0066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348309A2" w14:textId="77777777" w:rsidR="007E0AE1" w:rsidRPr="00E0663E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2156445" w14:textId="77777777" w:rsidR="007E0AE1" w:rsidRPr="00E0663E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9B46B6E" w14:textId="77777777" w:rsidR="007E0AE1" w:rsidRPr="00E0663E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8A35ED" w14:textId="77777777" w:rsidR="007E0AE1" w:rsidRPr="00E0663E" w:rsidRDefault="007E0AE1" w:rsidP="006643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38C35" w14:textId="77777777" w:rsidR="007E0AE1" w:rsidRPr="00E0663E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8668F31" w14:textId="77777777" w:rsidR="007E0AE1" w:rsidRPr="00E0663E" w:rsidRDefault="007E0AE1" w:rsidP="006643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901EA5" w14:textId="77777777" w:rsidR="007E0AE1" w:rsidRPr="00E0663E" w:rsidRDefault="007E0AE1" w:rsidP="006643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E0663E" w14:paraId="60DE2D9C" w14:textId="77777777" w:rsidTr="00EC3890">
        <w:trPr>
          <w:cantSplit/>
        </w:trPr>
        <w:tc>
          <w:tcPr>
            <w:tcW w:w="3780" w:type="dxa"/>
          </w:tcPr>
          <w:p w14:paraId="5F694E63" w14:textId="77777777" w:rsidR="001C46F0" w:rsidRPr="00E0663E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65F10294" w14:textId="77777777" w:rsidR="001C46F0" w:rsidRPr="00E0663E" w:rsidRDefault="000440E6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13,555</w:t>
            </w:r>
          </w:p>
        </w:tc>
        <w:tc>
          <w:tcPr>
            <w:tcW w:w="183" w:type="dxa"/>
          </w:tcPr>
          <w:p w14:paraId="69FCE711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6396852" w14:textId="77777777" w:rsidR="001C46F0" w:rsidRPr="00E0663E" w:rsidRDefault="0074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53,935</w:t>
            </w:r>
          </w:p>
        </w:tc>
        <w:tc>
          <w:tcPr>
            <w:tcW w:w="180" w:type="dxa"/>
          </w:tcPr>
          <w:p w14:paraId="0363CFE9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BC103" w14:textId="77777777" w:rsidR="001C46F0" w:rsidRPr="00E0663E" w:rsidRDefault="000440E6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37,908</w:t>
            </w:r>
          </w:p>
        </w:tc>
        <w:tc>
          <w:tcPr>
            <w:tcW w:w="180" w:type="dxa"/>
          </w:tcPr>
          <w:p w14:paraId="54985FBD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9DB2B8" w14:textId="77777777" w:rsidR="001C46F0" w:rsidRPr="00E0663E" w:rsidRDefault="0074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99,764</w:t>
            </w:r>
          </w:p>
        </w:tc>
      </w:tr>
      <w:tr w:rsidR="0031137A" w:rsidRPr="00E0663E" w14:paraId="6B8FE543" w14:textId="77777777" w:rsidTr="00EC3890">
        <w:trPr>
          <w:cantSplit/>
        </w:trPr>
        <w:tc>
          <w:tcPr>
            <w:tcW w:w="3780" w:type="dxa"/>
          </w:tcPr>
          <w:p w14:paraId="4688A1BF" w14:textId="77777777" w:rsidR="001C46F0" w:rsidRPr="00E0663E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02B201B2" w14:textId="77777777" w:rsidR="001C46F0" w:rsidRPr="00E0663E" w:rsidRDefault="000440E6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3,522</w:t>
            </w:r>
          </w:p>
        </w:tc>
        <w:tc>
          <w:tcPr>
            <w:tcW w:w="183" w:type="dxa"/>
          </w:tcPr>
          <w:p w14:paraId="01F7ACF6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5B2FBB1" w14:textId="77777777" w:rsidR="001C46F0" w:rsidRPr="00E0663E" w:rsidRDefault="0074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5,071</w:t>
            </w:r>
          </w:p>
        </w:tc>
        <w:tc>
          <w:tcPr>
            <w:tcW w:w="180" w:type="dxa"/>
          </w:tcPr>
          <w:p w14:paraId="0E6E60C2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2ABD1" w14:textId="77777777" w:rsidR="001C46F0" w:rsidRPr="00E0663E" w:rsidRDefault="00257725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7,828</w:t>
            </w:r>
          </w:p>
        </w:tc>
        <w:tc>
          <w:tcPr>
            <w:tcW w:w="180" w:type="dxa"/>
          </w:tcPr>
          <w:p w14:paraId="1F064132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FFDB61" w14:textId="77777777" w:rsidR="001C46F0" w:rsidRPr="00E0663E" w:rsidRDefault="0074787C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8,246</w:t>
            </w:r>
          </w:p>
        </w:tc>
      </w:tr>
      <w:tr w:rsidR="00397724" w:rsidRPr="00E0663E" w14:paraId="5A83EA1C" w14:textId="77777777" w:rsidTr="00EC3890">
        <w:trPr>
          <w:cantSplit/>
        </w:trPr>
        <w:tc>
          <w:tcPr>
            <w:tcW w:w="3780" w:type="dxa"/>
          </w:tcPr>
          <w:p w14:paraId="0A5B310E" w14:textId="77777777" w:rsidR="00397724" w:rsidRPr="00E0663E" w:rsidRDefault="0039772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6775A759" w14:textId="77777777" w:rsidR="00397724" w:rsidRPr="00E0663E" w:rsidRDefault="000440E6" w:rsidP="001C46F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6,014</w:t>
            </w:r>
          </w:p>
        </w:tc>
        <w:tc>
          <w:tcPr>
            <w:tcW w:w="183" w:type="dxa"/>
          </w:tcPr>
          <w:p w14:paraId="27A1E331" w14:textId="77777777" w:rsidR="00397724" w:rsidRPr="00E0663E" w:rsidRDefault="0039772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8958AD2" w14:textId="77777777" w:rsidR="00397724" w:rsidRPr="00E0663E" w:rsidRDefault="000440E6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FB60B8" w14:textId="77777777" w:rsidR="00397724" w:rsidRPr="00E0663E" w:rsidRDefault="00397724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A6928" w14:textId="77777777" w:rsidR="00397724" w:rsidRPr="00E0663E" w:rsidRDefault="00397724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</w:t>
            </w:r>
            <w:r w:rsidR="0072075B"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7B60F62D" w14:textId="77777777" w:rsidR="00397724" w:rsidRPr="00E0663E" w:rsidRDefault="00397724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D10399" w14:textId="77777777" w:rsidR="00397724" w:rsidRPr="00E0663E" w:rsidRDefault="000440E6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E0663E" w14:paraId="7226A992" w14:textId="77777777" w:rsidTr="00EC3890">
        <w:trPr>
          <w:cantSplit/>
        </w:trPr>
        <w:tc>
          <w:tcPr>
            <w:tcW w:w="3780" w:type="dxa"/>
          </w:tcPr>
          <w:p w14:paraId="11B912BC" w14:textId="77777777" w:rsidR="001C46F0" w:rsidRPr="00E0663E" w:rsidRDefault="00333D54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  <w:r w:rsidR="001C46F0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0410729E" w14:textId="77777777" w:rsidR="001C46F0" w:rsidRPr="00E0663E" w:rsidRDefault="000440E6" w:rsidP="001C46F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3" w:type="dxa"/>
          </w:tcPr>
          <w:p w14:paraId="0609D358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1FD966F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80F465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2C98E3" w14:textId="77777777" w:rsidR="001C46F0" w:rsidRPr="00E0663E" w:rsidRDefault="00257725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</w:tcPr>
          <w:p w14:paraId="37F22045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CCCECE" w14:textId="77777777" w:rsidR="001C46F0" w:rsidRPr="00E0663E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E0663E" w14:paraId="12BBC327" w14:textId="77777777" w:rsidTr="00EC3890">
        <w:trPr>
          <w:cantSplit/>
        </w:trPr>
        <w:tc>
          <w:tcPr>
            <w:tcW w:w="3780" w:type="dxa"/>
          </w:tcPr>
          <w:p w14:paraId="50444617" w14:textId="77777777" w:rsidR="001C46F0" w:rsidRPr="00E0663E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41CA87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50385A6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32AD44B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1F3AC8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ED61C" w14:textId="77777777" w:rsidR="001C46F0" w:rsidRPr="00E0663E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08C6A4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B94C95" w14:textId="77777777" w:rsidR="001C46F0" w:rsidRPr="00E0663E" w:rsidRDefault="001C46F0" w:rsidP="001C46F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74418381" w14:textId="77777777" w:rsidTr="00EC3890">
        <w:trPr>
          <w:cantSplit/>
        </w:trPr>
        <w:tc>
          <w:tcPr>
            <w:tcW w:w="3780" w:type="dxa"/>
          </w:tcPr>
          <w:p w14:paraId="483A6C89" w14:textId="77777777" w:rsidR="001C46F0" w:rsidRPr="00E0663E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462948C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4E96AFE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9BA6B97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BE471D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BAF368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C18CEBF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C059CB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1137A" w:rsidRPr="00E0663E" w14:paraId="528F3756" w14:textId="77777777" w:rsidTr="00EC3890">
        <w:trPr>
          <w:cantSplit/>
        </w:trPr>
        <w:tc>
          <w:tcPr>
            <w:tcW w:w="3780" w:type="dxa"/>
          </w:tcPr>
          <w:p w14:paraId="105EE600" w14:textId="77777777" w:rsidR="001C46F0" w:rsidRPr="00E0663E" w:rsidRDefault="001C46F0" w:rsidP="001C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3AA447A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611B1D1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FDF9349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225B18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D8010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F69F35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69356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E0663E" w14:paraId="214B84E5" w14:textId="77777777" w:rsidTr="00E343EA">
        <w:trPr>
          <w:cantSplit/>
        </w:trPr>
        <w:tc>
          <w:tcPr>
            <w:tcW w:w="3780" w:type="dxa"/>
          </w:tcPr>
          <w:p w14:paraId="5B4ACA10" w14:textId="77777777" w:rsidR="001C46F0" w:rsidRPr="00E0663E" w:rsidRDefault="001C46F0" w:rsidP="001C46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5F36B043" w14:textId="77777777" w:rsidR="001C46F0" w:rsidRPr="00E0663E" w:rsidRDefault="004C1C3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7,825</w:t>
            </w:r>
          </w:p>
        </w:tc>
        <w:tc>
          <w:tcPr>
            <w:tcW w:w="183" w:type="dxa"/>
          </w:tcPr>
          <w:p w14:paraId="5014DC1F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B4D6CAD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74787C"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180" w:type="dxa"/>
          </w:tcPr>
          <w:p w14:paraId="744EF366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DC85FF" w14:textId="77777777" w:rsidR="001C46F0" w:rsidRPr="00E0663E" w:rsidRDefault="00222C21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15,651</w:t>
            </w:r>
          </w:p>
        </w:tc>
        <w:tc>
          <w:tcPr>
            <w:tcW w:w="180" w:type="dxa"/>
          </w:tcPr>
          <w:p w14:paraId="0E0D3785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79F6B" w14:textId="77777777" w:rsidR="001C46F0" w:rsidRPr="00E0663E" w:rsidRDefault="0074787C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15,086</w:t>
            </w:r>
          </w:p>
        </w:tc>
      </w:tr>
      <w:tr w:rsidR="0031137A" w:rsidRPr="00E0663E" w14:paraId="6DBA360E" w14:textId="77777777" w:rsidTr="00424FB5">
        <w:trPr>
          <w:cantSplit/>
        </w:trPr>
        <w:tc>
          <w:tcPr>
            <w:tcW w:w="3780" w:type="dxa"/>
          </w:tcPr>
          <w:p w14:paraId="6936016E" w14:textId="77777777" w:rsidR="001C46F0" w:rsidRPr="00E0663E" w:rsidRDefault="001C46F0" w:rsidP="001C46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E1DAA9" w14:textId="77777777" w:rsidR="001C46F0" w:rsidRPr="00E0663E" w:rsidRDefault="00FA6B83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3" w:type="dxa"/>
          </w:tcPr>
          <w:p w14:paraId="0E8E6F59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95256AB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36D38D7A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7535D" w14:textId="77777777" w:rsidR="001C46F0" w:rsidRPr="00E0663E" w:rsidRDefault="00222C21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80" w:type="dxa"/>
          </w:tcPr>
          <w:p w14:paraId="01761305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46096" w14:textId="77777777" w:rsidR="001C46F0" w:rsidRPr="00E0663E" w:rsidRDefault="0074787C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</w:tr>
      <w:tr w:rsidR="001C46F0" w:rsidRPr="00E0663E" w14:paraId="492EDDD6" w14:textId="77777777" w:rsidTr="00424FB5">
        <w:trPr>
          <w:cantSplit/>
        </w:trPr>
        <w:tc>
          <w:tcPr>
            <w:tcW w:w="3780" w:type="dxa"/>
          </w:tcPr>
          <w:p w14:paraId="1BB89B15" w14:textId="77777777" w:rsidR="001C46F0" w:rsidRPr="00E0663E" w:rsidRDefault="001C46F0" w:rsidP="001C46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22245C" w14:textId="77777777" w:rsidR="001C46F0" w:rsidRPr="00E0663E" w:rsidRDefault="004C1C3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7,990</w:t>
            </w:r>
          </w:p>
        </w:tc>
        <w:tc>
          <w:tcPr>
            <w:tcW w:w="183" w:type="dxa"/>
          </w:tcPr>
          <w:p w14:paraId="7CD9ABF1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5A64A8A" w14:textId="77777777" w:rsidR="001C46F0" w:rsidRPr="00E0663E" w:rsidRDefault="0074787C" w:rsidP="001C46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8,039</w:t>
            </w:r>
          </w:p>
        </w:tc>
        <w:tc>
          <w:tcPr>
            <w:tcW w:w="180" w:type="dxa"/>
          </w:tcPr>
          <w:p w14:paraId="17867211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D2B92A" w14:textId="77777777" w:rsidR="001C46F0" w:rsidRPr="00E0663E" w:rsidRDefault="00FA6B83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15,981</w:t>
            </w:r>
          </w:p>
        </w:tc>
        <w:tc>
          <w:tcPr>
            <w:tcW w:w="180" w:type="dxa"/>
          </w:tcPr>
          <w:p w14:paraId="7E164291" w14:textId="77777777" w:rsidR="001C46F0" w:rsidRPr="00E0663E" w:rsidRDefault="001C46F0" w:rsidP="001C46F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04AB5D" w14:textId="77777777" w:rsidR="001C46F0" w:rsidRPr="00E0663E" w:rsidRDefault="0074787C" w:rsidP="001C4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15,928</w:t>
            </w:r>
          </w:p>
        </w:tc>
      </w:tr>
    </w:tbl>
    <w:p w14:paraId="2601266C" w14:textId="77777777" w:rsidR="00E44A1D" w:rsidRPr="00E0663E" w:rsidRDefault="00E44A1D" w:rsidP="00254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152BC23F" w14:textId="77777777" w:rsidR="00D52606" w:rsidRPr="00E0663E" w:rsidRDefault="00D52606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7A987" w14:textId="77777777" w:rsidR="009231AF" w:rsidRPr="00E0663E" w:rsidRDefault="009231AF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BF742F" w14:textId="77777777" w:rsidR="009231AF" w:rsidRPr="00E0663E" w:rsidRDefault="009231AF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D92E9B" w14:textId="77777777" w:rsidR="00B82C31" w:rsidRPr="00E0663E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6375D" w:rsidRPr="00E0663E" w14:paraId="1430CE2A" w14:textId="77777777" w:rsidTr="00402DC2">
        <w:trPr>
          <w:tblHeader/>
        </w:trPr>
        <w:tc>
          <w:tcPr>
            <w:tcW w:w="3780" w:type="dxa"/>
          </w:tcPr>
          <w:p w14:paraId="0DDDA9A2" w14:textId="77777777" w:rsidR="0046375D" w:rsidRPr="00E0663E" w:rsidRDefault="0046375D" w:rsidP="00402D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0BC15D9C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6375D" w:rsidRPr="00E0663E" w14:paraId="56F053E5" w14:textId="77777777" w:rsidTr="00402DC2">
        <w:trPr>
          <w:tblHeader/>
        </w:trPr>
        <w:tc>
          <w:tcPr>
            <w:tcW w:w="3780" w:type="dxa"/>
          </w:tcPr>
          <w:p w14:paraId="2F61E658" w14:textId="77777777" w:rsidR="0046375D" w:rsidRPr="00E0663E" w:rsidRDefault="0046375D" w:rsidP="00402D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9CE8393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629A94CA" w14:textId="77777777" w:rsidR="0046375D" w:rsidRPr="00E0663E" w:rsidRDefault="0046375D" w:rsidP="00402D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F4AE2EC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46375D" w:rsidRPr="00E0663E" w14:paraId="5F0B8831" w14:textId="77777777" w:rsidTr="00402DC2">
        <w:trPr>
          <w:tblHeader/>
        </w:trPr>
        <w:tc>
          <w:tcPr>
            <w:tcW w:w="3780" w:type="dxa"/>
          </w:tcPr>
          <w:p w14:paraId="5CCF6210" w14:textId="77777777" w:rsidR="0046375D" w:rsidRPr="00E0663E" w:rsidRDefault="0046375D" w:rsidP="00402D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AF1F2E8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4F0061C2" w14:textId="77777777" w:rsidR="0046375D" w:rsidRPr="00E0663E" w:rsidRDefault="0046375D" w:rsidP="00402D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CB32126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46375D" w:rsidRPr="00E0663E" w14:paraId="373311C2" w14:textId="77777777" w:rsidTr="00402DC2">
        <w:trPr>
          <w:tblHeader/>
        </w:trPr>
        <w:tc>
          <w:tcPr>
            <w:tcW w:w="3780" w:type="dxa"/>
          </w:tcPr>
          <w:p w14:paraId="5874B463" w14:textId="77777777" w:rsidR="0046375D" w:rsidRPr="00E0663E" w:rsidRDefault="0046375D" w:rsidP="00402DC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10392C15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14:paraId="7C5CED9A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14143432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6231065" w14:textId="77777777" w:rsidR="0046375D" w:rsidRPr="00E0663E" w:rsidRDefault="0046375D" w:rsidP="00402D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A38CF4D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2075AA4C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12D99C" w14:textId="77777777" w:rsidR="0046375D" w:rsidRPr="00E0663E" w:rsidRDefault="0046375D" w:rsidP="00402DC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46375D" w:rsidRPr="00E0663E" w14:paraId="1E35473E" w14:textId="77777777" w:rsidTr="00402DC2">
        <w:trPr>
          <w:tblHeader/>
        </w:trPr>
        <w:tc>
          <w:tcPr>
            <w:tcW w:w="3780" w:type="dxa"/>
          </w:tcPr>
          <w:p w14:paraId="3D3D2262" w14:textId="77777777" w:rsidR="0046375D" w:rsidRPr="00E0663E" w:rsidRDefault="0046375D" w:rsidP="00402D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D5CDA72" w14:textId="77777777" w:rsidR="0046375D" w:rsidRPr="00E0663E" w:rsidRDefault="0046375D" w:rsidP="00402D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E066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6375D" w:rsidRPr="00E0663E" w14:paraId="7C8A6A80" w14:textId="77777777" w:rsidTr="00402DC2">
        <w:trPr>
          <w:cantSplit/>
        </w:trPr>
        <w:tc>
          <w:tcPr>
            <w:tcW w:w="3780" w:type="dxa"/>
          </w:tcPr>
          <w:p w14:paraId="7CFAEADD" w14:textId="77777777" w:rsidR="0046375D" w:rsidRPr="00E0663E" w:rsidRDefault="0046375D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41111C38" w14:textId="77777777" w:rsidR="0046375D" w:rsidRPr="00E0663E" w:rsidRDefault="0046375D" w:rsidP="00402D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4874549A" w14:textId="77777777" w:rsidR="0046375D" w:rsidRPr="00E0663E" w:rsidRDefault="0046375D" w:rsidP="00402DC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1DE83FE" w14:textId="77777777" w:rsidR="0046375D" w:rsidRPr="00E0663E" w:rsidRDefault="0046375D" w:rsidP="00402D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7A7E44" w14:textId="77777777" w:rsidR="0046375D" w:rsidRPr="00E0663E" w:rsidRDefault="0046375D" w:rsidP="00402DC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ACC1F" w14:textId="77777777" w:rsidR="0046375D" w:rsidRPr="00E0663E" w:rsidRDefault="0046375D" w:rsidP="00402D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859DCC" w14:textId="77777777" w:rsidR="0046375D" w:rsidRPr="00E0663E" w:rsidRDefault="0046375D" w:rsidP="00402DC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038177" w14:textId="77777777" w:rsidR="0046375D" w:rsidRPr="00E0663E" w:rsidRDefault="0046375D" w:rsidP="00402D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C1C30" w:rsidRPr="00E0663E" w14:paraId="2E2166A0" w14:textId="77777777" w:rsidTr="00402DC2">
        <w:trPr>
          <w:cantSplit/>
        </w:trPr>
        <w:tc>
          <w:tcPr>
            <w:tcW w:w="3780" w:type="dxa"/>
          </w:tcPr>
          <w:p w14:paraId="65249A26" w14:textId="77777777" w:rsidR="004C1C30" w:rsidRPr="00E0663E" w:rsidRDefault="004C1C3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483A8224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/>
              </w:rPr>
              <w:t>21,434</w:t>
            </w:r>
          </w:p>
        </w:tc>
        <w:tc>
          <w:tcPr>
            <w:tcW w:w="183" w:type="dxa"/>
          </w:tcPr>
          <w:p w14:paraId="079F6CDC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1FD5DE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53,935</w:t>
            </w:r>
          </w:p>
        </w:tc>
        <w:tc>
          <w:tcPr>
            <w:tcW w:w="180" w:type="dxa"/>
          </w:tcPr>
          <w:p w14:paraId="025C63FE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4BF8C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46,759</w:t>
            </w:r>
          </w:p>
        </w:tc>
        <w:tc>
          <w:tcPr>
            <w:tcW w:w="180" w:type="dxa"/>
          </w:tcPr>
          <w:p w14:paraId="72E52125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357DA1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99,764</w:t>
            </w:r>
          </w:p>
        </w:tc>
      </w:tr>
      <w:tr w:rsidR="004C1C30" w:rsidRPr="00E0663E" w14:paraId="28C8D9B0" w14:textId="77777777" w:rsidTr="00402DC2">
        <w:trPr>
          <w:cantSplit/>
        </w:trPr>
        <w:tc>
          <w:tcPr>
            <w:tcW w:w="3780" w:type="dxa"/>
          </w:tcPr>
          <w:p w14:paraId="526AD97F" w14:textId="77777777" w:rsidR="004C1C30" w:rsidRPr="00E0663E" w:rsidRDefault="004C1C3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6826C104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3,522</w:t>
            </w:r>
          </w:p>
        </w:tc>
        <w:tc>
          <w:tcPr>
            <w:tcW w:w="183" w:type="dxa"/>
          </w:tcPr>
          <w:p w14:paraId="31C7952A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B23683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5,071</w:t>
            </w:r>
          </w:p>
        </w:tc>
        <w:tc>
          <w:tcPr>
            <w:tcW w:w="180" w:type="dxa"/>
          </w:tcPr>
          <w:p w14:paraId="5FE219A7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F023E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7,828</w:t>
            </w:r>
          </w:p>
        </w:tc>
        <w:tc>
          <w:tcPr>
            <w:tcW w:w="180" w:type="dxa"/>
          </w:tcPr>
          <w:p w14:paraId="7505F7E9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049B5C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8,246</w:t>
            </w:r>
          </w:p>
        </w:tc>
      </w:tr>
      <w:tr w:rsidR="004C1C30" w:rsidRPr="00E0663E" w14:paraId="7C07FB3A" w14:textId="77777777" w:rsidTr="00402DC2">
        <w:trPr>
          <w:cantSplit/>
        </w:trPr>
        <w:tc>
          <w:tcPr>
            <w:tcW w:w="3780" w:type="dxa"/>
          </w:tcPr>
          <w:p w14:paraId="3C53F06F" w14:textId="77777777" w:rsidR="004C1C30" w:rsidRPr="00E0663E" w:rsidRDefault="000440E6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7B3B99D7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6,014</w:t>
            </w:r>
          </w:p>
        </w:tc>
        <w:tc>
          <w:tcPr>
            <w:tcW w:w="183" w:type="dxa"/>
          </w:tcPr>
          <w:p w14:paraId="3889C897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8E10985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3703CB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9395F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6,014</w:t>
            </w:r>
          </w:p>
        </w:tc>
        <w:tc>
          <w:tcPr>
            <w:tcW w:w="180" w:type="dxa"/>
          </w:tcPr>
          <w:p w14:paraId="523AB4F2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3C9409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C1C30" w:rsidRPr="00E0663E" w14:paraId="2737387F" w14:textId="77777777" w:rsidTr="00402DC2">
        <w:trPr>
          <w:cantSplit/>
        </w:trPr>
        <w:tc>
          <w:tcPr>
            <w:tcW w:w="3780" w:type="dxa"/>
          </w:tcPr>
          <w:p w14:paraId="593DD7BB" w14:textId="77777777" w:rsidR="004C1C30" w:rsidRPr="00E0663E" w:rsidRDefault="004C1C3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14:paraId="3489FDEC" w14:textId="77777777" w:rsidR="004C1C30" w:rsidRPr="00E0663E" w:rsidRDefault="000440E6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3" w:type="dxa"/>
          </w:tcPr>
          <w:p w14:paraId="2CDF0A2C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395FFBF" w14:textId="77777777" w:rsidR="004C1C30" w:rsidRPr="00E0663E" w:rsidRDefault="000440E6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80F9FC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309D7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</w:tcPr>
          <w:p w14:paraId="6E9D8061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B52EC12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1C30" w:rsidRPr="00E0663E" w14:paraId="72FBEF40" w14:textId="77777777" w:rsidTr="00402DC2">
        <w:trPr>
          <w:cantSplit/>
        </w:trPr>
        <w:tc>
          <w:tcPr>
            <w:tcW w:w="3780" w:type="dxa"/>
          </w:tcPr>
          <w:p w14:paraId="0C7F1E55" w14:textId="77777777" w:rsidR="004C1C30" w:rsidRPr="00E0663E" w:rsidRDefault="004C1C3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BB4D38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38E0282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A0312AA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2EFCAA4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DC8F9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53D8AB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ABD449" w14:textId="77777777" w:rsidR="004C1C30" w:rsidRPr="00E0663E" w:rsidRDefault="004C1C30" w:rsidP="004C1C3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1C30" w:rsidRPr="00E0663E" w14:paraId="6E41D4D2" w14:textId="77777777" w:rsidTr="00402DC2">
        <w:trPr>
          <w:cantSplit/>
        </w:trPr>
        <w:tc>
          <w:tcPr>
            <w:tcW w:w="3780" w:type="dxa"/>
          </w:tcPr>
          <w:p w14:paraId="46165878" w14:textId="77777777" w:rsidR="004C1C30" w:rsidRPr="00E0663E" w:rsidRDefault="004C1C3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24CD4ED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8916010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C1F2918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784B0C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3D038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DB7CB69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35787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C1C30" w:rsidRPr="00E0663E" w14:paraId="2342997C" w14:textId="77777777" w:rsidTr="00402DC2">
        <w:trPr>
          <w:cantSplit/>
        </w:trPr>
        <w:tc>
          <w:tcPr>
            <w:tcW w:w="3780" w:type="dxa"/>
          </w:tcPr>
          <w:p w14:paraId="6E8E6303" w14:textId="77777777" w:rsidR="004C1C30" w:rsidRPr="00E0663E" w:rsidRDefault="004C1C30" w:rsidP="004C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7796B7D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81D8EED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100DEE1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35432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720909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9D17650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B49EF2" w14:textId="77777777" w:rsidR="004C1C30" w:rsidRPr="00E0663E" w:rsidRDefault="004C1C30" w:rsidP="004C1C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0E6" w:rsidRPr="00E0663E" w14:paraId="64224DAC" w14:textId="77777777" w:rsidTr="00402DC2">
        <w:trPr>
          <w:cantSplit/>
        </w:trPr>
        <w:tc>
          <w:tcPr>
            <w:tcW w:w="3780" w:type="dxa"/>
          </w:tcPr>
          <w:p w14:paraId="4D06EF48" w14:textId="77777777" w:rsidR="000440E6" w:rsidRPr="00E0663E" w:rsidRDefault="000440E6" w:rsidP="000440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1E1670B4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7,825</w:t>
            </w:r>
          </w:p>
        </w:tc>
        <w:tc>
          <w:tcPr>
            <w:tcW w:w="183" w:type="dxa"/>
          </w:tcPr>
          <w:p w14:paraId="5DEE712C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F787F46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7,618</w:t>
            </w:r>
          </w:p>
        </w:tc>
        <w:tc>
          <w:tcPr>
            <w:tcW w:w="180" w:type="dxa"/>
          </w:tcPr>
          <w:p w14:paraId="6CB7758C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562E3" w14:textId="77777777" w:rsidR="000440E6" w:rsidRPr="00E0663E" w:rsidRDefault="000440E6" w:rsidP="000440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15,651</w:t>
            </w:r>
          </w:p>
        </w:tc>
        <w:tc>
          <w:tcPr>
            <w:tcW w:w="180" w:type="dxa"/>
          </w:tcPr>
          <w:p w14:paraId="164F6F04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2AA0C" w14:textId="77777777" w:rsidR="000440E6" w:rsidRPr="00E0663E" w:rsidRDefault="000440E6" w:rsidP="000440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15,086</w:t>
            </w:r>
          </w:p>
        </w:tc>
      </w:tr>
      <w:tr w:rsidR="000440E6" w:rsidRPr="00E0663E" w14:paraId="2054B85B" w14:textId="77777777" w:rsidTr="00402DC2">
        <w:trPr>
          <w:cantSplit/>
        </w:trPr>
        <w:tc>
          <w:tcPr>
            <w:tcW w:w="3780" w:type="dxa"/>
          </w:tcPr>
          <w:p w14:paraId="130AABFC" w14:textId="77777777" w:rsidR="000440E6" w:rsidRPr="00E0663E" w:rsidRDefault="000440E6" w:rsidP="000440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4A503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3" w:type="dxa"/>
          </w:tcPr>
          <w:p w14:paraId="64EB1BFC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A9D7FB8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77398244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77564" w14:textId="77777777" w:rsidR="000440E6" w:rsidRPr="00E0663E" w:rsidRDefault="000440E6" w:rsidP="000440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80" w:type="dxa"/>
          </w:tcPr>
          <w:p w14:paraId="746F85EB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718DAA" w14:textId="77777777" w:rsidR="000440E6" w:rsidRPr="00E0663E" w:rsidRDefault="000440E6" w:rsidP="000440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</w:tr>
      <w:tr w:rsidR="000440E6" w:rsidRPr="00E0663E" w14:paraId="1525AF22" w14:textId="77777777" w:rsidTr="00402DC2">
        <w:trPr>
          <w:cantSplit/>
        </w:trPr>
        <w:tc>
          <w:tcPr>
            <w:tcW w:w="3780" w:type="dxa"/>
          </w:tcPr>
          <w:p w14:paraId="6D314FCD" w14:textId="77777777" w:rsidR="000440E6" w:rsidRPr="00E0663E" w:rsidRDefault="000440E6" w:rsidP="000440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CF5606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7,990</w:t>
            </w:r>
          </w:p>
        </w:tc>
        <w:tc>
          <w:tcPr>
            <w:tcW w:w="183" w:type="dxa"/>
          </w:tcPr>
          <w:p w14:paraId="0823E30C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3CA060B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8,039</w:t>
            </w:r>
          </w:p>
        </w:tc>
        <w:tc>
          <w:tcPr>
            <w:tcW w:w="180" w:type="dxa"/>
          </w:tcPr>
          <w:p w14:paraId="5856C729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350B4" w14:textId="77777777" w:rsidR="000440E6" w:rsidRPr="00E0663E" w:rsidRDefault="000440E6" w:rsidP="000440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15,981</w:t>
            </w:r>
          </w:p>
        </w:tc>
        <w:tc>
          <w:tcPr>
            <w:tcW w:w="180" w:type="dxa"/>
          </w:tcPr>
          <w:p w14:paraId="29DBD6F1" w14:textId="77777777" w:rsidR="000440E6" w:rsidRPr="00E0663E" w:rsidRDefault="000440E6" w:rsidP="000440E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D1B550" w14:textId="77777777" w:rsidR="000440E6" w:rsidRPr="00E0663E" w:rsidRDefault="000440E6" w:rsidP="000440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15,928</w:t>
            </w:r>
          </w:p>
        </w:tc>
      </w:tr>
    </w:tbl>
    <w:p w14:paraId="61BC6292" w14:textId="77777777" w:rsidR="00B82C31" w:rsidRPr="00E0663E" w:rsidRDefault="00B82C31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E7639" w14:textId="77777777" w:rsidR="0025460F" w:rsidRPr="00E0663E" w:rsidRDefault="0025460F" w:rsidP="002B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74787C" w:rsidRPr="00E0663E">
        <w:rPr>
          <w:rFonts w:ascii="Angsana New" w:hAnsi="Angsana New"/>
          <w:sz w:val="30"/>
          <w:szCs w:val="30"/>
        </w:rPr>
        <w:t xml:space="preserve">30 </w:t>
      </w:r>
      <w:r w:rsidR="0074787C" w:rsidRPr="00E0663E">
        <w:rPr>
          <w:rFonts w:ascii="Angsana New" w:hAnsi="Angsana New" w:hint="cs"/>
          <w:sz w:val="30"/>
          <w:szCs w:val="30"/>
          <w:cs/>
        </w:rPr>
        <w:t>มิถุนายน</w:t>
      </w:r>
      <w:r w:rsidR="00FB5EBA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FB5EBA" w:rsidRPr="00E0663E">
        <w:rPr>
          <w:rFonts w:ascii="Angsana New" w:hAnsi="Angsana New"/>
          <w:sz w:val="30"/>
          <w:szCs w:val="30"/>
        </w:rPr>
        <w:t>256</w:t>
      </w:r>
      <w:r w:rsidR="001E402D" w:rsidRPr="00E0663E">
        <w:rPr>
          <w:rFonts w:ascii="Angsana New" w:hAnsi="Angsana New"/>
          <w:sz w:val="30"/>
          <w:szCs w:val="30"/>
        </w:rPr>
        <w:t>5</w:t>
      </w:r>
      <w:r w:rsidRPr="00E0663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B5EBA" w:rsidRPr="00E0663E">
        <w:rPr>
          <w:rFonts w:ascii="Angsana New" w:hAnsi="Angsana New"/>
          <w:sz w:val="30"/>
          <w:szCs w:val="30"/>
        </w:rPr>
        <w:t>31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="00FB5EBA" w:rsidRPr="00E0663E">
        <w:rPr>
          <w:rFonts w:ascii="Angsana New" w:hAnsi="Angsana New" w:hint="cs"/>
          <w:sz w:val="30"/>
          <w:szCs w:val="30"/>
          <w:cs/>
        </w:rPr>
        <w:t>ธันวาคม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</w:rPr>
        <w:t>256</w:t>
      </w:r>
      <w:r w:rsidR="001E402D" w:rsidRPr="00E0663E">
        <w:rPr>
          <w:rFonts w:ascii="Angsana New" w:hAnsi="Angsana New"/>
          <w:sz w:val="30"/>
          <w:szCs w:val="30"/>
        </w:rPr>
        <w:t>4</w:t>
      </w:r>
      <w:r w:rsidR="00FB5EBA" w:rsidRPr="00E0663E">
        <w:rPr>
          <w:rFonts w:ascii="Angsana New" w:hAnsi="Angsana New"/>
          <w:sz w:val="30"/>
          <w:szCs w:val="30"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E0663E" w14:paraId="027612AD" w14:textId="77777777" w:rsidTr="00F76FA5">
        <w:trPr>
          <w:tblHeader/>
        </w:trPr>
        <w:tc>
          <w:tcPr>
            <w:tcW w:w="3780" w:type="dxa"/>
          </w:tcPr>
          <w:p w14:paraId="12AA33DD" w14:textId="77777777" w:rsidR="00AB6137" w:rsidRPr="00E0663E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6945FE2" w14:textId="77777777" w:rsidR="00AB6137" w:rsidRPr="00E0663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52F163A" w14:textId="77777777" w:rsidR="00AB6137" w:rsidRPr="00E0663E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A748098" w14:textId="77777777" w:rsidR="00AB6137" w:rsidRPr="00E0663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E0663E" w14:paraId="7DD28407" w14:textId="77777777" w:rsidTr="00F76FA5">
        <w:trPr>
          <w:tblHeader/>
        </w:trPr>
        <w:tc>
          <w:tcPr>
            <w:tcW w:w="3780" w:type="dxa"/>
          </w:tcPr>
          <w:p w14:paraId="06B726F5" w14:textId="77777777" w:rsidR="00AB6137" w:rsidRPr="00E0663E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B5E29A6" w14:textId="77777777" w:rsidR="00AB6137" w:rsidRPr="00E0663E" w:rsidRDefault="0074787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EC0041" w:rsidRPr="00E066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B6137"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="00754E30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565</w:t>
            </w:r>
          </w:p>
        </w:tc>
        <w:tc>
          <w:tcPr>
            <w:tcW w:w="183" w:type="dxa"/>
          </w:tcPr>
          <w:p w14:paraId="267088F5" w14:textId="77777777" w:rsidR="00AB6137" w:rsidRPr="00E0663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642EA62" w14:textId="77777777" w:rsidR="00AB6137" w:rsidRPr="00E0663E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754E30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026811B" w14:textId="77777777" w:rsidR="00AB6137" w:rsidRPr="00E0663E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0339192" w14:textId="77777777" w:rsidR="00AB6137" w:rsidRPr="00E0663E" w:rsidRDefault="0074787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EC0041" w:rsidRPr="00E066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C0041"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754E30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456460AF" w14:textId="77777777" w:rsidR="00AB6137" w:rsidRPr="00E0663E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DE00D4" w14:textId="77777777" w:rsidR="00AB6137" w:rsidRPr="00E0663E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E066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31137A" w:rsidRPr="00E0663E" w14:paraId="6D2E4549" w14:textId="77777777" w:rsidTr="00B82C31">
        <w:trPr>
          <w:tblHeader/>
        </w:trPr>
        <w:tc>
          <w:tcPr>
            <w:tcW w:w="3780" w:type="dxa"/>
          </w:tcPr>
          <w:p w14:paraId="101FF788" w14:textId="77777777" w:rsidR="00A6590E" w:rsidRPr="00E0663E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567E0F7" w14:textId="77777777" w:rsidR="00A6590E" w:rsidRPr="00E0663E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E0663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E0663E" w14:paraId="740A351A" w14:textId="77777777" w:rsidTr="00F76FA5">
        <w:trPr>
          <w:cantSplit/>
        </w:trPr>
        <w:tc>
          <w:tcPr>
            <w:tcW w:w="3780" w:type="dxa"/>
          </w:tcPr>
          <w:p w14:paraId="2324EE64" w14:textId="77777777" w:rsidR="00ED78C4" w:rsidRPr="00E0663E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DA4952" w14:textId="77777777" w:rsidR="00ED78C4" w:rsidRPr="00E0663E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033BA436" w14:textId="77777777" w:rsidR="00ED78C4" w:rsidRPr="00E0663E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21761CB" w14:textId="77777777" w:rsidR="00ED78C4" w:rsidRPr="00E0663E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0F68BC" w14:textId="77777777" w:rsidR="00ED78C4" w:rsidRPr="00E0663E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1E9C9" w14:textId="77777777" w:rsidR="00ED78C4" w:rsidRPr="00E0663E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DE296AA" w14:textId="77777777" w:rsidR="00ED78C4" w:rsidRPr="00E0663E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8BADF03" w14:textId="77777777" w:rsidR="00ED78C4" w:rsidRPr="00E0663E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137A" w:rsidRPr="00E0663E" w14:paraId="6F6A95FE" w14:textId="77777777" w:rsidTr="004D2642">
        <w:trPr>
          <w:cantSplit/>
        </w:trPr>
        <w:tc>
          <w:tcPr>
            <w:tcW w:w="3780" w:type="dxa"/>
          </w:tcPr>
          <w:p w14:paraId="46A41D6E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09EFE3" w14:textId="77777777" w:rsidR="00B934B7" w:rsidRPr="00E0663E" w:rsidRDefault="00120456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/>
              </w:rPr>
              <w:t>35,460</w:t>
            </w:r>
          </w:p>
        </w:tc>
        <w:tc>
          <w:tcPr>
            <w:tcW w:w="183" w:type="dxa"/>
          </w:tcPr>
          <w:p w14:paraId="154492A9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02BB23E8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  <w:tc>
          <w:tcPr>
            <w:tcW w:w="180" w:type="dxa"/>
          </w:tcPr>
          <w:p w14:paraId="605D2BD5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677F31" w14:textId="77777777" w:rsidR="00B934B7" w:rsidRPr="00E0663E" w:rsidRDefault="00120456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41,508</w:t>
            </w:r>
          </w:p>
        </w:tc>
        <w:tc>
          <w:tcPr>
            <w:tcW w:w="180" w:type="dxa"/>
          </w:tcPr>
          <w:p w14:paraId="2A877277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3EF5DB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31137A" w:rsidRPr="00E0663E" w14:paraId="7E3BE9B0" w14:textId="77777777" w:rsidTr="007579FC">
        <w:trPr>
          <w:cantSplit/>
          <w:trHeight w:hRule="exact" w:val="170"/>
        </w:trPr>
        <w:tc>
          <w:tcPr>
            <w:tcW w:w="3780" w:type="dxa"/>
          </w:tcPr>
          <w:p w14:paraId="67091D65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B989B9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FE57CD6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01F2F689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E8A29C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B32765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FB2DAE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141379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2DB28DAF" w14:textId="77777777" w:rsidTr="00F76FA5">
        <w:trPr>
          <w:cantSplit/>
        </w:trPr>
        <w:tc>
          <w:tcPr>
            <w:tcW w:w="3780" w:type="dxa"/>
          </w:tcPr>
          <w:p w14:paraId="5B80F1E2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CCC4922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41E9BFB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552C51F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612768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17EE6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DE0749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CA4B2C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288D57AE" w14:textId="77777777" w:rsidTr="004D2642">
        <w:trPr>
          <w:cantSplit/>
        </w:trPr>
        <w:tc>
          <w:tcPr>
            <w:tcW w:w="3780" w:type="dxa"/>
          </w:tcPr>
          <w:p w14:paraId="35F23CFB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1A2AD3" w14:textId="77777777" w:rsidR="00B934B7" w:rsidRPr="00E0663E" w:rsidRDefault="008E286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BE9989F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B90FFE6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B60961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92743A" w14:textId="77777777" w:rsidR="00B934B7" w:rsidRPr="00E0663E" w:rsidRDefault="00120456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81B26E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A70C3D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E0663E" w14:paraId="6EF583EF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516967AE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B6443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7024750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0D76B443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EE2CE8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3D8D75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689ECA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A08AB2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4A8AC582" w14:textId="77777777" w:rsidTr="00F76FA5">
        <w:trPr>
          <w:cantSplit/>
        </w:trPr>
        <w:tc>
          <w:tcPr>
            <w:tcW w:w="3780" w:type="dxa"/>
          </w:tcPr>
          <w:p w14:paraId="5BD36DA5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59223CAA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17E2AEA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0410EBA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DEC67E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71B034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81B254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A30886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2E49B822" w14:textId="77777777" w:rsidTr="00F76FA5">
        <w:trPr>
          <w:cantSplit/>
        </w:trPr>
        <w:tc>
          <w:tcPr>
            <w:tcW w:w="3780" w:type="dxa"/>
          </w:tcPr>
          <w:p w14:paraId="48C7FB58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B02471F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16F362B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27DFB86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626E65F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0A82E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2092C6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AB9A43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15C79D3D" w14:textId="77777777" w:rsidTr="004D2642">
        <w:trPr>
          <w:cantSplit/>
        </w:trPr>
        <w:tc>
          <w:tcPr>
            <w:tcW w:w="3780" w:type="dxa"/>
          </w:tcPr>
          <w:p w14:paraId="5D29C83E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F3CED6" w14:textId="77777777" w:rsidR="00B934B7" w:rsidRPr="00E0663E" w:rsidRDefault="00120456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7252B930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A975148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4A163842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179148B" w14:textId="77777777" w:rsidR="00B934B7" w:rsidRPr="00E0663E" w:rsidRDefault="00120456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2D15E6CC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43F2D5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31137A" w:rsidRPr="00E0663E" w14:paraId="2C0070FF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25E7E80E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BE3215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7943708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C0FFADB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1C17924E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547FA5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B1B774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D7C729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31137A" w:rsidRPr="00E0663E" w14:paraId="70CD6708" w14:textId="77777777" w:rsidTr="00F76FA5">
        <w:trPr>
          <w:cantSplit/>
        </w:trPr>
        <w:tc>
          <w:tcPr>
            <w:tcW w:w="3780" w:type="dxa"/>
          </w:tcPr>
          <w:p w14:paraId="27FBBF47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70" w:type="dxa"/>
          </w:tcPr>
          <w:p w14:paraId="7FE5DC0F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038206A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404AD0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6182F244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4F956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2E41E5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A2A629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31137A" w:rsidRPr="00E0663E" w14:paraId="03273FDD" w14:textId="77777777" w:rsidTr="004D2642">
        <w:trPr>
          <w:cantSplit/>
        </w:trPr>
        <w:tc>
          <w:tcPr>
            <w:tcW w:w="3780" w:type="dxa"/>
          </w:tcPr>
          <w:p w14:paraId="12F68CBA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78187ED" w14:textId="77777777" w:rsidR="00B934B7" w:rsidRPr="00E0663E" w:rsidRDefault="00120456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1,008</w:t>
            </w:r>
          </w:p>
        </w:tc>
        <w:tc>
          <w:tcPr>
            <w:tcW w:w="183" w:type="dxa"/>
          </w:tcPr>
          <w:p w14:paraId="5F484618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2B5ECFE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851CA27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C51A01" w14:textId="77777777" w:rsidR="00B934B7" w:rsidRPr="00E0663E" w:rsidRDefault="00120456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1,008</w:t>
            </w:r>
          </w:p>
        </w:tc>
        <w:tc>
          <w:tcPr>
            <w:tcW w:w="180" w:type="dxa"/>
          </w:tcPr>
          <w:p w14:paraId="1883580E" w14:textId="77777777" w:rsidR="00B934B7" w:rsidRPr="00E0663E" w:rsidRDefault="00B934B7" w:rsidP="00B934B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D5D3B4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1137A" w:rsidRPr="00E0663E" w14:paraId="379CF50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3C9BFDB" w14:textId="77777777" w:rsidR="007E0AE1" w:rsidRPr="00E0663E" w:rsidRDefault="007E0AE1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DD1F25F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A4BF31C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0EBA3D36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CAF166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9B930D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6507A8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E378C5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2A53AC6E" w14:textId="77777777" w:rsidTr="00F76FA5">
        <w:trPr>
          <w:cantSplit/>
        </w:trPr>
        <w:tc>
          <w:tcPr>
            <w:tcW w:w="3780" w:type="dxa"/>
          </w:tcPr>
          <w:p w14:paraId="1B7034FB" w14:textId="77777777" w:rsidR="00726D40" w:rsidRPr="00E0663E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AAD4033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384B527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5265DBA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E68A21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DDA7E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C4110E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CF1489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6D40" w:rsidRPr="00E0663E" w14:paraId="5E622FD9" w14:textId="77777777" w:rsidTr="004D2642">
        <w:trPr>
          <w:cantSplit/>
        </w:trPr>
        <w:tc>
          <w:tcPr>
            <w:tcW w:w="3780" w:type="dxa"/>
          </w:tcPr>
          <w:p w14:paraId="670AB793" w14:textId="77777777" w:rsidR="00726D40" w:rsidRPr="00E0663E" w:rsidRDefault="00726D40" w:rsidP="00726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316469" w14:textId="77777777" w:rsidR="00726D40" w:rsidRPr="00E0663E" w:rsidRDefault="00120456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6,435</w:t>
            </w:r>
          </w:p>
        </w:tc>
        <w:tc>
          <w:tcPr>
            <w:tcW w:w="183" w:type="dxa"/>
          </w:tcPr>
          <w:p w14:paraId="7EE5DA18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2ECD5A3" w14:textId="77777777" w:rsidR="00726D40" w:rsidRPr="00E0663E" w:rsidRDefault="00B934B7" w:rsidP="00726D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</w:tcPr>
          <w:p w14:paraId="62CC9F10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FF0246" w14:textId="77777777" w:rsidR="00726D40" w:rsidRPr="00E0663E" w:rsidRDefault="00AF045E" w:rsidP="00726D40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80" w:type="dxa"/>
          </w:tcPr>
          <w:p w14:paraId="780732FC" w14:textId="77777777" w:rsidR="00726D40" w:rsidRPr="00E0663E" w:rsidRDefault="00726D40" w:rsidP="00726D4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3BDB8B" w14:textId="77777777" w:rsidR="00726D40" w:rsidRPr="00E0663E" w:rsidRDefault="002A728A" w:rsidP="00BC1E7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BC1E79"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</w:tbl>
    <w:p w14:paraId="77D27531" w14:textId="77777777" w:rsidR="00EC0041" w:rsidRPr="00E0663E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5FE6BF14" w14:textId="77777777" w:rsidR="009231AF" w:rsidRPr="00E0663E" w:rsidRDefault="009231AF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3D39DC" w14:textId="77777777" w:rsidR="009153FC" w:rsidRPr="00E0663E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0663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71E16D5C" w14:textId="77777777" w:rsidR="009153FC" w:rsidRPr="00E0663E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702D445A" w14:textId="77777777" w:rsidR="0086694E" w:rsidRPr="00E0663E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E0663E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13A41A1F" w14:textId="77777777" w:rsidR="0086694E" w:rsidRPr="00E0663E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E0663E">
        <w:rPr>
          <w:rFonts w:ascii="Angsana New" w:hAnsi="Angsana New"/>
          <w:spacing w:val="5"/>
          <w:sz w:val="30"/>
          <w:szCs w:val="30"/>
        </w:rPr>
        <w:t>12</w:t>
      </w: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E0663E">
        <w:rPr>
          <w:rFonts w:ascii="Angsana New" w:hAnsi="Angsana New"/>
          <w:spacing w:val="5"/>
          <w:sz w:val="30"/>
          <w:szCs w:val="30"/>
        </w:rPr>
        <w:t>2559</w:t>
      </w: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E0663E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E0663E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E0663E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E0663E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E0663E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E0663E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E0663E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E0663E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E0663E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E0663E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E0663E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E0663E">
        <w:rPr>
          <w:rFonts w:ascii="Angsana New" w:hAnsi="Angsana New"/>
          <w:spacing w:val="5"/>
          <w:sz w:val="30"/>
          <w:szCs w:val="30"/>
        </w:rPr>
        <w:t>3</w:t>
      </w:r>
      <w:r w:rsidR="00EE5AB6" w:rsidRPr="00E0663E">
        <w:rPr>
          <w:rFonts w:ascii="Angsana New" w:hAnsi="Angsana New"/>
          <w:spacing w:val="5"/>
          <w:sz w:val="30"/>
          <w:szCs w:val="30"/>
        </w:rPr>
        <w:t>00</w:t>
      </w: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E0663E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E0663E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E0663E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1E402D" w:rsidRPr="00E0663E">
        <w:rPr>
          <w:rFonts w:ascii="Angsana New" w:hAnsi="Angsana New"/>
          <w:spacing w:val="5"/>
          <w:sz w:val="30"/>
          <w:szCs w:val="30"/>
        </w:rPr>
        <w:t>31</w:t>
      </w:r>
      <w:r w:rsidR="00724EB9" w:rsidRPr="00E0663E">
        <w:rPr>
          <w:rFonts w:ascii="Angsana New" w:hAnsi="Angsana New"/>
          <w:spacing w:val="5"/>
          <w:sz w:val="30"/>
          <w:szCs w:val="30"/>
          <w:cs/>
        </w:rPr>
        <w:t xml:space="preserve"> มีนาคม </w:t>
      </w:r>
      <w:r w:rsidR="008D63E4" w:rsidRPr="00E0663E">
        <w:rPr>
          <w:rFonts w:ascii="Angsana New" w:hAnsi="Angsana New"/>
          <w:spacing w:val="5"/>
          <w:sz w:val="30"/>
          <w:szCs w:val="30"/>
        </w:rPr>
        <w:t>2563</w:t>
      </w:r>
      <w:r w:rsidR="00724EB9" w:rsidRPr="00E0663E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E0663E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E0663E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E0663E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E0663E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E0663E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E0663E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E0663E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E0663E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E0663E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E0663E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E0663E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E0663E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E0663E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E0663E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E0663E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E0663E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14:paraId="198AE09F" w14:textId="3394F737" w:rsidR="003F55AD" w:rsidRPr="00E0663E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  <w:cs/>
        </w:rPr>
      </w:pPr>
      <w:bookmarkStart w:id="9" w:name="_Hlk103085298"/>
      <w:r w:rsidRPr="00E0663E">
        <w:rPr>
          <w:rFonts w:ascii="Angsana New" w:hAnsi="Angsana New"/>
          <w:spacing w:val="5"/>
          <w:sz w:val="30"/>
          <w:szCs w:val="30"/>
          <w:cs/>
        </w:rPr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>
        <w:rPr>
          <w:rFonts w:ascii="Angsana New" w:hAnsi="Angsana New" w:hint="cs"/>
          <w:spacing w:val="5"/>
          <w:sz w:val="30"/>
          <w:szCs w:val="30"/>
          <w:cs/>
        </w:rPr>
        <w:t xml:space="preserve">           </w:t>
      </w:r>
      <w:r w:rsidRPr="00E0663E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E0663E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E0663E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E0663E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E0663E">
        <w:rPr>
          <w:rFonts w:ascii="Angsana New" w:hAnsi="Angsana New"/>
          <w:spacing w:val="5"/>
          <w:sz w:val="30"/>
          <w:szCs w:val="30"/>
        </w:rPr>
        <w:t>23.83</w:t>
      </w: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E0663E">
        <w:rPr>
          <w:rFonts w:ascii="Angsana New" w:hAnsi="Angsana New"/>
          <w:spacing w:val="5"/>
          <w:sz w:val="30"/>
          <w:szCs w:val="30"/>
        </w:rPr>
        <w:t>2</w:t>
      </w:r>
      <w:r w:rsidRPr="00E0663E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260DC7">
        <w:rPr>
          <w:rFonts w:ascii="Angsana New" w:hAnsi="Angsana New" w:hint="cs"/>
          <w:spacing w:val="5"/>
          <w:sz w:val="30"/>
          <w:szCs w:val="30"/>
          <w:cs/>
        </w:rPr>
        <w:t xml:space="preserve">   </w:t>
      </w:r>
      <w:r w:rsidRPr="00E0663E">
        <w:rPr>
          <w:rFonts w:ascii="Angsana New" w:hAnsi="Angsana New"/>
          <w:spacing w:val="5"/>
          <w:sz w:val="30"/>
          <w:szCs w:val="30"/>
          <w:cs/>
        </w:rPr>
        <w:t>นับจาก</w:t>
      </w:r>
      <w:r w:rsidR="00304739" w:rsidRPr="00E0663E">
        <w:rPr>
          <w:rFonts w:ascii="Angsana New" w:hAnsi="Angsana New" w:hint="cs"/>
          <w:spacing w:val="5"/>
          <w:sz w:val="30"/>
          <w:szCs w:val="30"/>
          <w:cs/>
        </w:rPr>
        <w:t>คู่สัญญาส่งมอบงาน และผู้ว่าจ้างของคู่สัญญาได้ตรวจรับมอบงานงวดสุดท้ายแล้วเสร็จ</w:t>
      </w:r>
    </w:p>
    <w:bookmarkEnd w:id="9"/>
    <w:p w14:paraId="7FD7E091" w14:textId="77777777" w:rsidR="000F2847" w:rsidRPr="00E0663E" w:rsidRDefault="000F2847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17CF0C58" w14:textId="77777777" w:rsidR="00EC78DA" w:rsidRPr="00E0663E" w:rsidRDefault="00EC78DA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D195492" w14:textId="77777777" w:rsidR="009231AF" w:rsidRPr="00E0663E" w:rsidRDefault="009231AF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4FCE659E" w14:textId="77777777" w:rsidR="009231AF" w:rsidRPr="00E0663E" w:rsidRDefault="009231AF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C1D2C8D" w14:textId="77777777" w:rsidR="00EC78DA" w:rsidRPr="00E0663E" w:rsidRDefault="00EC78DA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4642E202" w14:textId="77777777" w:rsidR="00954A7A" w:rsidRPr="00E0663E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</w:rPr>
        <w:lastRenderedPageBreak/>
        <w:t>5</w:t>
      </w:r>
      <w:r w:rsidR="005D1BEB" w:rsidRPr="00E0663E">
        <w:rPr>
          <w:rFonts w:ascii="Angsana New" w:hAnsi="Angsana New"/>
          <w:b/>
          <w:sz w:val="30"/>
          <w:szCs w:val="30"/>
        </w:rPr>
        <w:tab/>
      </w:r>
      <w:r w:rsidR="002E2517" w:rsidRPr="00E0663E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E0663E" w14:paraId="72A33D67" w14:textId="77777777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0EE536D4" w14:textId="77777777" w:rsidR="00020175" w:rsidRPr="00E0663E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0A751D2A" w14:textId="77777777" w:rsidR="00020175" w:rsidRPr="00E0663E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9EC85EF" w14:textId="77777777" w:rsidR="00020175" w:rsidRPr="00E0663E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14:paraId="11DB0C13" w14:textId="77777777" w:rsidR="00020175" w:rsidRPr="00E0663E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1B6AFE1C" w14:textId="77777777" w:rsidR="00020175" w:rsidRPr="00E0663E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E0663E" w14:paraId="4BAF08F8" w14:textId="77777777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7B779253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_Hlk31728616"/>
          </w:p>
        </w:tc>
        <w:tc>
          <w:tcPr>
            <w:tcW w:w="474" w:type="pct"/>
          </w:tcPr>
          <w:p w14:paraId="3535685F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CF1E5D8" w14:textId="77777777" w:rsidR="00676C71" w:rsidRPr="00E0663E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14:paraId="470B676F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B8BF09B" w14:textId="77777777" w:rsidR="00676C71" w:rsidRPr="00E0663E" w:rsidRDefault="00EC78DA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8858DE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" w:type="pct"/>
          </w:tcPr>
          <w:p w14:paraId="629A37A2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1552D13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0663E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E0663E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</w:p>
        </w:tc>
      </w:tr>
      <w:tr w:rsidR="0031137A" w:rsidRPr="00E0663E" w14:paraId="07A7C7D7" w14:textId="77777777" w:rsidTr="004F2A9B">
        <w:trPr>
          <w:trHeight w:val="430"/>
          <w:tblHeader/>
        </w:trPr>
        <w:tc>
          <w:tcPr>
            <w:tcW w:w="1314" w:type="pct"/>
          </w:tcPr>
          <w:p w14:paraId="14F7EE7C" w14:textId="77777777" w:rsidR="00676C71" w:rsidRPr="00E0663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0684BD1A" w14:textId="77777777" w:rsidR="00676C71" w:rsidRPr="00E0663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D574ECF" w14:textId="77777777" w:rsidR="00676C71" w:rsidRPr="00E0663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14:paraId="0977362A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3D65B05E" w14:textId="77777777" w:rsidR="00676C71" w:rsidRPr="00E0663E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14:paraId="012BC817" w14:textId="77777777" w:rsidR="00676C71" w:rsidRPr="00E0663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137A" w:rsidRPr="00E0663E" w14:paraId="3CAEDFA6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4AAA4066" w14:textId="77777777" w:rsidR="00414FC3" w:rsidRPr="00E0663E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14:paraId="00755E5D" w14:textId="77777777" w:rsidR="00414FC3" w:rsidRPr="00E0663E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1B1D4BA" w14:textId="77777777" w:rsidR="00414FC3" w:rsidRPr="00E0663E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14:paraId="0E3AAD3B" w14:textId="77777777" w:rsidR="00414FC3" w:rsidRPr="00E0663E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C145E40" w14:textId="77777777" w:rsidR="00414FC3" w:rsidRPr="00E0663E" w:rsidRDefault="00402DC2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35,460</w:t>
            </w:r>
          </w:p>
        </w:tc>
        <w:tc>
          <w:tcPr>
            <w:tcW w:w="100" w:type="pct"/>
          </w:tcPr>
          <w:p w14:paraId="3470AD15" w14:textId="77777777" w:rsidR="00414FC3" w:rsidRPr="00E0663E" w:rsidRDefault="00414FC3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61ACC92E" w14:textId="77777777" w:rsidR="00414FC3" w:rsidRPr="00E0663E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31137A" w:rsidRPr="00E0663E" w14:paraId="4C0C5649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1BC6B966" w14:textId="77777777" w:rsidR="00414FC3" w:rsidRPr="00E0663E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14:paraId="31C34C95" w14:textId="77777777" w:rsidR="00414FC3" w:rsidRPr="00E0663E" w:rsidRDefault="00414FC3" w:rsidP="0041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5DB165" w14:textId="77777777" w:rsidR="00414FC3" w:rsidRPr="00E0663E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216B2B30" w14:textId="77777777" w:rsidR="00414FC3" w:rsidRPr="00E0663E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7648C75" w14:textId="77777777" w:rsidR="00414FC3" w:rsidRPr="00E0663E" w:rsidRDefault="00402DC2" w:rsidP="00414F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508,754</w:t>
            </w:r>
          </w:p>
        </w:tc>
        <w:tc>
          <w:tcPr>
            <w:tcW w:w="100" w:type="pct"/>
          </w:tcPr>
          <w:p w14:paraId="576D2AEF" w14:textId="77777777" w:rsidR="00414FC3" w:rsidRPr="00E0663E" w:rsidRDefault="00414FC3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2150924" w14:textId="77777777" w:rsidR="00414FC3" w:rsidRPr="00E0663E" w:rsidRDefault="00414FC3" w:rsidP="00414FC3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31137A" w:rsidRPr="00E0663E" w14:paraId="261FE9CE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10570ECE" w14:textId="77777777" w:rsidR="00B934B7" w:rsidRPr="00E0663E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14:paraId="76DFB7F8" w14:textId="77777777" w:rsidR="00B934B7" w:rsidRPr="00E0663E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FA19BB4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75DF36E8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0F4A5F7D" w14:textId="77777777" w:rsidR="00B934B7" w:rsidRPr="00E0663E" w:rsidRDefault="00402DC2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544,214</w:t>
            </w:r>
          </w:p>
        </w:tc>
        <w:tc>
          <w:tcPr>
            <w:tcW w:w="100" w:type="pct"/>
          </w:tcPr>
          <w:p w14:paraId="333E05F8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D77C07A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31137A" w:rsidRPr="00E0663E" w14:paraId="5A2EE7F3" w14:textId="77777777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14:paraId="31594374" w14:textId="77777777" w:rsidR="00B934B7" w:rsidRPr="00E0663E" w:rsidRDefault="00B934B7" w:rsidP="00B82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14:paraId="487D74C9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0FF60CFA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6D5C9102" w14:textId="77777777" w:rsidR="00B934B7" w:rsidRPr="00E0663E" w:rsidRDefault="00F0101F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(22,723)</w:t>
            </w:r>
          </w:p>
        </w:tc>
        <w:tc>
          <w:tcPr>
            <w:tcW w:w="100" w:type="pct"/>
          </w:tcPr>
          <w:p w14:paraId="1333F0CA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AA940FC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978CF"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21,134</w:t>
            </w: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1137A" w:rsidRPr="00E0663E" w14:paraId="0FE5192F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54853E67" w14:textId="77777777" w:rsidR="00B934B7" w:rsidRPr="00E0663E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16B7C931" w14:textId="77777777" w:rsidR="00B934B7" w:rsidRPr="00E0663E" w:rsidRDefault="00B934B7" w:rsidP="00B93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3AE1320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6820808C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1F07777" w14:textId="77777777" w:rsidR="00B934B7" w:rsidRPr="00E0663E" w:rsidRDefault="00402DC2" w:rsidP="00B934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521,491</w:t>
            </w:r>
          </w:p>
        </w:tc>
        <w:tc>
          <w:tcPr>
            <w:tcW w:w="100" w:type="pct"/>
          </w:tcPr>
          <w:p w14:paraId="4123ECB1" w14:textId="77777777" w:rsidR="00B934B7" w:rsidRPr="00E0663E" w:rsidRDefault="00B934B7" w:rsidP="00B93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1A3C21B0" w14:textId="77777777" w:rsidR="00B934B7" w:rsidRPr="00E0663E" w:rsidRDefault="00B934B7" w:rsidP="00B934B7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31137A" w:rsidRPr="00E0663E" w14:paraId="4E8BD732" w14:textId="77777777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6303D50C" w14:textId="77777777" w:rsidR="00676C71" w:rsidRPr="00E0663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14:paraId="2511174F" w14:textId="77777777" w:rsidR="00676C71" w:rsidRPr="00E0663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14:paraId="1BB80566" w14:textId="77777777" w:rsidR="00676C71" w:rsidRPr="00E0663E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14:paraId="7DB3C968" w14:textId="77777777" w:rsidR="00676C71" w:rsidRPr="00E0663E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14:paraId="75429330" w14:textId="77777777" w:rsidR="00676C71" w:rsidRPr="00E0663E" w:rsidRDefault="00676C71" w:rsidP="008A3B2A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14:paraId="161594BF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14:paraId="54F8240D" w14:textId="77777777" w:rsidR="00676C71" w:rsidRPr="00E0663E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1137A" w:rsidRPr="00E0663E" w14:paraId="4F9F2300" w14:textId="77777777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65CB7626" w14:textId="77777777" w:rsidR="00676C71" w:rsidRPr="00E0663E" w:rsidRDefault="00676C71" w:rsidP="00676C7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E066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14:paraId="4980799A" w14:textId="77777777" w:rsidR="00676C71" w:rsidRPr="00E0663E" w:rsidRDefault="00676C71" w:rsidP="008A3B2A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60C5F511" w14:textId="77777777" w:rsidR="00676C71" w:rsidRPr="00E0663E" w:rsidRDefault="000341BD" w:rsidP="00A923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21,134</w:t>
            </w:r>
          </w:p>
        </w:tc>
        <w:tc>
          <w:tcPr>
            <w:tcW w:w="100" w:type="pct"/>
          </w:tcPr>
          <w:p w14:paraId="25576B23" w14:textId="77777777" w:rsidR="00676C71" w:rsidRPr="00E0663E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25B5EF04" w14:textId="77777777" w:rsidR="00676C71" w:rsidRPr="00E0663E" w:rsidRDefault="00D56D22" w:rsidP="008A3B2A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31137A" w:rsidRPr="00E0663E" w14:paraId="1D4E4E30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70E99D5" w14:textId="77777777" w:rsidR="00D56D22" w:rsidRPr="00E0663E" w:rsidRDefault="00D56D22" w:rsidP="00D56D22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14:paraId="76304A41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59DA39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B98A034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2946E361" w14:textId="77777777" w:rsidR="00D56D22" w:rsidRPr="00E0663E" w:rsidRDefault="000341BD" w:rsidP="00D56D22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4,325</w:t>
            </w:r>
          </w:p>
        </w:tc>
        <w:tc>
          <w:tcPr>
            <w:tcW w:w="100" w:type="pct"/>
          </w:tcPr>
          <w:p w14:paraId="1F8DB6B7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1AA73FFB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31137A" w:rsidRPr="00E0663E" w14:paraId="75069E23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601A3E49" w14:textId="77777777" w:rsidR="00D56D22" w:rsidRPr="00E0663E" w:rsidRDefault="00D56D22" w:rsidP="00D56D2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E0663E">
              <w:rPr>
                <w:rFonts w:ascii="Angsana New" w:hAnsi="Angsana New"/>
                <w:sz w:val="30"/>
                <w:szCs w:val="30"/>
              </w:rPr>
              <w:t>/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14:paraId="69D44EDC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E22DAF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4FFF4B4B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FF86958" w14:textId="77777777" w:rsidR="00D56D22" w:rsidRPr="00E0663E" w:rsidRDefault="000341BD" w:rsidP="00D56D22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(2,736)</w:t>
            </w:r>
          </w:p>
        </w:tc>
        <w:tc>
          <w:tcPr>
            <w:tcW w:w="100" w:type="pct"/>
          </w:tcPr>
          <w:p w14:paraId="47EE1A6D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1478B00D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676C71" w:rsidRPr="00E0663E" w14:paraId="09F79DFA" w14:textId="77777777" w:rsidTr="00676C71">
        <w:trPr>
          <w:gridAfter w:val="1"/>
          <w:wAfter w:w="1191" w:type="pct"/>
          <w:trHeight w:val="414"/>
        </w:trPr>
        <w:tc>
          <w:tcPr>
            <w:tcW w:w="1788" w:type="pct"/>
            <w:gridSpan w:val="2"/>
          </w:tcPr>
          <w:p w14:paraId="19EDA67E" w14:textId="77777777" w:rsidR="00676C71" w:rsidRPr="00E0663E" w:rsidRDefault="00022070" w:rsidP="00676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="00676C71" w:rsidRPr="00E0663E">
              <w:rPr>
                <w:rFonts w:ascii="Angsana New" w:hAnsi="Angsana New"/>
                <w:sz w:val="30"/>
                <w:szCs w:val="30"/>
                <w:cs/>
              </w:rPr>
              <w:t>าเผื่อผลขาดทุนด้านเครดิตที่คาดว่าจะเกิดขึ้</w:t>
            </w:r>
            <w:r w:rsidR="00676C71" w:rsidRPr="00E0663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676C71" w:rsidRPr="00E0663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76C71" w:rsidRPr="00E0663E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="00676C71" w:rsidRPr="00E0663E">
              <w:rPr>
                <w:rFonts w:ascii="Angsana New" w:hAnsi="Angsana New"/>
                <w:sz w:val="30"/>
                <w:szCs w:val="30"/>
              </w:rPr>
              <w:t>/</w:t>
            </w:r>
            <w:r w:rsidR="00676C71" w:rsidRPr="00E0663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5" w:type="pct"/>
          </w:tcPr>
          <w:p w14:paraId="4D18FA54" w14:textId="77777777" w:rsidR="00676C71" w:rsidRPr="00E0663E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52483817" w14:textId="77777777" w:rsidR="00676C71" w:rsidRPr="00E0663E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79CA073" w14:textId="77777777" w:rsidR="0052737F" w:rsidRPr="00E0663E" w:rsidRDefault="0052737F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EC42A4E" w14:textId="77777777" w:rsidR="000341BD" w:rsidRPr="00E0663E" w:rsidRDefault="000341BD" w:rsidP="003A328B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22,273</w:t>
            </w:r>
          </w:p>
        </w:tc>
        <w:tc>
          <w:tcPr>
            <w:tcW w:w="100" w:type="pct"/>
          </w:tcPr>
          <w:p w14:paraId="1697B39A" w14:textId="77777777" w:rsidR="00676C71" w:rsidRPr="00E0663E" w:rsidRDefault="00676C71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4D1D670" w14:textId="77777777" w:rsidR="00676C71" w:rsidRPr="00E0663E" w:rsidRDefault="00676C71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11C6912" w14:textId="77777777" w:rsidR="00676C71" w:rsidRPr="00E0663E" w:rsidRDefault="00D56D22" w:rsidP="003A328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  <w:bookmarkEnd w:id="10"/>
    </w:tbl>
    <w:p w14:paraId="7B742967" w14:textId="77777777" w:rsidR="00F07E82" w:rsidRPr="00E0663E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32654D5A" w14:textId="77777777" w:rsidR="00D31F88" w:rsidRPr="00E0663E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E0663E" w14:paraId="0B9CD303" w14:textId="77777777" w:rsidTr="00A93FC2">
        <w:trPr>
          <w:trHeight w:val="380"/>
          <w:tblHeader/>
        </w:trPr>
        <w:tc>
          <w:tcPr>
            <w:tcW w:w="2056" w:type="pct"/>
          </w:tcPr>
          <w:p w14:paraId="73555620" w14:textId="77777777" w:rsidR="00020175" w:rsidRPr="00E0663E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BD60110" w14:textId="77777777" w:rsidR="00020175" w:rsidRPr="00E0663E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4BF38AF8" w14:textId="77777777" w:rsidR="00020175" w:rsidRPr="00E0663E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592722DC" w14:textId="77777777" w:rsidR="00020175" w:rsidRPr="00E0663E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4D7138CC" w14:textId="77777777" w:rsidR="00020175" w:rsidRPr="00E0663E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E0663E" w14:paraId="2E68355B" w14:textId="77777777" w:rsidTr="00A93FC2">
        <w:trPr>
          <w:trHeight w:val="380"/>
          <w:tblHeader/>
        </w:trPr>
        <w:tc>
          <w:tcPr>
            <w:tcW w:w="2056" w:type="pct"/>
          </w:tcPr>
          <w:p w14:paraId="1A57D8F5" w14:textId="77777777" w:rsidR="00946A08" w:rsidRPr="00E0663E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31729049"/>
          </w:p>
        </w:tc>
        <w:tc>
          <w:tcPr>
            <w:tcW w:w="729" w:type="pct"/>
          </w:tcPr>
          <w:p w14:paraId="372AF1B1" w14:textId="77777777" w:rsidR="00946A08" w:rsidRPr="00E0663E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0586E01B" w14:textId="77777777" w:rsidR="00946A08" w:rsidRPr="00E0663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22502641" w14:textId="77777777" w:rsidR="00946A08" w:rsidRPr="00E0663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77D85929" w14:textId="77777777" w:rsidR="00946A08" w:rsidRPr="00E0663E" w:rsidRDefault="00EC78DA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946A08"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7" w:type="pct"/>
          </w:tcPr>
          <w:p w14:paraId="41E17A06" w14:textId="77777777" w:rsidR="00946A08" w:rsidRPr="00E0663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0213030A" w14:textId="77777777" w:rsidR="00946A08" w:rsidRPr="00E0663E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7D34E6A5" w14:textId="77777777" w:rsidTr="00A93FC2">
        <w:trPr>
          <w:trHeight w:val="299"/>
          <w:tblHeader/>
        </w:trPr>
        <w:tc>
          <w:tcPr>
            <w:tcW w:w="2056" w:type="pct"/>
          </w:tcPr>
          <w:p w14:paraId="6ED3A9AB" w14:textId="77777777" w:rsidR="00267E04" w:rsidRPr="00E0663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4920EC26" w14:textId="77777777" w:rsidR="00267E04" w:rsidRPr="00E0663E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0F103E5B" w14:textId="77777777" w:rsidR="00267E04" w:rsidRPr="00E0663E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E0663E" w14:paraId="63E73CC9" w14:textId="77777777" w:rsidTr="00A93FC2">
        <w:trPr>
          <w:trHeight w:val="299"/>
        </w:trPr>
        <w:tc>
          <w:tcPr>
            <w:tcW w:w="2056" w:type="pct"/>
          </w:tcPr>
          <w:p w14:paraId="718153FB" w14:textId="77777777" w:rsidR="00267E04" w:rsidRPr="00E0663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097FB0C2" w14:textId="77777777" w:rsidR="00267E04" w:rsidRPr="00E0663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02ACBD99" w14:textId="77777777" w:rsidR="00267E04" w:rsidRPr="00E0663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7F2561F" w14:textId="77777777" w:rsidR="00267E04" w:rsidRPr="00E0663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6DEBE4D" w14:textId="77777777" w:rsidR="00267E04" w:rsidRPr="00E0663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A37750E" w14:textId="77777777" w:rsidR="00267E04" w:rsidRPr="00E0663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C924ED7" w14:textId="77777777" w:rsidR="00267E04" w:rsidRPr="00E0663E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E0663E" w14:paraId="226727F1" w14:textId="77777777" w:rsidTr="00A93FC2">
        <w:trPr>
          <w:trHeight w:val="299"/>
        </w:trPr>
        <w:tc>
          <w:tcPr>
            <w:tcW w:w="2056" w:type="pct"/>
          </w:tcPr>
          <w:p w14:paraId="3913CB14" w14:textId="77777777" w:rsidR="003A328B" w:rsidRPr="00E0663E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476292DC" w14:textId="77777777" w:rsidR="003A328B" w:rsidRPr="00E0663E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BA8DE89" w14:textId="77777777" w:rsidR="003A328B" w:rsidRPr="00E0663E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086DF4BB" w14:textId="77777777" w:rsidR="003A328B" w:rsidRPr="00E0663E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D525DEE" w14:textId="77777777" w:rsidR="003A328B" w:rsidRPr="00E0663E" w:rsidRDefault="004762BA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31,748</w:t>
            </w:r>
          </w:p>
        </w:tc>
        <w:tc>
          <w:tcPr>
            <w:tcW w:w="137" w:type="pct"/>
          </w:tcPr>
          <w:p w14:paraId="5BEA75E9" w14:textId="77777777" w:rsidR="003A328B" w:rsidRPr="00E0663E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CBA4EA0" w14:textId="77777777" w:rsidR="003A328B" w:rsidRPr="00E0663E" w:rsidRDefault="00D56D22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31137A" w:rsidRPr="00E0663E" w14:paraId="0A67543A" w14:textId="77777777" w:rsidTr="00A93FC2">
        <w:tc>
          <w:tcPr>
            <w:tcW w:w="2056" w:type="pct"/>
          </w:tcPr>
          <w:p w14:paraId="6A741DE4" w14:textId="77777777" w:rsidR="003A328B" w:rsidRPr="00E0663E" w:rsidRDefault="003A328B" w:rsidP="003A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03ABAFC3" w14:textId="77777777" w:rsidR="003A328B" w:rsidRPr="00E0663E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C828FF3" w14:textId="77777777" w:rsidR="003A328B" w:rsidRPr="00E0663E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D93B63" w14:textId="77777777" w:rsidR="003A328B" w:rsidRPr="00E0663E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13C82434" w14:textId="77777777" w:rsidR="003A328B" w:rsidRPr="00E0663E" w:rsidRDefault="003A328B" w:rsidP="003A328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00218D33" w14:textId="77777777" w:rsidR="003A328B" w:rsidRPr="00E0663E" w:rsidRDefault="003A328B" w:rsidP="003A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2329ABF" w14:textId="77777777" w:rsidR="003A328B" w:rsidRPr="00E0663E" w:rsidRDefault="003A328B" w:rsidP="003A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1D124135" w14:textId="77777777" w:rsidTr="00A93FC2">
        <w:tc>
          <w:tcPr>
            <w:tcW w:w="2056" w:type="pct"/>
          </w:tcPr>
          <w:p w14:paraId="3916F7D5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0663E">
              <w:rPr>
                <w:rFonts w:ascii="Angsana New" w:hAnsi="Angsana New"/>
                <w:sz w:val="30"/>
                <w:szCs w:val="30"/>
              </w:rPr>
              <w:t>3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412E7A26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10E07E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810FB3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3441C45" w14:textId="77777777" w:rsidR="00D56D22" w:rsidRPr="00E0663E" w:rsidRDefault="004762BA" w:rsidP="004762B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3,712</w:t>
            </w:r>
          </w:p>
        </w:tc>
        <w:tc>
          <w:tcPr>
            <w:tcW w:w="137" w:type="pct"/>
          </w:tcPr>
          <w:p w14:paraId="56FD5F87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1469D6D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31137A" w:rsidRPr="00E0663E" w14:paraId="55CA3319" w14:textId="77777777" w:rsidTr="00A93FC2">
        <w:tc>
          <w:tcPr>
            <w:tcW w:w="2056" w:type="pct"/>
          </w:tcPr>
          <w:p w14:paraId="605C433A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E8BF205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9D07D82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E6BE04E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B8908C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23215D55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52064677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E0663E" w14:paraId="04FBD879" w14:textId="77777777" w:rsidTr="00A93FC2">
        <w:tc>
          <w:tcPr>
            <w:tcW w:w="2056" w:type="pct"/>
          </w:tcPr>
          <w:p w14:paraId="49172730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184745DD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14FF892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3FF9EE0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07EED2A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105D37F5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6338615B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E0663E" w14:paraId="443BDB75" w14:textId="77777777" w:rsidTr="00A93FC2">
        <w:trPr>
          <w:trHeight w:val="371"/>
        </w:trPr>
        <w:tc>
          <w:tcPr>
            <w:tcW w:w="2056" w:type="pct"/>
          </w:tcPr>
          <w:p w14:paraId="4CAC4976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88B13DB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855FD2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49B9DC05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A3A98C2" w14:textId="77777777" w:rsidR="00D56D22" w:rsidRPr="00E0663E" w:rsidRDefault="004762BA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/>
                <w:sz w:val="30"/>
                <w:szCs w:val="30"/>
                <w:lang w:val="en-US"/>
              </w:rPr>
              <w:t>35,460</w:t>
            </w:r>
          </w:p>
        </w:tc>
        <w:tc>
          <w:tcPr>
            <w:tcW w:w="137" w:type="pct"/>
            <w:vMerge/>
          </w:tcPr>
          <w:p w14:paraId="35034EBA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5AEFFFF9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0663E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31137A" w:rsidRPr="00E0663E" w14:paraId="0345B1DD" w14:textId="77777777" w:rsidTr="00A93FC2">
        <w:trPr>
          <w:trHeight w:val="379"/>
        </w:trPr>
        <w:tc>
          <w:tcPr>
            <w:tcW w:w="2056" w:type="pct"/>
            <w:vAlign w:val="bottom"/>
          </w:tcPr>
          <w:p w14:paraId="475EF5D7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กิจการอื่น </w:t>
            </w:r>
          </w:p>
        </w:tc>
        <w:tc>
          <w:tcPr>
            <w:tcW w:w="729" w:type="pct"/>
          </w:tcPr>
          <w:p w14:paraId="210A06E2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8B6D469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8FF7E7C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3CA439AF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E0663E" w14:paraId="0E494A39" w14:textId="77777777" w:rsidTr="00A93FC2">
        <w:trPr>
          <w:trHeight w:val="379"/>
        </w:trPr>
        <w:tc>
          <w:tcPr>
            <w:tcW w:w="2056" w:type="pct"/>
          </w:tcPr>
          <w:p w14:paraId="23C5231C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5CE0A903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31C0BFA4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A84D177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464A8BB" w14:textId="77777777" w:rsidR="00D56D22" w:rsidRPr="00E0663E" w:rsidRDefault="004762B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268,009</w:t>
            </w:r>
          </w:p>
        </w:tc>
        <w:tc>
          <w:tcPr>
            <w:tcW w:w="137" w:type="pct"/>
          </w:tcPr>
          <w:p w14:paraId="04A9FA5C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07F64888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31137A" w:rsidRPr="00E0663E" w14:paraId="2EA56671" w14:textId="77777777" w:rsidTr="00A93FC2">
        <w:trPr>
          <w:trHeight w:val="379"/>
        </w:trPr>
        <w:tc>
          <w:tcPr>
            <w:tcW w:w="2056" w:type="pct"/>
          </w:tcPr>
          <w:p w14:paraId="2CB124C1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2DBD4DC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81C01B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B3B0E4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A95CF93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4935CF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A22654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637A5B56" w14:textId="77777777" w:rsidTr="00A93FC2">
        <w:trPr>
          <w:trHeight w:val="379"/>
        </w:trPr>
        <w:tc>
          <w:tcPr>
            <w:tcW w:w="2056" w:type="pct"/>
          </w:tcPr>
          <w:p w14:paraId="1A57D5B2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0663E">
              <w:rPr>
                <w:rFonts w:ascii="Angsana New" w:hAnsi="Angsana New"/>
                <w:sz w:val="30"/>
                <w:szCs w:val="30"/>
              </w:rPr>
              <w:t>3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36ADBC92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227FBA4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2ED8AD0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DF304EF" w14:textId="77777777" w:rsidR="00D56D22" w:rsidRPr="00E0663E" w:rsidRDefault="004762B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139,160</w:t>
            </w:r>
          </w:p>
        </w:tc>
        <w:tc>
          <w:tcPr>
            <w:tcW w:w="137" w:type="pct"/>
          </w:tcPr>
          <w:p w14:paraId="2F112795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028420A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31137A" w:rsidRPr="00E0663E" w14:paraId="5E985C09" w14:textId="77777777" w:rsidTr="00A93FC2">
        <w:trPr>
          <w:trHeight w:val="379"/>
        </w:trPr>
        <w:tc>
          <w:tcPr>
            <w:tcW w:w="2056" w:type="pct"/>
          </w:tcPr>
          <w:p w14:paraId="680EED0C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1FA8DA66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BCF4A41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60793A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2178933" w14:textId="77777777" w:rsidR="00D56D22" w:rsidRPr="00E0663E" w:rsidRDefault="004762B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49,744</w:t>
            </w:r>
          </w:p>
        </w:tc>
        <w:tc>
          <w:tcPr>
            <w:tcW w:w="137" w:type="pct"/>
          </w:tcPr>
          <w:p w14:paraId="0BF74F49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9A94A69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31137A" w:rsidRPr="00E0663E" w14:paraId="530FBE8F" w14:textId="77777777" w:rsidTr="00A93FC2">
        <w:trPr>
          <w:trHeight w:val="303"/>
        </w:trPr>
        <w:tc>
          <w:tcPr>
            <w:tcW w:w="2056" w:type="pct"/>
          </w:tcPr>
          <w:p w14:paraId="160FA076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08B8483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36797E4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3ADAE0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4EB7D11" w14:textId="77777777" w:rsidR="00D56D22" w:rsidRPr="00E0663E" w:rsidRDefault="004762B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17,898</w:t>
            </w:r>
          </w:p>
        </w:tc>
        <w:tc>
          <w:tcPr>
            <w:tcW w:w="137" w:type="pct"/>
          </w:tcPr>
          <w:p w14:paraId="0929F023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28EE250A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31137A" w:rsidRPr="00E0663E" w14:paraId="672D78AA" w14:textId="77777777" w:rsidTr="00A93FC2">
        <w:tc>
          <w:tcPr>
            <w:tcW w:w="2056" w:type="pct"/>
          </w:tcPr>
          <w:p w14:paraId="1E0E4A32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25411644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CFFE7B9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06986D1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B65B4E7" w14:textId="77777777" w:rsidR="00D56D22" w:rsidRPr="00E0663E" w:rsidRDefault="004762BA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33,943</w:t>
            </w:r>
          </w:p>
        </w:tc>
        <w:tc>
          <w:tcPr>
            <w:tcW w:w="137" w:type="pct"/>
          </w:tcPr>
          <w:p w14:paraId="47D9C581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87AB99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31137A" w:rsidRPr="00E0663E" w14:paraId="6E6C5EDD" w14:textId="77777777" w:rsidTr="00A93FC2">
        <w:tc>
          <w:tcPr>
            <w:tcW w:w="2056" w:type="pct"/>
          </w:tcPr>
          <w:p w14:paraId="567B0A2B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2" w:name="_Hlk23778902"/>
          </w:p>
        </w:tc>
        <w:tc>
          <w:tcPr>
            <w:tcW w:w="729" w:type="pct"/>
          </w:tcPr>
          <w:p w14:paraId="4941E97D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0A74066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B5E3052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7707429" w14:textId="77777777" w:rsidR="00D56D22" w:rsidRPr="00E0663E" w:rsidRDefault="00565811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508,754</w:t>
            </w:r>
          </w:p>
        </w:tc>
        <w:tc>
          <w:tcPr>
            <w:tcW w:w="137" w:type="pct"/>
          </w:tcPr>
          <w:p w14:paraId="10251AFB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A88D55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bookmarkEnd w:id="12"/>
      <w:tr w:rsidR="0031137A" w:rsidRPr="00E0663E" w14:paraId="7BE34F6D" w14:textId="77777777" w:rsidTr="00A93FC2">
        <w:tc>
          <w:tcPr>
            <w:tcW w:w="2785" w:type="pct"/>
            <w:gridSpan w:val="2"/>
          </w:tcPr>
          <w:p w14:paraId="4E80276A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2574F356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12A7FE51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1D41542" w14:textId="77777777" w:rsidR="00D56D22" w:rsidRPr="00E0663E" w:rsidRDefault="00565811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(22,72</w:t>
            </w:r>
            <w:r w:rsidR="008D0077"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137" w:type="pct"/>
            <w:vMerge w:val="restart"/>
          </w:tcPr>
          <w:p w14:paraId="504068C8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2009866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978CF" w:rsidRPr="00E0663E">
              <w:rPr>
                <w:rFonts w:ascii="Angsana New" w:hAnsi="Angsana New" w:cs="Angsana New"/>
                <w:sz w:val="30"/>
                <w:szCs w:val="30"/>
              </w:rPr>
              <w:t>21,134</w:t>
            </w:r>
            <w:r w:rsidRPr="00E066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E0663E" w14:paraId="49716350" w14:textId="77777777" w:rsidTr="00A93FC2">
        <w:tc>
          <w:tcPr>
            <w:tcW w:w="2056" w:type="pct"/>
          </w:tcPr>
          <w:p w14:paraId="5A6B08A6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737B27A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EC6DAEC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DC95916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306B9A87" w14:textId="77777777" w:rsidR="00D56D22" w:rsidRPr="00E0663E" w:rsidRDefault="008D0077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486,031</w:t>
            </w:r>
          </w:p>
        </w:tc>
        <w:tc>
          <w:tcPr>
            <w:tcW w:w="137" w:type="pct"/>
            <w:vMerge/>
          </w:tcPr>
          <w:p w14:paraId="2B13F87F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3830F69B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31137A" w:rsidRPr="00E0663E" w14:paraId="4B825AA6" w14:textId="77777777" w:rsidTr="00A93FC2">
        <w:tc>
          <w:tcPr>
            <w:tcW w:w="2056" w:type="pct"/>
          </w:tcPr>
          <w:p w14:paraId="1DFBC716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F11545B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DE1E32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23936AA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67F2CAB5" w14:textId="77777777" w:rsidR="00D56D22" w:rsidRPr="00E0663E" w:rsidRDefault="008D0077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521,491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68576F6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7D589CC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</w:tbl>
    <w:bookmarkEnd w:id="11"/>
    <w:p w14:paraId="3EE28575" w14:textId="2454A7A8" w:rsidR="0031137A" w:rsidRPr="00E0663E" w:rsidRDefault="00267E04" w:rsidP="0026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  <w:r w:rsidRPr="00E0663E">
        <w:rPr>
          <w:rFonts w:ascii="Angsana New" w:hAnsi="Angsana New"/>
          <w:bCs/>
          <w:sz w:val="30"/>
          <w:szCs w:val="30"/>
        </w:rPr>
        <w:tab/>
      </w:r>
    </w:p>
    <w:tbl>
      <w:tblPr>
        <w:tblW w:w="12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1"/>
        <w:gridCol w:w="1131"/>
        <w:gridCol w:w="1769"/>
        <w:gridCol w:w="280"/>
        <w:gridCol w:w="1563"/>
        <w:gridCol w:w="238"/>
        <w:gridCol w:w="1320"/>
        <w:gridCol w:w="2836"/>
      </w:tblGrid>
      <w:tr w:rsidR="0031137A" w:rsidRPr="00E0663E" w14:paraId="20EF70F7" w14:textId="77777777" w:rsidTr="00A93FC2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4CC6DF25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</w:tcPr>
          <w:p w14:paraId="046B5BFF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25B4F90A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14:paraId="2AC2BF57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0C3323C2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E0663E" w14:paraId="7C26EA6D" w14:textId="77777777" w:rsidTr="00A93FC2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1CCD8302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</w:tcPr>
          <w:p w14:paraId="13279DF3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71E32BEC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14:paraId="3318E2DD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CC401F0" w14:textId="77777777" w:rsidR="00414FC3" w:rsidRPr="00E0663E" w:rsidRDefault="00EC78DA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414FC3" w:rsidRPr="00E066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7" w:type="pct"/>
          </w:tcPr>
          <w:p w14:paraId="668B433B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79F0F9F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0663E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E0663E">
              <w:rPr>
                <w:rFonts w:ascii="Angsana New" w:hAnsi="Angsana New"/>
                <w:spacing w:val="-8"/>
                <w:sz w:val="30"/>
                <w:szCs w:val="30"/>
              </w:rPr>
              <w:t>2564</w:t>
            </w:r>
          </w:p>
        </w:tc>
      </w:tr>
      <w:tr w:rsidR="0031137A" w:rsidRPr="00E0663E" w14:paraId="64F71AE9" w14:textId="77777777" w:rsidTr="00A93FC2">
        <w:trPr>
          <w:trHeight w:val="430"/>
          <w:tblHeader/>
        </w:trPr>
        <w:tc>
          <w:tcPr>
            <w:tcW w:w="1276" w:type="pct"/>
          </w:tcPr>
          <w:p w14:paraId="7BFC431E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17A7C8EB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AD38BF5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14:paraId="40ACEC67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44F60050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</w:tcPr>
          <w:p w14:paraId="2C76CF2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341BD" w:rsidRPr="00E0663E" w14:paraId="26E2697C" w14:textId="77777777" w:rsidTr="00A93FC2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76D03881" w14:textId="77777777" w:rsidR="000341BD" w:rsidRPr="00E0663E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</w:tcPr>
          <w:p w14:paraId="2D14A13A" w14:textId="77777777" w:rsidR="000341BD" w:rsidRPr="00E0663E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0B7A0B5C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14:paraId="6412815E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4F9CEC9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41,508</w:t>
            </w:r>
          </w:p>
        </w:tc>
        <w:tc>
          <w:tcPr>
            <w:tcW w:w="97" w:type="pct"/>
          </w:tcPr>
          <w:p w14:paraId="6E7ED47A" w14:textId="77777777" w:rsidR="000341BD" w:rsidRPr="00E0663E" w:rsidRDefault="000341BD" w:rsidP="0003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</w:tcPr>
          <w:p w14:paraId="12AA35E6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35,462</w:t>
            </w:r>
          </w:p>
        </w:tc>
      </w:tr>
      <w:tr w:rsidR="000341BD" w:rsidRPr="00E0663E" w14:paraId="3B554088" w14:textId="77777777" w:rsidTr="00A93FC2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56F584F9" w14:textId="77777777" w:rsidR="000341BD" w:rsidRPr="00E0663E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</w:tcPr>
          <w:p w14:paraId="23FB36E0" w14:textId="77777777" w:rsidR="000341BD" w:rsidRPr="00E0663E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7774F0DC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5C491EAF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C2AF5AA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493,967</w:t>
            </w:r>
          </w:p>
        </w:tc>
        <w:tc>
          <w:tcPr>
            <w:tcW w:w="97" w:type="pct"/>
          </w:tcPr>
          <w:p w14:paraId="171F6FA6" w14:textId="77777777" w:rsidR="000341BD" w:rsidRPr="00E0663E" w:rsidRDefault="000341BD" w:rsidP="0003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C0AF492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0341BD" w:rsidRPr="00E0663E" w14:paraId="770ABBCE" w14:textId="77777777" w:rsidTr="00A93FC2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509983C9" w14:textId="77777777" w:rsidR="000341BD" w:rsidRPr="00E0663E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</w:tcPr>
          <w:p w14:paraId="2C61A2D1" w14:textId="77777777" w:rsidR="000341BD" w:rsidRPr="00E0663E" w:rsidRDefault="000341BD" w:rsidP="0003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8AFFBE0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25E92F2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1382E33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535,475</w:t>
            </w:r>
          </w:p>
        </w:tc>
        <w:tc>
          <w:tcPr>
            <w:tcW w:w="97" w:type="pct"/>
          </w:tcPr>
          <w:p w14:paraId="33511DAA" w14:textId="77777777" w:rsidR="000341BD" w:rsidRPr="00E0663E" w:rsidRDefault="000341BD" w:rsidP="0003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9EBD301" w14:textId="77777777" w:rsidR="000341BD" w:rsidRPr="00E0663E" w:rsidRDefault="000341BD" w:rsidP="000341BD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366,323</w:t>
            </w:r>
          </w:p>
        </w:tc>
      </w:tr>
      <w:tr w:rsidR="0031137A" w:rsidRPr="00E0663E" w14:paraId="4646CCF3" w14:textId="77777777" w:rsidTr="00A93FC2">
        <w:trPr>
          <w:gridAfter w:val="1"/>
          <w:wAfter w:w="1156" w:type="pct"/>
          <w:trHeight w:val="430"/>
        </w:trPr>
        <w:tc>
          <w:tcPr>
            <w:tcW w:w="1737" w:type="pct"/>
            <w:gridSpan w:val="2"/>
          </w:tcPr>
          <w:p w14:paraId="71D3C3F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</w:tcPr>
          <w:p w14:paraId="6412F8B5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46DC2752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06DD6064" w14:textId="77777777" w:rsidR="00414FC3" w:rsidRPr="00E0663E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(22,723)</w:t>
            </w:r>
          </w:p>
        </w:tc>
        <w:tc>
          <w:tcPr>
            <w:tcW w:w="97" w:type="pct"/>
          </w:tcPr>
          <w:p w14:paraId="75C78982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2F32E60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(21,134)</w:t>
            </w:r>
          </w:p>
        </w:tc>
      </w:tr>
      <w:tr w:rsidR="0031137A" w:rsidRPr="00E0663E" w14:paraId="31B1AE32" w14:textId="77777777" w:rsidTr="00A93FC2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25316956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73A2D7AA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49388347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181111A3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1DE61B2" w14:textId="77777777" w:rsidR="00414FC3" w:rsidRPr="00E0663E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512,752</w:t>
            </w:r>
          </w:p>
        </w:tc>
        <w:tc>
          <w:tcPr>
            <w:tcW w:w="97" w:type="pct"/>
          </w:tcPr>
          <w:p w14:paraId="2B56CE72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C3AAAA7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345,189</w:t>
            </w:r>
          </w:p>
        </w:tc>
      </w:tr>
      <w:tr w:rsidR="0031137A" w:rsidRPr="00E0663E" w14:paraId="6EB2D251" w14:textId="77777777" w:rsidTr="00A93FC2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14:paraId="19F718B9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E066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4" w:type="pct"/>
          </w:tcPr>
          <w:p w14:paraId="377C43DB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35440073" w14:textId="77777777" w:rsidR="00414FC3" w:rsidRPr="00E0663E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21,134</w:t>
            </w:r>
          </w:p>
        </w:tc>
        <w:tc>
          <w:tcPr>
            <w:tcW w:w="97" w:type="pct"/>
          </w:tcPr>
          <w:p w14:paraId="0CD21818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72F2FBCD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23,975</w:t>
            </w:r>
          </w:p>
        </w:tc>
      </w:tr>
      <w:tr w:rsidR="0031137A" w:rsidRPr="00E0663E" w14:paraId="6FF5B5D8" w14:textId="77777777" w:rsidTr="00A93FC2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5D3B6E87" w14:textId="77777777" w:rsidR="00414FC3" w:rsidRPr="00E0663E" w:rsidRDefault="00414FC3" w:rsidP="00E51A6F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</w:tcPr>
          <w:p w14:paraId="4C0C09A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04DC53D9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13895412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166AFEC6" w14:textId="77777777" w:rsidR="00414FC3" w:rsidRPr="00E0663E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4,325</w:t>
            </w:r>
          </w:p>
        </w:tc>
        <w:tc>
          <w:tcPr>
            <w:tcW w:w="97" w:type="pct"/>
          </w:tcPr>
          <w:p w14:paraId="21BCA94E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DB7D1BA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(750)</w:t>
            </w:r>
          </w:p>
        </w:tc>
      </w:tr>
      <w:tr w:rsidR="0031137A" w:rsidRPr="00E0663E" w14:paraId="4835CEAF" w14:textId="77777777" w:rsidTr="00A93FC2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404E012D" w14:textId="77777777" w:rsidR="00414FC3" w:rsidRPr="00E0663E" w:rsidRDefault="00414FC3" w:rsidP="00E51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E0663E">
              <w:rPr>
                <w:rFonts w:ascii="Angsana New" w:hAnsi="Angsana New"/>
                <w:sz w:val="30"/>
                <w:szCs w:val="30"/>
              </w:rPr>
              <w:t>/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</w:tcPr>
          <w:p w14:paraId="0B8FEFCC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2BEF0D6C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0CE2B770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0A3F6F0" w14:textId="77777777" w:rsidR="00414FC3" w:rsidRPr="00E0663E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(2,736)</w:t>
            </w:r>
          </w:p>
        </w:tc>
        <w:tc>
          <w:tcPr>
            <w:tcW w:w="97" w:type="pct"/>
          </w:tcPr>
          <w:p w14:paraId="5D453851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438E6141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(2,091)</w:t>
            </w:r>
          </w:p>
        </w:tc>
      </w:tr>
      <w:tr w:rsidR="00414FC3" w:rsidRPr="00E0663E" w14:paraId="696B70B5" w14:textId="77777777" w:rsidTr="00A93FC2">
        <w:trPr>
          <w:gridAfter w:val="1"/>
          <w:wAfter w:w="1156" w:type="pct"/>
          <w:trHeight w:val="414"/>
        </w:trPr>
        <w:tc>
          <w:tcPr>
            <w:tcW w:w="1737" w:type="pct"/>
            <w:gridSpan w:val="2"/>
          </w:tcPr>
          <w:p w14:paraId="5346E1C5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  <w:r w:rsidRPr="00E0663E">
              <w:rPr>
                <w:rFonts w:ascii="Angsana New" w:hAnsi="Angsana New"/>
                <w:sz w:val="30"/>
                <w:szCs w:val="30"/>
              </w:rPr>
              <w:t>/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721" w:type="pct"/>
          </w:tcPr>
          <w:p w14:paraId="6150265F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ADCE240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6E0A5FC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534CB499" w14:textId="77777777" w:rsidR="00764C4F" w:rsidRPr="00E0663E" w:rsidRDefault="00764C4F" w:rsidP="00E51A6F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22,273</w:t>
            </w:r>
          </w:p>
        </w:tc>
        <w:tc>
          <w:tcPr>
            <w:tcW w:w="97" w:type="pct"/>
          </w:tcPr>
          <w:p w14:paraId="40B93BAE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D3363D8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578A22F2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21,134</w:t>
            </w:r>
          </w:p>
        </w:tc>
      </w:tr>
    </w:tbl>
    <w:p w14:paraId="12C32EB1" w14:textId="77777777" w:rsidR="00414FC3" w:rsidRPr="00E0663E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4E2E74F" w14:textId="77777777" w:rsidR="00414FC3" w:rsidRPr="00E0663E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E0663E" w14:paraId="3B08513A" w14:textId="77777777" w:rsidTr="00E51A6F">
        <w:trPr>
          <w:trHeight w:val="380"/>
        </w:trPr>
        <w:tc>
          <w:tcPr>
            <w:tcW w:w="2056" w:type="pct"/>
          </w:tcPr>
          <w:p w14:paraId="6FD0A593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326CFD7A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1A44FB94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3741077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76A88BCE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E0663E" w14:paraId="2D59432D" w14:textId="77777777" w:rsidTr="00E51A6F">
        <w:trPr>
          <w:trHeight w:val="380"/>
        </w:trPr>
        <w:tc>
          <w:tcPr>
            <w:tcW w:w="2056" w:type="pct"/>
          </w:tcPr>
          <w:p w14:paraId="4920ED6B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0F41096D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4D134F1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78CF3EC3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41A7AB43" w14:textId="77777777" w:rsidR="00414FC3" w:rsidRPr="00E0663E" w:rsidRDefault="00EC78DA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414FC3" w:rsidRPr="00E066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5861FCE2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422F583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1137A" w:rsidRPr="00E0663E" w14:paraId="5C11AAC3" w14:textId="77777777" w:rsidTr="00E51A6F">
        <w:trPr>
          <w:trHeight w:val="299"/>
        </w:trPr>
        <w:tc>
          <w:tcPr>
            <w:tcW w:w="2056" w:type="pct"/>
          </w:tcPr>
          <w:p w14:paraId="5472EA77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5799BE41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4024BA73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E0663E" w14:paraId="21C1122C" w14:textId="77777777" w:rsidTr="00E51A6F">
        <w:trPr>
          <w:trHeight w:val="299"/>
        </w:trPr>
        <w:tc>
          <w:tcPr>
            <w:tcW w:w="2056" w:type="pct"/>
          </w:tcPr>
          <w:p w14:paraId="2CD0E4A4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64E02D56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07381A35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E520E31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CF72458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03A4D2A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7AF0E36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E0663E" w14:paraId="654C8A18" w14:textId="77777777" w:rsidTr="00E51A6F">
        <w:trPr>
          <w:trHeight w:val="299"/>
        </w:trPr>
        <w:tc>
          <w:tcPr>
            <w:tcW w:w="2056" w:type="pct"/>
          </w:tcPr>
          <w:p w14:paraId="06E2F2B0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4B84EF1A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45D595E2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2DE3C5FC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62F27F2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33,984</w:t>
            </w:r>
          </w:p>
        </w:tc>
        <w:tc>
          <w:tcPr>
            <w:tcW w:w="137" w:type="pct"/>
          </w:tcPr>
          <w:p w14:paraId="2A1C28C3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15547D03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/>
                <w:sz w:val="30"/>
                <w:szCs w:val="30"/>
                <w:lang w:val="en-US" w:bidi="th-TH"/>
              </w:rPr>
              <w:t>13,397</w:t>
            </w:r>
          </w:p>
        </w:tc>
      </w:tr>
      <w:tr w:rsidR="0031137A" w:rsidRPr="00E0663E" w14:paraId="423EDF60" w14:textId="77777777" w:rsidTr="00E51A6F">
        <w:tc>
          <w:tcPr>
            <w:tcW w:w="2056" w:type="pct"/>
          </w:tcPr>
          <w:p w14:paraId="445AA8CA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650A20B3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09572A1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5B7125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1F104613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4E5D1221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38D63E9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43BDFE06" w14:textId="77777777" w:rsidTr="00E51A6F">
        <w:tc>
          <w:tcPr>
            <w:tcW w:w="2056" w:type="pct"/>
          </w:tcPr>
          <w:p w14:paraId="010C37C7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0663E">
              <w:rPr>
                <w:rFonts w:ascii="Angsana New" w:hAnsi="Angsana New"/>
                <w:sz w:val="30"/>
                <w:szCs w:val="30"/>
              </w:rPr>
              <w:t>3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4CC46EDC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6DDD626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276D4826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6759334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7,524</w:t>
            </w:r>
          </w:p>
        </w:tc>
        <w:tc>
          <w:tcPr>
            <w:tcW w:w="137" w:type="pct"/>
          </w:tcPr>
          <w:p w14:paraId="079CEA9D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9E14FC5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22,065</w:t>
            </w:r>
          </w:p>
        </w:tc>
      </w:tr>
      <w:tr w:rsidR="0031137A" w:rsidRPr="00E0663E" w14:paraId="52970919" w14:textId="77777777" w:rsidTr="00E51A6F">
        <w:tc>
          <w:tcPr>
            <w:tcW w:w="2056" w:type="pct"/>
          </w:tcPr>
          <w:p w14:paraId="6AC714A1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26F4644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1E7A08E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1E07392F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6299280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53E5E47B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357B346D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E0663E" w14:paraId="17DE9CB4" w14:textId="77777777" w:rsidTr="00E51A6F">
        <w:tc>
          <w:tcPr>
            <w:tcW w:w="2056" w:type="pct"/>
          </w:tcPr>
          <w:p w14:paraId="0744D336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6676AE6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87CE0CE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9C9245D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484E26B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58EF0C85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65C02880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37A" w:rsidRPr="00E0663E" w14:paraId="25EC0FDC" w14:textId="77777777" w:rsidTr="00E51A6F">
        <w:trPr>
          <w:trHeight w:val="371"/>
        </w:trPr>
        <w:tc>
          <w:tcPr>
            <w:tcW w:w="2056" w:type="pct"/>
          </w:tcPr>
          <w:p w14:paraId="522E75F0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B6F5C24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A2EB6C1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4D25F69C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472991C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/>
                <w:sz w:val="30"/>
                <w:szCs w:val="30"/>
                <w:lang w:val="en-US"/>
              </w:rPr>
              <w:t>41,508</w:t>
            </w:r>
          </w:p>
        </w:tc>
        <w:tc>
          <w:tcPr>
            <w:tcW w:w="137" w:type="pct"/>
            <w:vMerge/>
          </w:tcPr>
          <w:p w14:paraId="7B68AA39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95751DA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0663E">
              <w:rPr>
                <w:rFonts w:ascii="Angsana New" w:hAnsi="Angsana New" w:cs="Cordia New"/>
                <w:sz w:val="30"/>
                <w:szCs w:val="38"/>
                <w:lang w:bidi="th-TH"/>
              </w:rPr>
              <w:t>35,462</w:t>
            </w:r>
          </w:p>
        </w:tc>
      </w:tr>
      <w:tr w:rsidR="0031137A" w:rsidRPr="00E0663E" w14:paraId="2392C7DF" w14:textId="77777777" w:rsidTr="00E51A6F">
        <w:trPr>
          <w:trHeight w:val="379"/>
        </w:trPr>
        <w:tc>
          <w:tcPr>
            <w:tcW w:w="2056" w:type="pct"/>
            <w:vAlign w:val="bottom"/>
          </w:tcPr>
          <w:p w14:paraId="6C29218B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14:paraId="00F8BB4D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6136185E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351AC1B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1F448AE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137A" w:rsidRPr="00E0663E" w14:paraId="2C7A4C36" w14:textId="77777777" w:rsidTr="00E51A6F">
        <w:trPr>
          <w:trHeight w:val="379"/>
        </w:trPr>
        <w:tc>
          <w:tcPr>
            <w:tcW w:w="2056" w:type="pct"/>
          </w:tcPr>
          <w:p w14:paraId="510A6FB5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186C475A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0CF9FDF2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D8FF3DE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68B8C60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253,222</w:t>
            </w:r>
          </w:p>
        </w:tc>
        <w:tc>
          <w:tcPr>
            <w:tcW w:w="137" w:type="pct"/>
          </w:tcPr>
          <w:p w14:paraId="72951B1C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5D3DF203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157,044</w:t>
            </w:r>
          </w:p>
        </w:tc>
      </w:tr>
      <w:tr w:rsidR="0031137A" w:rsidRPr="00E0663E" w14:paraId="4614291D" w14:textId="77777777" w:rsidTr="00E51A6F">
        <w:trPr>
          <w:trHeight w:val="379"/>
        </w:trPr>
        <w:tc>
          <w:tcPr>
            <w:tcW w:w="2056" w:type="pct"/>
          </w:tcPr>
          <w:p w14:paraId="6ACA7567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7406DCB0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4D37E9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66B5B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E571A88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A1AB72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B3B1EAA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2EB79A20" w14:textId="77777777" w:rsidTr="00E51A6F">
        <w:trPr>
          <w:trHeight w:val="379"/>
        </w:trPr>
        <w:tc>
          <w:tcPr>
            <w:tcW w:w="2056" w:type="pct"/>
          </w:tcPr>
          <w:p w14:paraId="0E7A10B5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0663E">
              <w:rPr>
                <w:rFonts w:ascii="Angsana New" w:hAnsi="Angsana New"/>
                <w:sz w:val="30"/>
                <w:szCs w:val="30"/>
              </w:rPr>
              <w:t>3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7BDFBB0E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117F6FB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F6ACE6E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F7E243B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139,160</w:t>
            </w:r>
          </w:p>
        </w:tc>
        <w:tc>
          <w:tcPr>
            <w:tcW w:w="137" w:type="pct"/>
          </w:tcPr>
          <w:p w14:paraId="0540D636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6682E0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101,495</w:t>
            </w:r>
          </w:p>
        </w:tc>
      </w:tr>
      <w:tr w:rsidR="0031137A" w:rsidRPr="00E0663E" w14:paraId="465A39EF" w14:textId="77777777" w:rsidTr="00E51A6F">
        <w:trPr>
          <w:trHeight w:val="379"/>
        </w:trPr>
        <w:tc>
          <w:tcPr>
            <w:tcW w:w="2056" w:type="pct"/>
          </w:tcPr>
          <w:p w14:paraId="54A093CB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2F52A83E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10D0FAB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D1ECEFD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1F79EC5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49,744</w:t>
            </w:r>
          </w:p>
        </w:tc>
        <w:tc>
          <w:tcPr>
            <w:tcW w:w="137" w:type="pct"/>
          </w:tcPr>
          <w:p w14:paraId="7392C3C1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06CBB4C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24,588</w:t>
            </w:r>
          </w:p>
        </w:tc>
      </w:tr>
      <w:tr w:rsidR="0031137A" w:rsidRPr="00E0663E" w14:paraId="63C6D293" w14:textId="77777777" w:rsidTr="00E51A6F">
        <w:trPr>
          <w:trHeight w:val="303"/>
        </w:trPr>
        <w:tc>
          <w:tcPr>
            <w:tcW w:w="2056" w:type="pct"/>
          </w:tcPr>
          <w:p w14:paraId="0E6D722D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17C1CE7D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11B5659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CC4C02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88C9AA2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17,898</w:t>
            </w:r>
          </w:p>
        </w:tc>
        <w:tc>
          <w:tcPr>
            <w:tcW w:w="137" w:type="pct"/>
          </w:tcPr>
          <w:p w14:paraId="1514F6C8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604C2225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26,578</w:t>
            </w:r>
          </w:p>
        </w:tc>
      </w:tr>
      <w:tr w:rsidR="0031137A" w:rsidRPr="00E0663E" w14:paraId="7E6ECC1B" w14:textId="77777777" w:rsidTr="00E51A6F">
        <w:tc>
          <w:tcPr>
            <w:tcW w:w="2056" w:type="pct"/>
          </w:tcPr>
          <w:p w14:paraId="5D892D90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2A5D72F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3D192A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5FB3A19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1F0A2C1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33,943</w:t>
            </w:r>
          </w:p>
        </w:tc>
        <w:tc>
          <w:tcPr>
            <w:tcW w:w="137" w:type="pct"/>
          </w:tcPr>
          <w:p w14:paraId="17A09F81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813E618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21,156</w:t>
            </w:r>
          </w:p>
        </w:tc>
      </w:tr>
      <w:tr w:rsidR="0031137A" w:rsidRPr="00E0663E" w14:paraId="3FBD1656" w14:textId="77777777" w:rsidTr="00E51A6F">
        <w:tc>
          <w:tcPr>
            <w:tcW w:w="2056" w:type="pct"/>
          </w:tcPr>
          <w:p w14:paraId="7B991A25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B8D04D6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BFF6846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05019CE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BFA952E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493,967</w:t>
            </w:r>
          </w:p>
        </w:tc>
        <w:tc>
          <w:tcPr>
            <w:tcW w:w="137" w:type="pct"/>
          </w:tcPr>
          <w:p w14:paraId="7739D908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147EF89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330,861</w:t>
            </w:r>
          </w:p>
        </w:tc>
      </w:tr>
      <w:tr w:rsidR="0031137A" w:rsidRPr="00E0663E" w14:paraId="1212B9F5" w14:textId="77777777" w:rsidTr="00E51A6F">
        <w:tc>
          <w:tcPr>
            <w:tcW w:w="2785" w:type="pct"/>
            <w:gridSpan w:val="2"/>
          </w:tcPr>
          <w:p w14:paraId="540ECA97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567EF6FE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FD65CF1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DB86E41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(22,723)</w:t>
            </w:r>
          </w:p>
        </w:tc>
        <w:tc>
          <w:tcPr>
            <w:tcW w:w="137" w:type="pct"/>
            <w:vMerge w:val="restart"/>
          </w:tcPr>
          <w:p w14:paraId="676A923F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E796488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(21,134)</w:t>
            </w:r>
          </w:p>
        </w:tc>
      </w:tr>
      <w:tr w:rsidR="0031137A" w:rsidRPr="00E0663E" w14:paraId="72FAF935" w14:textId="77777777" w:rsidTr="00E51A6F">
        <w:tc>
          <w:tcPr>
            <w:tcW w:w="2056" w:type="pct"/>
          </w:tcPr>
          <w:p w14:paraId="7374ABEA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DF42DE3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B913D4B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DE972AA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4FE0A685" w14:textId="77777777" w:rsidR="00414FC3" w:rsidRPr="00E0663E" w:rsidRDefault="00F41F7D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56262"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71,244</w:t>
            </w:r>
          </w:p>
        </w:tc>
        <w:tc>
          <w:tcPr>
            <w:tcW w:w="137" w:type="pct"/>
            <w:vMerge/>
          </w:tcPr>
          <w:p w14:paraId="78611015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3EB2F8AE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309,727</w:t>
            </w:r>
          </w:p>
        </w:tc>
      </w:tr>
      <w:tr w:rsidR="00414FC3" w:rsidRPr="00E0663E" w14:paraId="58A765BF" w14:textId="77777777" w:rsidTr="00E51A6F">
        <w:tc>
          <w:tcPr>
            <w:tcW w:w="2056" w:type="pct"/>
          </w:tcPr>
          <w:p w14:paraId="213769D5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65E3C25B" w14:textId="77777777" w:rsidR="00414FC3" w:rsidRPr="00E0663E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A3FCD1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726BD02" w14:textId="77777777" w:rsidR="00414FC3" w:rsidRPr="00E0663E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342DE2E6" w14:textId="77777777" w:rsidR="00414FC3" w:rsidRPr="00E0663E" w:rsidRDefault="00C56262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512,752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5F665DFB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75304A82" w14:textId="77777777" w:rsidR="00414FC3" w:rsidRPr="00E0663E" w:rsidRDefault="00414FC3" w:rsidP="00E51A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345,189</w:t>
            </w:r>
          </w:p>
        </w:tc>
      </w:tr>
    </w:tbl>
    <w:p w14:paraId="28F7286E" w14:textId="77777777" w:rsidR="00414FC3" w:rsidRPr="00E0663E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2CD6C7D9" w14:textId="77777777" w:rsidR="00D7061E" w:rsidRPr="00E0663E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E0663E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E0663E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E0663E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E0663E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E0663E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E0663E">
        <w:rPr>
          <w:rFonts w:ascii="Angsana New" w:hAnsi="Angsana New"/>
          <w:bCs/>
          <w:sz w:val="30"/>
          <w:szCs w:val="30"/>
        </w:rPr>
        <w:t>30</w:t>
      </w:r>
      <w:r w:rsidR="00D7061E" w:rsidRPr="00E0663E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E0663E">
        <w:rPr>
          <w:rFonts w:ascii="Angsana New" w:hAnsi="Angsana New"/>
          <w:bCs/>
          <w:sz w:val="30"/>
          <w:szCs w:val="30"/>
        </w:rPr>
        <w:t>9</w:t>
      </w:r>
      <w:r w:rsidR="00D7061E" w:rsidRPr="00E0663E">
        <w:rPr>
          <w:rFonts w:ascii="Angsana New" w:hAnsi="Angsana New"/>
          <w:bCs/>
          <w:sz w:val="30"/>
          <w:szCs w:val="30"/>
        </w:rPr>
        <w:t>0</w:t>
      </w:r>
      <w:r w:rsidR="00D7061E" w:rsidRPr="00E0663E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46BD9909" w14:textId="77777777" w:rsidR="00B2209E" w:rsidRPr="00E0663E" w:rsidRDefault="00D7061E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0663E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EE0239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bCs/>
          <w:sz w:val="30"/>
          <w:szCs w:val="30"/>
        </w:rPr>
        <w:t>25</w:t>
      </w:r>
      <w:r w:rsidR="00267E04" w:rsidRPr="00E0663E">
        <w:rPr>
          <w:rFonts w:ascii="Angsana New" w:hAnsi="Angsana New"/>
          <w:bCs/>
          <w:sz w:val="30"/>
          <w:szCs w:val="30"/>
        </w:rPr>
        <w:t>6</w:t>
      </w:r>
      <w:r w:rsidR="001E402D" w:rsidRPr="00E0663E">
        <w:rPr>
          <w:rFonts w:ascii="Angsana New" w:hAnsi="Angsana New"/>
          <w:bCs/>
          <w:sz w:val="30"/>
          <w:szCs w:val="30"/>
        </w:rPr>
        <w:t>5</w:t>
      </w:r>
      <w:r w:rsidRPr="00E0663E">
        <w:rPr>
          <w:rFonts w:ascii="Angsana New" w:hAnsi="Angsana New"/>
          <w:bCs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7296D" w:rsidRPr="00E0663E">
        <w:rPr>
          <w:rFonts w:ascii="Angsana New" w:hAnsi="Angsana New"/>
          <w:bCs/>
          <w:sz w:val="30"/>
          <w:szCs w:val="30"/>
        </w:rPr>
        <w:t>3</w:t>
      </w:r>
      <w:r w:rsidR="00267E04" w:rsidRPr="00E0663E">
        <w:rPr>
          <w:rFonts w:ascii="Angsana New" w:hAnsi="Angsana New"/>
          <w:bCs/>
          <w:sz w:val="30"/>
          <w:szCs w:val="30"/>
        </w:rPr>
        <w:t>1</w:t>
      </w:r>
      <w:r w:rsidR="00267E04" w:rsidRPr="00E0663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7296D" w:rsidRPr="00E0663E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267E04" w:rsidRPr="00E0663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67E04" w:rsidRPr="00E0663E">
        <w:rPr>
          <w:rFonts w:ascii="Angsana New" w:hAnsi="Angsana New"/>
          <w:bCs/>
          <w:sz w:val="30"/>
          <w:szCs w:val="30"/>
        </w:rPr>
        <w:t>256</w:t>
      </w:r>
      <w:r w:rsidR="001E402D" w:rsidRPr="00E0663E">
        <w:rPr>
          <w:rFonts w:ascii="Angsana New" w:hAnsi="Angsana New"/>
          <w:bCs/>
          <w:sz w:val="30"/>
          <w:szCs w:val="30"/>
        </w:rPr>
        <w:t>4</w:t>
      </w:r>
      <w:r w:rsidRPr="00E0663E">
        <w:rPr>
          <w:rFonts w:ascii="Angsana New" w:hAnsi="Angsana New"/>
          <w:bCs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72A4D9DD" w14:textId="77777777" w:rsidR="003E4464" w:rsidRPr="00E0663E" w:rsidRDefault="003E446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3946ED32" w14:textId="77777777" w:rsidR="007579FC" w:rsidRPr="00E0663E" w:rsidRDefault="007579F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71065F05" w14:textId="77777777" w:rsidR="007579FC" w:rsidRPr="00E0663E" w:rsidRDefault="007579FC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30"/>
          <w:szCs w:val="30"/>
        </w:rPr>
      </w:pPr>
    </w:p>
    <w:p w14:paraId="1C782413" w14:textId="77777777" w:rsidR="00000CAA" w:rsidRPr="00E0663E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3" w:name="_Hlk31729391"/>
      <w:r w:rsidRPr="00E0663E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E0663E">
        <w:rPr>
          <w:rFonts w:ascii="Angsana New" w:hAnsi="Angsana New"/>
          <w:b/>
          <w:sz w:val="30"/>
          <w:szCs w:val="30"/>
        </w:rPr>
        <w:tab/>
      </w:r>
      <w:r w:rsidR="00000CAA" w:rsidRPr="00E0663E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E0663E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E0663E">
        <w:rPr>
          <w:rFonts w:ascii="Angsana New" w:hAnsi="Angsana New"/>
          <w:bCs/>
          <w:sz w:val="30"/>
          <w:szCs w:val="30"/>
          <w:cs/>
        </w:rPr>
        <w:t>อื่น</w:t>
      </w:r>
    </w:p>
    <w:p w14:paraId="480CBE0D" w14:textId="77777777" w:rsidR="00B572E2" w:rsidRPr="00E0663E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49"/>
        <w:gridCol w:w="1134"/>
        <w:gridCol w:w="278"/>
        <w:gridCol w:w="1280"/>
        <w:gridCol w:w="282"/>
        <w:gridCol w:w="1260"/>
      </w:tblGrid>
      <w:tr w:rsidR="0031137A" w:rsidRPr="00E0663E" w14:paraId="190C0164" w14:textId="77777777" w:rsidTr="00D56D22">
        <w:trPr>
          <w:trHeight w:val="326"/>
        </w:trPr>
        <w:tc>
          <w:tcPr>
            <w:tcW w:w="1959" w:type="pct"/>
          </w:tcPr>
          <w:p w14:paraId="2BE3C7B3" w14:textId="77777777" w:rsidR="00267E04" w:rsidRPr="00E0663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</w:tcPr>
          <w:p w14:paraId="5C70E2BC" w14:textId="77777777" w:rsidR="00267E04" w:rsidRPr="00E0663E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71B735CA" w14:textId="77777777" w:rsidR="00267E04" w:rsidRPr="00E0663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1C976B04" w14:textId="77777777" w:rsidR="00267E04" w:rsidRPr="00E0663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77F129D4" w14:textId="77777777" w:rsidR="00267E04" w:rsidRPr="00E0663E" w:rsidRDefault="00EC78D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946A08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79DE9EC0" w14:textId="77777777" w:rsidR="00267E04" w:rsidRPr="00E0663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C7D2BF3" w14:textId="77777777" w:rsidR="00267E04" w:rsidRPr="00E0663E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174FBD36" w14:textId="77777777" w:rsidTr="00D56D22">
        <w:trPr>
          <w:trHeight w:val="430"/>
        </w:trPr>
        <w:tc>
          <w:tcPr>
            <w:tcW w:w="1959" w:type="pct"/>
          </w:tcPr>
          <w:p w14:paraId="7C9E1365" w14:textId="77777777" w:rsidR="00267E04" w:rsidRPr="00E0663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14:paraId="575B0120" w14:textId="77777777" w:rsidR="00267E04" w:rsidRPr="00E0663E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6" w:type="pct"/>
            <w:gridSpan w:val="5"/>
          </w:tcPr>
          <w:p w14:paraId="59471725" w14:textId="77777777" w:rsidR="00267E04" w:rsidRPr="00E0663E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E0663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E0663E" w14:paraId="122F4467" w14:textId="77777777" w:rsidTr="00D56D22">
        <w:trPr>
          <w:trHeight w:val="430"/>
        </w:trPr>
        <w:tc>
          <w:tcPr>
            <w:tcW w:w="1959" w:type="pct"/>
          </w:tcPr>
          <w:p w14:paraId="691A8121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4" w:type="pct"/>
          </w:tcPr>
          <w:p w14:paraId="38D8B7E3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6D1364B1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C0AC35A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3F520A5" w14:textId="77777777" w:rsidR="00D56D22" w:rsidRPr="00E0663E" w:rsidRDefault="007B0E24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4DF248AF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2DB4D3F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E0663E" w14:paraId="1A1DCA7A" w14:textId="77777777" w:rsidTr="00D56D22">
        <w:trPr>
          <w:trHeight w:val="430"/>
        </w:trPr>
        <w:tc>
          <w:tcPr>
            <w:tcW w:w="1959" w:type="pct"/>
          </w:tcPr>
          <w:p w14:paraId="3A5FE714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74" w:type="pct"/>
          </w:tcPr>
          <w:p w14:paraId="0C30C4EF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5FFB00F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D1201DE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36DE9A5C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14D486E1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14:paraId="384715D8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5314AB57" w14:textId="77777777" w:rsidTr="00D56D22">
        <w:trPr>
          <w:trHeight w:val="414"/>
        </w:trPr>
        <w:tc>
          <w:tcPr>
            <w:tcW w:w="1959" w:type="pct"/>
            <w:vAlign w:val="bottom"/>
          </w:tcPr>
          <w:p w14:paraId="03ED56FB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74" w:type="pct"/>
          </w:tcPr>
          <w:p w14:paraId="432E988D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D9F29FE" w14:textId="77777777" w:rsidR="00D56D22" w:rsidRPr="00E0663E" w:rsidDel="00D60FB5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E1AEE23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A2E67BE" w14:textId="77777777" w:rsidR="00D56D22" w:rsidRPr="00E0663E" w:rsidDel="00D60FB5" w:rsidRDefault="00242267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8,170</w:t>
            </w:r>
          </w:p>
        </w:tc>
        <w:tc>
          <w:tcPr>
            <w:tcW w:w="151" w:type="pct"/>
          </w:tcPr>
          <w:p w14:paraId="214EB240" w14:textId="77777777" w:rsidR="00D56D22" w:rsidRPr="00E0663E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vAlign w:val="bottom"/>
          </w:tcPr>
          <w:p w14:paraId="63190D00" w14:textId="77777777" w:rsidR="00D56D22" w:rsidRPr="00E0663E" w:rsidDel="00D60FB5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31137A" w:rsidRPr="00E0663E" w14:paraId="3E490D88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5AFE097D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74" w:type="pct"/>
          </w:tcPr>
          <w:p w14:paraId="5EBED4ED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9FB841A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107CAE4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42FF4074" w14:textId="77777777" w:rsidR="00D56D22" w:rsidRPr="00E0663E" w:rsidDel="00D60FB5" w:rsidRDefault="0024226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17,559</w:t>
            </w:r>
          </w:p>
        </w:tc>
        <w:tc>
          <w:tcPr>
            <w:tcW w:w="151" w:type="pct"/>
          </w:tcPr>
          <w:p w14:paraId="555881C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vAlign w:val="bottom"/>
          </w:tcPr>
          <w:p w14:paraId="3F7673E6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31137A" w:rsidRPr="00E0663E" w14:paraId="30172B43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1398DF1E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74" w:type="pct"/>
          </w:tcPr>
          <w:p w14:paraId="6AB44B07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1AF302D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58D7DFA6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CABD112" w14:textId="77777777" w:rsidR="00D56D22" w:rsidRPr="00E0663E" w:rsidDel="00D60FB5" w:rsidRDefault="0024226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4,032</w:t>
            </w:r>
          </w:p>
        </w:tc>
        <w:tc>
          <w:tcPr>
            <w:tcW w:w="151" w:type="pct"/>
          </w:tcPr>
          <w:p w14:paraId="1680A3B7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vAlign w:val="bottom"/>
          </w:tcPr>
          <w:p w14:paraId="601566D7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31137A" w:rsidRPr="00E0663E" w14:paraId="7E10377E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03E36510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74" w:type="pct"/>
          </w:tcPr>
          <w:p w14:paraId="45A8C15F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60F39F1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412EC9FD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07B711" w14:textId="77777777" w:rsidR="00D56D22" w:rsidRPr="00E0663E" w:rsidDel="00D60FB5" w:rsidRDefault="0024226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51" w:type="pct"/>
          </w:tcPr>
          <w:p w14:paraId="3206DDF2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vAlign w:val="bottom"/>
          </w:tcPr>
          <w:p w14:paraId="4C7D4D6D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31137A" w:rsidRPr="00E0663E" w14:paraId="1347E062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4F2DE85D" w14:textId="77777777" w:rsidR="00D56D22" w:rsidRPr="00E0663E" w:rsidDel="00D60FB5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74" w:type="pct"/>
          </w:tcPr>
          <w:p w14:paraId="2F3820E9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7535E6B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459E531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7BA7D17" w14:textId="77777777" w:rsidR="00D56D22" w:rsidRPr="00E0663E" w:rsidDel="00D60FB5" w:rsidRDefault="0024226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1,223</w:t>
            </w:r>
          </w:p>
        </w:tc>
        <w:tc>
          <w:tcPr>
            <w:tcW w:w="151" w:type="pct"/>
          </w:tcPr>
          <w:p w14:paraId="085DB19A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</w:tcPr>
          <w:p w14:paraId="0D73170C" w14:textId="77777777" w:rsidR="00D56D22" w:rsidRPr="00E0663E" w:rsidDel="00D60FB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E0663E" w14:paraId="382341EC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4777CBD8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74" w:type="pct"/>
          </w:tcPr>
          <w:p w14:paraId="59D3F8CE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3FCE0C9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74852B8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C9A0C32" w14:textId="77777777" w:rsidR="00D56D22" w:rsidRPr="00E0663E" w:rsidRDefault="00242267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11,405</w:t>
            </w:r>
          </w:p>
        </w:tc>
        <w:tc>
          <w:tcPr>
            <w:tcW w:w="151" w:type="pct"/>
          </w:tcPr>
          <w:p w14:paraId="3CD2D293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EE52757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31137A" w:rsidRPr="00E0663E" w14:paraId="2680193D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3BA4C464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14:paraId="3B0EF902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73A2E9" w14:textId="77777777" w:rsidR="00D56D22" w:rsidRPr="00E0663E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73D8EAD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F974802" w14:textId="77777777" w:rsidR="00D56D22" w:rsidRPr="00E0663E" w:rsidRDefault="00242267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42,409</w:t>
            </w:r>
          </w:p>
        </w:tc>
        <w:tc>
          <w:tcPr>
            <w:tcW w:w="826" w:type="pct"/>
            <w:gridSpan w:val="2"/>
          </w:tcPr>
          <w:p w14:paraId="59B2414D" w14:textId="77777777" w:rsidR="00D56D22" w:rsidRPr="00E0663E" w:rsidRDefault="00EF7D15" w:rsidP="00EF7D1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23,300</w:t>
            </w:r>
          </w:p>
        </w:tc>
      </w:tr>
      <w:tr w:rsidR="0031137A" w:rsidRPr="00E0663E" w14:paraId="5778CEEA" w14:textId="77777777" w:rsidTr="00D56D22">
        <w:trPr>
          <w:trHeight w:val="430"/>
        </w:trPr>
        <w:tc>
          <w:tcPr>
            <w:tcW w:w="2734" w:type="pct"/>
            <w:gridSpan w:val="2"/>
            <w:vAlign w:val="bottom"/>
          </w:tcPr>
          <w:p w14:paraId="1B551314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29C9988B" w14:textId="77777777" w:rsidR="00D56D22" w:rsidRPr="00E0663E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5EDE1C4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1FAEACF" w14:textId="77777777" w:rsidR="00D56D22" w:rsidRPr="00E0663E" w:rsidRDefault="00242267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  <w:tc>
          <w:tcPr>
            <w:tcW w:w="826" w:type="pct"/>
            <w:gridSpan w:val="2"/>
          </w:tcPr>
          <w:p w14:paraId="120EA912" w14:textId="77777777" w:rsidR="00D56D22" w:rsidRPr="00E0663E" w:rsidRDefault="00EF7D15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</w:t>
            </w:r>
            <w:r w:rsidR="00D56D22"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1137A" w:rsidRPr="00E0663E" w14:paraId="635CDED1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50A6BA67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" w:type="pct"/>
          </w:tcPr>
          <w:p w14:paraId="2749E1A1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86199A8" w14:textId="77777777" w:rsidR="00D56D22" w:rsidRPr="00E0663E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3509667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5A6B520" w14:textId="77777777" w:rsidR="00D56D22" w:rsidRPr="00E0663E" w:rsidRDefault="00242267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39,133</w:t>
            </w:r>
          </w:p>
        </w:tc>
        <w:tc>
          <w:tcPr>
            <w:tcW w:w="151" w:type="pct"/>
            <w:vMerge w:val="restart"/>
          </w:tcPr>
          <w:p w14:paraId="577F5FF2" w14:textId="77777777" w:rsidR="00D56D22" w:rsidRPr="00E0663E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4C90A027" w14:textId="77777777" w:rsidR="00D56D22" w:rsidRPr="00E0663E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31137A" w:rsidRPr="00E0663E" w14:paraId="31A27101" w14:textId="77777777" w:rsidTr="00D56D22">
        <w:trPr>
          <w:trHeight w:val="430"/>
        </w:trPr>
        <w:tc>
          <w:tcPr>
            <w:tcW w:w="1959" w:type="pct"/>
            <w:vAlign w:val="bottom"/>
          </w:tcPr>
          <w:p w14:paraId="7CDCF248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74" w:type="pct"/>
          </w:tcPr>
          <w:p w14:paraId="4347A5BF" w14:textId="77777777" w:rsidR="00D56D22" w:rsidRPr="00E0663E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AE7850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764A6C6D" w14:textId="77777777" w:rsidR="00D56D22" w:rsidRPr="00E0663E" w:rsidRDefault="00D56D22" w:rsidP="00D56D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02E89DC" w14:textId="77777777" w:rsidR="00D56D22" w:rsidRPr="00E0663E" w:rsidRDefault="00143770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39,133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346B84EE" w14:textId="77777777" w:rsidR="00D56D22" w:rsidRPr="00E0663E" w:rsidRDefault="00D56D22" w:rsidP="00D56D2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BD7674B" w14:textId="77777777" w:rsidR="00D56D22" w:rsidRPr="00E0663E" w:rsidRDefault="00D56D22" w:rsidP="00D56D22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14:paraId="322A486E" w14:textId="77777777" w:rsidR="00F62DAD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4" w:name="_Hlk31729564"/>
      <w:bookmarkEnd w:id="13"/>
      <w:r w:rsidRPr="00E0663E">
        <w:rPr>
          <w:rFonts w:ascii="Angsana New" w:hAnsi="Angsana New"/>
          <w:bCs/>
          <w:sz w:val="30"/>
          <w:szCs w:val="30"/>
          <w:cs/>
        </w:rPr>
        <w:tab/>
      </w:r>
    </w:p>
    <w:p w14:paraId="0E2A9F14" w14:textId="097A415D" w:rsidR="000D1667" w:rsidRPr="00E0663E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  <w:r w:rsidRPr="00E0663E">
        <w:rPr>
          <w:rFonts w:ascii="Angsana New" w:hAnsi="Angsana New"/>
          <w:bCs/>
          <w:sz w:val="30"/>
          <w:szCs w:val="30"/>
          <w:cs/>
        </w:rPr>
        <w:tab/>
      </w:r>
    </w:p>
    <w:p w14:paraId="142587CD" w14:textId="77777777" w:rsidR="00B572E2" w:rsidRPr="00E0663E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E0663E">
        <w:rPr>
          <w:rFonts w:ascii="Angsana New" w:hAnsi="Angsana New"/>
          <w:bCs/>
          <w:sz w:val="30"/>
          <w:szCs w:val="30"/>
        </w:rPr>
        <w:t xml:space="preserve">   </w:t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</w:r>
      <w:r w:rsidRPr="00E0663E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E0663E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59"/>
        <w:gridCol w:w="1134"/>
        <w:gridCol w:w="278"/>
        <w:gridCol w:w="1280"/>
        <w:gridCol w:w="282"/>
        <w:gridCol w:w="1250"/>
      </w:tblGrid>
      <w:tr w:rsidR="0031137A" w:rsidRPr="00E0663E" w14:paraId="2640FC02" w14:textId="77777777" w:rsidTr="00F62DAD">
        <w:trPr>
          <w:trHeight w:val="326"/>
          <w:tblHeader/>
        </w:trPr>
        <w:tc>
          <w:tcPr>
            <w:tcW w:w="1959" w:type="pct"/>
          </w:tcPr>
          <w:p w14:paraId="7ED78C86" w14:textId="77777777" w:rsidR="00B572E2" w:rsidRPr="00E0663E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2E36F4B4" w14:textId="77777777" w:rsidR="00B572E2" w:rsidRPr="00E0663E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0D567955" w14:textId="77777777" w:rsidR="00B572E2" w:rsidRPr="00E0663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4979607C" w14:textId="77777777" w:rsidR="00B572E2" w:rsidRPr="00E0663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50774E23" w14:textId="77777777" w:rsidR="00B572E2" w:rsidRPr="00E0663E" w:rsidRDefault="00EC78DA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B572E2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0BFD6D6F" w14:textId="77777777" w:rsidR="00B572E2" w:rsidRPr="00E0663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45BF133" w14:textId="77777777" w:rsidR="00B572E2" w:rsidRPr="00E0663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22F4F1CC" w14:textId="77777777" w:rsidTr="00F62DAD">
        <w:trPr>
          <w:trHeight w:val="430"/>
          <w:tblHeader/>
        </w:trPr>
        <w:tc>
          <w:tcPr>
            <w:tcW w:w="1959" w:type="pct"/>
          </w:tcPr>
          <w:p w14:paraId="2610A156" w14:textId="77777777" w:rsidR="00B572E2" w:rsidRPr="00E0663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670A1417" w14:textId="77777777" w:rsidR="00B572E2" w:rsidRPr="00E0663E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1" w:type="pct"/>
            <w:gridSpan w:val="5"/>
          </w:tcPr>
          <w:p w14:paraId="08B1AADF" w14:textId="77777777" w:rsidR="00B572E2" w:rsidRPr="00E0663E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E0663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E0663E" w14:paraId="6BFFDD7F" w14:textId="77777777" w:rsidTr="00143770">
        <w:trPr>
          <w:trHeight w:val="430"/>
        </w:trPr>
        <w:tc>
          <w:tcPr>
            <w:tcW w:w="1959" w:type="pct"/>
          </w:tcPr>
          <w:p w14:paraId="29ECEF36" w14:textId="77777777" w:rsidR="00525557" w:rsidRPr="00E0663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0" w:type="pct"/>
          </w:tcPr>
          <w:p w14:paraId="01A1A4C4" w14:textId="77777777" w:rsidR="00525557" w:rsidRPr="00E0663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313AA4E2" w14:textId="77777777" w:rsidR="00525557" w:rsidRPr="00E0663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1D435FD" w14:textId="77777777" w:rsidR="00525557" w:rsidRPr="00E0663E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527FF9E" w14:textId="77777777" w:rsidR="00525557" w:rsidRPr="00E0663E" w:rsidRDefault="00143770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5A862448" w14:textId="77777777" w:rsidR="00525557" w:rsidRPr="00E0663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672AB21D" w14:textId="77777777" w:rsidR="00525557" w:rsidRPr="00E0663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E0663E" w14:paraId="61CB93EB" w14:textId="77777777" w:rsidTr="00143770">
        <w:trPr>
          <w:trHeight w:val="430"/>
        </w:trPr>
        <w:tc>
          <w:tcPr>
            <w:tcW w:w="1959" w:type="pct"/>
          </w:tcPr>
          <w:p w14:paraId="51E13E9B" w14:textId="77777777" w:rsidR="00525557" w:rsidRPr="00E0663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0" w:type="pct"/>
          </w:tcPr>
          <w:p w14:paraId="492BA8AF" w14:textId="77777777" w:rsidR="00525557" w:rsidRPr="00E0663E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AF31C64" w14:textId="77777777" w:rsidR="00525557" w:rsidRPr="00E0663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B94E17F" w14:textId="77777777" w:rsidR="00525557" w:rsidRPr="00E0663E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299BB5AE" w14:textId="77777777" w:rsidR="00525557" w:rsidRPr="00E0663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5595A74E" w14:textId="77777777" w:rsidR="00525557" w:rsidRPr="00E0663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</w:tcPr>
          <w:p w14:paraId="69404608" w14:textId="77777777" w:rsidR="00525557" w:rsidRPr="00E0663E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43770" w:rsidRPr="00E0663E" w14:paraId="65E8BA9D" w14:textId="77777777" w:rsidTr="00143770">
        <w:trPr>
          <w:trHeight w:val="414"/>
        </w:trPr>
        <w:tc>
          <w:tcPr>
            <w:tcW w:w="1959" w:type="pct"/>
            <w:vAlign w:val="bottom"/>
          </w:tcPr>
          <w:p w14:paraId="59F6979B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0" w:type="pct"/>
          </w:tcPr>
          <w:p w14:paraId="6422EB19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AA21D76" w14:textId="77777777" w:rsidR="00143770" w:rsidRPr="00E0663E" w:rsidDel="00D60FB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2851099E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47EAAC65" w14:textId="77777777" w:rsidR="00143770" w:rsidRPr="00E0663E" w:rsidDel="00D60FB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8,170</w:t>
            </w:r>
          </w:p>
        </w:tc>
        <w:tc>
          <w:tcPr>
            <w:tcW w:w="151" w:type="pct"/>
          </w:tcPr>
          <w:p w14:paraId="10E468CC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0" w:type="pct"/>
            <w:vAlign w:val="bottom"/>
          </w:tcPr>
          <w:p w14:paraId="2595263D" w14:textId="77777777" w:rsidR="00143770" w:rsidRPr="00E0663E" w:rsidDel="00D60FB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8,331</w:t>
            </w:r>
          </w:p>
        </w:tc>
      </w:tr>
      <w:tr w:rsidR="00143770" w:rsidRPr="00E0663E" w14:paraId="25EFA31C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2C4C0BAD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0" w:type="pct"/>
          </w:tcPr>
          <w:p w14:paraId="7C68C23D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9F0888F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7BB3AD16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7042EB6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17,559</w:t>
            </w:r>
          </w:p>
        </w:tc>
        <w:tc>
          <w:tcPr>
            <w:tcW w:w="151" w:type="pct"/>
          </w:tcPr>
          <w:p w14:paraId="3680D090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vAlign w:val="bottom"/>
          </w:tcPr>
          <w:p w14:paraId="06CDF2FE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9,245</w:t>
            </w:r>
          </w:p>
        </w:tc>
      </w:tr>
      <w:tr w:rsidR="00143770" w:rsidRPr="00E0663E" w14:paraId="5F463FAE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755142C8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0" w:type="pct"/>
          </w:tcPr>
          <w:p w14:paraId="497BFC26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48523A2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72B4D1EB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1DE61CEF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4,032</w:t>
            </w:r>
          </w:p>
        </w:tc>
        <w:tc>
          <w:tcPr>
            <w:tcW w:w="151" w:type="pct"/>
          </w:tcPr>
          <w:p w14:paraId="1FF0BA58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0" w:type="pct"/>
            <w:vAlign w:val="bottom"/>
          </w:tcPr>
          <w:p w14:paraId="71297A50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3,956</w:t>
            </w:r>
          </w:p>
        </w:tc>
      </w:tr>
      <w:tr w:rsidR="00143770" w:rsidRPr="00E0663E" w14:paraId="7CFDCC88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2505D05A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0" w:type="pct"/>
          </w:tcPr>
          <w:p w14:paraId="6B16D3E0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5CB27A4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3DBCB4BE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B6EA1A9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51" w:type="pct"/>
          </w:tcPr>
          <w:p w14:paraId="2E3C928F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vAlign w:val="bottom"/>
          </w:tcPr>
          <w:p w14:paraId="64CF3A55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143770" w:rsidRPr="00E0663E" w14:paraId="7D5D135F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2F9C6EB3" w14:textId="77777777" w:rsidR="00143770" w:rsidRPr="00E0663E" w:rsidDel="00D60FB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เงินทดรองแก่พนักงาน</w:t>
            </w:r>
          </w:p>
        </w:tc>
        <w:tc>
          <w:tcPr>
            <w:tcW w:w="780" w:type="pct"/>
          </w:tcPr>
          <w:p w14:paraId="1F4F9515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B17081E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D9F374C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701934A0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1,223</w:t>
            </w:r>
          </w:p>
        </w:tc>
        <w:tc>
          <w:tcPr>
            <w:tcW w:w="151" w:type="pct"/>
          </w:tcPr>
          <w:p w14:paraId="1204CC0C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</w:tcPr>
          <w:p w14:paraId="5D14ADD1" w14:textId="77777777" w:rsidR="00143770" w:rsidRPr="00E0663E" w:rsidDel="00D60FB5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3770" w:rsidRPr="00E0663E" w14:paraId="77F23166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76BD2BA7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0" w:type="pct"/>
          </w:tcPr>
          <w:p w14:paraId="5240A785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5676AEB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7D656E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4A8FF4E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11,405</w:t>
            </w:r>
          </w:p>
        </w:tc>
        <w:tc>
          <w:tcPr>
            <w:tcW w:w="151" w:type="pct"/>
          </w:tcPr>
          <w:p w14:paraId="72574513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901DFC4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1,748</w:t>
            </w:r>
          </w:p>
        </w:tc>
      </w:tr>
      <w:tr w:rsidR="00143770" w:rsidRPr="00E0663E" w14:paraId="1724943B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215E1609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3180140A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8D8306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4E84A47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E768279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42,409</w:t>
            </w:r>
          </w:p>
        </w:tc>
        <w:tc>
          <w:tcPr>
            <w:tcW w:w="821" w:type="pct"/>
            <w:gridSpan w:val="2"/>
          </w:tcPr>
          <w:p w14:paraId="63783F63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23,300</w:t>
            </w:r>
          </w:p>
        </w:tc>
      </w:tr>
      <w:tr w:rsidR="00143770" w:rsidRPr="00E0663E" w14:paraId="353D014C" w14:textId="77777777" w:rsidTr="00143770">
        <w:trPr>
          <w:trHeight w:val="430"/>
        </w:trPr>
        <w:tc>
          <w:tcPr>
            <w:tcW w:w="2739" w:type="pct"/>
            <w:gridSpan w:val="2"/>
            <w:vAlign w:val="bottom"/>
          </w:tcPr>
          <w:p w14:paraId="7157580C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3ED9C28A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308FD7A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AF106E3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  <w:tc>
          <w:tcPr>
            <w:tcW w:w="821" w:type="pct"/>
            <w:gridSpan w:val="2"/>
          </w:tcPr>
          <w:p w14:paraId="1BA21CF1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(3,276)</w:t>
            </w:r>
          </w:p>
        </w:tc>
      </w:tr>
      <w:tr w:rsidR="00143770" w:rsidRPr="00E0663E" w14:paraId="14A37F27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00679FD9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226BF624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2CE804C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71CB4D4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53522552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39,133</w:t>
            </w:r>
          </w:p>
        </w:tc>
        <w:tc>
          <w:tcPr>
            <w:tcW w:w="151" w:type="pct"/>
            <w:vMerge w:val="restart"/>
          </w:tcPr>
          <w:p w14:paraId="116EA1BE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5C3FBF87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  <w:tr w:rsidR="00143770" w:rsidRPr="00E0663E" w14:paraId="1CC4EBF3" w14:textId="77777777" w:rsidTr="00143770">
        <w:trPr>
          <w:trHeight w:val="430"/>
        </w:trPr>
        <w:tc>
          <w:tcPr>
            <w:tcW w:w="1959" w:type="pct"/>
            <w:vAlign w:val="bottom"/>
          </w:tcPr>
          <w:p w14:paraId="5F51BE3A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0" w:type="pct"/>
          </w:tcPr>
          <w:p w14:paraId="5DFBA6B6" w14:textId="77777777" w:rsidR="00143770" w:rsidRPr="00E0663E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A3786AF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5F36B6FF" w14:textId="77777777" w:rsidR="00143770" w:rsidRPr="00E0663E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51174328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39,133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04782C4D" w14:textId="77777777" w:rsidR="00143770" w:rsidRPr="00E0663E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1148467D" w14:textId="77777777" w:rsidR="00143770" w:rsidRPr="00E0663E" w:rsidRDefault="00143770" w:rsidP="0014377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20,024</w:t>
            </w:r>
          </w:p>
        </w:tc>
      </w:tr>
    </w:tbl>
    <w:p w14:paraId="151FB621" w14:textId="77777777" w:rsidR="00F51922" w:rsidRPr="00E0663E" w:rsidRDefault="00F5192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C9ADCC9" w14:textId="77777777" w:rsidR="00B332F1" w:rsidRPr="00E0663E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E0663E">
        <w:rPr>
          <w:rFonts w:ascii="Angsana New" w:hAnsi="Angsana New"/>
          <w:b/>
          <w:sz w:val="30"/>
          <w:szCs w:val="30"/>
        </w:rPr>
        <w:t>7</w:t>
      </w:r>
      <w:r w:rsidR="00D65531" w:rsidRPr="00E0663E">
        <w:rPr>
          <w:rFonts w:ascii="Angsana New" w:hAnsi="Angsana New"/>
          <w:bCs/>
          <w:sz w:val="30"/>
          <w:szCs w:val="30"/>
        </w:rPr>
        <w:tab/>
      </w:r>
      <w:r w:rsidR="00492FED" w:rsidRPr="00E0663E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E0663E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E0663E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5C151230" w14:textId="77777777" w:rsidR="00720A31" w:rsidRPr="00E0663E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0663E">
        <w:rPr>
          <w:rFonts w:ascii="Angsana New" w:hAnsi="Angsana New"/>
          <w:bCs/>
          <w:sz w:val="30"/>
          <w:szCs w:val="30"/>
        </w:rPr>
        <w:t>7.1</w:t>
      </w:r>
      <w:r w:rsidRPr="00E0663E">
        <w:rPr>
          <w:rFonts w:ascii="Angsana New" w:hAnsi="Angsana New"/>
          <w:b/>
          <w:sz w:val="30"/>
          <w:szCs w:val="30"/>
        </w:rPr>
        <w:t xml:space="preserve"> </w:t>
      </w:r>
      <w:r w:rsidRPr="00E0663E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31137A" w:rsidRPr="00E0663E" w14:paraId="68528214" w14:textId="77777777" w:rsidTr="002163AF">
        <w:trPr>
          <w:trHeight w:val="410"/>
        </w:trPr>
        <w:tc>
          <w:tcPr>
            <w:tcW w:w="1951" w:type="pct"/>
          </w:tcPr>
          <w:p w14:paraId="2F67AF5A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37BEE976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20F1E92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0914A48E" w14:textId="77777777" w:rsidR="002163AF" w:rsidRPr="00E0663E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7F98312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A263F2D" w14:textId="77777777" w:rsidR="002163AF" w:rsidRPr="00E0663E" w:rsidRDefault="002163AF" w:rsidP="0021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E0663E" w14:paraId="47DCE0BE" w14:textId="77777777" w:rsidTr="00DC5462">
        <w:trPr>
          <w:trHeight w:val="410"/>
        </w:trPr>
        <w:tc>
          <w:tcPr>
            <w:tcW w:w="1951" w:type="pct"/>
          </w:tcPr>
          <w:p w14:paraId="40552636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1DA7C381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803F631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5B0896D5" w14:textId="77777777" w:rsidR="002163AF" w:rsidRPr="00E0663E" w:rsidRDefault="002163AF" w:rsidP="00267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38F4BD5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5B5D1E24" w14:textId="77777777" w:rsidR="002163AF" w:rsidRPr="00E0663E" w:rsidRDefault="00EC78DA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2163AF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1E5A3D59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6F032E3" w14:textId="77777777" w:rsidR="002163AF" w:rsidRPr="00E0663E" w:rsidRDefault="002163AF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8858DE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682E3683" w14:textId="77777777" w:rsidTr="00460706">
        <w:trPr>
          <w:trHeight w:val="425"/>
        </w:trPr>
        <w:tc>
          <w:tcPr>
            <w:tcW w:w="2492" w:type="pct"/>
            <w:gridSpan w:val="2"/>
          </w:tcPr>
          <w:p w14:paraId="7FA6AE4A" w14:textId="77777777" w:rsidR="00460706" w:rsidRPr="00E0663E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87941D9" w14:textId="77777777" w:rsidR="00460706" w:rsidRPr="00E0663E" w:rsidRDefault="00460706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DFEA24" w14:textId="77777777" w:rsidR="00460706" w:rsidRPr="00E0663E" w:rsidRDefault="00460706" w:rsidP="00946A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F26256C" w14:textId="77777777" w:rsidR="00460706" w:rsidRPr="00E0663E" w:rsidRDefault="00460706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45765881" w14:textId="77777777" w:rsidR="00460706" w:rsidRPr="00E0663E" w:rsidRDefault="008F46BC" w:rsidP="008F46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31137A" w:rsidRPr="00E0663E" w14:paraId="42CB8A8B" w14:textId="77777777" w:rsidTr="00DC5462">
        <w:trPr>
          <w:trHeight w:val="262"/>
        </w:trPr>
        <w:tc>
          <w:tcPr>
            <w:tcW w:w="2492" w:type="pct"/>
            <w:gridSpan w:val="2"/>
          </w:tcPr>
          <w:p w14:paraId="4FEE1DC6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7CF91B21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7B92B7E5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46A5D695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6325FED9" w14:textId="77777777" w:rsidR="00F355D7" w:rsidRPr="00E0663E" w:rsidRDefault="00D6063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161,812</w:t>
            </w:r>
          </w:p>
        </w:tc>
        <w:tc>
          <w:tcPr>
            <w:tcW w:w="155" w:type="pct"/>
          </w:tcPr>
          <w:p w14:paraId="43AEBA2D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2129270B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31137A" w:rsidRPr="00E0663E" w14:paraId="1244E226" w14:textId="77777777" w:rsidTr="00DC5462">
        <w:trPr>
          <w:trHeight w:val="262"/>
        </w:trPr>
        <w:tc>
          <w:tcPr>
            <w:tcW w:w="2492" w:type="pct"/>
            <w:gridSpan w:val="2"/>
          </w:tcPr>
          <w:p w14:paraId="158EBD28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FFB6606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0A85BA64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474C495F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54A7A072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3DC31493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7FF91919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34DD9" w:rsidRPr="00E0663E" w14:paraId="55624C1D" w14:textId="77777777" w:rsidTr="00DC5462">
        <w:trPr>
          <w:trHeight w:val="425"/>
        </w:trPr>
        <w:tc>
          <w:tcPr>
            <w:tcW w:w="2492" w:type="pct"/>
            <w:gridSpan w:val="2"/>
          </w:tcPr>
          <w:p w14:paraId="77A48E43" w14:textId="77777777" w:rsidR="00C34DD9" w:rsidRPr="00E0663E" w:rsidRDefault="00C34DD9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7EF2A4F6" w14:textId="77777777" w:rsidR="00C34DD9" w:rsidRPr="00E0663E" w:rsidRDefault="00C34DD9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DAF5EB0" w14:textId="77777777" w:rsidR="00C34DD9" w:rsidRPr="00E0663E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BD06061" w14:textId="77777777" w:rsidR="00C34DD9" w:rsidRPr="00E0663E" w:rsidRDefault="00C34DD9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40E25EE" w14:textId="77777777" w:rsidR="00C34DD9" w:rsidRPr="00E0663E" w:rsidRDefault="00D6063C" w:rsidP="00D60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75,883</w:t>
            </w:r>
          </w:p>
        </w:tc>
        <w:tc>
          <w:tcPr>
            <w:tcW w:w="155" w:type="pct"/>
          </w:tcPr>
          <w:p w14:paraId="3DD1FA3F" w14:textId="77777777" w:rsidR="00C34DD9" w:rsidRPr="00E0663E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B7A141C" w14:textId="77777777" w:rsidR="00C34DD9" w:rsidRPr="00E0663E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  <w:tr w:rsidR="0031137A" w:rsidRPr="00E0663E" w14:paraId="4F8DF0D3" w14:textId="77777777" w:rsidTr="00DC5462">
        <w:trPr>
          <w:trHeight w:val="425"/>
        </w:trPr>
        <w:tc>
          <w:tcPr>
            <w:tcW w:w="2492" w:type="pct"/>
            <w:gridSpan w:val="2"/>
          </w:tcPr>
          <w:p w14:paraId="370EDB7D" w14:textId="77777777" w:rsidR="00F355D7" w:rsidRPr="00E0663E" w:rsidRDefault="00D6063C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500713EA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A93D91E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4FD16F5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C66A4A7" w14:textId="77777777" w:rsidR="00F355D7" w:rsidRPr="00E0663E" w:rsidRDefault="00D6063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55" w:type="pct"/>
          </w:tcPr>
          <w:p w14:paraId="58C74081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F028AA6" w14:textId="77777777" w:rsidR="00F355D7" w:rsidRPr="00E0663E" w:rsidRDefault="00C34DD9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1137A" w:rsidRPr="00E0663E" w14:paraId="3B15DCD1" w14:textId="77777777" w:rsidTr="00946A08">
        <w:trPr>
          <w:trHeight w:val="425"/>
        </w:trPr>
        <w:tc>
          <w:tcPr>
            <w:tcW w:w="2492" w:type="pct"/>
            <w:gridSpan w:val="2"/>
          </w:tcPr>
          <w:p w14:paraId="135CA57F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6445C09E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FB522D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5E8C6DF3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C62E8CE" w14:textId="77777777" w:rsidR="00F355D7" w:rsidRPr="00E0663E" w:rsidRDefault="00D6063C" w:rsidP="00F355D7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</w:t>
            </w:r>
            <w:r w:rsidR="00D417C1"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883)</w:t>
            </w:r>
          </w:p>
        </w:tc>
        <w:tc>
          <w:tcPr>
            <w:tcW w:w="155" w:type="pct"/>
          </w:tcPr>
          <w:p w14:paraId="098A0566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EFDD660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137A" w:rsidRPr="00E0663E" w14:paraId="7C3CB02D" w14:textId="77777777" w:rsidTr="00946A08">
        <w:trPr>
          <w:trHeight w:val="425"/>
        </w:trPr>
        <w:tc>
          <w:tcPr>
            <w:tcW w:w="2492" w:type="pct"/>
            <w:gridSpan w:val="2"/>
          </w:tcPr>
          <w:p w14:paraId="50C523C1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35F9772F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E5E1845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AD5F2DF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3CD32CC1" w14:textId="77777777" w:rsidR="00F355D7" w:rsidRPr="00E0663E" w:rsidRDefault="00D6063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E0663E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65</w:t>
            </w:r>
          </w:p>
        </w:tc>
        <w:tc>
          <w:tcPr>
            <w:tcW w:w="155" w:type="pct"/>
          </w:tcPr>
          <w:p w14:paraId="0C68B67E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282DB31A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3,986</w:t>
            </w:r>
          </w:p>
        </w:tc>
      </w:tr>
      <w:tr w:rsidR="0031137A" w:rsidRPr="00E0663E" w14:paraId="05FA0222" w14:textId="77777777" w:rsidTr="00946A08">
        <w:trPr>
          <w:trHeight w:val="225"/>
        </w:trPr>
        <w:tc>
          <w:tcPr>
            <w:tcW w:w="2492" w:type="pct"/>
            <w:gridSpan w:val="2"/>
          </w:tcPr>
          <w:p w14:paraId="3F3FB658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0A431B86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B839715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247CB56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7505963" w14:textId="77777777" w:rsidR="00F355D7" w:rsidRPr="00E0663E" w:rsidRDefault="00D6063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10821F2F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AF2F6FC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31137A" w:rsidRPr="00E0663E" w14:paraId="5A80DC6A" w14:textId="77777777" w:rsidTr="00946A08">
        <w:trPr>
          <w:trHeight w:val="425"/>
        </w:trPr>
        <w:tc>
          <w:tcPr>
            <w:tcW w:w="2492" w:type="pct"/>
            <w:gridSpan w:val="2"/>
          </w:tcPr>
          <w:p w14:paraId="63308B12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58541EA2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2E2818AD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34766EF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7544C09A" w14:textId="77777777" w:rsidR="00F355D7" w:rsidRPr="00E0663E" w:rsidRDefault="00D6063C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55" w:type="pct"/>
          </w:tcPr>
          <w:p w14:paraId="699DD5B8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71CE4C2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3,986</w:t>
            </w:r>
          </w:p>
        </w:tc>
      </w:tr>
      <w:tr w:rsidR="0031137A" w:rsidRPr="00E0663E" w14:paraId="09A37DE9" w14:textId="77777777" w:rsidTr="00A6375B">
        <w:trPr>
          <w:trHeight w:val="425"/>
        </w:trPr>
        <w:tc>
          <w:tcPr>
            <w:tcW w:w="5000" w:type="pct"/>
            <w:gridSpan w:val="8"/>
          </w:tcPr>
          <w:p w14:paraId="1C94A49A" w14:textId="77777777" w:rsidR="00F51922" w:rsidRPr="00E0663E" w:rsidRDefault="00F51922" w:rsidP="00A6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D7B7679" w14:textId="77777777" w:rsidR="00F51922" w:rsidRPr="00E0663E" w:rsidRDefault="00F51922" w:rsidP="00A6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10D6333" w14:textId="77777777" w:rsidR="00A6375B" w:rsidRPr="00E0663E" w:rsidRDefault="00A6375B" w:rsidP="00A6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31137A" w:rsidRPr="00E0663E" w14:paraId="71EB397E" w14:textId="77777777" w:rsidTr="00720A31">
        <w:trPr>
          <w:trHeight w:val="425"/>
        </w:trPr>
        <w:tc>
          <w:tcPr>
            <w:tcW w:w="2492" w:type="pct"/>
            <w:gridSpan w:val="2"/>
          </w:tcPr>
          <w:p w14:paraId="60221A13" w14:textId="77777777" w:rsidR="00003192" w:rsidRPr="00E0663E" w:rsidRDefault="00003192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74F4138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5685AD8D" w14:textId="77777777" w:rsidR="00003192" w:rsidRPr="00E0663E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15FDA81" w14:textId="77777777" w:rsidR="00003192" w:rsidRPr="00E0663E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14:paraId="354E705D" w14:textId="77777777" w:rsidR="00003192" w:rsidRPr="00E0663E" w:rsidRDefault="00EC78DA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8858DE" w:rsidRPr="00E0663E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="00003192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1D397009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14:paraId="3F8BD15A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B356A1"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1137A" w:rsidRPr="00E0663E" w14:paraId="64FC8CAC" w14:textId="77777777" w:rsidTr="00720A31">
        <w:trPr>
          <w:trHeight w:val="425"/>
        </w:trPr>
        <w:tc>
          <w:tcPr>
            <w:tcW w:w="2492" w:type="pct"/>
            <w:gridSpan w:val="2"/>
          </w:tcPr>
          <w:p w14:paraId="680981C5" w14:textId="77777777" w:rsidR="00B31898" w:rsidRPr="00E0663E" w:rsidRDefault="00B31898" w:rsidP="00267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FC44B17" w14:textId="77777777" w:rsidR="00B31898" w:rsidRPr="00E0663E" w:rsidRDefault="00B31898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38819A1B" w14:textId="77777777" w:rsidR="00B31898" w:rsidRPr="00E0663E" w:rsidRDefault="00B31898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F01D519" w14:textId="77777777" w:rsidR="00B31898" w:rsidRPr="00E0663E" w:rsidRDefault="00B31898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6459115F" w14:textId="77777777" w:rsidR="00B31898" w:rsidRPr="00E0663E" w:rsidRDefault="00B31898" w:rsidP="00003192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FC5BED" w14:textId="77777777" w:rsidR="00B31898" w:rsidRPr="00E0663E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14:paraId="375F7AF3" w14:textId="77777777" w:rsidR="00B31898" w:rsidRPr="00E0663E" w:rsidRDefault="00B31898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1137A" w:rsidRPr="00E0663E" w14:paraId="13D57DB7" w14:textId="77777777" w:rsidTr="00DC5462">
        <w:trPr>
          <w:trHeight w:val="425"/>
        </w:trPr>
        <w:tc>
          <w:tcPr>
            <w:tcW w:w="2492" w:type="pct"/>
            <w:gridSpan w:val="2"/>
          </w:tcPr>
          <w:p w14:paraId="47AD9EDD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AB47234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78E20A4" w14:textId="77777777" w:rsidR="00003192" w:rsidRPr="00E0663E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286EEB3" w14:textId="77777777" w:rsidR="00003192" w:rsidRPr="00E0663E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5D800891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E0663E" w14:paraId="5786DE9D" w14:textId="77777777" w:rsidTr="00DC5462">
        <w:trPr>
          <w:trHeight w:val="425"/>
        </w:trPr>
        <w:tc>
          <w:tcPr>
            <w:tcW w:w="2492" w:type="pct"/>
            <w:gridSpan w:val="2"/>
          </w:tcPr>
          <w:p w14:paraId="0044A38F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644362C3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0830CD6D" w14:textId="77777777" w:rsidR="00003192" w:rsidRPr="00E0663E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34596C1" w14:textId="77777777" w:rsidR="00003192" w:rsidRPr="00E0663E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2FB540E2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1137A" w:rsidRPr="00E0663E" w14:paraId="5AA7E63B" w14:textId="77777777" w:rsidTr="00DC5462">
        <w:trPr>
          <w:trHeight w:val="425"/>
        </w:trPr>
        <w:tc>
          <w:tcPr>
            <w:tcW w:w="2492" w:type="pct"/>
            <w:gridSpan w:val="2"/>
          </w:tcPr>
          <w:p w14:paraId="6C1715EF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4CB1570D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4A6576D9" w14:textId="77777777" w:rsidR="00003192" w:rsidRPr="00E0663E" w:rsidRDefault="00003192" w:rsidP="00003192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18D369A" w14:textId="77777777" w:rsidR="00003192" w:rsidRPr="00E0663E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11748EA3" w14:textId="77777777" w:rsidR="00003192" w:rsidRPr="00E0663E" w:rsidRDefault="00234E4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161,812</w:t>
            </w:r>
          </w:p>
        </w:tc>
        <w:tc>
          <w:tcPr>
            <w:tcW w:w="155" w:type="pct"/>
          </w:tcPr>
          <w:p w14:paraId="3F90AAC7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BF46A89" w14:textId="77777777" w:rsidR="00003192" w:rsidRPr="00E0663E" w:rsidRDefault="00234E4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97,966</w:t>
            </w:r>
          </w:p>
        </w:tc>
      </w:tr>
      <w:tr w:rsidR="0031137A" w:rsidRPr="00E0663E" w14:paraId="61E25E59" w14:textId="77777777" w:rsidTr="00DC5462">
        <w:trPr>
          <w:trHeight w:val="425"/>
        </w:trPr>
        <w:tc>
          <w:tcPr>
            <w:tcW w:w="2492" w:type="pct"/>
            <w:gridSpan w:val="2"/>
          </w:tcPr>
          <w:p w14:paraId="763844D0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67B4E888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24984BF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797656F8" w14:textId="77777777" w:rsidR="00003192" w:rsidRPr="00E0663E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4BF36227" w14:textId="77777777" w:rsidR="00003192" w:rsidRPr="00E0663E" w:rsidRDefault="008D166F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68,134</w:t>
            </w:r>
          </w:p>
        </w:tc>
        <w:tc>
          <w:tcPr>
            <w:tcW w:w="155" w:type="pct"/>
          </w:tcPr>
          <w:p w14:paraId="530947F6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61A8162" w14:textId="77777777" w:rsidR="00003192" w:rsidRPr="00E0663E" w:rsidRDefault="008D166F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31137A" w:rsidRPr="00E0663E" w14:paraId="7A87516A" w14:textId="77777777" w:rsidTr="00DC5462">
        <w:trPr>
          <w:trHeight w:val="425"/>
        </w:trPr>
        <w:tc>
          <w:tcPr>
            <w:tcW w:w="2492" w:type="pct"/>
            <w:gridSpan w:val="2"/>
          </w:tcPr>
          <w:p w14:paraId="444A5CB1" w14:textId="77777777" w:rsidR="00003192" w:rsidRPr="00E0663E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73D2BC67" w14:textId="77777777" w:rsidR="00003192" w:rsidRPr="00E0663E" w:rsidRDefault="00003192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692ADE8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74268C19" w14:textId="77777777" w:rsidR="00003192" w:rsidRPr="00E0663E" w:rsidRDefault="00003192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5D98DCD" w14:textId="77777777" w:rsidR="00003192" w:rsidRPr="00E0663E" w:rsidRDefault="0000319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14:paraId="0621A88C" w14:textId="77777777" w:rsidR="00003192" w:rsidRPr="00E0663E" w:rsidRDefault="0000319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44BC9BE" w14:textId="77777777" w:rsidR="00003192" w:rsidRPr="00E0663E" w:rsidRDefault="00003192" w:rsidP="005B188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1137A" w:rsidRPr="00E0663E" w14:paraId="4EEB4BCD" w14:textId="77777777" w:rsidTr="00DC5462">
        <w:trPr>
          <w:trHeight w:val="425"/>
        </w:trPr>
        <w:tc>
          <w:tcPr>
            <w:tcW w:w="2492" w:type="pct"/>
            <w:gridSpan w:val="2"/>
          </w:tcPr>
          <w:p w14:paraId="344B5614" w14:textId="77777777" w:rsidR="005B1880" w:rsidRPr="00E0663E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49321FCC" w14:textId="77777777" w:rsidR="005B1880" w:rsidRPr="00E0663E" w:rsidRDefault="005B1880" w:rsidP="0000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2FAA97B" w14:textId="77777777" w:rsidR="005B1880" w:rsidRPr="00E0663E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5449B65" w14:textId="77777777" w:rsidR="005B1880" w:rsidRPr="00E0663E" w:rsidRDefault="005B1880" w:rsidP="0000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340A1EA6" w14:textId="77777777" w:rsidR="005B1880" w:rsidRPr="00E0663E" w:rsidRDefault="00234E42" w:rsidP="00003192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71,897</w:t>
            </w:r>
          </w:p>
        </w:tc>
        <w:tc>
          <w:tcPr>
            <w:tcW w:w="155" w:type="pct"/>
          </w:tcPr>
          <w:p w14:paraId="03469F8C" w14:textId="77777777" w:rsidR="005B1880" w:rsidRPr="00E0663E" w:rsidRDefault="005B1880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7637E26" w14:textId="77777777" w:rsidR="005B1880" w:rsidRPr="00E0663E" w:rsidRDefault="00234E42" w:rsidP="000031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3,788</w:t>
            </w:r>
          </w:p>
        </w:tc>
      </w:tr>
      <w:tr w:rsidR="0031137A" w:rsidRPr="00E0663E" w14:paraId="11C7B05C" w14:textId="77777777" w:rsidTr="00DC5462">
        <w:trPr>
          <w:trHeight w:val="425"/>
        </w:trPr>
        <w:tc>
          <w:tcPr>
            <w:tcW w:w="2492" w:type="pct"/>
            <w:gridSpan w:val="2"/>
          </w:tcPr>
          <w:p w14:paraId="33C7D9B4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14F7AD41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CBE4870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2AEDE8E0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40B9A58" w14:textId="77777777" w:rsidR="00F355D7" w:rsidRPr="00E0663E" w:rsidRDefault="00234E42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2,042</w:t>
            </w:r>
          </w:p>
        </w:tc>
        <w:tc>
          <w:tcPr>
            <w:tcW w:w="155" w:type="pct"/>
          </w:tcPr>
          <w:p w14:paraId="4C2CC197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C0B8A5B" w14:textId="77777777" w:rsidR="00F355D7" w:rsidRPr="00E0663E" w:rsidRDefault="00234E42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9,797</w:t>
            </w:r>
          </w:p>
        </w:tc>
      </w:tr>
      <w:tr w:rsidR="0031137A" w:rsidRPr="00E0663E" w14:paraId="11130FB9" w14:textId="77777777" w:rsidTr="00DC5462">
        <w:trPr>
          <w:trHeight w:val="425"/>
        </w:trPr>
        <w:tc>
          <w:tcPr>
            <w:tcW w:w="2492" w:type="pct"/>
            <w:gridSpan w:val="2"/>
          </w:tcPr>
          <w:p w14:paraId="34C57118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14:paraId="15907DFD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14:paraId="633E0556" w14:textId="77777777" w:rsidR="00F355D7" w:rsidRPr="00E0663E" w:rsidRDefault="00F355D7" w:rsidP="00F35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D5F9772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741DD23" w14:textId="77777777" w:rsidR="00F355D7" w:rsidRPr="00E0663E" w:rsidRDefault="00F355D7" w:rsidP="00F35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74CD50B1" w14:textId="77777777" w:rsidR="0032730B" w:rsidRPr="00E0663E" w:rsidRDefault="0032730B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39D935C" w14:textId="77777777" w:rsidR="00234E42" w:rsidRPr="00E0663E" w:rsidRDefault="00234E42" w:rsidP="00F355D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75,883</w:t>
            </w:r>
          </w:p>
        </w:tc>
        <w:tc>
          <w:tcPr>
            <w:tcW w:w="155" w:type="pct"/>
          </w:tcPr>
          <w:p w14:paraId="4F2AEA0B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C61759F" w14:textId="77777777" w:rsidR="00F355D7" w:rsidRPr="00E0663E" w:rsidRDefault="00F355D7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1EA3580" w14:textId="77777777" w:rsidR="00F355D7" w:rsidRPr="00E0663E" w:rsidRDefault="00234E42" w:rsidP="00F355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3,986</w:t>
            </w:r>
          </w:p>
        </w:tc>
      </w:tr>
    </w:tbl>
    <w:bookmarkEnd w:id="14"/>
    <w:p w14:paraId="234EE3BC" w14:textId="77777777" w:rsidR="00720A31" w:rsidRPr="00E0663E" w:rsidRDefault="001374C6" w:rsidP="001374C6">
      <w:pPr>
        <w:tabs>
          <w:tab w:val="right" w:pos="7280"/>
          <w:tab w:val="right" w:pos="8540"/>
        </w:tabs>
        <w:spacing w:before="240" w:after="120"/>
        <w:ind w:left="605" w:right="-43" w:hanging="38"/>
        <w:jc w:val="thaiDistribute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</w:rPr>
        <w:t>7.2</w:t>
      </w:r>
      <w:r w:rsidR="00720A31" w:rsidRPr="00E0663E">
        <w:rPr>
          <w:rFonts w:ascii="Angsana New" w:hAnsi="Angsana New"/>
          <w:sz w:val="30"/>
          <w:szCs w:val="30"/>
        </w:rPr>
        <w:tab/>
      </w:r>
      <w:r w:rsidR="00720A31" w:rsidRPr="00E0663E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24835E44" w14:textId="21E82651" w:rsidR="006002B9" w:rsidRDefault="006002B9" w:rsidP="00600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bookmarkStart w:id="15" w:name="OLE_LINK1"/>
      <w:bookmarkStart w:id="16" w:name="OLE_LINK2"/>
      <w:r w:rsidRPr="00E0663E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bCs/>
          <w:sz w:val="30"/>
          <w:szCs w:val="30"/>
        </w:rPr>
        <w:t>2565</w:t>
      </w:r>
      <w:r w:rsidRPr="00E0663E">
        <w:rPr>
          <w:rFonts w:ascii="Angsana New" w:hAnsi="Angsana New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0663E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E0663E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E0663E">
        <w:rPr>
          <w:rFonts w:ascii="Angsana New" w:hAnsi="Angsana New"/>
          <w:bCs/>
          <w:sz w:val="30"/>
          <w:szCs w:val="30"/>
        </w:rPr>
        <w:t>1</w:t>
      </w:r>
      <w:r w:rsidRPr="00E0663E">
        <w:rPr>
          <w:rFonts w:ascii="Angsana New" w:hAnsi="Angsana New"/>
          <w:b/>
          <w:sz w:val="30"/>
          <w:szCs w:val="30"/>
          <w:cs/>
        </w:rPr>
        <w:t xml:space="preserve"> ปี</w:t>
      </w:r>
      <w:r w:rsidRPr="00E0663E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r w:rsidR="00255F45" w:rsidRPr="00E0663E">
        <w:rPr>
          <w:rFonts w:ascii="Angsana New" w:hAnsi="Angsana New" w:hint="cs"/>
          <w:b/>
          <w:sz w:val="30"/>
          <w:szCs w:val="30"/>
          <w:cs/>
        </w:rPr>
        <w:t>85.93</w:t>
      </w:r>
      <w:r w:rsidRPr="00E0663E">
        <w:rPr>
          <w:rFonts w:ascii="Angsana New" w:hAnsi="Angsana New"/>
          <w:b/>
          <w:sz w:val="30"/>
          <w:szCs w:val="30"/>
        </w:rPr>
        <w:t xml:space="preserve"> </w:t>
      </w:r>
      <w:r w:rsidRPr="00E0663E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E0663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212BFE0" w14:textId="77777777" w:rsidR="00F62DAD" w:rsidRPr="00F62DAD" w:rsidRDefault="00F62DAD" w:rsidP="00600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 w:hint="cs"/>
          <w:b/>
          <w:sz w:val="10"/>
          <w:szCs w:val="10"/>
        </w:rPr>
      </w:pPr>
    </w:p>
    <w:bookmarkEnd w:id="15"/>
    <w:bookmarkEnd w:id="16"/>
    <w:p w14:paraId="5EC42EAB" w14:textId="77777777" w:rsidR="00604B28" w:rsidRPr="00E0663E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</w:rPr>
        <w:t>8</w:t>
      </w:r>
      <w:r w:rsidR="00D65531" w:rsidRPr="00E0663E">
        <w:rPr>
          <w:rFonts w:ascii="Angsana New" w:hAnsi="Angsana New"/>
          <w:b/>
          <w:sz w:val="30"/>
          <w:szCs w:val="30"/>
        </w:rPr>
        <w:tab/>
      </w:r>
      <w:r w:rsidR="00604B28" w:rsidRPr="00E0663E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419" w:type="dxa"/>
        <w:tblInd w:w="558" w:type="dxa"/>
        <w:tblLook w:val="01E0" w:firstRow="1" w:lastRow="1" w:firstColumn="1" w:lastColumn="1" w:noHBand="0" w:noVBand="0"/>
      </w:tblPr>
      <w:tblGrid>
        <w:gridCol w:w="3371"/>
        <w:gridCol w:w="229"/>
        <w:gridCol w:w="1105"/>
        <w:gridCol w:w="1237"/>
        <w:gridCol w:w="239"/>
        <w:gridCol w:w="237"/>
        <w:gridCol w:w="1286"/>
        <w:gridCol w:w="493"/>
        <w:gridCol w:w="1222"/>
      </w:tblGrid>
      <w:tr w:rsidR="0031137A" w:rsidRPr="00E0663E" w14:paraId="617E98A9" w14:textId="77777777" w:rsidTr="00F76FA5">
        <w:trPr>
          <w:tblHeader/>
        </w:trPr>
        <w:tc>
          <w:tcPr>
            <w:tcW w:w="3371" w:type="dxa"/>
          </w:tcPr>
          <w:p w14:paraId="273F3967" w14:textId="77777777" w:rsidR="00FB5061" w:rsidRPr="00E0663E" w:rsidRDefault="00FB5061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3F89F1BF" w14:textId="77777777" w:rsidR="00FB5061" w:rsidRPr="00E0663E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A0BF13F" w14:textId="77777777" w:rsidR="00FB5061" w:rsidRPr="00E0663E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2732D4F5" w14:textId="77777777" w:rsidR="00FB5061" w:rsidRPr="00E0663E" w:rsidRDefault="00FB5061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64207106" w14:textId="77777777" w:rsidR="00FB5061" w:rsidRPr="00E0663E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4B9CF1F5" w14:textId="77777777" w:rsidR="00FB5061" w:rsidRPr="00E0663E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vAlign w:val="center"/>
          </w:tcPr>
          <w:p w14:paraId="5EFB2ABB" w14:textId="77777777" w:rsidR="00FB5061" w:rsidRPr="00E0663E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4A322E5" w14:textId="77777777" w:rsidR="00FB5061" w:rsidRPr="00E0663E" w:rsidRDefault="00FB5061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E0663E" w14:paraId="7BCB1764" w14:textId="77777777" w:rsidTr="00180F10">
        <w:trPr>
          <w:tblHeader/>
        </w:trPr>
        <w:tc>
          <w:tcPr>
            <w:tcW w:w="3371" w:type="dxa"/>
          </w:tcPr>
          <w:p w14:paraId="50B373B2" w14:textId="77777777" w:rsidR="00180F10" w:rsidRPr="00E0663E" w:rsidRDefault="00180F10" w:rsidP="00180F1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" w:type="dxa"/>
          </w:tcPr>
          <w:p w14:paraId="0F6A4783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B4629E1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center"/>
          </w:tcPr>
          <w:p w14:paraId="4DC18CE8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54776FA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71AC0E5D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6" w:type="dxa"/>
            <w:vAlign w:val="center"/>
          </w:tcPr>
          <w:p w14:paraId="70AFF2CE" w14:textId="77777777" w:rsidR="00180F10" w:rsidRPr="00E0663E" w:rsidRDefault="00EC78DA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180F10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93" w:type="dxa"/>
          </w:tcPr>
          <w:p w14:paraId="2902ADC4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6D10574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6502DA49" w14:textId="77777777" w:rsidTr="00180F10">
        <w:tc>
          <w:tcPr>
            <w:tcW w:w="3371" w:type="dxa"/>
          </w:tcPr>
          <w:p w14:paraId="394D58E1" w14:textId="77777777" w:rsidR="00180F10" w:rsidRPr="00E0663E" w:rsidRDefault="00180F10" w:rsidP="00180F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67578BD3" w14:textId="77777777" w:rsidR="00180F10" w:rsidRPr="00E0663E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49C008F" w14:textId="77777777" w:rsidR="00180F10" w:rsidRPr="00E0663E" w:rsidRDefault="00180F10" w:rsidP="00180F1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FCE3ECD" w14:textId="77777777" w:rsidR="00180F10" w:rsidRPr="00E0663E" w:rsidRDefault="00180F10" w:rsidP="00180F1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64BF192" w14:textId="77777777" w:rsidR="00180F10" w:rsidRPr="00E0663E" w:rsidRDefault="00180F10" w:rsidP="00180F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38" w:type="dxa"/>
            <w:gridSpan w:val="4"/>
          </w:tcPr>
          <w:p w14:paraId="5A7F6998" w14:textId="77777777" w:rsidR="00180F10" w:rsidRPr="00E0663E" w:rsidRDefault="00180F10" w:rsidP="00180F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(หน่วย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E0663E" w14:paraId="7363776D" w14:textId="77777777" w:rsidTr="00180F10">
        <w:tc>
          <w:tcPr>
            <w:tcW w:w="3371" w:type="dxa"/>
          </w:tcPr>
          <w:p w14:paraId="397D1C34" w14:textId="77777777" w:rsidR="00D53B50" w:rsidRPr="00E0663E" w:rsidRDefault="00D53B50" w:rsidP="00D53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29" w:type="dxa"/>
          </w:tcPr>
          <w:p w14:paraId="0FAFD022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6D068A3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44B2F92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36CE5A2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3B23969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17516EE1" w14:textId="77777777" w:rsidR="00D53B50" w:rsidRPr="00E0663E" w:rsidRDefault="00E80307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217,975</w:t>
            </w:r>
          </w:p>
        </w:tc>
        <w:tc>
          <w:tcPr>
            <w:tcW w:w="493" w:type="dxa"/>
          </w:tcPr>
          <w:p w14:paraId="2A17596C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5CCE5A1A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226,908</w:t>
            </w:r>
          </w:p>
        </w:tc>
      </w:tr>
      <w:tr w:rsidR="0031137A" w:rsidRPr="00E0663E" w14:paraId="190BDF90" w14:textId="77777777" w:rsidTr="00180F10">
        <w:tc>
          <w:tcPr>
            <w:tcW w:w="3371" w:type="dxa"/>
          </w:tcPr>
          <w:p w14:paraId="49E98496" w14:textId="77777777" w:rsidR="00D53B50" w:rsidRPr="00E0663E" w:rsidRDefault="00D53B50" w:rsidP="00D53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29" w:type="dxa"/>
          </w:tcPr>
          <w:p w14:paraId="1E904F3A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13C2AA8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C3D268E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FCDFEA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3026F50B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</w:tcPr>
          <w:p w14:paraId="61936329" w14:textId="77777777" w:rsidR="00D53B50" w:rsidRPr="00E0663E" w:rsidRDefault="00E80307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151,362</w:t>
            </w:r>
          </w:p>
        </w:tc>
        <w:tc>
          <w:tcPr>
            <w:tcW w:w="493" w:type="dxa"/>
          </w:tcPr>
          <w:p w14:paraId="6E5016A0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180E633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109,468</w:t>
            </w:r>
          </w:p>
        </w:tc>
      </w:tr>
      <w:tr w:rsidR="0031137A" w:rsidRPr="00E0663E" w14:paraId="5F2C8236" w14:textId="77777777" w:rsidTr="00180F10">
        <w:tc>
          <w:tcPr>
            <w:tcW w:w="3371" w:type="dxa"/>
          </w:tcPr>
          <w:p w14:paraId="778C5127" w14:textId="77777777" w:rsidR="00D53B50" w:rsidRPr="00E0663E" w:rsidRDefault="00D53B50" w:rsidP="00D53B50">
            <w:pPr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229" w:type="dxa"/>
          </w:tcPr>
          <w:p w14:paraId="5D124E0F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2499042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7B3002A6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BE28FDD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3DB61157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0CC3FA6B" w14:textId="77777777" w:rsidR="00D53B50" w:rsidRPr="00E0663E" w:rsidRDefault="00E80307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17,907</w:t>
            </w:r>
          </w:p>
        </w:tc>
        <w:tc>
          <w:tcPr>
            <w:tcW w:w="493" w:type="dxa"/>
            <w:vMerge w:val="restart"/>
          </w:tcPr>
          <w:p w14:paraId="556A9D1B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61A0486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16,495</w:t>
            </w:r>
          </w:p>
        </w:tc>
      </w:tr>
      <w:tr w:rsidR="0031137A" w:rsidRPr="00E0663E" w14:paraId="2D7C3D6B" w14:textId="77777777" w:rsidTr="00180F10">
        <w:tc>
          <w:tcPr>
            <w:tcW w:w="3371" w:type="dxa"/>
          </w:tcPr>
          <w:p w14:paraId="498C436F" w14:textId="77777777" w:rsidR="00D53B50" w:rsidRPr="00E0663E" w:rsidRDefault="00D53B50" w:rsidP="00D53B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9" w:type="dxa"/>
          </w:tcPr>
          <w:p w14:paraId="2503CFCB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1E4769C0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4B0BDC6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7B6D124B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2263BE62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</w:tcBorders>
          </w:tcPr>
          <w:p w14:paraId="678B883F" w14:textId="77777777" w:rsidR="00D53B50" w:rsidRPr="00E0663E" w:rsidRDefault="00E80307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387,244</w:t>
            </w:r>
          </w:p>
        </w:tc>
        <w:tc>
          <w:tcPr>
            <w:tcW w:w="493" w:type="dxa"/>
            <w:vMerge/>
          </w:tcPr>
          <w:p w14:paraId="6EF6C023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right w:val="nil"/>
            </w:tcBorders>
          </w:tcPr>
          <w:p w14:paraId="0B35E419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352,871</w:t>
            </w:r>
          </w:p>
        </w:tc>
      </w:tr>
      <w:tr w:rsidR="0031137A" w:rsidRPr="00E0663E" w14:paraId="0A3F7BE5" w14:textId="77777777" w:rsidTr="00180F10">
        <w:tc>
          <w:tcPr>
            <w:tcW w:w="3371" w:type="dxa"/>
          </w:tcPr>
          <w:p w14:paraId="124CFD67" w14:textId="77777777" w:rsidR="00D53B50" w:rsidRPr="00E0663E" w:rsidRDefault="00D53B50" w:rsidP="00D53B50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229" w:type="dxa"/>
          </w:tcPr>
          <w:p w14:paraId="2EA20F7E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1A391BA9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1BE6CF6E" w14:textId="77777777" w:rsidR="00D53B50" w:rsidRPr="00E0663E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0B068CF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0AB1895F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14:paraId="57EFAF85" w14:textId="77777777" w:rsidR="00D53B50" w:rsidRPr="00E0663E" w:rsidRDefault="00E80307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(10,043)</w:t>
            </w:r>
          </w:p>
        </w:tc>
        <w:tc>
          <w:tcPr>
            <w:tcW w:w="493" w:type="dxa"/>
            <w:tcBorders>
              <w:left w:val="nil"/>
              <w:right w:val="nil"/>
            </w:tcBorders>
          </w:tcPr>
          <w:p w14:paraId="212D5487" w14:textId="77777777" w:rsidR="00D53B50" w:rsidRPr="00E0663E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</w:tcPr>
          <w:p w14:paraId="63107AAF" w14:textId="77777777" w:rsidR="00D53B50" w:rsidRPr="00E0663E" w:rsidRDefault="00D53B50" w:rsidP="00D53B50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(9,559)</w:t>
            </w:r>
          </w:p>
        </w:tc>
      </w:tr>
      <w:tr w:rsidR="00D53B50" w:rsidRPr="00E0663E" w14:paraId="736A120F" w14:textId="77777777" w:rsidTr="00180F10">
        <w:tc>
          <w:tcPr>
            <w:tcW w:w="3371" w:type="dxa"/>
          </w:tcPr>
          <w:p w14:paraId="4080BE62" w14:textId="77777777" w:rsidR="00D53B50" w:rsidRPr="00E0663E" w:rsidRDefault="00D53B50" w:rsidP="00D53B50">
            <w:pPr>
              <w:ind w:left="252" w:hanging="252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9" w:type="dxa"/>
          </w:tcPr>
          <w:p w14:paraId="2614864D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C71037F" w14:textId="77777777" w:rsidR="00D53B50" w:rsidRPr="00E0663E" w:rsidRDefault="00D53B50" w:rsidP="00D53B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16A022F0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18691826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2D01DCF" w14:textId="77777777" w:rsidR="00D53B50" w:rsidRPr="00E0663E" w:rsidRDefault="00D53B50" w:rsidP="00D53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443EC" w14:textId="77777777" w:rsidR="00D53B50" w:rsidRPr="00E0663E" w:rsidRDefault="00E80307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377,201</w:t>
            </w: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14:paraId="057E97A5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C3F6D" w14:textId="77777777" w:rsidR="00D53B50" w:rsidRPr="00E0663E" w:rsidRDefault="00D53B50" w:rsidP="00D53B5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343,312</w:t>
            </w:r>
          </w:p>
        </w:tc>
      </w:tr>
    </w:tbl>
    <w:p w14:paraId="4743C501" w14:textId="77777777" w:rsidR="00593347" w:rsidRPr="00E0663E" w:rsidRDefault="00593347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DE9A570" w14:textId="77777777" w:rsidR="00505FC2" w:rsidRPr="00E0663E" w:rsidRDefault="00505FC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140" w:type="dxa"/>
        <w:tblInd w:w="558" w:type="dxa"/>
        <w:tblLook w:val="01E0" w:firstRow="1" w:lastRow="1" w:firstColumn="1" w:lastColumn="1" w:noHBand="0" w:noVBand="0"/>
      </w:tblPr>
      <w:tblGrid>
        <w:gridCol w:w="241"/>
        <w:gridCol w:w="4703"/>
        <w:gridCol w:w="234"/>
        <w:gridCol w:w="237"/>
        <w:gridCol w:w="766"/>
        <w:gridCol w:w="1201"/>
        <w:gridCol w:w="334"/>
        <w:gridCol w:w="1424"/>
      </w:tblGrid>
      <w:tr w:rsidR="0031137A" w:rsidRPr="00E0663E" w14:paraId="2A7083E9" w14:textId="77777777" w:rsidTr="00F76FA5">
        <w:tc>
          <w:tcPr>
            <w:tcW w:w="4944" w:type="dxa"/>
            <w:gridSpan w:val="2"/>
          </w:tcPr>
          <w:p w14:paraId="577C66A5" w14:textId="77777777" w:rsidR="00EF53C0" w:rsidRPr="00E0663E" w:rsidRDefault="00EF53C0" w:rsidP="00CD138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A7AA12E" w14:textId="77777777" w:rsidR="00EF53C0" w:rsidRPr="00E0663E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D86485D" w14:textId="77777777" w:rsidR="00EF53C0" w:rsidRPr="00E0663E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1392EBC8" w14:textId="77777777" w:rsidR="00EF53C0" w:rsidRPr="00E0663E" w:rsidRDefault="00EF53C0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066C22E3" w14:textId="77777777" w:rsidR="00EF53C0" w:rsidRPr="00E0663E" w:rsidRDefault="00EF53C0" w:rsidP="00EF53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7D832006" w14:textId="77777777" w:rsidR="00EF53C0" w:rsidRPr="00E0663E" w:rsidRDefault="00EF53C0" w:rsidP="00EF53C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137A" w:rsidRPr="00E0663E" w14:paraId="1869B294" w14:textId="77777777" w:rsidTr="00EA0A2D">
        <w:tc>
          <w:tcPr>
            <w:tcW w:w="4944" w:type="dxa"/>
            <w:gridSpan w:val="2"/>
          </w:tcPr>
          <w:p w14:paraId="398153B1" w14:textId="77777777" w:rsidR="00E82776" w:rsidRPr="00E0663E" w:rsidRDefault="00E82776" w:rsidP="00CD138A">
            <w:pPr>
              <w:rPr>
                <w:rFonts w:ascii="Angsana New" w:hAnsi="Angsana New"/>
                <w:sz w:val="30"/>
                <w:szCs w:val="30"/>
              </w:rPr>
            </w:pPr>
            <w:bookmarkStart w:id="17" w:name="_Hlk31730138"/>
          </w:p>
        </w:tc>
        <w:tc>
          <w:tcPr>
            <w:tcW w:w="234" w:type="dxa"/>
          </w:tcPr>
          <w:p w14:paraId="3174832B" w14:textId="77777777" w:rsidR="00E82776" w:rsidRPr="00E0663E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DD8E89A" w14:textId="77777777" w:rsidR="00E82776" w:rsidRPr="00E0663E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65604FEF" w14:textId="77777777" w:rsidR="00E82776" w:rsidRPr="00E0663E" w:rsidRDefault="00E82776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AE7648F" w14:textId="77777777" w:rsidR="00E82776" w:rsidRPr="00E0663E" w:rsidRDefault="00EC78DA" w:rsidP="00FE1E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5B1880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4" w:type="dxa"/>
          </w:tcPr>
          <w:p w14:paraId="5A098888" w14:textId="77777777" w:rsidR="00E82776" w:rsidRPr="00E0663E" w:rsidRDefault="00E82776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3AC7A74B" w14:textId="77777777" w:rsidR="00E82776" w:rsidRPr="00E0663E" w:rsidRDefault="00F51922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5B1880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bookmarkEnd w:id="17"/>
      <w:tr w:rsidR="0031137A" w:rsidRPr="00E0663E" w14:paraId="537F7C6C" w14:textId="77777777" w:rsidTr="00EA0A2D">
        <w:tc>
          <w:tcPr>
            <w:tcW w:w="4944" w:type="dxa"/>
            <w:gridSpan w:val="2"/>
          </w:tcPr>
          <w:p w14:paraId="29F49270" w14:textId="77777777" w:rsidR="00353217" w:rsidRPr="00E0663E" w:rsidRDefault="00353217" w:rsidP="00FE1E5E">
            <w:pPr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6A28EC8" w14:textId="77777777" w:rsidR="00353217" w:rsidRPr="00E0663E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54C5C0F" w14:textId="77777777" w:rsidR="00353217" w:rsidRPr="00E0663E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1D747747" w14:textId="77777777" w:rsidR="00353217" w:rsidRPr="00E0663E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1810B1BE" w14:textId="77777777" w:rsidR="00353217" w:rsidRPr="00E0663E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E0663E" w14:paraId="643081BA" w14:textId="77777777" w:rsidTr="00EA0A2D">
        <w:tc>
          <w:tcPr>
            <w:tcW w:w="241" w:type="dxa"/>
          </w:tcPr>
          <w:p w14:paraId="5CD51020" w14:textId="77777777" w:rsidR="00353217" w:rsidRPr="00E0663E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7141" w:type="dxa"/>
            <w:gridSpan w:val="5"/>
          </w:tcPr>
          <w:p w14:paraId="74D8941B" w14:textId="77777777" w:rsidR="00353217" w:rsidRPr="00E0663E" w:rsidRDefault="00353217" w:rsidP="00FE1E5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4" w:type="dxa"/>
          </w:tcPr>
          <w:p w14:paraId="33B6D302" w14:textId="77777777" w:rsidR="00353217" w:rsidRPr="00E0663E" w:rsidRDefault="00353217" w:rsidP="00AA7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07C9CFAB" w14:textId="77777777" w:rsidR="00353217" w:rsidRPr="00E0663E" w:rsidRDefault="00353217" w:rsidP="00AA7D1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1137A" w:rsidRPr="00E0663E" w14:paraId="0B53CA46" w14:textId="77777777" w:rsidTr="00EA0A2D">
        <w:tc>
          <w:tcPr>
            <w:tcW w:w="4944" w:type="dxa"/>
            <w:gridSpan w:val="2"/>
          </w:tcPr>
          <w:p w14:paraId="33ED95A9" w14:textId="77777777" w:rsidR="00780B3C" w:rsidRPr="00E0663E" w:rsidRDefault="00780B3C" w:rsidP="00780B3C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4" w:type="dxa"/>
          </w:tcPr>
          <w:p w14:paraId="3C934D1C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020768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14:paraId="3AE311A0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427EFE2" w14:textId="77777777" w:rsidR="00780B3C" w:rsidRPr="00E0663E" w:rsidRDefault="003C2DA8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614,939</w:t>
            </w:r>
          </w:p>
        </w:tc>
        <w:tc>
          <w:tcPr>
            <w:tcW w:w="334" w:type="dxa"/>
          </w:tcPr>
          <w:p w14:paraId="7B2A72E3" w14:textId="77777777" w:rsidR="00780B3C" w:rsidRPr="00E0663E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26865ABD" w14:textId="77777777" w:rsidR="00780B3C" w:rsidRPr="00E0663E" w:rsidRDefault="003C2DA8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403,933</w:t>
            </w:r>
          </w:p>
        </w:tc>
      </w:tr>
      <w:tr w:rsidR="0031137A" w:rsidRPr="00E0663E" w14:paraId="7D57A5B6" w14:textId="77777777" w:rsidTr="00EA0A2D">
        <w:tc>
          <w:tcPr>
            <w:tcW w:w="4944" w:type="dxa"/>
            <w:gridSpan w:val="2"/>
          </w:tcPr>
          <w:p w14:paraId="28838917" w14:textId="77777777" w:rsidR="00780B3C" w:rsidRPr="00E0663E" w:rsidRDefault="00780B3C" w:rsidP="00780B3C">
            <w:pPr>
              <w:numPr>
                <w:ilvl w:val="0"/>
                <w:numId w:val="22"/>
              </w:numPr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4" w:type="dxa"/>
          </w:tcPr>
          <w:p w14:paraId="592F10E5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DA7FD5A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6" w:type="dxa"/>
          </w:tcPr>
          <w:p w14:paraId="30AF4F92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</w:tcPr>
          <w:p w14:paraId="508C60D7" w14:textId="77777777" w:rsidR="00780B3C" w:rsidRPr="00E0663E" w:rsidRDefault="003C2DA8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484</w:t>
            </w:r>
          </w:p>
        </w:tc>
        <w:tc>
          <w:tcPr>
            <w:tcW w:w="334" w:type="dxa"/>
          </w:tcPr>
          <w:p w14:paraId="346BF8EA" w14:textId="77777777" w:rsidR="00780B3C" w:rsidRPr="00E0663E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4" w:type="dxa"/>
          </w:tcPr>
          <w:p w14:paraId="2D38F68F" w14:textId="77777777" w:rsidR="00780B3C" w:rsidRPr="00E0663E" w:rsidRDefault="003C2DA8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(2,136)</w:t>
            </w:r>
          </w:p>
        </w:tc>
      </w:tr>
      <w:tr w:rsidR="00780B3C" w:rsidRPr="00E0663E" w14:paraId="320132B1" w14:textId="77777777" w:rsidTr="00EA0A2D">
        <w:tc>
          <w:tcPr>
            <w:tcW w:w="4944" w:type="dxa"/>
            <w:gridSpan w:val="2"/>
          </w:tcPr>
          <w:p w14:paraId="267D2830" w14:textId="77777777" w:rsidR="00780B3C" w:rsidRPr="00E0663E" w:rsidRDefault="00780B3C" w:rsidP="00780B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A7B70A9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C9DD836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dxa"/>
          </w:tcPr>
          <w:p w14:paraId="2E7C8123" w14:textId="77777777" w:rsidR="00780B3C" w:rsidRPr="00E0663E" w:rsidRDefault="00780B3C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72D64E" w14:textId="77777777" w:rsidR="00780B3C" w:rsidRPr="00E0663E" w:rsidRDefault="00CB1570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615,423</w:t>
            </w:r>
          </w:p>
        </w:tc>
        <w:tc>
          <w:tcPr>
            <w:tcW w:w="334" w:type="dxa"/>
          </w:tcPr>
          <w:p w14:paraId="45947030" w14:textId="77777777" w:rsidR="00780B3C" w:rsidRPr="00E0663E" w:rsidRDefault="00780B3C" w:rsidP="00780B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B308" w14:textId="77777777" w:rsidR="00780B3C" w:rsidRPr="00E0663E" w:rsidRDefault="003C2DA8" w:rsidP="00780B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401,797</w:t>
            </w:r>
          </w:p>
        </w:tc>
      </w:tr>
    </w:tbl>
    <w:p w14:paraId="730282A5" w14:textId="77777777" w:rsidR="009E4B1F" w:rsidRPr="00E0663E" w:rsidRDefault="009E4B1F" w:rsidP="00086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425AE5AF" w14:textId="77777777" w:rsidR="00155772" w:rsidRPr="00E0663E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E0663E" w:rsidSect="00407FB3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2"/>
          <w:cols w:space="720"/>
          <w:docGrid w:linePitch="245"/>
        </w:sectPr>
      </w:pPr>
    </w:p>
    <w:p w14:paraId="342A3A39" w14:textId="77777777" w:rsidR="00BF73E2" w:rsidRPr="00E0663E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E0663E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E0663E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/>
          <w:b/>
          <w:bCs/>
          <w:sz w:val="30"/>
          <w:szCs w:val="30"/>
        </w:rPr>
        <w:tab/>
      </w:r>
      <w:r w:rsidR="0032730B" w:rsidRPr="00E0663E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288" w:tblpY="10"/>
        <w:tblW w:w="15477" w:type="dxa"/>
        <w:tblLayout w:type="fixed"/>
        <w:tblLook w:val="04A0" w:firstRow="1" w:lastRow="0" w:firstColumn="1" w:lastColumn="0" w:noHBand="0" w:noVBand="1"/>
      </w:tblPr>
      <w:tblGrid>
        <w:gridCol w:w="4248"/>
        <w:gridCol w:w="3420"/>
        <w:gridCol w:w="990"/>
        <w:gridCol w:w="851"/>
        <w:gridCol w:w="49"/>
        <w:gridCol w:w="810"/>
        <w:gridCol w:w="49"/>
        <w:gridCol w:w="735"/>
        <w:gridCol w:w="49"/>
        <w:gridCol w:w="1057"/>
        <w:gridCol w:w="180"/>
        <w:gridCol w:w="1010"/>
        <w:gridCol w:w="132"/>
        <w:gridCol w:w="6"/>
        <w:gridCol w:w="43"/>
        <w:gridCol w:w="650"/>
        <w:gridCol w:w="132"/>
        <w:gridCol w:w="49"/>
        <w:gridCol w:w="920"/>
        <w:gridCol w:w="48"/>
        <w:gridCol w:w="6"/>
        <w:gridCol w:w="43"/>
      </w:tblGrid>
      <w:tr w:rsidR="0031137A" w:rsidRPr="00E0663E" w14:paraId="3AF8F263" w14:textId="77777777" w:rsidTr="00F62DAD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879C4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444F9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46C617" w14:textId="77777777" w:rsidR="00E77240" w:rsidRPr="00E0663E" w:rsidRDefault="00C368D5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2A650D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7397F0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98A176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770C73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2576CA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4AE326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27679B80" w14:textId="77777777" w:rsidTr="00F62DAD">
        <w:trPr>
          <w:gridAfter w:val="1"/>
          <w:wAfter w:w="43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781AC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B6AF27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ลักษณะ ธุรกิจ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A34D3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794B54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4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4BDD10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18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C78EB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31137A" w:rsidRPr="00E0663E" w14:paraId="3EDCB7D5" w14:textId="77777777" w:rsidTr="00F62DAD">
        <w:trPr>
          <w:gridAfter w:val="2"/>
          <w:wAfter w:w="49" w:type="dxa"/>
          <w:trHeight w:val="43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545F5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199448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5A648D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E066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D03943" w14:textId="77777777" w:rsidR="00E77240" w:rsidRPr="00E0663E" w:rsidRDefault="00192CD7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31701E" w14:textId="77777777" w:rsidR="00E77240" w:rsidRPr="00E0663E" w:rsidRDefault="00192CD7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A71241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E0663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741C0F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E066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653A20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E0663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73ACD2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E066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B9F443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192CD7" w:rsidRPr="00E0663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1137A" w:rsidRPr="00E0663E" w14:paraId="257DBF54" w14:textId="77777777" w:rsidTr="00F62DAD">
        <w:trPr>
          <w:gridAfter w:val="1"/>
          <w:wAfter w:w="43" w:type="dxa"/>
          <w:trHeight w:val="39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854C35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C96152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A77F59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92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CD5D37" w14:textId="77777777" w:rsidR="00E77240" w:rsidRPr="00E0663E" w:rsidRDefault="00E77240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E0663E" w14:paraId="7963FE16" w14:textId="77777777" w:rsidTr="00F62DAD">
        <w:trPr>
          <w:trHeight w:val="4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21C3C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สยามเทคนิคเพาเวอร์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6036A0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CA511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F54A48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2F5C1C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ED819B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91E336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C66888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A5020C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4C5BA1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5E613444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C178097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ACD839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F00BD4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028713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04D38B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346E0F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6F2B4F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DD6B2F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65E31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C583E2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0800BA8B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1EF343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673406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43861E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7D3918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03FB80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D436AA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41F771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BE822B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947679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91EB67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71B32C74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011E18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EC5005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C6865D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1D809E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DBF75A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AD1C40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2193F2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359CCE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CD684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260C4F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6F916B1B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D64CA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D05C98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7D0A70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0645A7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AADEC7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313A3C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93BD47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D13072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3C75BC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7D6B7D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5BA52A30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C6DCB3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0D9C77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38481C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3353EE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27B1AB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D7CFA6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460E09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955D7D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3065BE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BC01FE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28485514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506720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121D9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CC58E6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7B4BF2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1D34F8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85CE7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4E3977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F77B4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9FF654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B9C85D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3A3208A5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F4AA11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(ชลบุรี)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2D4B28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A91678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CFEABC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6D12EC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7BE5C3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2A57C3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75993A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840131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2E7457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5A6D8027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82700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102DA2" w14:textId="77777777" w:rsidR="00374FFB" w:rsidRPr="00E0663E" w:rsidRDefault="00374FFB" w:rsidP="00F62DAD">
            <w:pPr>
              <w:jc w:val="center"/>
              <w:rPr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ผลิตภัณฑ์คอนกรีต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อัดแรง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B37412" w14:textId="77777777" w:rsidR="00374FFB" w:rsidRPr="00E0663E" w:rsidRDefault="00374FFB" w:rsidP="00F62DAD">
            <w:pPr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78B6AD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99.9700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4C00D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4864D9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51C688" w14:textId="77777777" w:rsidR="00374FFB" w:rsidRPr="00E0663E" w:rsidRDefault="00374FFB" w:rsidP="00F62DAD">
            <w:pPr>
              <w:jc w:val="right"/>
              <w:rPr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3A16E4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999.7000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8CE73E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901B20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6CD9F839" w14:textId="77777777" w:rsidTr="00F62DAD">
        <w:trPr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DA36BA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สยามสตีลไวร์ จำกัด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726041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ผลิตและจำหน่ายลวดเหล็ก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E3598F" w14:textId="77777777" w:rsidR="00374FFB" w:rsidRPr="00E0663E" w:rsidRDefault="00374FFB" w:rsidP="00F62DAD">
            <w:pPr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99.9997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F8269" w14:textId="77777777" w:rsidR="00374FFB" w:rsidRPr="00E0663E" w:rsidRDefault="00374FFB" w:rsidP="00F62D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6AF093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9C301D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EE93FE" w14:textId="77777777" w:rsidR="00374FFB" w:rsidRPr="00E0663E" w:rsidRDefault="004178ED" w:rsidP="00F62DAD">
            <w:pPr>
              <w:tabs>
                <w:tab w:val="clear" w:pos="1644"/>
                <w:tab w:val="clear" w:pos="187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49,999.8500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B02761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E37F3D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95408C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34A9B7AE" w14:textId="77777777" w:rsidTr="00F62DAD">
        <w:trPr>
          <w:gridAfter w:val="3"/>
          <w:wAfter w:w="97" w:type="dxa"/>
          <w:trHeight w:val="420"/>
        </w:trPr>
        <w:tc>
          <w:tcPr>
            <w:tcW w:w="7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1499D9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5EC61E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E32DC9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6068E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A51EDD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9DDFEC" w14:textId="77777777" w:rsidR="00374FFB" w:rsidRPr="00E0663E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A44032" w14:textId="77777777" w:rsidR="00374FFB" w:rsidRPr="00E0663E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3F8160" w14:textId="77777777" w:rsidR="00374FFB" w:rsidRPr="00E0663E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531717" w14:textId="77777777" w:rsidR="00374FFB" w:rsidRPr="00E0663E" w:rsidRDefault="00374FFB" w:rsidP="00F62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137A" w:rsidRPr="00E0663E" w14:paraId="778F082B" w14:textId="77777777" w:rsidTr="00F62DAD">
        <w:trPr>
          <w:gridAfter w:val="2"/>
          <w:wAfter w:w="49" w:type="dxa"/>
          <w:trHeight w:val="4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DF85E62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49BD13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E77C42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96E1A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5B3F79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9ED835" w14:textId="77777777" w:rsidR="00374FFB" w:rsidRPr="00E0663E" w:rsidRDefault="00374FFB" w:rsidP="00F6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9152A" w14:textId="77777777" w:rsidR="00374FFB" w:rsidRPr="00E0663E" w:rsidRDefault="004178ED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58,997.15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0DB0AB" w14:textId="77777777" w:rsidR="00374FFB" w:rsidRPr="00E0663E" w:rsidRDefault="00374FFB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8,997.30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3F63BD" w14:textId="77777777" w:rsidR="00374FFB" w:rsidRPr="00E0663E" w:rsidRDefault="00374FFB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23EC5" w14:textId="77777777" w:rsidR="00374FFB" w:rsidRPr="00E0663E" w:rsidRDefault="00374FFB" w:rsidP="00F62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5395C85" w14:textId="77777777" w:rsidR="008510B5" w:rsidRPr="00E0663E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E0663E" w:rsidSect="00407FB3">
          <w:pgSz w:w="16834" w:h="11909" w:orient="landscape" w:code="9"/>
          <w:pgMar w:top="1152" w:right="691" w:bottom="1136" w:left="576" w:header="720" w:footer="720" w:gutter="0"/>
          <w:pgNumType w:start="28"/>
          <w:cols w:space="720"/>
          <w:docGrid w:linePitch="245"/>
        </w:sectPr>
      </w:pPr>
    </w:p>
    <w:p w14:paraId="449F40BE" w14:textId="77777777" w:rsidR="00D77636" w:rsidRPr="00E0663E" w:rsidRDefault="00C12E7A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bookmarkStart w:id="18" w:name="_Hlk102994083"/>
      <w:r w:rsidR="00D77636" w:rsidRPr="00E0663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E0663E">
        <w:rPr>
          <w:rFonts w:ascii="Angsana New" w:hAnsi="Angsana New"/>
          <w:sz w:val="32"/>
          <w:szCs w:val="32"/>
        </w:rPr>
        <w:t xml:space="preserve">7 </w:t>
      </w:r>
      <w:r w:rsidR="00D77636" w:rsidRPr="00E0663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E0663E">
        <w:rPr>
          <w:rFonts w:ascii="Angsana New" w:hAnsi="Angsana New"/>
          <w:sz w:val="32"/>
          <w:szCs w:val="32"/>
        </w:rPr>
        <w:t xml:space="preserve">2564 </w:t>
      </w:r>
      <w:r w:rsidR="00D77636" w:rsidRPr="00E0663E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E0663E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จัดตั้งบริษัทย่อยเพื่อประเกอบธุรกิจ จำหน่ายผลิตภัณฑ์คอนกรีตอัดแรงภายใต้เครื่องหมายการค้า </w:t>
      </w:r>
      <w:r w:rsidR="00D77636" w:rsidRPr="00E0663E">
        <w:rPr>
          <w:rFonts w:ascii="Angsana New" w:hAnsi="Angsana New"/>
          <w:sz w:val="30"/>
          <w:szCs w:val="30"/>
        </w:rPr>
        <w:t>“STEC”</w:t>
      </w:r>
      <w:r w:rsidR="00D77636" w:rsidRPr="00E0663E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115 </w:t>
      </w:r>
      <w:r w:rsidR="00D77636" w:rsidRPr="00E0663E">
        <w:rPr>
          <w:rFonts w:ascii="Angsana New" w:hAnsi="Angsana New"/>
          <w:sz w:val="30"/>
          <w:szCs w:val="30"/>
        </w:rPr>
        <w:t>KV</w:t>
      </w:r>
      <w:r w:rsidR="00D77636" w:rsidRPr="00E0663E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18"/>
    </w:p>
    <w:p w14:paraId="2C839E7A" w14:textId="77777777" w:rsidR="006526FD" w:rsidRPr="00E0663E" w:rsidRDefault="006526FD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9" w:name="_Hlk102994324"/>
      <w:r w:rsidRPr="00E0663E">
        <w:rPr>
          <w:rFonts w:ascii="Angsana New" w:hAnsi="Angsana New"/>
          <w:sz w:val="30"/>
          <w:szCs w:val="30"/>
          <w:cs/>
        </w:rPr>
        <w:t xml:space="preserve">วันที่ </w:t>
      </w:r>
      <w:r w:rsidRPr="00E0663E">
        <w:rPr>
          <w:rFonts w:ascii="Angsana New" w:hAnsi="Angsana New"/>
          <w:sz w:val="30"/>
          <w:szCs w:val="30"/>
        </w:rPr>
        <w:t xml:space="preserve">4 </w:t>
      </w:r>
      <w:r w:rsidRPr="00E0663E">
        <w:rPr>
          <w:rFonts w:ascii="Angsana New" w:hAnsi="Angsana New" w:hint="cs"/>
          <w:sz w:val="30"/>
          <w:szCs w:val="30"/>
          <w:cs/>
        </w:rPr>
        <w:t>มีนาคม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</w:rPr>
        <w:t xml:space="preserve">2565 </w:t>
      </w:r>
      <w:r w:rsidRPr="00E0663E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E0663E">
        <w:rPr>
          <w:rFonts w:ascii="Angsana New" w:hAnsi="Angsana New" w:hint="cs"/>
          <w:sz w:val="30"/>
          <w:szCs w:val="30"/>
          <w:cs/>
        </w:rPr>
        <w:t>ผลิตและ</w:t>
      </w:r>
      <w:r w:rsidRPr="00E0663E">
        <w:rPr>
          <w:rFonts w:ascii="Angsana New" w:hAnsi="Angsana New"/>
          <w:sz w:val="30"/>
          <w:szCs w:val="30"/>
          <w:cs/>
        </w:rPr>
        <w:t>จำหน่าย</w:t>
      </w:r>
      <w:r w:rsidRPr="00E0663E">
        <w:rPr>
          <w:rFonts w:ascii="Angsana New" w:hAnsi="Angsana New" w:hint="cs"/>
          <w:sz w:val="30"/>
          <w:szCs w:val="30"/>
          <w:cs/>
        </w:rPr>
        <w:t>ลวดเหล็ก</w:t>
      </w:r>
      <w:bookmarkStart w:id="20" w:name="_Hlk102996128"/>
      <w:r w:rsidR="008B16B4" w:rsidRPr="00E0663E">
        <w:rPr>
          <w:rFonts w:ascii="Angsana New" w:hAnsi="Angsana New" w:hint="cs"/>
          <w:sz w:val="30"/>
          <w:szCs w:val="30"/>
          <w:cs/>
        </w:rPr>
        <w:t>เพื่อ</w:t>
      </w:r>
      <w:r w:rsidR="008B16B4" w:rsidRPr="00E0663E">
        <w:rPr>
          <w:rFonts w:ascii="Angsana New" w:hAnsi="Angsana New"/>
          <w:sz w:val="30"/>
          <w:szCs w:val="30"/>
          <w:cs/>
        </w:rPr>
        <w:t xml:space="preserve">เพิ่มรายได้ให้กับบริษัท  ลดต้นทุนในการผลิต  </w:t>
      </w:r>
      <w:r w:rsidR="008B16B4" w:rsidRPr="00E0663E">
        <w:rPr>
          <w:rFonts w:ascii="Angsana New" w:hAnsi="Angsana New" w:hint="cs"/>
          <w:sz w:val="30"/>
          <w:szCs w:val="30"/>
          <w:cs/>
        </w:rPr>
        <w:t>และ</w:t>
      </w:r>
      <w:r w:rsidR="008B16B4" w:rsidRPr="00E0663E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bookmarkEnd w:id="19"/>
    <w:bookmarkEnd w:id="20"/>
    <w:p w14:paraId="506385E9" w14:textId="77777777" w:rsidR="006526FD" w:rsidRPr="00E0663E" w:rsidRDefault="006526FD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5152273" w14:textId="77777777" w:rsidR="007924E7" w:rsidRPr="00E0663E" w:rsidRDefault="00B34730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47868" w:rsidRPr="00E0663E">
        <w:rPr>
          <w:rFonts w:ascii="Angsana New" w:hAnsi="Angsana New"/>
          <w:b/>
          <w:bCs/>
          <w:sz w:val="32"/>
          <w:szCs w:val="32"/>
        </w:rPr>
        <w:t>0</w:t>
      </w:r>
      <w:r w:rsidR="00A51632" w:rsidRPr="00E0663E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E0663E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E0663E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6D75158" w14:textId="77777777" w:rsidR="007924E7" w:rsidRPr="00E0663E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6D588651" w14:textId="77777777" w:rsidR="007924E7" w:rsidRPr="00E0663E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64"/>
        <w:gridCol w:w="2065"/>
        <w:gridCol w:w="567"/>
        <w:gridCol w:w="1417"/>
        <w:gridCol w:w="141"/>
      </w:tblGrid>
      <w:tr w:rsidR="0031137A" w:rsidRPr="00E0663E" w14:paraId="610DFF8F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7825BA19" w14:textId="77777777" w:rsidR="009E4B1F" w:rsidRPr="00E0663E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A6147D8" w14:textId="77777777" w:rsidR="009E4B1F" w:rsidRPr="00E0663E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E0663E" w14:paraId="773E5A14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711205D6" w14:textId="77777777" w:rsidR="009E4B1F" w:rsidRPr="00E0663E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76CA5E" w14:textId="77777777" w:rsidR="009E4B1F" w:rsidRPr="00E0663E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E0663E" w14:paraId="2E31132F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29A9E" w14:textId="77777777" w:rsidR="00342CE4" w:rsidRPr="00E0663E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E0663E">
              <w:rPr>
                <w:rFonts w:ascii="Angsana New" w:hAnsi="Angsana New"/>
                <w:sz w:val="30"/>
                <w:szCs w:val="30"/>
              </w:rPr>
              <w:t>1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1E402D" w:rsidRPr="00E066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261DD" w14:textId="77777777" w:rsidR="00342CE4" w:rsidRPr="00E0663E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64,062</w:t>
            </w:r>
          </w:p>
        </w:tc>
      </w:tr>
      <w:tr w:rsidR="0031137A" w:rsidRPr="00E0663E" w14:paraId="1C4373AC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9B8E2" w14:textId="77777777" w:rsidR="00342CE4" w:rsidRPr="00E0663E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68288" w14:textId="77777777" w:rsidR="00342CE4" w:rsidRPr="00E0663E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A5960" w14:textId="77777777" w:rsidR="00342CE4" w:rsidRPr="00E0663E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3B8D8B35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93F03" w14:textId="77777777" w:rsidR="00342CE4" w:rsidRPr="00E0663E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33266" w14:textId="77777777" w:rsidR="00342CE4" w:rsidRPr="00E0663E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16ADE" w14:textId="77777777" w:rsidR="00342CE4" w:rsidRPr="00E0663E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6637B2F4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251D0" w14:textId="77777777" w:rsidR="00342CE4" w:rsidRPr="00E0663E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95F11" w14:textId="77777777" w:rsidR="00342CE4" w:rsidRPr="00E0663E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0C75" w14:textId="77777777" w:rsidR="00342CE4" w:rsidRPr="00E0663E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48EC5373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D91B4D" w14:textId="77777777" w:rsidR="00781234" w:rsidRPr="00E0663E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91897" w14:textId="77777777" w:rsidR="00781234" w:rsidRPr="00E0663E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11480" w14:textId="77777777" w:rsidR="00781234" w:rsidRPr="00E0663E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31AD9376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A5199" w14:textId="77777777" w:rsidR="00342CE4" w:rsidRPr="00E0663E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F5F97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AF5F97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AF5F97"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DC283B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26DD" w14:textId="77777777" w:rsidR="00342CE4" w:rsidRPr="00E0663E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49C51" w14:textId="77777777" w:rsidR="00342CE4" w:rsidRPr="00E0663E" w:rsidRDefault="009B724C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64,062</w:t>
            </w:r>
          </w:p>
        </w:tc>
      </w:tr>
      <w:tr w:rsidR="0031137A" w:rsidRPr="00E0663E" w14:paraId="6E1B7F12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6AFEED02" w14:textId="77777777" w:rsidR="00342CE4" w:rsidRPr="00E0663E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0D74915" w14:textId="77777777" w:rsidR="00342CE4" w:rsidRPr="00E0663E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2FE6CA94" w14:textId="77777777" w:rsidR="00D055BA" w:rsidRPr="00E0663E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บริษัทมีการจัดประเภทที่ดินที่จังหวัดอุดรธานีใหม่ ซึ่งเดิมจัดประเภทอยู่ในรายการบัญชีที่ดิน อาคารและอุปกรณ์ โดยจัดประเภทใหม่เป็นอสังหาริมทรัพย์เพื่อการลงทุน เนื่องจากบริษัทไม่มีแผนชัดเจนที่จะใช้ประโยชน์เพื่อการตั้งโรงงานใหม่ตั้งแต่เริ่มแรก แต่ซื้อไว้เพื่อรองรับดินที่ได้จากการขุดของโครงการแก้มลิง ณ ปัจจุบันทางบริษัทมีความตั้งใจที่จะขายให้แก่บริษัทที่จะเข้ามาพัฒนาพื้นที่ดังกล่าว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E0663E">
        <w:rPr>
          <w:rFonts w:ascii="Angsana New" w:hAnsi="Angsana New"/>
          <w:sz w:val="30"/>
          <w:szCs w:val="30"/>
        </w:rPr>
        <w:t xml:space="preserve"> </w:t>
      </w:r>
    </w:p>
    <w:p w14:paraId="43F65F1D" w14:textId="77777777" w:rsidR="007368D6" w:rsidRPr="00E0663E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E0663E">
        <w:rPr>
          <w:rFonts w:ascii="Angsana New" w:hAnsi="Angsana New"/>
          <w:sz w:val="30"/>
          <w:szCs w:val="30"/>
        </w:rPr>
        <w:t>29</w:t>
      </w:r>
      <w:r w:rsidR="00D055BA" w:rsidRPr="00E0663E">
        <w:rPr>
          <w:rFonts w:ascii="Angsana New" w:hAnsi="Angsana New"/>
          <w:sz w:val="30"/>
          <w:szCs w:val="30"/>
        </w:rPr>
        <w:t xml:space="preserve"> </w:t>
      </w:r>
      <w:r w:rsidR="00781234" w:rsidRPr="00E0663E">
        <w:rPr>
          <w:rFonts w:ascii="Angsana New" w:hAnsi="Angsana New" w:hint="cs"/>
          <w:sz w:val="30"/>
          <w:szCs w:val="30"/>
          <w:cs/>
        </w:rPr>
        <w:t>เมษายน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</w:rPr>
        <w:t>2564</w:t>
      </w:r>
      <w:r w:rsidRPr="00E0663E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E0663E">
        <w:rPr>
          <w:rFonts w:ascii="Angsana New" w:hAnsi="Angsana New"/>
          <w:sz w:val="30"/>
          <w:szCs w:val="30"/>
        </w:rPr>
        <w:t xml:space="preserve">64.06 </w:t>
      </w:r>
      <w:r w:rsidRPr="00E0663E">
        <w:rPr>
          <w:rFonts w:ascii="Angsana New" w:hAnsi="Angsana New"/>
          <w:sz w:val="30"/>
          <w:szCs w:val="30"/>
          <w:cs/>
        </w:rPr>
        <w:t>ล้านบาท</w:t>
      </w:r>
    </w:p>
    <w:p w14:paraId="5DABC316" w14:textId="77777777" w:rsidR="00DD1CDB" w:rsidRPr="00E0663E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167FDE2" w14:textId="77777777" w:rsidR="00DD1CDB" w:rsidRPr="00E0663E" w:rsidRDefault="00DD1CDB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D83873E" w14:textId="77777777" w:rsidR="00544F48" w:rsidRPr="00E0663E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E0663E">
        <w:rPr>
          <w:rFonts w:ascii="Angsana New" w:hAnsi="Angsana New"/>
          <w:b/>
          <w:bCs/>
          <w:sz w:val="30"/>
          <w:szCs w:val="30"/>
        </w:rPr>
        <w:t>1</w:t>
      </w:r>
      <w:r w:rsidR="00544F48" w:rsidRPr="00E0663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E0663E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29E81B95" w14:textId="77777777" w:rsidR="00C14112" w:rsidRPr="00E0663E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4876F699" w14:textId="77777777" w:rsidR="00C14112" w:rsidRPr="00E0663E" w:rsidRDefault="00C14112" w:rsidP="00C1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279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0"/>
        <w:gridCol w:w="2632"/>
        <w:gridCol w:w="1417"/>
      </w:tblGrid>
      <w:tr w:rsidR="0031137A" w:rsidRPr="00E0663E" w14:paraId="0BAB1AE4" w14:textId="77777777" w:rsidTr="004B7ADD">
        <w:trPr>
          <w:cantSplit/>
          <w:trHeight w:val="413"/>
        </w:trPr>
        <w:tc>
          <w:tcPr>
            <w:tcW w:w="9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F32C3" w14:textId="77777777" w:rsidR="00544F48" w:rsidRPr="00E0663E" w:rsidRDefault="00FB6025" w:rsidP="004B7ADD">
            <w:pPr>
              <w:spacing w:line="240" w:lineRule="auto"/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="00544F48"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44F48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E0663E" w14:paraId="33E60F8D" w14:textId="77777777" w:rsidTr="0014549E">
        <w:trPr>
          <w:trHeight w:val="413"/>
        </w:trPr>
        <w:tc>
          <w:tcPr>
            <w:tcW w:w="7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334B36" w14:textId="77777777" w:rsidR="00AC77D8" w:rsidRPr="00E0663E" w:rsidRDefault="00AC77D8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E402D" w:rsidRPr="00E0663E">
              <w:rPr>
                <w:rFonts w:ascii="Angsana New" w:hAnsi="Angsana New"/>
                <w:sz w:val="30"/>
                <w:szCs w:val="30"/>
              </w:rPr>
              <w:t>1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E402D" w:rsidRPr="00E066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91ACD" w14:textId="77777777" w:rsidR="00AC77D8" w:rsidRPr="00E0663E" w:rsidRDefault="001B5ED0" w:rsidP="00702B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1,127,203</w:t>
            </w:r>
          </w:p>
        </w:tc>
      </w:tr>
      <w:tr w:rsidR="0031137A" w:rsidRPr="00E0663E" w14:paraId="1F18355D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F6F57" w14:textId="77777777" w:rsidR="00EE5FBF" w:rsidRPr="00E0663E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F0B49" w14:textId="77777777" w:rsidR="00EE5FBF" w:rsidRPr="00E0663E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0CF94" w14:textId="77777777" w:rsidR="00EE5FBF" w:rsidRPr="00E0663E" w:rsidRDefault="003C2DA8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190,992</w:t>
            </w:r>
          </w:p>
        </w:tc>
      </w:tr>
      <w:tr w:rsidR="0031137A" w:rsidRPr="00E0663E" w14:paraId="1B988049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3E708" w14:textId="77777777" w:rsidR="00EE5FBF" w:rsidRPr="00E0663E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30B3A" w14:textId="77777777" w:rsidR="00EE5FBF" w:rsidRPr="00E0663E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28A83" w14:textId="77777777" w:rsidR="00EE5FBF" w:rsidRPr="00E0663E" w:rsidRDefault="003C2DA8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18,548</w:t>
            </w:r>
          </w:p>
        </w:tc>
      </w:tr>
      <w:tr w:rsidR="0031137A" w:rsidRPr="00E0663E" w14:paraId="319CD4F7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E28F1" w14:textId="77777777" w:rsidR="00EE5FBF" w:rsidRPr="00E0663E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576C6" w14:textId="77777777" w:rsidR="00EE5FBF" w:rsidRPr="00E0663E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A5FE0" w14:textId="77777777" w:rsidR="00EE5FBF" w:rsidRPr="00E0663E" w:rsidRDefault="005B217E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</w:t>
            </w:r>
            <w:r w:rsidR="003C2DA8" w:rsidRPr="00E0663E">
              <w:rPr>
                <w:rFonts w:ascii="Angsana New" w:hAnsi="Angsana New"/>
                <w:sz w:val="30"/>
                <w:szCs w:val="30"/>
              </w:rPr>
              <w:t>48,051</w:t>
            </w:r>
            <w:r w:rsidRPr="00E06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37A" w:rsidRPr="00E0663E" w14:paraId="546063AE" w14:textId="77777777" w:rsidTr="004B7ADD">
        <w:trPr>
          <w:trHeight w:val="413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2D13C" w14:textId="77777777" w:rsidR="00EE5FBF" w:rsidRPr="00E0663E" w:rsidRDefault="00EE5FBF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1E2E8" w14:textId="77777777" w:rsidR="00EE5FBF" w:rsidRPr="00E0663E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ABEA3" w14:textId="77777777" w:rsidR="00EE5FBF" w:rsidRPr="00E0663E" w:rsidRDefault="005B217E" w:rsidP="00BB0E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FBF" w:rsidRPr="00E0663E" w14:paraId="0FBE3AC5" w14:textId="77777777" w:rsidTr="004B7ADD">
        <w:trPr>
          <w:trHeight w:val="436"/>
        </w:trPr>
        <w:tc>
          <w:tcPr>
            <w:tcW w:w="5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DCFCC8" w14:textId="77777777" w:rsidR="00EE5FBF" w:rsidRPr="00E0663E" w:rsidRDefault="00EE5FBF" w:rsidP="00E52E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F5F97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AF5F97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AF5F97"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52E12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1E402D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A2DB8" w14:textId="77777777" w:rsidR="00EE5FBF" w:rsidRPr="00E0663E" w:rsidRDefault="00EE5FBF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8B400" w14:textId="77777777" w:rsidR="00EE5FBF" w:rsidRPr="00E0663E" w:rsidRDefault="007E5515" w:rsidP="00BB0E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1,288,692</w:t>
            </w:r>
          </w:p>
        </w:tc>
      </w:tr>
    </w:tbl>
    <w:p w14:paraId="0FE15815" w14:textId="77777777" w:rsidR="00544F48" w:rsidRPr="00E0663E" w:rsidRDefault="00544F48" w:rsidP="00544F48">
      <w:pPr>
        <w:rPr>
          <w:rFonts w:ascii="Angsana New" w:eastAsia="Calibri" w:hAnsi="Angsana New"/>
          <w:sz w:val="16"/>
          <w:szCs w:val="16"/>
          <w:cs/>
        </w:rPr>
      </w:pPr>
    </w:p>
    <w:p w14:paraId="52FCE02A" w14:textId="77777777" w:rsidR="00544F48" w:rsidRPr="00E0663E" w:rsidRDefault="00544F48" w:rsidP="00C30D2B">
      <w:pPr>
        <w:tabs>
          <w:tab w:val="clear" w:pos="454"/>
          <w:tab w:val="clear" w:pos="680"/>
        </w:tabs>
        <w:spacing w:after="240"/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</w:rPr>
        <w:t>25</w:t>
      </w:r>
      <w:r w:rsidR="005A14D0" w:rsidRPr="00E0663E">
        <w:rPr>
          <w:rFonts w:ascii="Angsana New" w:hAnsi="Angsana New"/>
          <w:sz w:val="30"/>
          <w:szCs w:val="30"/>
        </w:rPr>
        <w:t>6</w:t>
      </w:r>
      <w:r w:rsidR="001E402D" w:rsidRPr="00E0663E">
        <w:rPr>
          <w:rFonts w:ascii="Angsana New" w:hAnsi="Angsana New"/>
          <w:sz w:val="30"/>
          <w:szCs w:val="30"/>
        </w:rPr>
        <w:t>5</w:t>
      </w:r>
      <w:r w:rsidRPr="00E0663E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มูลค่าสุทธิทางบัญชีจำนวน</w:t>
      </w:r>
      <w:r w:rsidRPr="00E0663E">
        <w:rPr>
          <w:rFonts w:ascii="Angsana New" w:hAnsi="Angsana New"/>
          <w:sz w:val="30"/>
          <w:szCs w:val="30"/>
        </w:rPr>
        <w:t xml:space="preserve"> </w:t>
      </w:r>
      <w:bookmarkStart w:id="21" w:name="_Hlk71032733"/>
      <w:r w:rsidR="00680378" w:rsidRPr="00E0663E">
        <w:rPr>
          <w:rFonts w:ascii="Angsana New" w:hAnsi="Angsana New"/>
          <w:sz w:val="30"/>
          <w:szCs w:val="30"/>
        </w:rPr>
        <w:t>631.23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bookmarkEnd w:id="21"/>
      <w:r w:rsidRPr="00E0663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0663E">
        <w:rPr>
          <w:rFonts w:ascii="Angsana New" w:hAnsi="Angsana New"/>
          <w:i/>
          <w:iCs/>
          <w:sz w:val="30"/>
          <w:szCs w:val="30"/>
          <w:cs/>
        </w:rPr>
        <w:t>(</w:t>
      </w:r>
      <w:r w:rsidRPr="00E0663E">
        <w:rPr>
          <w:rFonts w:ascii="Angsana New" w:hAnsi="Angsana New"/>
          <w:i/>
          <w:iCs/>
          <w:sz w:val="30"/>
          <w:szCs w:val="30"/>
        </w:rPr>
        <w:t>25</w:t>
      </w:r>
      <w:r w:rsidRPr="00E0663E">
        <w:rPr>
          <w:rFonts w:ascii="Angsana New" w:hAnsi="Angsana New"/>
          <w:i/>
          <w:iCs/>
          <w:sz w:val="30"/>
          <w:szCs w:val="30"/>
          <w:cs/>
        </w:rPr>
        <w:t>6</w:t>
      </w:r>
      <w:r w:rsidR="0092638D" w:rsidRPr="00E0663E">
        <w:rPr>
          <w:rFonts w:ascii="Angsana New" w:hAnsi="Angsana New"/>
          <w:i/>
          <w:iCs/>
          <w:sz w:val="30"/>
          <w:szCs w:val="30"/>
        </w:rPr>
        <w:t>4</w:t>
      </w:r>
      <w:r w:rsidRPr="00E0663E">
        <w:rPr>
          <w:rFonts w:ascii="Angsana New" w:hAnsi="Angsana New"/>
          <w:i/>
          <w:iCs/>
          <w:sz w:val="30"/>
          <w:szCs w:val="30"/>
        </w:rPr>
        <w:t xml:space="preserve"> </w:t>
      </w:r>
      <w:r w:rsidRPr="00E0663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22" w:name="_Hlk102734020"/>
      <w:r w:rsidR="0092638D" w:rsidRPr="00E0663E">
        <w:rPr>
          <w:rFonts w:ascii="Angsana New" w:hAnsi="Angsana New"/>
          <w:i/>
          <w:iCs/>
          <w:sz w:val="30"/>
          <w:szCs w:val="30"/>
        </w:rPr>
        <w:t>63</w:t>
      </w:r>
      <w:r w:rsidR="00DB29D9" w:rsidRPr="00E0663E">
        <w:rPr>
          <w:rFonts w:ascii="Angsana New" w:hAnsi="Angsana New"/>
          <w:i/>
          <w:iCs/>
          <w:sz w:val="30"/>
          <w:szCs w:val="30"/>
        </w:rPr>
        <w:t>5</w:t>
      </w:r>
      <w:r w:rsidR="0092638D" w:rsidRPr="00E0663E">
        <w:rPr>
          <w:rFonts w:ascii="Angsana New" w:hAnsi="Angsana New"/>
          <w:i/>
          <w:iCs/>
          <w:sz w:val="30"/>
          <w:szCs w:val="30"/>
        </w:rPr>
        <w:t>.</w:t>
      </w:r>
      <w:r w:rsidR="00DB29D9" w:rsidRPr="00E0663E">
        <w:rPr>
          <w:rFonts w:ascii="Angsana New" w:hAnsi="Angsana New"/>
          <w:i/>
          <w:iCs/>
          <w:sz w:val="30"/>
          <w:szCs w:val="30"/>
        </w:rPr>
        <w:t>09</w:t>
      </w:r>
      <w:r w:rsidRPr="00E0663E">
        <w:rPr>
          <w:rFonts w:ascii="Angsana New" w:hAnsi="Angsana New"/>
          <w:i/>
          <w:iCs/>
          <w:sz w:val="30"/>
          <w:szCs w:val="30"/>
        </w:rPr>
        <w:t xml:space="preserve"> </w:t>
      </w:r>
      <w:r w:rsidRPr="00E0663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bookmarkEnd w:id="22"/>
      <w:r w:rsidRPr="00E0663E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E0663E">
        <w:rPr>
          <w:rFonts w:ascii="Angsana New" w:hAnsi="Angsana New"/>
          <w:sz w:val="30"/>
          <w:szCs w:val="30"/>
          <w:cs/>
        </w:rPr>
        <w:t>ใช้เป็นหลักประกันเงินกู้ยืมจากสถาบันการเงิน  (หมายเหตุข้อ 1</w:t>
      </w:r>
      <w:r w:rsidR="00980F65" w:rsidRPr="00E0663E">
        <w:rPr>
          <w:rFonts w:ascii="Angsana New" w:hAnsi="Angsana New"/>
          <w:sz w:val="30"/>
          <w:szCs w:val="30"/>
        </w:rPr>
        <w:t>4</w:t>
      </w:r>
      <w:r w:rsidRPr="00E0663E">
        <w:rPr>
          <w:rFonts w:ascii="Angsana New" w:hAnsi="Angsana New"/>
          <w:sz w:val="30"/>
          <w:szCs w:val="30"/>
          <w:cs/>
        </w:rPr>
        <w:t>)</w:t>
      </w:r>
    </w:p>
    <w:p w14:paraId="4A30907C" w14:textId="77777777" w:rsidR="00CC489C" w:rsidRPr="00E0663E" w:rsidRDefault="00AD32C1" w:rsidP="00CC48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1</w:t>
      </w:r>
      <w:r w:rsidR="00F47868" w:rsidRPr="00E0663E">
        <w:rPr>
          <w:rFonts w:ascii="Angsana New" w:hAnsi="Angsana New"/>
          <w:b/>
          <w:bCs/>
          <w:sz w:val="30"/>
          <w:szCs w:val="30"/>
        </w:rPr>
        <w:t>2</w:t>
      </w:r>
      <w:r w:rsidR="00155C2C" w:rsidRPr="00E0663E">
        <w:rPr>
          <w:rFonts w:ascii="Angsana New" w:hAnsi="Angsana New"/>
          <w:b/>
          <w:bCs/>
          <w:sz w:val="30"/>
          <w:szCs w:val="30"/>
        </w:rPr>
        <w:tab/>
      </w:r>
      <w:r w:rsidR="00CC489C" w:rsidRPr="00E0663E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423CE19" w14:textId="77777777" w:rsidR="00CC489C" w:rsidRPr="00E0663E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E0663E">
        <w:rPr>
          <w:rFonts w:ascii="Angsana New" w:hAnsi="Angsana New"/>
          <w:sz w:val="30"/>
          <w:szCs w:val="30"/>
          <w:cs/>
        </w:rPr>
        <w:t>ธิการใช้/สิทธิการเช่าสำหรับงวด</w:t>
      </w:r>
      <w:r w:rsidR="0093680E" w:rsidRPr="00E0663E">
        <w:rPr>
          <w:rFonts w:ascii="Angsana New" w:hAnsi="Angsana New" w:hint="cs"/>
          <w:sz w:val="30"/>
          <w:szCs w:val="30"/>
          <w:cs/>
        </w:rPr>
        <w:t>หก</w:t>
      </w:r>
      <w:r w:rsidRPr="00E0663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C703C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</w:rPr>
        <w:t>256</w:t>
      </w:r>
      <w:r w:rsidR="008720E6" w:rsidRPr="00E0663E">
        <w:rPr>
          <w:rFonts w:ascii="Angsana New" w:hAnsi="Angsana New"/>
          <w:sz w:val="30"/>
          <w:szCs w:val="30"/>
        </w:rPr>
        <w:t>5</w:t>
      </w:r>
      <w:r w:rsidRPr="00E0663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CA661E3" w14:textId="77777777" w:rsidR="006C7CDA" w:rsidRPr="00E0663E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0605FBEA" w14:textId="77777777" w:rsidR="006C7CDA" w:rsidRPr="00E0663E" w:rsidRDefault="006C7CDA" w:rsidP="006C7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p w14:paraId="2E9DE732" w14:textId="77777777" w:rsidR="00CC489C" w:rsidRPr="00E0663E" w:rsidRDefault="00CC489C" w:rsidP="00CC489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i/>
          <w:iCs/>
          <w:sz w:val="30"/>
          <w:szCs w:val="30"/>
        </w:rPr>
      </w:pPr>
      <w:r w:rsidRPr="00E0663E">
        <w:rPr>
          <w:rFonts w:ascii="Angsana New" w:hAnsi="Angsana New"/>
          <w:i/>
          <w:iCs/>
          <w:sz w:val="30"/>
          <w:szCs w:val="30"/>
        </w:rPr>
        <w:t>(</w:t>
      </w:r>
      <w:r w:rsidRPr="00E0663E">
        <w:rPr>
          <w:rFonts w:ascii="Angsana New" w:hAnsi="Angsana New"/>
          <w:i/>
          <w:iCs/>
          <w:sz w:val="30"/>
          <w:szCs w:val="30"/>
          <w:cs/>
        </w:rPr>
        <w:t>หน่วย</w:t>
      </w:r>
      <w:r w:rsidRPr="00E0663E">
        <w:rPr>
          <w:rFonts w:ascii="Angsana New" w:hAnsi="Angsana New"/>
          <w:i/>
          <w:iCs/>
          <w:sz w:val="30"/>
          <w:szCs w:val="30"/>
        </w:rPr>
        <w:t xml:space="preserve">: </w:t>
      </w:r>
      <w:r w:rsidRPr="00E0663E">
        <w:rPr>
          <w:rFonts w:ascii="Angsana New" w:hAnsi="Angsana New"/>
          <w:i/>
          <w:iCs/>
          <w:sz w:val="30"/>
          <w:szCs w:val="30"/>
          <w:cs/>
        </w:rPr>
        <w:t>พันบาท</w:t>
      </w:r>
      <w:r w:rsidRPr="00E0663E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798"/>
        <w:gridCol w:w="1440"/>
      </w:tblGrid>
      <w:tr w:rsidR="0031137A" w:rsidRPr="00E0663E" w14:paraId="4AB7E25D" w14:textId="77777777" w:rsidTr="00CC489C">
        <w:tc>
          <w:tcPr>
            <w:tcW w:w="5940" w:type="dxa"/>
            <w:hideMark/>
          </w:tcPr>
          <w:p w14:paraId="7ABB42ED" w14:textId="77777777" w:rsidR="00CC489C" w:rsidRPr="00E0663E" w:rsidRDefault="00CC489C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720E6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8" w:type="dxa"/>
          </w:tcPr>
          <w:p w14:paraId="7D036F29" w14:textId="77777777" w:rsidR="00CC489C" w:rsidRPr="00E0663E" w:rsidRDefault="00CC489C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7CC7BD9" w14:textId="77777777" w:rsidR="00CC489C" w:rsidRPr="00E0663E" w:rsidRDefault="001B5ED0" w:rsidP="00CC489C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146,312</w:t>
            </w:r>
          </w:p>
        </w:tc>
      </w:tr>
      <w:tr w:rsidR="0031137A" w:rsidRPr="00E0663E" w14:paraId="627168FD" w14:textId="77777777" w:rsidTr="00CC489C">
        <w:tc>
          <w:tcPr>
            <w:tcW w:w="5940" w:type="dxa"/>
            <w:hideMark/>
          </w:tcPr>
          <w:p w14:paraId="0B73DBE9" w14:textId="77777777" w:rsidR="00EE5FBF" w:rsidRPr="00E0663E" w:rsidRDefault="00EE5FBF" w:rsidP="00BB0E8B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98" w:type="dxa"/>
          </w:tcPr>
          <w:p w14:paraId="76C8301D" w14:textId="77777777" w:rsidR="00EE5FBF" w:rsidRPr="00E0663E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EACAC2" w14:textId="77777777" w:rsidR="00EE5FBF" w:rsidRPr="00E0663E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2,</w:t>
            </w:r>
            <w:r w:rsidR="007E5515" w:rsidRPr="00E0663E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31137A" w:rsidRPr="00E0663E" w14:paraId="5AEFA564" w14:textId="77777777" w:rsidTr="00CC489C">
        <w:tc>
          <w:tcPr>
            <w:tcW w:w="5940" w:type="dxa"/>
            <w:hideMark/>
          </w:tcPr>
          <w:p w14:paraId="33D59D22" w14:textId="77777777" w:rsidR="00EE5FBF" w:rsidRPr="00E0663E" w:rsidRDefault="00EE5FBF" w:rsidP="00F63506">
            <w:pPr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</w:tcPr>
          <w:p w14:paraId="24F9F86C" w14:textId="77777777" w:rsidR="00EE5FBF" w:rsidRPr="00E0663E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BBFD42" w14:textId="77777777" w:rsidR="00EE5FBF" w:rsidRPr="00E0663E" w:rsidRDefault="00015243" w:rsidP="00BB0E8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</w:t>
            </w:r>
            <w:r w:rsidR="007E5515" w:rsidRPr="00E0663E">
              <w:rPr>
                <w:rFonts w:ascii="Angsana New" w:hAnsi="Angsana New"/>
                <w:sz w:val="30"/>
                <w:szCs w:val="30"/>
              </w:rPr>
              <w:t>18,548</w:t>
            </w:r>
            <w:r w:rsidRPr="00E06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37A" w:rsidRPr="00E0663E" w14:paraId="26C99A51" w14:textId="77777777" w:rsidTr="00BB0E8B">
        <w:tc>
          <w:tcPr>
            <w:tcW w:w="5940" w:type="dxa"/>
            <w:hideMark/>
          </w:tcPr>
          <w:p w14:paraId="36A8D40E" w14:textId="77777777" w:rsidR="00EE5FBF" w:rsidRPr="00E0663E" w:rsidRDefault="00EE5FBF" w:rsidP="00CC489C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798" w:type="dxa"/>
          </w:tcPr>
          <w:p w14:paraId="05DBF80E" w14:textId="77777777" w:rsidR="00EE5FBF" w:rsidRPr="00E0663E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C7D1D4" w14:textId="77777777" w:rsidR="00EE5FBF" w:rsidRPr="00E0663E" w:rsidRDefault="00015243" w:rsidP="00D2327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</w:t>
            </w:r>
            <w:r w:rsidR="007E5515" w:rsidRPr="00E0663E">
              <w:rPr>
                <w:rFonts w:ascii="Angsana New" w:hAnsi="Angsana New"/>
                <w:sz w:val="30"/>
                <w:szCs w:val="30"/>
              </w:rPr>
              <w:t>10,086</w:t>
            </w:r>
            <w:r w:rsidRPr="00E06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5FBF" w:rsidRPr="00E0663E" w14:paraId="5246F7B5" w14:textId="77777777" w:rsidTr="00CC489C">
        <w:tc>
          <w:tcPr>
            <w:tcW w:w="5940" w:type="dxa"/>
            <w:hideMark/>
          </w:tcPr>
          <w:p w14:paraId="1F31E946" w14:textId="77777777" w:rsidR="00EE5FBF" w:rsidRPr="00E0663E" w:rsidRDefault="00EE5FBF" w:rsidP="00BB0E8B">
            <w:pPr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F97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AF5F97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AF5F97"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8720E6" w:rsidRPr="00E066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98" w:type="dxa"/>
          </w:tcPr>
          <w:p w14:paraId="58CEDFB8" w14:textId="77777777" w:rsidR="00EE5FBF" w:rsidRPr="00E0663E" w:rsidRDefault="00EE5FBF" w:rsidP="00BB0E8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698604" w14:textId="77777777" w:rsidR="00EE5FBF" w:rsidRPr="00E0663E" w:rsidRDefault="007E5515" w:rsidP="00BB0E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120,527</w:t>
            </w:r>
          </w:p>
        </w:tc>
      </w:tr>
    </w:tbl>
    <w:p w14:paraId="0799B3B3" w14:textId="77777777" w:rsidR="00267A92" w:rsidRPr="00E0663E" w:rsidRDefault="00267A92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8F7E72" w14:textId="77777777" w:rsidR="00A6375B" w:rsidRPr="00E0663E" w:rsidRDefault="00A6375B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F29987" w14:textId="77777777" w:rsidR="00A6375B" w:rsidRPr="00E0663E" w:rsidRDefault="00A6375B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F8C022" w14:textId="77777777" w:rsidR="00672699" w:rsidRPr="00E0663E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EFCE5C" w14:textId="77777777" w:rsidR="00672699" w:rsidRPr="00E0663E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CCA2D9" w14:textId="77777777" w:rsidR="00155C2C" w:rsidRPr="00E0663E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CC489C" w:rsidRPr="00E0663E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E0663E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7A902962" w14:textId="77777777" w:rsidR="009C0413" w:rsidRPr="00E0663E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F64E8A"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4E8A" w:rsidRPr="00E0663E">
        <w:rPr>
          <w:rFonts w:ascii="Angsana New" w:hAnsi="Angsana New"/>
          <w:sz w:val="30"/>
          <w:szCs w:val="30"/>
        </w:rPr>
        <w:t>31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ธันวาคม</w:t>
      </w:r>
      <w:r w:rsidR="00F64E8A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F64E8A" w:rsidRPr="00E0663E">
        <w:rPr>
          <w:rFonts w:ascii="Angsana New" w:hAnsi="Angsana New"/>
          <w:sz w:val="30"/>
          <w:szCs w:val="30"/>
        </w:rPr>
        <w:t>256</w:t>
      </w:r>
      <w:r w:rsidR="008720E6" w:rsidRPr="00E0663E">
        <w:rPr>
          <w:rFonts w:ascii="Angsana New" w:hAnsi="Angsana New"/>
          <w:sz w:val="30"/>
          <w:szCs w:val="30"/>
        </w:rPr>
        <w:t>4</w:t>
      </w:r>
      <w:r w:rsidRPr="00E0663E">
        <w:rPr>
          <w:rFonts w:ascii="Angsana New" w:hAnsi="Angsana New"/>
          <w:sz w:val="30"/>
          <w:szCs w:val="30"/>
          <w:cs/>
        </w:rPr>
        <w:t xml:space="preserve"> มีดังนี้  </w:t>
      </w:r>
    </w:p>
    <w:tbl>
      <w:tblPr>
        <w:tblW w:w="9641" w:type="dxa"/>
        <w:tblInd w:w="284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E0663E" w14:paraId="0C3E8D57" w14:textId="77777777" w:rsidTr="00F76FA5">
        <w:tc>
          <w:tcPr>
            <w:tcW w:w="3827" w:type="dxa"/>
          </w:tcPr>
          <w:p w14:paraId="07908A8B" w14:textId="77777777" w:rsidR="006C7CDA" w:rsidRPr="00E0663E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14:paraId="4F1FA660" w14:textId="77777777" w:rsidR="006C7CDA" w:rsidRPr="00E0663E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E0663E" w14:paraId="0B90A105" w14:textId="77777777" w:rsidTr="005D401E">
        <w:tc>
          <w:tcPr>
            <w:tcW w:w="3827" w:type="dxa"/>
          </w:tcPr>
          <w:p w14:paraId="56C0FBA0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44820BBB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14:paraId="4C08E045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E0663E" w14:paraId="574F902B" w14:textId="77777777" w:rsidTr="00E27E47">
        <w:tc>
          <w:tcPr>
            <w:tcW w:w="3827" w:type="dxa"/>
          </w:tcPr>
          <w:p w14:paraId="467DEA26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78C8985" w14:textId="77777777" w:rsidR="00F64E8A" w:rsidRPr="00E0663E" w:rsidRDefault="00EC78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F64E8A" w:rsidRPr="00E0663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1584ABBB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DBCD471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26" w:type="dxa"/>
            <w:gridSpan w:val="2"/>
          </w:tcPr>
          <w:p w14:paraId="702EACAB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49A3101C" w14:textId="77777777" w:rsidR="00F64E8A" w:rsidRPr="00E0663E" w:rsidRDefault="00EC78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F64E8A" w:rsidRPr="00E0663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gridSpan w:val="2"/>
            <w:vAlign w:val="center"/>
          </w:tcPr>
          <w:p w14:paraId="0FADE2E8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CE6A4DE" w14:textId="77777777" w:rsidR="00F64E8A" w:rsidRPr="00E0663E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60ACE32C" w14:textId="77777777" w:rsidTr="004B7ADD">
        <w:trPr>
          <w:gridAfter w:val="1"/>
          <w:wAfter w:w="143" w:type="dxa"/>
        </w:trPr>
        <w:tc>
          <w:tcPr>
            <w:tcW w:w="3827" w:type="dxa"/>
          </w:tcPr>
          <w:p w14:paraId="225AB251" w14:textId="77777777" w:rsidR="00FC47EA" w:rsidRPr="00E0663E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14:paraId="0C778819" w14:textId="77777777" w:rsidR="00FC47EA" w:rsidRPr="00E0663E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1137A" w:rsidRPr="00E0663E" w14:paraId="466BCF2C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639402BF" w14:textId="77777777" w:rsidR="00201073" w:rsidRPr="00E0663E" w:rsidRDefault="00201073" w:rsidP="00201073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03A4B94" w14:textId="77777777" w:rsidR="00201073" w:rsidRPr="00E0663E" w:rsidRDefault="00395D5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18,907</w:t>
            </w:r>
          </w:p>
        </w:tc>
        <w:tc>
          <w:tcPr>
            <w:tcW w:w="284" w:type="dxa"/>
          </w:tcPr>
          <w:p w14:paraId="17723FB7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150305E2" w14:textId="77777777" w:rsidR="00201073" w:rsidRPr="00E0663E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18,298</w:t>
            </w:r>
          </w:p>
        </w:tc>
        <w:tc>
          <w:tcPr>
            <w:tcW w:w="283" w:type="dxa"/>
          </w:tcPr>
          <w:p w14:paraId="30055DA2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58E5E1F9" w14:textId="77777777" w:rsidR="00201073" w:rsidRPr="00E0663E" w:rsidRDefault="0039298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(310)</w:t>
            </w:r>
          </w:p>
        </w:tc>
        <w:tc>
          <w:tcPr>
            <w:tcW w:w="283" w:type="dxa"/>
            <w:gridSpan w:val="2"/>
          </w:tcPr>
          <w:p w14:paraId="061AEA4C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519B1B1C" w14:textId="77777777" w:rsidR="00201073" w:rsidRPr="00E0663E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</w:tr>
      <w:tr w:rsidR="0031137A" w:rsidRPr="00E0663E" w14:paraId="4F8ADA06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30F7A832" w14:textId="77777777" w:rsidR="00201073" w:rsidRPr="00E0663E" w:rsidRDefault="00201073" w:rsidP="00201073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27FC5E82" w14:textId="77777777" w:rsidR="00201073" w:rsidRPr="00E0663E" w:rsidRDefault="0039298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(310)</w:t>
            </w:r>
          </w:p>
        </w:tc>
        <w:tc>
          <w:tcPr>
            <w:tcW w:w="284" w:type="dxa"/>
          </w:tcPr>
          <w:p w14:paraId="17C25AA0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161B64D9" w14:textId="77777777" w:rsidR="00201073" w:rsidRPr="00E0663E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83" w:type="dxa"/>
          </w:tcPr>
          <w:p w14:paraId="33F89F91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640E4322" w14:textId="77777777" w:rsidR="00201073" w:rsidRPr="00E0663E" w:rsidRDefault="0039298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bidi="th-TH"/>
              </w:rPr>
              <w:t>310</w:t>
            </w:r>
          </w:p>
        </w:tc>
        <w:tc>
          <w:tcPr>
            <w:tcW w:w="283" w:type="dxa"/>
            <w:gridSpan w:val="2"/>
          </w:tcPr>
          <w:p w14:paraId="123257CE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05F3541" w14:textId="77777777" w:rsidR="00201073" w:rsidRPr="00E0663E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</w:p>
        </w:tc>
      </w:tr>
      <w:tr w:rsidR="00201073" w:rsidRPr="00E0663E" w14:paraId="3AFF7F15" w14:textId="77777777" w:rsidTr="0070190D">
        <w:trPr>
          <w:gridAfter w:val="1"/>
          <w:wAfter w:w="143" w:type="dxa"/>
        </w:trPr>
        <w:tc>
          <w:tcPr>
            <w:tcW w:w="3827" w:type="dxa"/>
          </w:tcPr>
          <w:p w14:paraId="1CDB0919" w14:textId="77777777" w:rsidR="00201073" w:rsidRPr="00E0663E" w:rsidRDefault="00201073" w:rsidP="00201073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8D3A9" w14:textId="77777777" w:rsidR="00201073" w:rsidRPr="00E0663E" w:rsidRDefault="00395D5D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18,597</w:t>
            </w:r>
          </w:p>
        </w:tc>
        <w:tc>
          <w:tcPr>
            <w:tcW w:w="284" w:type="dxa"/>
            <w:vAlign w:val="bottom"/>
          </w:tcPr>
          <w:p w14:paraId="79DCAA1F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775C27" w14:textId="77777777" w:rsidR="00201073" w:rsidRPr="00E0663E" w:rsidRDefault="00201073" w:rsidP="0020107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17,767</w:t>
            </w:r>
          </w:p>
        </w:tc>
        <w:tc>
          <w:tcPr>
            <w:tcW w:w="283" w:type="dxa"/>
            <w:vAlign w:val="bottom"/>
          </w:tcPr>
          <w:p w14:paraId="7B17056D" w14:textId="77777777" w:rsidR="00201073" w:rsidRPr="00E0663E" w:rsidRDefault="00201073" w:rsidP="0020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82ED1" w14:textId="77777777" w:rsidR="00201073" w:rsidRPr="00E0663E" w:rsidRDefault="00EC2314" w:rsidP="00EC23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283" w:type="dxa"/>
            <w:gridSpan w:val="2"/>
            <w:vAlign w:val="bottom"/>
          </w:tcPr>
          <w:p w14:paraId="2F68EA75" w14:textId="77777777" w:rsidR="00201073" w:rsidRPr="00E0663E" w:rsidRDefault="00201073" w:rsidP="00EC2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F75EDF" w14:textId="77777777" w:rsidR="00201073" w:rsidRPr="00E0663E" w:rsidRDefault="00EC2314" w:rsidP="00EC23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         </w:t>
            </w:r>
            <w:r w:rsidR="00201073"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6BB1BF2" w14:textId="77777777" w:rsidR="00CD2ECB" w:rsidRPr="00E0663E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032C1285" w14:textId="77777777" w:rsidR="00B17CF3" w:rsidRPr="00E0663E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รายกา</w:t>
      </w:r>
      <w:r w:rsidR="00264E61" w:rsidRPr="00E0663E">
        <w:rPr>
          <w:rFonts w:ascii="Angsana New" w:hAnsi="Angsana New" w:hint="cs"/>
          <w:sz w:val="30"/>
          <w:szCs w:val="30"/>
          <w:cs/>
        </w:rPr>
        <w:t>ร</w:t>
      </w:r>
      <w:r w:rsidRPr="00E0663E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เคลื่อนไหวของสินทรัพย์และหนี้สินภาษีเงินได้รอการตัดบัญชีสำหรับ</w:t>
      </w:r>
      <w:r w:rsidR="002B00C2" w:rsidRPr="00E0663E">
        <w:rPr>
          <w:rFonts w:ascii="Angsana New" w:hAnsi="Angsana New" w:hint="cs"/>
          <w:sz w:val="30"/>
          <w:szCs w:val="30"/>
          <w:cs/>
        </w:rPr>
        <w:t>งวด</w:t>
      </w:r>
      <w:r w:rsidR="002F72D8" w:rsidRPr="00E0663E">
        <w:rPr>
          <w:rFonts w:ascii="Angsana New" w:hAnsi="Angsana New" w:hint="cs"/>
          <w:sz w:val="30"/>
          <w:szCs w:val="30"/>
          <w:cs/>
        </w:rPr>
        <w:t>หก</w:t>
      </w:r>
      <w:r w:rsidR="00C50BF8" w:rsidRPr="00E0663E">
        <w:rPr>
          <w:rFonts w:ascii="Angsana New" w:hAnsi="Angsana New" w:hint="cs"/>
          <w:sz w:val="30"/>
          <w:szCs w:val="30"/>
          <w:cs/>
        </w:rPr>
        <w:t>เดือน</w:t>
      </w:r>
      <w:r w:rsidRPr="00E0663E">
        <w:rPr>
          <w:rFonts w:ascii="Angsana New" w:hAnsi="Angsana New"/>
          <w:sz w:val="30"/>
          <w:szCs w:val="30"/>
          <w:cs/>
        </w:rPr>
        <w:t>สิ้นสุดวันที่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E0663E" w14:paraId="077909BE" w14:textId="77777777" w:rsidTr="00F76FA5">
        <w:trPr>
          <w:trHeight w:val="80"/>
          <w:tblHeader/>
        </w:trPr>
        <w:tc>
          <w:tcPr>
            <w:tcW w:w="4722" w:type="dxa"/>
          </w:tcPr>
          <w:p w14:paraId="4CCF38AE" w14:textId="77777777" w:rsidR="00CD7B18" w:rsidRPr="00E0663E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44BE462D" w14:textId="77777777" w:rsidR="00CD7B18" w:rsidRPr="00E0663E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52970A75" w14:textId="77777777" w:rsidR="00CD7B18" w:rsidRPr="00E0663E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E0663E" w14:paraId="4E6335E0" w14:textId="77777777" w:rsidTr="00CC1DB2">
        <w:trPr>
          <w:trHeight w:val="80"/>
          <w:tblHeader/>
        </w:trPr>
        <w:tc>
          <w:tcPr>
            <w:tcW w:w="4722" w:type="dxa"/>
          </w:tcPr>
          <w:p w14:paraId="49776C54" w14:textId="77777777" w:rsidR="00F10F13" w:rsidRPr="00E0663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583B619" w14:textId="77777777" w:rsidR="00F10F13" w:rsidRPr="00E0663E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28ED9FEB" w14:textId="77777777" w:rsidR="00F10F13" w:rsidRPr="00E0663E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0663E">
              <w:rPr>
                <w:rFonts w:ascii="Angsana New" w:hAnsi="Angsana New"/>
                <w:sz w:val="26"/>
                <w:szCs w:val="26"/>
              </w:rPr>
              <w:t>1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="00B356A1" w:rsidRPr="00E0663E">
              <w:rPr>
                <w:rFonts w:ascii="Angsana New" w:hAnsi="Angsana New"/>
                <w:sz w:val="26"/>
                <w:szCs w:val="26"/>
              </w:rPr>
              <w:t>5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F1CD51C" w14:textId="77777777" w:rsidR="00F10F13" w:rsidRPr="00E0663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50286BBD" w14:textId="77777777" w:rsidR="00F10F13" w:rsidRPr="00E0663E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E0663E">
              <w:rPr>
                <w:rFonts w:ascii="Angsana New" w:hAnsi="Angsana New"/>
                <w:sz w:val="26"/>
                <w:szCs w:val="26"/>
              </w:rPr>
              <w:br/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39B9FFF6" w14:textId="77777777" w:rsidR="00F10F13" w:rsidRPr="00E0663E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2F9D5317" w14:textId="77777777" w:rsidR="00F10F13" w:rsidRPr="00E0663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41896136" w14:textId="77777777" w:rsidR="00F10F13" w:rsidRPr="00E0663E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0663E">
              <w:rPr>
                <w:rFonts w:ascii="Angsana New" w:hAnsi="Angsana New"/>
                <w:sz w:val="26"/>
                <w:szCs w:val="26"/>
              </w:rPr>
              <w:t>3</w:t>
            </w:r>
            <w:r w:rsidR="00F41189" w:rsidRPr="00E0663E">
              <w:rPr>
                <w:rFonts w:ascii="Angsana New" w:hAnsi="Angsana New"/>
                <w:sz w:val="26"/>
                <w:szCs w:val="26"/>
              </w:rPr>
              <w:t>0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356A1" w:rsidRPr="00E0663E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F41189"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ิถุนายน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="001B5ED0" w:rsidRPr="00E0663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1137A" w:rsidRPr="00E0663E" w14:paraId="273791FE" w14:textId="77777777" w:rsidTr="00CC1DB2">
        <w:trPr>
          <w:trHeight w:val="80"/>
          <w:tblHeader/>
        </w:trPr>
        <w:tc>
          <w:tcPr>
            <w:tcW w:w="4722" w:type="dxa"/>
          </w:tcPr>
          <w:p w14:paraId="4F16A35F" w14:textId="77777777" w:rsidR="00F10F13" w:rsidRPr="00E0663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32865AEA" w14:textId="77777777" w:rsidR="00F10F13" w:rsidRPr="00E0663E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75A8FF5" w14:textId="77777777" w:rsidR="00F10F13" w:rsidRPr="00E0663E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85198C0" w14:textId="77777777" w:rsidR="00F10F13" w:rsidRPr="00E0663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D5DC310" w14:textId="77777777" w:rsidR="00F10F13" w:rsidRPr="00E0663E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E0663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E0663E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E066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6110F0F6" w14:textId="77777777" w:rsidR="00F10F13" w:rsidRPr="00E0663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61F8F764" w14:textId="77777777" w:rsidR="00F10F13" w:rsidRPr="00E0663E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E0663E" w14:paraId="0BE360DE" w14:textId="77777777" w:rsidTr="00CC1DB2">
        <w:trPr>
          <w:trHeight w:val="80"/>
          <w:tblHeader/>
        </w:trPr>
        <w:tc>
          <w:tcPr>
            <w:tcW w:w="4722" w:type="dxa"/>
          </w:tcPr>
          <w:p w14:paraId="19E88EDF" w14:textId="77777777" w:rsidR="00F10F13" w:rsidRPr="00E0663E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9BDD370" w14:textId="77777777" w:rsidR="00F10F13" w:rsidRPr="00E0663E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52651BAB" w14:textId="77777777" w:rsidR="00F10F13" w:rsidRPr="00E0663E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66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E0663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E0663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E0663E" w14:paraId="30D390A5" w14:textId="77777777" w:rsidTr="00CC1DB2">
        <w:trPr>
          <w:trHeight w:val="80"/>
        </w:trPr>
        <w:tc>
          <w:tcPr>
            <w:tcW w:w="4722" w:type="dxa"/>
          </w:tcPr>
          <w:p w14:paraId="2D07CDC9" w14:textId="77777777" w:rsidR="00F10F13" w:rsidRPr="00E0663E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1F6E6725" w14:textId="77777777" w:rsidR="00F10F13" w:rsidRPr="00E0663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977C916" w14:textId="77777777" w:rsidR="00F10F13" w:rsidRPr="00E0663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6A383F" w14:textId="77777777" w:rsidR="00F10F13" w:rsidRPr="00E0663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CFC87E8" w14:textId="77777777" w:rsidR="00F10F13" w:rsidRPr="00E0663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EF6798A" w14:textId="77777777" w:rsidR="00F10F13" w:rsidRPr="00E0663E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0A18E0E" w14:textId="77777777" w:rsidR="00F10F13" w:rsidRPr="00E0663E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E0663E" w14:paraId="329D7595" w14:textId="77777777" w:rsidTr="00CC1DB2">
        <w:trPr>
          <w:trHeight w:val="80"/>
        </w:trPr>
        <w:tc>
          <w:tcPr>
            <w:tcW w:w="4722" w:type="dxa"/>
          </w:tcPr>
          <w:p w14:paraId="3F60D073" w14:textId="77777777" w:rsidR="00F10F13" w:rsidRPr="00E0663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0029A2B3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853551D" w14:textId="77777777" w:rsidR="00F10F13" w:rsidRPr="00E0663E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</w:t>
            </w:r>
            <w:r w:rsidR="001B5ED0"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227</w:t>
            </w:r>
          </w:p>
        </w:tc>
        <w:tc>
          <w:tcPr>
            <w:tcW w:w="182" w:type="dxa"/>
            <w:vAlign w:val="bottom"/>
          </w:tcPr>
          <w:p w14:paraId="0FF51A33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48FABE2A" w14:textId="77777777" w:rsidR="00F10F13" w:rsidRPr="00E0663E" w:rsidRDefault="00EB1571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318</w:t>
            </w:r>
          </w:p>
        </w:tc>
        <w:tc>
          <w:tcPr>
            <w:tcW w:w="179" w:type="dxa"/>
          </w:tcPr>
          <w:p w14:paraId="565E2E78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62989EE" w14:textId="77777777" w:rsidR="00F10F13" w:rsidRPr="00E0663E" w:rsidRDefault="00EB1571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4,545</w:t>
            </w:r>
          </w:p>
        </w:tc>
      </w:tr>
      <w:tr w:rsidR="0031137A" w:rsidRPr="00E0663E" w14:paraId="22CA89BC" w14:textId="77777777" w:rsidTr="00CC1DB2">
        <w:trPr>
          <w:trHeight w:val="80"/>
        </w:trPr>
        <w:tc>
          <w:tcPr>
            <w:tcW w:w="4722" w:type="dxa"/>
          </w:tcPr>
          <w:p w14:paraId="5DB4B45C" w14:textId="77777777" w:rsidR="00F10F13" w:rsidRPr="00E0663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14:paraId="78782873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34B4CDB9" w14:textId="77777777" w:rsidR="00F10F13" w:rsidRPr="00E0663E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655</w:t>
            </w:r>
          </w:p>
        </w:tc>
        <w:tc>
          <w:tcPr>
            <w:tcW w:w="182" w:type="dxa"/>
            <w:vAlign w:val="bottom"/>
          </w:tcPr>
          <w:p w14:paraId="1744F51F" w14:textId="77777777" w:rsidR="00F10F13" w:rsidRPr="00E0663E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4B7C619B" w14:textId="77777777" w:rsidR="00F10F13" w:rsidRPr="00E0663E" w:rsidRDefault="00015243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DB94BC0" w14:textId="77777777" w:rsidR="00F10F13" w:rsidRPr="00E0663E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489BF9CA" w14:textId="77777777" w:rsidR="00F10F13" w:rsidRPr="00E0663E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655</w:t>
            </w:r>
          </w:p>
        </w:tc>
      </w:tr>
      <w:tr w:rsidR="0031137A" w:rsidRPr="00E0663E" w14:paraId="58884872" w14:textId="77777777" w:rsidTr="00CC1DB2">
        <w:trPr>
          <w:trHeight w:val="80"/>
        </w:trPr>
        <w:tc>
          <w:tcPr>
            <w:tcW w:w="4722" w:type="dxa"/>
          </w:tcPr>
          <w:p w14:paraId="4F12B27C" w14:textId="77777777" w:rsidR="00F10F13" w:rsidRPr="00E0663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E0663E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14:paraId="1B5619F0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12DCC53" w14:textId="77777777" w:rsidR="00F10F13" w:rsidRPr="00E0663E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12,151</w:t>
            </w:r>
          </w:p>
        </w:tc>
        <w:tc>
          <w:tcPr>
            <w:tcW w:w="182" w:type="dxa"/>
            <w:vAlign w:val="bottom"/>
          </w:tcPr>
          <w:p w14:paraId="65047892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79272DF" w14:textId="77777777" w:rsidR="00F10F13" w:rsidRPr="00E0663E" w:rsidRDefault="007B64F0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291</w:t>
            </w:r>
          </w:p>
        </w:tc>
        <w:tc>
          <w:tcPr>
            <w:tcW w:w="179" w:type="dxa"/>
          </w:tcPr>
          <w:p w14:paraId="484DBC30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9395BEB" w14:textId="77777777" w:rsidR="00F10F13" w:rsidRPr="00E0663E" w:rsidRDefault="00EB1571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12,442</w:t>
            </w:r>
          </w:p>
        </w:tc>
      </w:tr>
      <w:tr w:rsidR="0031137A" w:rsidRPr="00E0663E" w14:paraId="5F4525A1" w14:textId="77777777" w:rsidTr="00CC1DB2">
        <w:trPr>
          <w:trHeight w:val="80"/>
        </w:trPr>
        <w:tc>
          <w:tcPr>
            <w:tcW w:w="4722" w:type="dxa"/>
          </w:tcPr>
          <w:p w14:paraId="7F5023D6" w14:textId="77777777" w:rsidR="00F10F13" w:rsidRPr="00E0663E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407BD48F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99649B0" w14:textId="77777777" w:rsidR="00F10F13" w:rsidRPr="00E0663E" w:rsidRDefault="00F10F1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</w:t>
            </w:r>
            <w:r w:rsidR="001B5ED0"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182" w:type="dxa"/>
            <w:vAlign w:val="bottom"/>
          </w:tcPr>
          <w:p w14:paraId="4595D9AD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0CC9B8A" w14:textId="77777777" w:rsidR="00F10F13" w:rsidRPr="00E0663E" w:rsidRDefault="0001524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477C0DE" w14:textId="77777777" w:rsidR="00F10F13" w:rsidRPr="00E0663E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12EE647" w14:textId="77777777" w:rsidR="00F10F13" w:rsidRPr="00E0663E" w:rsidRDefault="009B5DD7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1,265</w:t>
            </w:r>
          </w:p>
        </w:tc>
      </w:tr>
      <w:tr w:rsidR="0031137A" w:rsidRPr="00E0663E" w14:paraId="5028F878" w14:textId="77777777" w:rsidTr="00CC1DB2">
        <w:trPr>
          <w:trHeight w:val="80"/>
        </w:trPr>
        <w:tc>
          <w:tcPr>
            <w:tcW w:w="4722" w:type="dxa"/>
          </w:tcPr>
          <w:p w14:paraId="7AC18AA5" w14:textId="77777777" w:rsidR="00F10F13" w:rsidRPr="00E0663E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6DF0D120" w14:textId="77777777" w:rsidR="00F10F13" w:rsidRPr="00E0663E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3BC20" w14:textId="77777777" w:rsidR="00F10F13" w:rsidRPr="00E0663E" w:rsidRDefault="00CD4733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</w:t>
            </w:r>
            <w:r w:rsidR="001B5ED0"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298</w:t>
            </w:r>
          </w:p>
        </w:tc>
        <w:tc>
          <w:tcPr>
            <w:tcW w:w="182" w:type="dxa"/>
            <w:vAlign w:val="bottom"/>
          </w:tcPr>
          <w:p w14:paraId="20A4E913" w14:textId="77777777" w:rsidR="00F10F13" w:rsidRPr="00E0663E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E4262" w14:textId="77777777" w:rsidR="00F10F13" w:rsidRPr="00E0663E" w:rsidRDefault="00EB1571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179" w:type="dxa"/>
          </w:tcPr>
          <w:p w14:paraId="7995AA8D" w14:textId="77777777" w:rsidR="00F10F13" w:rsidRPr="00E0663E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CD449" w14:textId="77777777" w:rsidR="00F10F13" w:rsidRPr="00E0663E" w:rsidRDefault="00EB1571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18,907</w:t>
            </w:r>
          </w:p>
        </w:tc>
      </w:tr>
      <w:tr w:rsidR="0031137A" w:rsidRPr="00E0663E" w14:paraId="6ECE5395" w14:textId="77777777" w:rsidTr="00496535">
        <w:trPr>
          <w:trHeight w:val="80"/>
        </w:trPr>
        <w:tc>
          <w:tcPr>
            <w:tcW w:w="4722" w:type="dxa"/>
          </w:tcPr>
          <w:p w14:paraId="4ED0E87D" w14:textId="77777777" w:rsidR="00CC1DB2" w:rsidRPr="00E0663E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73D588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9D39F3E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690E963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05648F8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93A08F1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275DDE4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E0663E" w14:paraId="338E894C" w14:textId="77777777" w:rsidTr="00496535">
        <w:trPr>
          <w:trHeight w:val="80"/>
        </w:trPr>
        <w:tc>
          <w:tcPr>
            <w:tcW w:w="4722" w:type="dxa"/>
          </w:tcPr>
          <w:p w14:paraId="7C698093" w14:textId="77777777" w:rsidR="00CC1DB2" w:rsidRPr="00E0663E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76767492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3962F7E8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CD444B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1C1AFE2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E856B9C" w14:textId="77777777" w:rsidR="00CC1DB2" w:rsidRPr="00E0663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4F7E18E9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E0663E" w14:paraId="2B7A0535" w14:textId="77777777" w:rsidTr="00264E61">
        <w:trPr>
          <w:trHeight w:val="80"/>
        </w:trPr>
        <w:tc>
          <w:tcPr>
            <w:tcW w:w="4722" w:type="dxa"/>
          </w:tcPr>
          <w:p w14:paraId="7E35FC9A" w14:textId="77777777" w:rsidR="00CC1DB2" w:rsidRPr="00E0663E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78289189" w14:textId="77777777" w:rsidR="00CC1DB2" w:rsidRPr="00E0663E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7641CB2" w14:textId="77777777" w:rsidR="00CC1DB2" w:rsidRPr="00E0663E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1B5ED0"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531</w:t>
            </w: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6ADB01A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3049D4AD" w14:textId="77777777" w:rsidR="00C105F5" w:rsidRPr="00E0663E" w:rsidRDefault="007B64F0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221</w:t>
            </w:r>
          </w:p>
        </w:tc>
        <w:tc>
          <w:tcPr>
            <w:tcW w:w="179" w:type="dxa"/>
          </w:tcPr>
          <w:p w14:paraId="1B70B4A9" w14:textId="77777777" w:rsidR="00CC1DB2" w:rsidRPr="00E0663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4DCF79A1" w14:textId="77777777" w:rsidR="00CC1DB2" w:rsidRPr="00E0663E" w:rsidRDefault="009B5DD7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7B64F0"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310</w:t>
            </w:r>
            <w:r w:rsidRPr="00E066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31137A" w:rsidRPr="00E0663E" w14:paraId="4B5662DE" w14:textId="77777777" w:rsidTr="00264E61">
        <w:trPr>
          <w:trHeight w:val="80"/>
        </w:trPr>
        <w:tc>
          <w:tcPr>
            <w:tcW w:w="4722" w:type="dxa"/>
          </w:tcPr>
          <w:p w14:paraId="0326956E" w14:textId="77777777" w:rsidR="00CC1DB2" w:rsidRPr="00E0663E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7A3F41E6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00373" w14:textId="77777777" w:rsidR="00CC1DB2" w:rsidRPr="00E0663E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1B5ED0"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531</w:t>
            </w: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2213D1A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1DE9E" w14:textId="77777777" w:rsidR="00CC1DB2" w:rsidRPr="00E0663E" w:rsidRDefault="007B64F0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221</w:t>
            </w:r>
          </w:p>
        </w:tc>
        <w:tc>
          <w:tcPr>
            <w:tcW w:w="179" w:type="dxa"/>
          </w:tcPr>
          <w:p w14:paraId="54363AE0" w14:textId="77777777" w:rsidR="00CC1DB2" w:rsidRPr="00E0663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D774C" w14:textId="77777777" w:rsidR="00CC1DB2" w:rsidRPr="00E0663E" w:rsidRDefault="009B5DD7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7B64F0"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310</w:t>
            </w: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E0663E" w14:paraId="298606FA" w14:textId="77777777" w:rsidTr="00264E61">
        <w:trPr>
          <w:trHeight w:val="80"/>
        </w:trPr>
        <w:tc>
          <w:tcPr>
            <w:tcW w:w="4722" w:type="dxa"/>
          </w:tcPr>
          <w:p w14:paraId="4C1BCAB2" w14:textId="77777777" w:rsidR="00CC1DB2" w:rsidRPr="00E0663E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613BE5A7" w14:textId="77777777" w:rsidR="00CC1DB2" w:rsidRPr="00E0663E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E63373" w14:textId="77777777" w:rsidR="00CC1DB2" w:rsidRPr="00E0663E" w:rsidRDefault="0009415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</w:t>
            </w:r>
            <w:r w:rsidR="001B5ED0"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767</w:t>
            </w:r>
          </w:p>
        </w:tc>
        <w:tc>
          <w:tcPr>
            <w:tcW w:w="182" w:type="dxa"/>
            <w:vAlign w:val="bottom"/>
          </w:tcPr>
          <w:p w14:paraId="07509F51" w14:textId="77777777" w:rsidR="00CC1DB2" w:rsidRPr="00E0663E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FCA66A" w14:textId="77777777" w:rsidR="00CC1DB2" w:rsidRPr="00E0663E" w:rsidRDefault="00EB1571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830</w:t>
            </w:r>
          </w:p>
        </w:tc>
        <w:tc>
          <w:tcPr>
            <w:tcW w:w="179" w:type="dxa"/>
          </w:tcPr>
          <w:p w14:paraId="09890EFF" w14:textId="77777777" w:rsidR="00CC1DB2" w:rsidRPr="00E0663E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1101FC" w14:textId="77777777" w:rsidR="00CC1DB2" w:rsidRPr="00E0663E" w:rsidRDefault="00EB1571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18,597</w:t>
            </w:r>
          </w:p>
        </w:tc>
      </w:tr>
    </w:tbl>
    <w:p w14:paraId="15C663EA" w14:textId="77777777" w:rsidR="00267A92" w:rsidRPr="00E0663E" w:rsidRDefault="00267A92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F3B93C" w14:textId="77777777" w:rsidR="0031137A" w:rsidRPr="00E0663E" w:rsidRDefault="0031137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61998" w14:textId="77777777" w:rsidR="00597BA5" w:rsidRPr="00E0663E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E0663E">
        <w:rPr>
          <w:rFonts w:ascii="Angsana New" w:hAnsi="Angsana New"/>
          <w:b/>
          <w:bCs/>
          <w:sz w:val="30"/>
          <w:szCs w:val="30"/>
        </w:rPr>
        <w:t>4</w:t>
      </w:r>
      <w:r w:rsidRPr="00E0663E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E0663E">
        <w:rPr>
          <w:rFonts w:ascii="Angsana New" w:hAnsi="Angsana New"/>
          <w:b/>
          <w:bCs/>
          <w:sz w:val="30"/>
          <w:szCs w:val="30"/>
        </w:rPr>
        <w:tab/>
      </w:r>
      <w:r w:rsidR="00597BA5" w:rsidRPr="00E0663E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71"/>
        <w:gridCol w:w="1417"/>
        <w:gridCol w:w="236"/>
        <w:gridCol w:w="1465"/>
        <w:gridCol w:w="283"/>
      </w:tblGrid>
      <w:tr w:rsidR="0031137A" w:rsidRPr="00E0663E" w14:paraId="5742297F" w14:textId="77777777" w:rsidTr="00F76FA5">
        <w:trPr>
          <w:cantSplit/>
          <w:tblHeader/>
        </w:trPr>
        <w:tc>
          <w:tcPr>
            <w:tcW w:w="6071" w:type="dxa"/>
          </w:tcPr>
          <w:p w14:paraId="0DE0E484" w14:textId="77777777" w:rsidR="00075CBF" w:rsidRPr="00E0663E" w:rsidRDefault="00075CBF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07AB5F05" w14:textId="77777777" w:rsidR="00075CBF" w:rsidRPr="00E0663E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3" w:type="dxa"/>
          </w:tcPr>
          <w:p w14:paraId="5468E5BB" w14:textId="77777777" w:rsidR="00075CBF" w:rsidRPr="00E0663E" w:rsidRDefault="00075CBF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E0663E" w14:paraId="0685558D" w14:textId="77777777" w:rsidTr="001D3116">
        <w:trPr>
          <w:cantSplit/>
          <w:tblHeader/>
        </w:trPr>
        <w:tc>
          <w:tcPr>
            <w:tcW w:w="6071" w:type="dxa"/>
          </w:tcPr>
          <w:p w14:paraId="203EE2ED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3" w:name="_Hlk31785986"/>
          </w:p>
        </w:tc>
        <w:tc>
          <w:tcPr>
            <w:tcW w:w="1417" w:type="dxa"/>
          </w:tcPr>
          <w:p w14:paraId="27946641" w14:textId="77777777" w:rsidR="00C50BF8" w:rsidRPr="00E0663E" w:rsidRDefault="00EC78DA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E0663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="00C50BF8" w:rsidRPr="00E0663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C50BF8"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B356A1"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323A262" w14:textId="77777777" w:rsidR="00C50BF8" w:rsidRPr="00E0663E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9194A1E" w14:textId="77777777" w:rsidR="00C50BF8" w:rsidRPr="00E0663E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E0663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0663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E0663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356A1"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83" w:type="dxa"/>
          </w:tcPr>
          <w:p w14:paraId="2A3D2370" w14:textId="77777777" w:rsidR="00C50BF8" w:rsidRPr="00E0663E" w:rsidRDefault="00C50BF8" w:rsidP="009C0413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E0663E" w14:paraId="46E1FF65" w14:textId="77777777" w:rsidTr="001D3116">
        <w:trPr>
          <w:trHeight w:val="321"/>
        </w:trPr>
        <w:tc>
          <w:tcPr>
            <w:tcW w:w="6071" w:type="dxa"/>
          </w:tcPr>
          <w:p w14:paraId="442FAC98" w14:textId="77777777" w:rsidR="00E61891" w:rsidRPr="00E0663E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</w:tcPr>
          <w:p w14:paraId="73FD2569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3" w:type="dxa"/>
          </w:tcPr>
          <w:p w14:paraId="51911BBD" w14:textId="77777777" w:rsidR="00E61891" w:rsidRPr="00E0663E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5DF39FED" w14:textId="77777777" w:rsidTr="001D3116">
        <w:trPr>
          <w:trHeight w:val="434"/>
        </w:trPr>
        <w:tc>
          <w:tcPr>
            <w:tcW w:w="6071" w:type="dxa"/>
          </w:tcPr>
          <w:p w14:paraId="670FA872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5EBE06B0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136FA5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3AEE162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0961A4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51538712" w14:textId="77777777" w:rsidTr="001D3116">
        <w:trPr>
          <w:trHeight w:val="321"/>
        </w:trPr>
        <w:tc>
          <w:tcPr>
            <w:tcW w:w="6071" w:type="dxa"/>
          </w:tcPr>
          <w:p w14:paraId="664B2EA6" w14:textId="77777777" w:rsidR="00C50BF8" w:rsidRPr="00E0663E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6D497131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84B4E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8BDB565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E4B72A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6F891B07" w14:textId="77777777" w:rsidTr="001D3116">
        <w:tc>
          <w:tcPr>
            <w:tcW w:w="6071" w:type="dxa"/>
          </w:tcPr>
          <w:p w14:paraId="0C719BF4" w14:textId="77777777" w:rsidR="00E61891" w:rsidRPr="00E0663E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7D788E05" w14:textId="77777777" w:rsidR="00E61891" w:rsidRPr="00E0663E" w:rsidRDefault="009B5DD7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ED405E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CB1503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5F1FD24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4EA12C76" w14:textId="77777777" w:rsidTr="001D3116">
        <w:tc>
          <w:tcPr>
            <w:tcW w:w="6071" w:type="dxa"/>
          </w:tcPr>
          <w:p w14:paraId="79DECA49" w14:textId="77777777" w:rsidR="00E61891" w:rsidRPr="00E0663E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3033E57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7B7821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1BC72D0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8D73D2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6B6E3739" w14:textId="77777777" w:rsidTr="001D3116">
        <w:tc>
          <w:tcPr>
            <w:tcW w:w="6071" w:type="dxa"/>
          </w:tcPr>
          <w:p w14:paraId="1833775F" w14:textId="77777777" w:rsidR="00E61891" w:rsidRPr="00E0663E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773C73" w14:textId="77777777" w:rsidR="00E61891" w:rsidRPr="00E0663E" w:rsidRDefault="007B64F0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348,000</w:t>
            </w:r>
          </w:p>
        </w:tc>
        <w:tc>
          <w:tcPr>
            <w:tcW w:w="236" w:type="dxa"/>
          </w:tcPr>
          <w:p w14:paraId="3E56BF73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0FB770C" w14:textId="77777777" w:rsidR="00E61891" w:rsidRPr="00E0663E" w:rsidRDefault="00D22A7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230,000</w:t>
            </w:r>
          </w:p>
        </w:tc>
        <w:tc>
          <w:tcPr>
            <w:tcW w:w="283" w:type="dxa"/>
          </w:tcPr>
          <w:p w14:paraId="6A12B9C9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0F135F14" w14:textId="77777777" w:rsidTr="001D3116">
        <w:tc>
          <w:tcPr>
            <w:tcW w:w="6071" w:type="dxa"/>
          </w:tcPr>
          <w:p w14:paraId="7E49726D" w14:textId="77777777" w:rsidR="00C50BF8" w:rsidRPr="00E0663E" w:rsidRDefault="00C50BF8" w:rsidP="009C04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</w:t>
            </w:r>
          </w:p>
        </w:tc>
        <w:tc>
          <w:tcPr>
            <w:tcW w:w="1417" w:type="dxa"/>
          </w:tcPr>
          <w:p w14:paraId="62B7AF04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20A30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</w:tcPr>
          <w:p w14:paraId="1E0DB632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76C16072" w14:textId="77777777" w:rsidTr="001D3116">
        <w:tc>
          <w:tcPr>
            <w:tcW w:w="6071" w:type="dxa"/>
          </w:tcPr>
          <w:p w14:paraId="75333D9B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เงินกู้ระยะสั้นจากสถาบันการเงิน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49CF5E1E" w14:textId="77777777" w:rsidR="00C50BF8" w:rsidRPr="00E0663E" w:rsidRDefault="00DA5C2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348,000</w:t>
            </w:r>
          </w:p>
        </w:tc>
        <w:tc>
          <w:tcPr>
            <w:tcW w:w="236" w:type="dxa"/>
            <w:vAlign w:val="bottom"/>
          </w:tcPr>
          <w:p w14:paraId="335A73A6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gridSpan w:val="2"/>
            <w:vAlign w:val="bottom"/>
          </w:tcPr>
          <w:p w14:paraId="30137D79" w14:textId="77777777" w:rsidR="00C50BF8" w:rsidRPr="00E0663E" w:rsidRDefault="00D22A7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E268DD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31137A" w:rsidRPr="00E0663E" w14:paraId="75306769" w14:textId="77777777" w:rsidTr="001D3116">
        <w:tc>
          <w:tcPr>
            <w:tcW w:w="6071" w:type="dxa"/>
          </w:tcPr>
          <w:p w14:paraId="739DFF47" w14:textId="77777777" w:rsidR="00C50BF8" w:rsidRPr="00E0663E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0F574F64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8D67E7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2D7C1B8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A2F572F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1A74FE7A" w14:textId="77777777" w:rsidTr="001D3116">
        <w:tc>
          <w:tcPr>
            <w:tcW w:w="6071" w:type="dxa"/>
          </w:tcPr>
          <w:p w14:paraId="5CFC26F9" w14:textId="77777777" w:rsidR="00E268DD" w:rsidRPr="00E0663E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506FF3CD" w14:textId="77777777" w:rsidR="00E268DD" w:rsidRPr="00E0663E" w:rsidRDefault="00DA5C2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77,</w:t>
            </w:r>
            <w:r w:rsidR="0039298D" w:rsidRPr="00E0663E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36" w:type="dxa"/>
          </w:tcPr>
          <w:p w14:paraId="71E8D50A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C41CB1C" w14:textId="77777777" w:rsidR="00E268DD" w:rsidRPr="00E0663E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80,361</w:t>
            </w:r>
          </w:p>
        </w:tc>
        <w:tc>
          <w:tcPr>
            <w:tcW w:w="283" w:type="dxa"/>
          </w:tcPr>
          <w:p w14:paraId="5319A8FE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7F67168F" w14:textId="77777777" w:rsidTr="001D3116">
        <w:tc>
          <w:tcPr>
            <w:tcW w:w="6071" w:type="dxa"/>
          </w:tcPr>
          <w:p w14:paraId="15535EDF" w14:textId="77777777" w:rsidR="00E268DD" w:rsidRPr="00E0663E" w:rsidRDefault="00E268DD" w:rsidP="00E268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3A6B4E9A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34FA0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7027343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C856A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5C91D04E" w14:textId="77777777" w:rsidTr="001D3116">
        <w:tc>
          <w:tcPr>
            <w:tcW w:w="6071" w:type="dxa"/>
          </w:tcPr>
          <w:p w14:paraId="30D97119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D49D62" w14:textId="77777777" w:rsidR="00E268DD" w:rsidRPr="00E0663E" w:rsidRDefault="00DA5C2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28,200</w:t>
            </w:r>
          </w:p>
        </w:tc>
        <w:tc>
          <w:tcPr>
            <w:tcW w:w="236" w:type="dxa"/>
          </w:tcPr>
          <w:p w14:paraId="17A66F27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702E7A2" w14:textId="77777777" w:rsidR="00E268DD" w:rsidRPr="00E0663E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34,127</w:t>
            </w:r>
          </w:p>
        </w:tc>
        <w:tc>
          <w:tcPr>
            <w:tcW w:w="283" w:type="dxa"/>
            <w:vMerge w:val="restart"/>
          </w:tcPr>
          <w:p w14:paraId="757D2217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3908BCA8" w14:textId="77777777" w:rsidTr="001D3116">
        <w:tc>
          <w:tcPr>
            <w:tcW w:w="6071" w:type="dxa"/>
          </w:tcPr>
          <w:p w14:paraId="60F1153A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C84A8F" w14:textId="77777777" w:rsidR="00E268DD" w:rsidRPr="00E0663E" w:rsidRDefault="00DA5C2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453,3</w:t>
            </w:r>
            <w:r w:rsidR="0039298D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6DE1066B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CC03918" w14:textId="77777777" w:rsidR="00E268DD" w:rsidRPr="00E0663E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344,488</w:t>
            </w:r>
          </w:p>
        </w:tc>
        <w:tc>
          <w:tcPr>
            <w:tcW w:w="283" w:type="dxa"/>
            <w:vMerge/>
          </w:tcPr>
          <w:p w14:paraId="255B423C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E0663E" w14:paraId="1700C5EB" w14:textId="77777777" w:rsidTr="001D3116">
        <w:tc>
          <w:tcPr>
            <w:tcW w:w="6071" w:type="dxa"/>
          </w:tcPr>
          <w:p w14:paraId="1F3A501A" w14:textId="77777777" w:rsidR="00C50BF8" w:rsidRPr="00E0663E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B1FAB79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1F303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AD47A74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546A8F1A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3EE969D8" w14:textId="77777777" w:rsidTr="001D3116">
        <w:tc>
          <w:tcPr>
            <w:tcW w:w="6071" w:type="dxa"/>
          </w:tcPr>
          <w:p w14:paraId="13B58A50" w14:textId="77777777" w:rsidR="00C50BF8" w:rsidRPr="00E0663E" w:rsidRDefault="00C50BF8" w:rsidP="009C04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3687CC8B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ED427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DDDA5F9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351812" w14:textId="77777777" w:rsidR="00C50BF8" w:rsidRPr="00E0663E" w:rsidRDefault="00C50BF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577C15DA" w14:textId="77777777" w:rsidTr="001D3116">
        <w:tc>
          <w:tcPr>
            <w:tcW w:w="6071" w:type="dxa"/>
          </w:tcPr>
          <w:p w14:paraId="1B8E4E53" w14:textId="77777777" w:rsidR="00E268DD" w:rsidRPr="00E0663E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1417" w:type="dxa"/>
          </w:tcPr>
          <w:p w14:paraId="3D5F8B3D" w14:textId="77777777" w:rsidR="00E268DD" w:rsidRPr="00E0663E" w:rsidRDefault="00DA5C2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220,</w:t>
            </w:r>
            <w:r w:rsidR="0039298D" w:rsidRPr="00E0663E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236" w:type="dxa"/>
          </w:tcPr>
          <w:p w14:paraId="156D68C5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1591D98" w14:textId="77777777" w:rsidR="00E268DD" w:rsidRPr="00E0663E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3" w:type="dxa"/>
          </w:tcPr>
          <w:p w14:paraId="72D10364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04C73B22" w14:textId="77777777" w:rsidTr="001D3116">
        <w:tc>
          <w:tcPr>
            <w:tcW w:w="6071" w:type="dxa"/>
          </w:tcPr>
          <w:p w14:paraId="4E5F3638" w14:textId="77777777" w:rsidR="00E268DD" w:rsidRPr="00E0663E" w:rsidRDefault="00E268DD" w:rsidP="00E268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AFDD02" w14:textId="77777777" w:rsidR="00E268DD" w:rsidRPr="00E0663E" w:rsidRDefault="00DA5C20" w:rsidP="00635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45,566</w:t>
            </w:r>
          </w:p>
        </w:tc>
        <w:tc>
          <w:tcPr>
            <w:tcW w:w="236" w:type="dxa"/>
          </w:tcPr>
          <w:p w14:paraId="36BE6753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18EAD93" w14:textId="77777777" w:rsidR="00E268DD" w:rsidRPr="00E0663E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56,141</w:t>
            </w:r>
          </w:p>
        </w:tc>
        <w:tc>
          <w:tcPr>
            <w:tcW w:w="283" w:type="dxa"/>
          </w:tcPr>
          <w:p w14:paraId="19A5B2C0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42287413" w14:textId="77777777" w:rsidTr="001D3116">
        <w:tc>
          <w:tcPr>
            <w:tcW w:w="6071" w:type="dxa"/>
          </w:tcPr>
          <w:p w14:paraId="6A34307C" w14:textId="77777777" w:rsidR="00E268DD" w:rsidRPr="00E0663E" w:rsidRDefault="00E268DD" w:rsidP="00E268D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34FA88" w14:textId="77777777" w:rsidR="00E268DD" w:rsidRPr="00E0663E" w:rsidRDefault="00DA5C20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266,3</w:t>
            </w:r>
            <w:r w:rsidR="0039298D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E7C2C6A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CC0C5D5" w14:textId="77777777" w:rsidR="00E268DD" w:rsidRPr="00E0663E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259,526</w:t>
            </w:r>
          </w:p>
        </w:tc>
        <w:tc>
          <w:tcPr>
            <w:tcW w:w="283" w:type="dxa"/>
            <w:vMerge w:val="restart"/>
          </w:tcPr>
          <w:p w14:paraId="6A7268B9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E0663E" w14:paraId="5E0C6001" w14:textId="77777777" w:rsidTr="001D3116">
        <w:tc>
          <w:tcPr>
            <w:tcW w:w="6071" w:type="dxa"/>
          </w:tcPr>
          <w:p w14:paraId="24F9C1D7" w14:textId="77777777" w:rsidR="00E61891" w:rsidRPr="00E0663E" w:rsidRDefault="00E61891" w:rsidP="00E618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8E0CC8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8D0690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D4174BE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232859DE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1891" w:rsidRPr="00E0663E" w14:paraId="13BDB74C" w14:textId="77777777" w:rsidTr="001D3116">
        <w:tc>
          <w:tcPr>
            <w:tcW w:w="6071" w:type="dxa"/>
          </w:tcPr>
          <w:p w14:paraId="1BCBF5B6" w14:textId="77777777" w:rsidR="00E61891" w:rsidRPr="00E0663E" w:rsidRDefault="00E61891" w:rsidP="00E618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A9DF771" w14:textId="77777777" w:rsidR="00E61891" w:rsidRPr="00E0663E" w:rsidRDefault="00DA5C20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719,689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2AB053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15BB26D0" w14:textId="77777777" w:rsidR="00E61891" w:rsidRPr="00E0663E" w:rsidRDefault="00D22A78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604,014</w:t>
            </w:r>
          </w:p>
        </w:tc>
        <w:tc>
          <w:tcPr>
            <w:tcW w:w="283" w:type="dxa"/>
            <w:tcBorders>
              <w:bottom w:val="nil"/>
            </w:tcBorders>
          </w:tcPr>
          <w:p w14:paraId="47CCB80D" w14:textId="77777777" w:rsidR="00E61891" w:rsidRPr="00E0663E" w:rsidRDefault="00E61891" w:rsidP="00E6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3"/>
    </w:tbl>
    <w:p w14:paraId="702D99A6" w14:textId="77777777" w:rsidR="009C0413" w:rsidRPr="00E0663E" w:rsidRDefault="009C0413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6C7A9B" w14:textId="77777777" w:rsidR="00267A92" w:rsidRPr="00E0663E" w:rsidRDefault="00267A92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CA8452D" w14:textId="77777777" w:rsidR="00DD1CDB" w:rsidRPr="00E0663E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E72CA61" w14:textId="77777777" w:rsidR="00DD1CDB" w:rsidRPr="00E0663E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4CACEF7" w14:textId="77777777" w:rsidR="00DD1CDB" w:rsidRPr="00E0663E" w:rsidRDefault="00DD1CD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372D0DE" w14:textId="77777777" w:rsidR="00177315" w:rsidRPr="00E0663E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0663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E0663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E0663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E0663E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rtl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rtl/>
          <w:cs/>
        </w:rPr>
        <w:t xml:space="preserve"> </w:t>
      </w:r>
      <w:r w:rsidR="0016051F" w:rsidRPr="00E0663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E61891" w:rsidRPr="00E0663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6051F" w:rsidRPr="00E0663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61891" w:rsidRPr="00E0663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6051F" w:rsidRPr="00E0663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720E6" w:rsidRPr="00E0663E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654F2B" w:rsidRPr="00E0663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E0663E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E0663E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0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9"/>
        <w:gridCol w:w="1417"/>
        <w:gridCol w:w="236"/>
        <w:gridCol w:w="34"/>
        <w:gridCol w:w="1431"/>
        <w:gridCol w:w="284"/>
      </w:tblGrid>
      <w:tr w:rsidR="0031137A" w:rsidRPr="00E0663E" w14:paraId="48BA3893" w14:textId="77777777" w:rsidTr="00F76FA5">
        <w:trPr>
          <w:cantSplit/>
          <w:tblHeader/>
        </w:trPr>
        <w:tc>
          <w:tcPr>
            <w:tcW w:w="5679" w:type="dxa"/>
          </w:tcPr>
          <w:p w14:paraId="06C3A74C" w14:textId="77777777" w:rsidR="00F0036A" w:rsidRPr="00E0663E" w:rsidRDefault="00F0036A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4"/>
          </w:tcPr>
          <w:p w14:paraId="1AF5CF80" w14:textId="77777777" w:rsidR="00F0036A" w:rsidRPr="00E0663E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  <w:tc>
          <w:tcPr>
            <w:tcW w:w="284" w:type="dxa"/>
          </w:tcPr>
          <w:p w14:paraId="63262083" w14:textId="77777777" w:rsidR="00F0036A" w:rsidRPr="00E0663E" w:rsidRDefault="00F0036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E0663E" w14:paraId="6AF71212" w14:textId="77777777" w:rsidTr="00E61891">
        <w:trPr>
          <w:cantSplit/>
          <w:tblHeader/>
        </w:trPr>
        <w:tc>
          <w:tcPr>
            <w:tcW w:w="5679" w:type="dxa"/>
          </w:tcPr>
          <w:p w14:paraId="2B194A54" w14:textId="77777777" w:rsidR="00E61891" w:rsidRPr="00E0663E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4533B7" w14:textId="77777777" w:rsidR="00E61891" w:rsidRPr="00E0663E" w:rsidRDefault="00EC78DA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E268DD" w:rsidRPr="00E0663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268DD"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  <w:r w:rsidR="00B356A1" w:rsidRPr="00E0663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DDD939F" w14:textId="77777777" w:rsidR="00E61891" w:rsidRPr="00E0663E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6875380A" w14:textId="77777777" w:rsidR="00E61891" w:rsidRPr="00E0663E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E0663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E0663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E0663E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B356A1" w:rsidRPr="00E0663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4</w:t>
            </w:r>
          </w:p>
        </w:tc>
        <w:tc>
          <w:tcPr>
            <w:tcW w:w="284" w:type="dxa"/>
          </w:tcPr>
          <w:p w14:paraId="73F3CC71" w14:textId="77777777" w:rsidR="00E61891" w:rsidRPr="00E0663E" w:rsidRDefault="00E61891" w:rsidP="00F0197A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31137A" w:rsidRPr="00E0663E" w14:paraId="4A373EA4" w14:textId="77777777" w:rsidTr="00E61891">
        <w:trPr>
          <w:trHeight w:val="321"/>
        </w:trPr>
        <w:tc>
          <w:tcPr>
            <w:tcW w:w="5679" w:type="dxa"/>
          </w:tcPr>
          <w:p w14:paraId="237D22AB" w14:textId="77777777" w:rsidR="00E61891" w:rsidRPr="00E0663E" w:rsidRDefault="00E61891" w:rsidP="00F019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4"/>
          </w:tcPr>
          <w:p w14:paraId="12A7C3C7" w14:textId="77777777" w:rsidR="00E61891" w:rsidRPr="00E0663E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14:paraId="490E71F9" w14:textId="77777777" w:rsidR="00E61891" w:rsidRPr="00E0663E" w:rsidRDefault="00E61891" w:rsidP="00F0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3092BDCE" w14:textId="77777777" w:rsidTr="00E61891">
        <w:tc>
          <w:tcPr>
            <w:tcW w:w="5679" w:type="dxa"/>
          </w:tcPr>
          <w:p w14:paraId="446AE39B" w14:textId="77777777" w:rsidR="00D22A78" w:rsidRPr="00E0663E" w:rsidRDefault="00D22A78" w:rsidP="00D22A78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bookmarkStart w:id="24" w:name="_Hlk31789410"/>
            <w:r w:rsidRPr="00E0663E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53AA9CD4" w14:textId="77777777" w:rsidR="00D22A78" w:rsidRPr="00E0663E" w:rsidRDefault="00DA5C20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425</w:t>
            </w:r>
            <w:r w:rsidR="0044523C" w:rsidRPr="00E0663E">
              <w:rPr>
                <w:rFonts w:ascii="Angsana New" w:hAnsi="Angsana New"/>
                <w:sz w:val="30"/>
                <w:szCs w:val="30"/>
              </w:rPr>
              <w:t>,</w:t>
            </w:r>
            <w:r w:rsidR="003132BD" w:rsidRPr="00E0663E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  <w:gridSpan w:val="2"/>
          </w:tcPr>
          <w:p w14:paraId="534F63F4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7BA79E8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310,361</w:t>
            </w:r>
          </w:p>
        </w:tc>
        <w:tc>
          <w:tcPr>
            <w:tcW w:w="284" w:type="dxa"/>
          </w:tcPr>
          <w:p w14:paraId="37E39332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7B917CDE" w14:textId="77777777" w:rsidTr="00E61891">
        <w:tc>
          <w:tcPr>
            <w:tcW w:w="5679" w:type="dxa"/>
          </w:tcPr>
          <w:p w14:paraId="08885D1C" w14:textId="77777777" w:rsidR="00D22A78" w:rsidRPr="00E0663E" w:rsidRDefault="00D22A78" w:rsidP="00D22A78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7268A368" w14:textId="77777777" w:rsidR="00D22A78" w:rsidRPr="00E0663E" w:rsidRDefault="0044523C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220,</w:t>
            </w:r>
            <w:r w:rsidR="003132BD" w:rsidRPr="00E0663E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270" w:type="dxa"/>
            <w:gridSpan w:val="2"/>
          </w:tcPr>
          <w:p w14:paraId="3351BB60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618E2F9C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203,385</w:t>
            </w:r>
          </w:p>
        </w:tc>
        <w:tc>
          <w:tcPr>
            <w:tcW w:w="284" w:type="dxa"/>
            <w:vMerge w:val="restart"/>
          </w:tcPr>
          <w:p w14:paraId="26C5566E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2A78" w:rsidRPr="00E0663E" w14:paraId="0BD737E0" w14:textId="77777777" w:rsidTr="00E61891">
        <w:tc>
          <w:tcPr>
            <w:tcW w:w="5679" w:type="dxa"/>
          </w:tcPr>
          <w:p w14:paraId="177058B9" w14:textId="77777777" w:rsidR="00D22A78" w:rsidRPr="00E0663E" w:rsidRDefault="00D22A78" w:rsidP="00D22A78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C085F4A" w14:textId="77777777" w:rsidR="00D22A78" w:rsidRPr="00E0663E" w:rsidRDefault="0044523C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645,923</w:t>
            </w:r>
          </w:p>
        </w:tc>
        <w:tc>
          <w:tcPr>
            <w:tcW w:w="270" w:type="dxa"/>
            <w:gridSpan w:val="2"/>
            <w:vAlign w:val="bottom"/>
          </w:tcPr>
          <w:p w14:paraId="783C688E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0840526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513,746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23C65C7F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4"/>
    </w:tbl>
    <w:p w14:paraId="5A8747A4" w14:textId="77777777" w:rsidR="009E4B1F" w:rsidRPr="00E0663E" w:rsidRDefault="009E4B1F" w:rsidP="004C64F2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2D4526C" w14:textId="77777777" w:rsidR="00BA4B06" w:rsidRPr="00E0663E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E0663E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E0663E">
        <w:rPr>
          <w:rFonts w:ascii="Angsana New" w:hAnsi="Angsana New"/>
          <w:sz w:val="30"/>
          <w:szCs w:val="30"/>
          <w:cs/>
        </w:rPr>
        <w:t>ต่าง ๆ</w:t>
      </w:r>
      <w:r w:rsidRPr="00E0663E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766AA5AA" w14:textId="77777777" w:rsidR="002D7E42" w:rsidRPr="00E0663E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74625FF1" w14:textId="77777777" w:rsidR="00BA4B06" w:rsidRPr="00E0663E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663E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7D07A40C" w14:textId="77777777" w:rsidR="00BA4B06" w:rsidRPr="00E0663E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2D582C" w14:textId="77777777" w:rsidR="00022D53" w:rsidRPr="00E0663E" w:rsidRDefault="00BB2C55" w:rsidP="005734C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ณ วันที่</w:t>
      </w:r>
      <w:r w:rsidRPr="00E0663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13515C" w:rsidRPr="00E0663E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E0663E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E0663E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E0663E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E0663E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066419" w:rsidRPr="00E0663E">
        <w:rPr>
          <w:rFonts w:ascii="Angsana New" w:hAnsi="Angsana New"/>
          <w:spacing w:val="2"/>
          <w:sz w:val="30"/>
          <w:szCs w:val="30"/>
        </w:rPr>
        <w:t xml:space="preserve">58 </w:t>
      </w:r>
      <w:r w:rsidR="00BA4B06" w:rsidRPr="00E0663E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14:paraId="4B9C548B" w14:textId="77777777" w:rsidR="00BA4B06" w:rsidRPr="00E0663E" w:rsidRDefault="00E15379" w:rsidP="00E153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E0663E">
        <w:rPr>
          <w:rFonts w:ascii="Angsana New" w:hAnsi="Angsana New" w:hint="cs"/>
          <w:spacing w:val="2"/>
          <w:sz w:val="30"/>
          <w:szCs w:val="30"/>
          <w:cs/>
        </w:rPr>
        <w:t xml:space="preserve">         </w:t>
      </w:r>
      <w:r w:rsidR="00EB03FE" w:rsidRPr="00E0663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362D" w:rsidRPr="00E0663E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E0663E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383AE3" w:rsidRPr="00E0663E">
        <w:rPr>
          <w:rFonts w:ascii="Angsana New" w:hAnsi="Angsana New"/>
          <w:i/>
          <w:iCs/>
          <w:spacing w:val="2"/>
          <w:sz w:val="30"/>
          <w:szCs w:val="30"/>
        </w:rPr>
        <w:t>4</w:t>
      </w:r>
      <w:r w:rsidR="00114872" w:rsidRPr="00E0663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E0663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E0108C" w:rsidRPr="00E0663E">
        <w:rPr>
          <w:rFonts w:ascii="Angsana New" w:hAnsi="Angsana New"/>
          <w:i/>
          <w:iCs/>
          <w:spacing w:val="2"/>
          <w:sz w:val="30"/>
          <w:szCs w:val="30"/>
        </w:rPr>
        <w:t>5</w:t>
      </w:r>
      <w:r w:rsidR="00FD5F6B" w:rsidRPr="00E0663E">
        <w:rPr>
          <w:rFonts w:ascii="Angsana New" w:hAnsi="Angsana New"/>
          <w:i/>
          <w:iCs/>
          <w:spacing w:val="2"/>
          <w:sz w:val="30"/>
          <w:szCs w:val="30"/>
        </w:rPr>
        <w:t>8</w:t>
      </w:r>
      <w:r w:rsidR="00BA4B06" w:rsidRPr="00E0663E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E0663E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47643A0D" w14:textId="77777777" w:rsidR="00A65C59" w:rsidRPr="00E0663E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13F197" w14:textId="77777777" w:rsidR="00A93D49" w:rsidRPr="00E0663E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E0663E">
        <w:rPr>
          <w:rFonts w:ascii="Angsana New" w:hAnsi="Angsana New"/>
          <w:sz w:val="30"/>
          <w:szCs w:val="30"/>
          <w:cs/>
        </w:rPr>
        <w:t>ณ วันท</w:t>
      </w:r>
      <w:r w:rsidR="00D77624" w:rsidRPr="00E0663E">
        <w:rPr>
          <w:rFonts w:ascii="Angsana New" w:hAnsi="Angsana New"/>
          <w:sz w:val="30"/>
          <w:szCs w:val="30"/>
          <w:cs/>
        </w:rPr>
        <w:t xml:space="preserve">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3B238E" w:rsidRPr="00E0663E">
        <w:rPr>
          <w:rFonts w:ascii="Angsana New" w:hAnsi="Angsana New" w:hint="cs"/>
          <w:sz w:val="30"/>
          <w:szCs w:val="30"/>
          <w:cs/>
        </w:rPr>
        <w:t>บ</w:t>
      </w:r>
      <w:r w:rsidR="0013515C" w:rsidRPr="00E0663E">
        <w:rPr>
          <w:rFonts w:ascii="Angsana New" w:hAnsi="Angsana New"/>
          <w:sz w:val="30"/>
          <w:szCs w:val="30"/>
          <w:cs/>
        </w:rPr>
        <w:t>ริษัท</w:t>
      </w:r>
      <w:r w:rsidRPr="00E0663E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E0663E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E0663E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E0663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E0663E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E0663E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E0663E">
        <w:rPr>
          <w:rFonts w:ascii="Angsana New" w:hAnsi="Angsana New"/>
          <w:sz w:val="30"/>
          <w:szCs w:val="30"/>
        </w:rPr>
        <w:t>MLR</w:t>
      </w:r>
      <w:r w:rsidR="004D556F" w:rsidRPr="00E0663E">
        <w:rPr>
          <w:rFonts w:ascii="Angsana New" w:hAnsi="Angsana New"/>
          <w:sz w:val="30"/>
          <w:szCs w:val="30"/>
          <w:cs/>
        </w:rPr>
        <w:t xml:space="preserve"> </w:t>
      </w:r>
      <w:r w:rsidR="004D556F" w:rsidRPr="00E0663E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E0663E">
        <w:rPr>
          <w:rFonts w:ascii="Angsana New" w:hAnsi="Angsana New"/>
          <w:sz w:val="30"/>
          <w:szCs w:val="30"/>
        </w:rPr>
        <w:t>2</w:t>
      </w:r>
      <w:r w:rsidR="009D3452" w:rsidRPr="00E0663E">
        <w:rPr>
          <w:rFonts w:ascii="Angsana New" w:hAnsi="Angsana New"/>
          <w:sz w:val="30"/>
          <w:szCs w:val="30"/>
          <w:cs/>
        </w:rPr>
        <w:t xml:space="preserve"> </w:t>
      </w:r>
      <w:r w:rsidR="009D3452" w:rsidRPr="00E0663E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E0663E">
        <w:rPr>
          <w:rFonts w:ascii="Angsana New" w:hAnsi="Angsana New"/>
          <w:sz w:val="30"/>
          <w:szCs w:val="30"/>
        </w:rPr>
        <w:t>MOR</w:t>
      </w:r>
      <w:r w:rsidR="004D556F" w:rsidRPr="00E0663E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E0663E">
        <w:rPr>
          <w:rFonts w:ascii="Angsana New" w:hAnsi="Angsana New"/>
          <w:sz w:val="30"/>
          <w:szCs w:val="30"/>
        </w:rPr>
        <w:t>2</w:t>
      </w:r>
      <w:r w:rsidR="009D3452" w:rsidRPr="00E0663E">
        <w:rPr>
          <w:rFonts w:ascii="Angsana New" w:hAnsi="Angsana New"/>
          <w:sz w:val="30"/>
          <w:szCs w:val="30"/>
          <w:cs/>
        </w:rPr>
        <w:t xml:space="preserve"> </w:t>
      </w:r>
    </w:p>
    <w:p w14:paraId="77282B22" w14:textId="77777777" w:rsidR="00D545E8" w:rsidRPr="00E0663E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E0663E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B0BAC2A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  <w:cs/>
        </w:rPr>
      </w:pPr>
    </w:p>
    <w:p w14:paraId="69D8A7FD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37B181DB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2FCF8C72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484BBBBE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1C6E490F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4DF5808B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5E5121E5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698E4061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1148C28D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2F5C519F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03B415A9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2EAFA027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229FD502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68BB6339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77DA7611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12F06DC1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2CAF3718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58E14D1D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5658309E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104E0A7F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1CF56F99" w14:textId="77777777" w:rsidR="007579FC" w:rsidRPr="00E0663E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0EC702AC" w14:textId="77777777" w:rsidR="00D545E8" w:rsidRPr="00E0663E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lastRenderedPageBreak/>
        <w:tab/>
      </w:r>
      <w:r w:rsidR="00A64C8E" w:rsidRPr="00E0663E">
        <w:rPr>
          <w:rFonts w:ascii="Angsana New" w:hAnsi="Angsana New"/>
          <w:sz w:val="30"/>
          <w:szCs w:val="30"/>
          <w:cs/>
        </w:rPr>
        <w:t>บริษัท</w:t>
      </w:r>
      <w:r w:rsidRPr="00E0663E">
        <w:rPr>
          <w:rFonts w:ascii="Angsana New" w:hAnsi="Angsana New"/>
          <w:sz w:val="30"/>
          <w:szCs w:val="30"/>
          <w:cs/>
        </w:rPr>
        <w:t>มี</w:t>
      </w:r>
      <w:r w:rsidR="00D545E8" w:rsidRPr="00E0663E">
        <w:rPr>
          <w:rFonts w:ascii="Angsana New" w:hAnsi="Angsana New"/>
          <w:sz w:val="30"/>
          <w:szCs w:val="30"/>
          <w:cs/>
        </w:rPr>
        <w:t>เงินกู้</w:t>
      </w:r>
      <w:r w:rsidR="00D83132" w:rsidRPr="00E0663E">
        <w:rPr>
          <w:rFonts w:ascii="Angsana New" w:hAnsi="Angsana New"/>
          <w:sz w:val="30"/>
          <w:szCs w:val="30"/>
          <w:cs/>
        </w:rPr>
        <w:t>ยืม</w:t>
      </w:r>
      <w:r w:rsidR="00266439" w:rsidRPr="00E0663E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E0663E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E0663E">
        <w:rPr>
          <w:rFonts w:ascii="Angsana New" w:hAnsi="Angsana New" w:hint="cs"/>
          <w:sz w:val="30"/>
          <w:szCs w:val="30"/>
          <w:cs/>
        </w:rPr>
        <w:t>สี่</w:t>
      </w:r>
      <w:r w:rsidRPr="00E0663E">
        <w:rPr>
          <w:rFonts w:ascii="Angsana New" w:hAnsi="Angsana New"/>
          <w:sz w:val="30"/>
          <w:szCs w:val="30"/>
          <w:cs/>
        </w:rPr>
        <w:t>แห่ง</w:t>
      </w:r>
      <w:r w:rsidR="00D545E8" w:rsidRPr="00E0663E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31137A" w:rsidRPr="00E0663E" w14:paraId="56AF5495" w14:textId="77777777" w:rsidTr="00F76FA5">
        <w:trPr>
          <w:cantSplit/>
          <w:tblHeader/>
        </w:trPr>
        <w:tc>
          <w:tcPr>
            <w:tcW w:w="810" w:type="dxa"/>
            <w:vAlign w:val="bottom"/>
          </w:tcPr>
          <w:p w14:paraId="03BE3BE8" w14:textId="77777777" w:rsidR="003C2DD9" w:rsidRPr="00E0663E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40CE855" w14:textId="77777777" w:rsidR="003C2DD9" w:rsidRPr="00E0663E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6E39CF6E" w14:textId="77777777" w:rsidR="003C2DD9" w:rsidRPr="00E0663E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3AD7A4E6" w14:textId="77777777" w:rsidR="003C2DD9" w:rsidRPr="00E0663E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7DDDE1CB" w14:textId="77777777" w:rsidR="003C2DD9" w:rsidRPr="00E0663E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442C2B92" w14:textId="77777777" w:rsidR="003C2DD9" w:rsidRPr="00E0663E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</w:t>
            </w:r>
            <w:r w:rsidR="009C527F" w:rsidRPr="00E066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พาะกิจการ</w:t>
            </w:r>
          </w:p>
        </w:tc>
        <w:tc>
          <w:tcPr>
            <w:tcW w:w="255" w:type="dxa"/>
          </w:tcPr>
          <w:p w14:paraId="6D905F92" w14:textId="77777777" w:rsidR="003C2DD9" w:rsidRPr="00E0663E" w:rsidRDefault="003C2DD9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E0663E" w14:paraId="7C32EA2A" w14:textId="77777777" w:rsidTr="00476035">
        <w:trPr>
          <w:cantSplit/>
          <w:tblHeader/>
        </w:trPr>
        <w:tc>
          <w:tcPr>
            <w:tcW w:w="810" w:type="dxa"/>
            <w:vAlign w:val="bottom"/>
          </w:tcPr>
          <w:p w14:paraId="1F4CAB60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5" w:name="_Hlk31789632"/>
            <w:r w:rsidRPr="00E0663E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5B575425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043FA37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0AE2E39B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D4259B2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3577D7D5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19FDBDF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CC2DD83" w14:textId="77777777" w:rsidR="00C25378" w:rsidRPr="00E0663E" w:rsidRDefault="00AF5F97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30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B356A1"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25378" w:rsidRPr="00E0663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B356A1" w:rsidRPr="00E0663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AB8F32F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4563103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="00B356A1" w:rsidRPr="00E0663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5" w:type="dxa"/>
          </w:tcPr>
          <w:p w14:paraId="79A2F8E2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E0663E" w14:paraId="756E1677" w14:textId="77777777" w:rsidTr="0047603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4E3509" w14:textId="77777777" w:rsidR="00C25378" w:rsidRPr="00E0663E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7B5563C5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15E1840A" w14:textId="77777777" w:rsidR="00C25378" w:rsidRPr="00E0663E" w:rsidRDefault="00C25378" w:rsidP="007E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079336B3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35A613F2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3F57F71E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2CB00953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E0663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E0663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78627D4E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E0663E" w14:paraId="3A4102A9" w14:textId="77777777" w:rsidTr="00476035">
        <w:trPr>
          <w:cantSplit/>
          <w:tblHeader/>
        </w:trPr>
        <w:tc>
          <w:tcPr>
            <w:tcW w:w="810" w:type="dxa"/>
            <w:vAlign w:val="bottom"/>
          </w:tcPr>
          <w:p w14:paraId="1B60BA42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8D64686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7F5C66A1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16DA3A88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4D04399D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36231D71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2D56FB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726EE0B4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2AF4D9B" w14:textId="77777777" w:rsidR="00C25378" w:rsidRPr="00E0663E" w:rsidRDefault="00C25378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1137A" w:rsidRPr="00E0663E" w14:paraId="6B5B19F3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6B0FCE94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14:paraId="58750504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1C4E5108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3876CF0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7D6ADC2B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78D6B8A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71" w:type="dxa"/>
          </w:tcPr>
          <w:p w14:paraId="576341CE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5E07047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E40119B" w14:textId="77777777" w:rsidR="00D22A78" w:rsidRPr="00E0663E" w:rsidRDefault="0021444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177.4</w:t>
            </w:r>
            <w:r w:rsidR="00B24FF5" w:rsidRPr="00E0663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AF061E4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2E847F6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109.69</w:t>
            </w:r>
          </w:p>
        </w:tc>
        <w:tc>
          <w:tcPr>
            <w:tcW w:w="255" w:type="dxa"/>
            <w:vMerge w:val="restart"/>
          </w:tcPr>
          <w:p w14:paraId="341D83EE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5271DB28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20FF6CF9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0204634E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D624873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0663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3E826EEC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CE629FA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14E53849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8AD018A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020EDBD" w14:textId="77777777" w:rsidR="00E268DD" w:rsidRPr="00E0663E" w:rsidRDefault="00214449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9.60</w:t>
            </w:r>
          </w:p>
        </w:tc>
        <w:tc>
          <w:tcPr>
            <w:tcW w:w="270" w:type="dxa"/>
          </w:tcPr>
          <w:p w14:paraId="6A4D46FF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1A98E96" w14:textId="77777777" w:rsidR="00E268DD" w:rsidRPr="00E0663E" w:rsidRDefault="00D22A78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11.11</w:t>
            </w:r>
          </w:p>
        </w:tc>
        <w:tc>
          <w:tcPr>
            <w:tcW w:w="255" w:type="dxa"/>
            <w:vMerge/>
          </w:tcPr>
          <w:p w14:paraId="50CFE430" w14:textId="77777777" w:rsidR="00E268DD" w:rsidRPr="00E0663E" w:rsidRDefault="00E268DD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77440A7C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74F15F93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EC86A2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EF5D4FD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07F8A330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8992188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55A847FB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3DE3F67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0331660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E5769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C9C3EC5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Merge/>
          </w:tcPr>
          <w:p w14:paraId="5120ED7F" w14:textId="77777777" w:rsidR="001D3116" w:rsidRPr="00E0663E" w:rsidRDefault="001D3116" w:rsidP="00E2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4D402B4B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08531FBA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14:paraId="77F4CC9A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55A2C55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0663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6F635A12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1835049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35ABE227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E0FBFA5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D37EFBC" w14:textId="77777777" w:rsidR="00D22A78" w:rsidRPr="00E0663E" w:rsidRDefault="0021444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10.71</w:t>
            </w:r>
          </w:p>
        </w:tc>
        <w:tc>
          <w:tcPr>
            <w:tcW w:w="270" w:type="dxa"/>
          </w:tcPr>
          <w:p w14:paraId="45F4F47C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154162E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12.35</w:t>
            </w:r>
          </w:p>
        </w:tc>
        <w:tc>
          <w:tcPr>
            <w:tcW w:w="255" w:type="dxa"/>
            <w:vMerge/>
          </w:tcPr>
          <w:p w14:paraId="71E3DA72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16FAD883" w14:textId="77777777" w:rsidTr="00476035">
        <w:tc>
          <w:tcPr>
            <w:tcW w:w="810" w:type="dxa"/>
            <w:tcBorders>
              <w:top w:val="single" w:sz="4" w:space="0" w:color="FFFFFF"/>
            </w:tcBorders>
          </w:tcPr>
          <w:p w14:paraId="31C9BB08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2318F321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F340EEF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0663E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5B2DA769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17C5704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</w:rPr>
              <w:t>256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1A22EF33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93F3A97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9B787A4" w14:textId="77777777" w:rsidR="00D22A78" w:rsidRPr="00E0663E" w:rsidRDefault="0021444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2.48</w:t>
            </w:r>
          </w:p>
        </w:tc>
        <w:tc>
          <w:tcPr>
            <w:tcW w:w="270" w:type="dxa"/>
          </w:tcPr>
          <w:p w14:paraId="30DB5307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90D1313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2.82</w:t>
            </w:r>
          </w:p>
        </w:tc>
        <w:tc>
          <w:tcPr>
            <w:tcW w:w="255" w:type="dxa"/>
            <w:vMerge/>
          </w:tcPr>
          <w:p w14:paraId="35A1B072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70A9DC32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3050DDED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295E99C0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D3D2D9F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0663E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1F0C028F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E0663E">
              <w:rPr>
                <w:rFonts w:ascii="Angsana New" w:hAnsi="Angsana New"/>
                <w:sz w:val="24"/>
                <w:szCs w:val="24"/>
              </w:rPr>
              <w:t>2</w:t>
            </w:r>
            <w:r w:rsidRPr="00E0663E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E0663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663E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2ACADA9A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33117B1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E0663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663E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E0663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E0663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4D66C1A8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A203A7F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1710CA1" w14:textId="77777777" w:rsidR="00D22A78" w:rsidRPr="00E0663E" w:rsidRDefault="0021444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86.27</w:t>
            </w:r>
          </w:p>
        </w:tc>
        <w:tc>
          <w:tcPr>
            <w:tcW w:w="270" w:type="dxa"/>
          </w:tcPr>
          <w:p w14:paraId="28FE44F2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A7C431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135.00</w:t>
            </w:r>
          </w:p>
        </w:tc>
        <w:tc>
          <w:tcPr>
            <w:tcW w:w="255" w:type="dxa"/>
          </w:tcPr>
          <w:p w14:paraId="681E6231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79A54505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3F7167AB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7CA2EE8C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11A6727D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0663E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3982E22D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2BBE19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4228B88C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F3CA941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535E6A6" w14:textId="77777777" w:rsidR="00D22A78" w:rsidRPr="00E0663E" w:rsidRDefault="0021444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3.51</w:t>
            </w:r>
          </w:p>
        </w:tc>
        <w:tc>
          <w:tcPr>
            <w:tcW w:w="270" w:type="dxa"/>
          </w:tcPr>
          <w:p w14:paraId="3FDE4572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D1B09C5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  <w:tc>
          <w:tcPr>
            <w:tcW w:w="255" w:type="dxa"/>
          </w:tcPr>
          <w:p w14:paraId="21529EDD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410CF265" w14:textId="77777777" w:rsidTr="00581E0E">
        <w:tc>
          <w:tcPr>
            <w:tcW w:w="810" w:type="dxa"/>
            <w:tcBorders>
              <w:top w:val="single" w:sz="4" w:space="0" w:color="FFFFFF"/>
            </w:tcBorders>
          </w:tcPr>
          <w:p w14:paraId="5455CE9F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7AE482B3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B76FE2C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E0663E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0F019C41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BD41AEA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E0663E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0663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231970C8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208601B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65BAF2C" w14:textId="77777777" w:rsidR="00D22A78" w:rsidRPr="00E0663E" w:rsidRDefault="00214449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7.86</w:t>
            </w:r>
          </w:p>
        </w:tc>
        <w:tc>
          <w:tcPr>
            <w:tcW w:w="270" w:type="dxa"/>
          </w:tcPr>
          <w:p w14:paraId="765BE9C5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243303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8.83</w:t>
            </w:r>
          </w:p>
        </w:tc>
        <w:tc>
          <w:tcPr>
            <w:tcW w:w="255" w:type="dxa"/>
          </w:tcPr>
          <w:p w14:paraId="6AC5CB16" w14:textId="77777777" w:rsidR="00D22A78" w:rsidRPr="00E0663E" w:rsidRDefault="00D22A78" w:rsidP="00D22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2C091A70" w14:textId="77777777" w:rsidTr="00476035">
        <w:tc>
          <w:tcPr>
            <w:tcW w:w="810" w:type="dxa"/>
          </w:tcPr>
          <w:p w14:paraId="28BBD9A5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9995752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1AB7D077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8C51962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C6B8843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24574D01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431F0F6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F5DFCA" w14:textId="77777777" w:rsidR="00780E7A" w:rsidRPr="00E0663E" w:rsidRDefault="00214449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26"/>
                <w:szCs w:val="26"/>
              </w:rPr>
              <w:t>297.9</w:t>
            </w:r>
            <w:r w:rsidR="00B24FF5" w:rsidRPr="00E0663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5971ABA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E94350" w14:textId="77777777" w:rsidR="00780E7A" w:rsidRPr="00E0663E" w:rsidRDefault="00D22A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26"/>
                <w:szCs w:val="26"/>
              </w:rPr>
              <w:t>283.75</w:t>
            </w:r>
          </w:p>
        </w:tc>
        <w:tc>
          <w:tcPr>
            <w:tcW w:w="255" w:type="dxa"/>
          </w:tcPr>
          <w:p w14:paraId="2FC82390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137A" w:rsidRPr="00E0663E" w14:paraId="647D1CD7" w14:textId="77777777" w:rsidTr="00476035">
        <w:tc>
          <w:tcPr>
            <w:tcW w:w="7284" w:type="dxa"/>
            <w:gridSpan w:val="5"/>
          </w:tcPr>
          <w:p w14:paraId="74480D55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0B345D22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2E5A083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4BC683" w14:textId="77777777" w:rsidR="00780E7A" w:rsidRPr="00E0663E" w:rsidRDefault="00B24FF5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>(77.17)</w:t>
            </w:r>
          </w:p>
        </w:tc>
        <w:tc>
          <w:tcPr>
            <w:tcW w:w="270" w:type="dxa"/>
          </w:tcPr>
          <w:p w14:paraId="6C0B726B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316331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22A78" w:rsidRPr="00E0663E">
              <w:rPr>
                <w:rFonts w:ascii="Angsana New" w:hAnsi="Angsana New"/>
                <w:sz w:val="26"/>
                <w:szCs w:val="26"/>
              </w:rPr>
              <w:t>80.36</w:t>
            </w:r>
            <w:r w:rsidRPr="00E066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17B70D12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137A" w:rsidRPr="00E0663E" w14:paraId="3B5D3E36" w14:textId="77777777" w:rsidTr="00476035">
        <w:tc>
          <w:tcPr>
            <w:tcW w:w="7284" w:type="dxa"/>
            <w:gridSpan w:val="5"/>
            <w:tcBorders>
              <w:bottom w:val="nil"/>
            </w:tcBorders>
          </w:tcPr>
          <w:p w14:paraId="2EC851E0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55F9DC2F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D80E0CC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CD744" w14:textId="77777777" w:rsidR="00780E7A" w:rsidRPr="00E0663E" w:rsidRDefault="00B24FF5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663E">
              <w:rPr>
                <w:rFonts w:ascii="Angsana New" w:hAnsi="Angsana New"/>
                <w:b/>
                <w:bCs/>
                <w:sz w:val="26"/>
                <w:szCs w:val="26"/>
              </w:rPr>
              <w:t>220.75</w:t>
            </w:r>
          </w:p>
        </w:tc>
        <w:tc>
          <w:tcPr>
            <w:tcW w:w="270" w:type="dxa"/>
            <w:tcBorders>
              <w:bottom w:val="nil"/>
            </w:tcBorders>
          </w:tcPr>
          <w:p w14:paraId="2D1B0793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FE4AE7" w14:textId="77777777" w:rsidR="00780E7A" w:rsidRPr="00E0663E" w:rsidRDefault="00D22A78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663E">
              <w:rPr>
                <w:rFonts w:ascii="Angsana New" w:hAnsi="Angsana New"/>
                <w:b/>
                <w:bCs/>
                <w:sz w:val="26"/>
                <w:szCs w:val="26"/>
              </w:rPr>
              <w:t>203.39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368C31BF" w14:textId="77777777" w:rsidR="00780E7A" w:rsidRPr="00E0663E" w:rsidRDefault="00780E7A" w:rsidP="00780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5"/>
    </w:tbl>
    <w:p w14:paraId="03286A0C" w14:textId="77777777" w:rsidR="00861F9C" w:rsidRPr="00E0663E" w:rsidRDefault="00861F9C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0790C53" w14:textId="77777777" w:rsidR="000F6A61" w:rsidRPr="00E0663E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861F9C"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AA4484" w:rsidRPr="00E0663E">
        <w:rPr>
          <w:rFonts w:ascii="Angsana New" w:hAnsi="Angsana New"/>
          <w:sz w:val="30"/>
          <w:szCs w:val="30"/>
        </w:rPr>
        <w:t>31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="00AA4484" w:rsidRPr="00E0663E">
        <w:rPr>
          <w:rFonts w:ascii="Angsana New" w:hAnsi="Angsana New"/>
          <w:sz w:val="30"/>
          <w:szCs w:val="30"/>
          <w:cs/>
        </w:rPr>
        <w:t>ธันวาคม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="00E0108C" w:rsidRPr="00E0663E">
        <w:rPr>
          <w:rFonts w:ascii="Angsana New" w:hAnsi="Angsana New"/>
          <w:sz w:val="30"/>
          <w:szCs w:val="30"/>
        </w:rPr>
        <w:t>2</w:t>
      </w:r>
      <w:r w:rsidR="00051987" w:rsidRPr="00E0663E">
        <w:rPr>
          <w:rFonts w:ascii="Angsana New" w:hAnsi="Angsana New"/>
          <w:sz w:val="30"/>
          <w:szCs w:val="30"/>
        </w:rPr>
        <w:t>56</w:t>
      </w:r>
      <w:r w:rsidR="008720E6" w:rsidRPr="00E0663E">
        <w:rPr>
          <w:rFonts w:ascii="Angsana New" w:hAnsi="Angsana New"/>
          <w:sz w:val="30"/>
          <w:szCs w:val="30"/>
        </w:rPr>
        <w:t>4</w:t>
      </w:r>
      <w:r w:rsidRPr="00E0663E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7EDAAE4F" w14:textId="77777777" w:rsidR="005024A2" w:rsidRPr="00E0663E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31137A" w:rsidRPr="00E0663E" w14:paraId="682FFF40" w14:textId="77777777">
        <w:tc>
          <w:tcPr>
            <w:tcW w:w="6480" w:type="dxa"/>
          </w:tcPr>
          <w:p w14:paraId="265DFB98" w14:textId="77777777" w:rsidR="00B76E62" w:rsidRPr="00E0663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89C976" w14:textId="77777777" w:rsidR="00B76E62" w:rsidRPr="00E0663E" w:rsidRDefault="00EC78DA" w:rsidP="00AF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E0108C"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02AC81" w14:textId="77777777" w:rsidR="00B76E62" w:rsidRPr="00E0663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0956D" w14:textId="77777777" w:rsidR="00F76ED5" w:rsidRPr="00E0663E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079131CB" w14:textId="77777777" w:rsidR="00B76E62" w:rsidRPr="00E0663E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745BF437" w14:textId="77777777">
        <w:tc>
          <w:tcPr>
            <w:tcW w:w="6480" w:type="dxa"/>
          </w:tcPr>
          <w:p w14:paraId="14603788" w14:textId="77777777" w:rsidR="00B76E62" w:rsidRPr="00E0663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A3F2ADB" w14:textId="77777777" w:rsidR="00B76E62" w:rsidRPr="00E0663E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E0663E" w14:paraId="19C7BD20" w14:textId="77777777">
        <w:tc>
          <w:tcPr>
            <w:tcW w:w="6480" w:type="dxa"/>
          </w:tcPr>
          <w:p w14:paraId="06B4C7F6" w14:textId="77777777" w:rsidR="008A53DD" w:rsidRPr="00E0663E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6067E415" w14:textId="77777777" w:rsidR="008A53DD" w:rsidRPr="00E0663E" w:rsidRDefault="00413705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631,226</w:t>
            </w:r>
          </w:p>
        </w:tc>
        <w:tc>
          <w:tcPr>
            <w:tcW w:w="270" w:type="dxa"/>
            <w:vAlign w:val="bottom"/>
          </w:tcPr>
          <w:p w14:paraId="0CA5F0EB" w14:textId="77777777" w:rsidR="008A53DD" w:rsidRPr="00E0663E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82171" w14:textId="77777777" w:rsidR="008A53DD" w:rsidRPr="00E0663E" w:rsidRDefault="00A15C3E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635,086</w:t>
            </w:r>
          </w:p>
        </w:tc>
      </w:tr>
    </w:tbl>
    <w:p w14:paraId="1EAF3CA2" w14:textId="77777777" w:rsidR="001F777F" w:rsidRPr="00E0663E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3B5DBAF" w14:textId="77777777" w:rsidR="00F17208" w:rsidRPr="00E0663E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6" w:name="_Hlk506205301"/>
      <w:r w:rsidRPr="00E0663E">
        <w:rPr>
          <w:rFonts w:ascii="Angsana New" w:hAnsi="Angsana New"/>
          <w:sz w:val="30"/>
          <w:szCs w:val="30"/>
          <w:cs/>
        </w:rPr>
        <w:lastRenderedPageBreak/>
        <w:t xml:space="preserve">บริษัทได้นำที่ดิน </w:t>
      </w:r>
      <w:r w:rsidRPr="00E0663E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E0663E">
        <w:rPr>
          <w:rFonts w:ascii="Angsana New" w:hAnsi="Angsana New"/>
          <w:sz w:val="30"/>
          <w:szCs w:val="30"/>
          <w:cs/>
        </w:rPr>
        <w:t>ของบริษัทและของกิจการที่เกี่ยวข้องกัน ไปจดจำนองไว้กับ</w:t>
      </w:r>
      <w:r w:rsidR="003C557D" w:rsidRPr="00E0663E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E0663E">
        <w:rPr>
          <w:rFonts w:ascii="Angsana New" w:hAnsi="Angsana New"/>
          <w:sz w:val="30"/>
          <w:szCs w:val="30"/>
          <w:cs/>
        </w:rPr>
        <w:t xml:space="preserve"> รวมทั้งกรรมการ</w:t>
      </w:r>
      <w:r w:rsidR="003C557D" w:rsidRPr="00E0663E">
        <w:rPr>
          <w:rFonts w:ascii="Angsana New" w:hAnsi="Angsana New" w:hint="cs"/>
          <w:sz w:val="30"/>
          <w:szCs w:val="30"/>
          <w:cs/>
        </w:rPr>
        <w:t>ของบริษัท</w:t>
      </w:r>
      <w:r w:rsidRPr="00E0663E">
        <w:rPr>
          <w:rFonts w:ascii="Angsana New" w:hAnsi="Angsana New"/>
          <w:sz w:val="30"/>
          <w:szCs w:val="30"/>
          <w:cs/>
        </w:rPr>
        <w:t>และกิจการที่เกี่ยวข้องกันเป็นผู้ค้ำประกันเพื่อใช้เป็นหลักประกัน</w:t>
      </w:r>
      <w:r w:rsidRPr="00E0663E">
        <w:rPr>
          <w:rFonts w:ascii="Angsana New" w:hAnsi="Angsana New" w:hint="cs"/>
          <w:sz w:val="30"/>
          <w:szCs w:val="30"/>
          <w:cs/>
        </w:rPr>
        <w:t>วง</w:t>
      </w:r>
      <w:r w:rsidRPr="00E0663E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E0663E">
        <w:rPr>
          <w:rFonts w:ascii="Angsana New" w:hAnsi="Angsana New" w:hint="cs"/>
          <w:sz w:val="30"/>
          <w:szCs w:val="30"/>
          <w:cs/>
        </w:rPr>
        <w:t>ของบริษัท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</w:p>
    <w:p w14:paraId="32B99155" w14:textId="77777777" w:rsidR="007E7593" w:rsidRPr="00E0663E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26"/>
    <w:p w14:paraId="14092BAB" w14:textId="77777777" w:rsidR="00E3011B" w:rsidRPr="00E0663E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E0663E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E0663E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E0663E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="00EB334E" w:rsidRPr="00E0663E">
        <w:rPr>
          <w:rFonts w:ascii="Angsana New" w:hAnsi="Angsana New"/>
          <w:sz w:val="30"/>
          <w:szCs w:val="30"/>
        </w:rPr>
        <w:t xml:space="preserve">1.5 </w:t>
      </w:r>
      <w:r w:rsidR="00EB334E" w:rsidRPr="00E0663E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E0663E">
        <w:rPr>
          <w:rFonts w:ascii="Angsana New" w:hAnsi="Angsana New"/>
          <w:sz w:val="30"/>
          <w:szCs w:val="30"/>
        </w:rPr>
        <w:t xml:space="preserve">, </w:t>
      </w:r>
      <w:r w:rsidR="00624E6A" w:rsidRPr="00E0663E">
        <w:rPr>
          <w:rFonts w:ascii="Angsana New" w:hAnsi="Angsana New"/>
          <w:sz w:val="30"/>
          <w:szCs w:val="30"/>
        </w:rPr>
        <w:t>2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E0663E">
        <w:rPr>
          <w:rFonts w:ascii="Angsana New" w:hAnsi="Angsana New"/>
          <w:sz w:val="30"/>
          <w:szCs w:val="30"/>
        </w:rPr>
        <w:t>2.25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E0663E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E0663E">
        <w:rPr>
          <w:rFonts w:ascii="Angsana New" w:hAnsi="Angsana New"/>
          <w:sz w:val="30"/>
          <w:szCs w:val="30"/>
        </w:rPr>
        <w:t xml:space="preserve">DSCR) </w:t>
      </w:r>
      <w:r w:rsidRPr="00E0663E">
        <w:rPr>
          <w:rFonts w:ascii="Angsana New" w:hAnsi="Angsana New"/>
          <w:sz w:val="30"/>
          <w:szCs w:val="30"/>
          <w:cs/>
        </w:rPr>
        <w:t>ต้องไม่</w:t>
      </w:r>
      <w:r w:rsidRPr="00E0663E">
        <w:rPr>
          <w:rFonts w:ascii="Angsana New" w:hAnsi="Angsana New" w:hint="cs"/>
          <w:sz w:val="30"/>
          <w:szCs w:val="30"/>
          <w:cs/>
        </w:rPr>
        <w:t>น้อย</w:t>
      </w:r>
      <w:r w:rsidRPr="00E0663E">
        <w:rPr>
          <w:rFonts w:ascii="Angsana New" w:hAnsi="Angsana New"/>
          <w:sz w:val="30"/>
          <w:szCs w:val="30"/>
          <w:cs/>
        </w:rPr>
        <w:t xml:space="preserve">กว่า </w:t>
      </w:r>
      <w:r w:rsidRPr="00E0663E">
        <w:rPr>
          <w:rFonts w:ascii="Angsana New" w:hAnsi="Angsana New"/>
          <w:sz w:val="30"/>
          <w:szCs w:val="30"/>
        </w:rPr>
        <w:t>1.5</w:t>
      </w:r>
      <w:r w:rsidRPr="00E0663E">
        <w:rPr>
          <w:rFonts w:ascii="Angsana New" w:hAnsi="Angsana New"/>
          <w:sz w:val="30"/>
          <w:szCs w:val="30"/>
          <w:cs/>
        </w:rPr>
        <w:t xml:space="preserve"> เท่า </w:t>
      </w:r>
      <w:r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4E6A" w:rsidRPr="00E0663E">
        <w:rPr>
          <w:rFonts w:ascii="Angsana New" w:hAnsi="Angsana New"/>
          <w:sz w:val="30"/>
          <w:szCs w:val="30"/>
        </w:rPr>
        <w:t>1.2</w:t>
      </w:r>
      <w:r w:rsidRPr="00E0663E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3EDD0508" w14:textId="77777777" w:rsidR="00605B8E" w:rsidRPr="00E0663E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4016C971" w14:textId="77777777" w:rsidR="008C5EB0" w:rsidRPr="00E0663E" w:rsidRDefault="00332B5B" w:rsidP="00FC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 xml:space="preserve">ณ </w:t>
      </w:r>
      <w:r w:rsidR="00413705" w:rsidRPr="00E0663E">
        <w:rPr>
          <w:rFonts w:ascii="Angsana New" w:hAnsi="Angsana New"/>
          <w:sz w:val="30"/>
          <w:szCs w:val="30"/>
        </w:rPr>
        <w:t>30</w:t>
      </w:r>
      <w:r w:rsidR="008720E6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413705" w:rsidRPr="00E0663E">
        <w:rPr>
          <w:rFonts w:ascii="Angsana New" w:hAnsi="Angsana New" w:hint="cs"/>
          <w:sz w:val="30"/>
          <w:szCs w:val="30"/>
          <w:cs/>
        </w:rPr>
        <w:t>มิถุนายน</w:t>
      </w:r>
      <w:r w:rsidR="008720E6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8C5EB0" w:rsidRPr="00E0663E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27" w:name="_Hlk55304931"/>
      <w:r w:rsidR="00593CEF" w:rsidRPr="00E0663E">
        <w:rPr>
          <w:rFonts w:ascii="Angsana New" w:hAnsi="Angsana New"/>
          <w:sz w:val="30"/>
          <w:szCs w:val="30"/>
        </w:rPr>
        <w:t>1.15</w:t>
      </w:r>
      <w:r w:rsidR="00FB2F4A" w:rsidRPr="00E0663E">
        <w:rPr>
          <w:rFonts w:ascii="Angsana New" w:hAnsi="Angsana New"/>
          <w:sz w:val="30"/>
          <w:szCs w:val="30"/>
        </w:rPr>
        <w:t xml:space="preserve"> </w:t>
      </w:r>
      <w:bookmarkEnd w:id="27"/>
      <w:r w:rsidR="00FB2F4A" w:rsidRPr="00E0663E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E0663E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E0663E">
        <w:rPr>
          <w:rFonts w:ascii="Angsana New" w:hAnsi="Angsana New"/>
          <w:sz w:val="30"/>
          <w:szCs w:val="30"/>
        </w:rPr>
        <w:t xml:space="preserve">DSCR) </w:t>
      </w:r>
      <w:bookmarkStart w:id="28" w:name="_Hlk55304941"/>
      <w:r w:rsidR="00413705" w:rsidRPr="00E0663E">
        <w:rPr>
          <w:rFonts w:ascii="Angsana New" w:hAnsi="Angsana New"/>
          <w:sz w:val="30"/>
          <w:szCs w:val="30"/>
        </w:rPr>
        <w:t>2.</w:t>
      </w:r>
      <w:r w:rsidR="00255F45" w:rsidRPr="00E0663E">
        <w:rPr>
          <w:rFonts w:ascii="Angsana New" w:hAnsi="Angsana New"/>
          <w:sz w:val="30"/>
          <w:szCs w:val="30"/>
        </w:rPr>
        <w:t>46</w:t>
      </w:r>
      <w:r w:rsidR="00FB2F4A" w:rsidRPr="00E0663E">
        <w:rPr>
          <w:rFonts w:ascii="Angsana New" w:hAnsi="Angsana New"/>
          <w:sz w:val="30"/>
          <w:szCs w:val="30"/>
        </w:rPr>
        <w:t xml:space="preserve"> </w:t>
      </w:r>
      <w:bookmarkEnd w:id="28"/>
      <w:r w:rsidR="00FB2F4A" w:rsidRPr="00E0663E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E0663E">
        <w:rPr>
          <w:rFonts w:ascii="Angsana New" w:hAnsi="Angsana New"/>
          <w:sz w:val="30"/>
          <w:szCs w:val="30"/>
        </w:rPr>
        <w:t xml:space="preserve"> </w:t>
      </w:r>
    </w:p>
    <w:p w14:paraId="453ABD1B" w14:textId="77777777" w:rsidR="006C454C" w:rsidRPr="00E0663E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0663E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861F9C"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E0663E">
        <w:rPr>
          <w:rFonts w:ascii="Angsana New" w:hAnsi="Angsana New"/>
          <w:sz w:val="30"/>
          <w:szCs w:val="30"/>
        </w:rPr>
        <w:t>31</w:t>
      </w:r>
      <w:r w:rsidR="00861F9C" w:rsidRPr="00E066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E0663E">
        <w:rPr>
          <w:rFonts w:ascii="Angsana New" w:hAnsi="Angsana New"/>
          <w:sz w:val="30"/>
          <w:szCs w:val="30"/>
        </w:rPr>
        <w:t>256</w:t>
      </w:r>
      <w:r w:rsidR="008720E6" w:rsidRPr="00E0663E">
        <w:rPr>
          <w:rFonts w:ascii="Angsana New" w:hAnsi="Angsana New"/>
          <w:sz w:val="30"/>
          <w:szCs w:val="30"/>
        </w:rPr>
        <w:t>4</w:t>
      </w:r>
      <w:r w:rsidR="00861F9C" w:rsidRPr="00E0663E">
        <w:rPr>
          <w:rFonts w:ascii="Angsana New" w:hAnsi="Angsana New"/>
          <w:sz w:val="30"/>
          <w:szCs w:val="30"/>
          <w:cs/>
        </w:rPr>
        <w:t xml:space="preserve"> </w:t>
      </w:r>
      <w:r w:rsidR="00E62F99" w:rsidRPr="00E0663E">
        <w:rPr>
          <w:rFonts w:ascii="Angsana New" w:hAnsi="Angsana New" w:hint="cs"/>
          <w:sz w:val="30"/>
          <w:szCs w:val="30"/>
          <w:cs/>
        </w:rPr>
        <w:t>กลุ่ม</w:t>
      </w:r>
      <w:r w:rsidRPr="00E0663E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E0663E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E0663E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p w14:paraId="79759277" w14:textId="77777777" w:rsidR="00E52793" w:rsidRPr="00E0663E" w:rsidRDefault="00E52793" w:rsidP="00E5279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31137A" w:rsidRPr="00E0663E" w14:paraId="2E72911E" w14:textId="77777777">
        <w:tc>
          <w:tcPr>
            <w:tcW w:w="6300" w:type="dxa"/>
          </w:tcPr>
          <w:p w14:paraId="2E80E162" w14:textId="77777777" w:rsidR="006C454C" w:rsidRPr="00E0663E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5333B6" w14:textId="77777777" w:rsidR="006C454C" w:rsidRPr="00E0663E" w:rsidRDefault="00EC78DA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F76ED5" w:rsidRPr="00E0663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6C454C" w:rsidRPr="00E0663E">
              <w:rPr>
                <w:rFonts w:ascii="Angsana New" w:hAnsi="Angsana New"/>
                <w:sz w:val="30"/>
                <w:szCs w:val="30"/>
              </w:rPr>
              <w:t>5</w:t>
            </w:r>
            <w:r w:rsidR="00981611"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F38F0F" w14:textId="77777777" w:rsidR="006C454C" w:rsidRPr="00E0663E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C3DFEF" w14:textId="77777777" w:rsidR="006C454C" w:rsidRPr="00E0663E" w:rsidRDefault="00A7329B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="001319DF" w:rsidRPr="00E066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9DF" w:rsidRPr="00E0663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br/>
            </w:r>
            <w:r w:rsidR="006C454C"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08A212AC" w14:textId="77777777">
        <w:tc>
          <w:tcPr>
            <w:tcW w:w="6300" w:type="dxa"/>
          </w:tcPr>
          <w:p w14:paraId="7C35F5B3" w14:textId="77777777" w:rsidR="006C454C" w:rsidRPr="00E0663E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D1FD102" w14:textId="77777777" w:rsidR="006C454C" w:rsidRPr="00E0663E" w:rsidRDefault="006C454C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="00D94625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1EF" w:rsidRPr="00E0663E" w14:paraId="1A896B5E" w14:textId="77777777" w:rsidTr="005175F2">
        <w:tc>
          <w:tcPr>
            <w:tcW w:w="6300" w:type="dxa"/>
          </w:tcPr>
          <w:p w14:paraId="4CB2F4E6" w14:textId="77777777" w:rsidR="005601EF" w:rsidRPr="00E0663E" w:rsidRDefault="007A3AC4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E0663E">
              <w:rPr>
                <w:rFonts w:ascii="Angsana New" w:hAnsi="Angsana New"/>
                <w:sz w:val="30"/>
                <w:szCs w:val="30"/>
              </w:rPr>
              <w:t>/</w:t>
            </w:r>
            <w:r w:rsidR="005601EF" w:rsidRPr="00E0663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</w:tcPr>
          <w:p w14:paraId="086A000A" w14:textId="77777777" w:rsidR="005601EF" w:rsidRPr="00E0663E" w:rsidRDefault="0067791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789,774</w:t>
            </w:r>
          </w:p>
        </w:tc>
        <w:tc>
          <w:tcPr>
            <w:tcW w:w="270" w:type="dxa"/>
            <w:vAlign w:val="bottom"/>
          </w:tcPr>
          <w:p w14:paraId="659022FF" w14:textId="77777777" w:rsidR="005601EF" w:rsidRPr="00E0663E" w:rsidRDefault="005601EF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9B86A6" w14:textId="77777777" w:rsidR="005601EF" w:rsidRPr="00E0663E" w:rsidRDefault="00A15C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965,830</w:t>
            </w:r>
          </w:p>
        </w:tc>
      </w:tr>
    </w:tbl>
    <w:p w14:paraId="24E8BF8E" w14:textId="77777777" w:rsidR="009E4B1F" w:rsidRPr="00E0663E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10096C3A" w14:textId="77777777" w:rsidR="00132676" w:rsidRPr="00E0663E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489A50A" w14:textId="77777777" w:rsidR="001064B9" w:rsidRPr="00E0663E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0663E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F8D64C6" w14:textId="77777777" w:rsidR="001064B9" w:rsidRPr="00E0663E" w:rsidRDefault="001064B9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AF5F97" w:rsidRPr="00E0663E">
        <w:rPr>
          <w:rFonts w:ascii="Angsana New" w:hAnsi="Angsana New"/>
          <w:sz w:val="30"/>
          <w:szCs w:val="30"/>
        </w:rPr>
        <w:t>30</w:t>
      </w:r>
      <w:r w:rsidR="00AF5F97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5F97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EA7145"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7145" w:rsidRPr="00E0663E">
        <w:rPr>
          <w:rFonts w:ascii="Angsana New" w:hAnsi="Angsana New"/>
          <w:sz w:val="30"/>
          <w:szCs w:val="30"/>
        </w:rPr>
        <w:t>31</w:t>
      </w:r>
      <w:r w:rsidR="00EA7145" w:rsidRPr="00E066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A7145" w:rsidRPr="00E0663E">
        <w:rPr>
          <w:rFonts w:ascii="Angsana New" w:hAnsi="Angsana New"/>
          <w:sz w:val="30"/>
          <w:szCs w:val="30"/>
        </w:rPr>
        <w:t>256</w:t>
      </w:r>
      <w:r w:rsidR="008720E6" w:rsidRPr="00E0663E">
        <w:rPr>
          <w:rFonts w:ascii="Angsana New" w:hAnsi="Angsana New"/>
          <w:sz w:val="30"/>
          <w:szCs w:val="30"/>
        </w:rPr>
        <w:t>4</w:t>
      </w:r>
      <w:r w:rsidR="00EA7145" w:rsidRPr="00E0663E">
        <w:rPr>
          <w:rFonts w:ascii="Angsana New" w:hAnsi="Angsana New"/>
          <w:sz w:val="30"/>
          <w:szCs w:val="30"/>
          <w:cs/>
        </w:rPr>
        <w:t xml:space="preserve"> </w:t>
      </w:r>
      <w:r w:rsidR="001F1F88" w:rsidRPr="00E0663E">
        <w:rPr>
          <w:rFonts w:ascii="Angsana New" w:hAnsi="Angsana New"/>
          <w:sz w:val="30"/>
          <w:szCs w:val="30"/>
          <w:cs/>
        </w:rPr>
        <w:t>มีรายล</w:t>
      </w:r>
      <w:r w:rsidRPr="00E0663E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2E5FC83D" w14:textId="77777777" w:rsidR="00B621D6" w:rsidRPr="00E0663E" w:rsidRDefault="00B621D6" w:rsidP="00B621D6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218" w:type="dxa"/>
        <w:tblInd w:w="534" w:type="dxa"/>
        <w:tblLook w:val="04A0" w:firstRow="1" w:lastRow="0" w:firstColumn="1" w:lastColumn="0" w:noHBand="0" w:noVBand="1"/>
      </w:tblPr>
      <w:tblGrid>
        <w:gridCol w:w="4394"/>
        <w:gridCol w:w="692"/>
        <w:gridCol w:w="1201"/>
        <w:gridCol w:w="257"/>
        <w:gridCol w:w="1260"/>
        <w:gridCol w:w="236"/>
        <w:gridCol w:w="1178"/>
      </w:tblGrid>
      <w:tr w:rsidR="0031137A" w:rsidRPr="00E0663E" w14:paraId="0186BAA0" w14:textId="77777777" w:rsidTr="009C0413">
        <w:tc>
          <w:tcPr>
            <w:tcW w:w="4394" w:type="dxa"/>
            <w:shd w:val="clear" w:color="auto" w:fill="auto"/>
          </w:tcPr>
          <w:p w14:paraId="2B918A81" w14:textId="77777777" w:rsidR="009C0413" w:rsidRPr="00E0663E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29" w:name="_Hlk31790462"/>
          </w:p>
        </w:tc>
        <w:tc>
          <w:tcPr>
            <w:tcW w:w="692" w:type="dxa"/>
            <w:shd w:val="clear" w:color="auto" w:fill="auto"/>
          </w:tcPr>
          <w:p w14:paraId="097B2F23" w14:textId="77777777" w:rsidR="009C0413" w:rsidRPr="00E0663E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</w:tcBorders>
            <w:shd w:val="clear" w:color="auto" w:fill="auto"/>
          </w:tcPr>
          <w:p w14:paraId="55CC1500" w14:textId="77777777" w:rsidR="009C0413" w:rsidRPr="00E0663E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  <w:shd w:val="clear" w:color="auto" w:fill="auto"/>
          </w:tcPr>
          <w:p w14:paraId="114E7F30" w14:textId="77777777" w:rsidR="009C0413" w:rsidRPr="00E0663E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B721448" w14:textId="77777777" w:rsidR="009C0413" w:rsidRPr="00E0663E" w:rsidRDefault="00EC78DA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2233F1" w:rsidRPr="00E0663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233F1" w:rsidRPr="00E0663E">
              <w:rPr>
                <w:rFonts w:ascii="Angsana New" w:hAnsi="Angsana New"/>
                <w:sz w:val="30"/>
                <w:szCs w:val="30"/>
              </w:rPr>
              <w:t>56</w:t>
            </w:r>
            <w:r w:rsidR="00B356A1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</w:tcBorders>
          </w:tcPr>
          <w:p w14:paraId="3280B858" w14:textId="77777777" w:rsidR="009C0413" w:rsidRPr="00E0663E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</w:tcBorders>
          </w:tcPr>
          <w:p w14:paraId="0F2CC590" w14:textId="77777777" w:rsidR="009C0413" w:rsidRPr="00E0663E" w:rsidRDefault="00861F9C" w:rsidP="009C041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="009C0413" w:rsidRPr="00E0663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9C0413" w:rsidRPr="00E0663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E0663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</w:t>
            </w:r>
            <w:r w:rsidR="009C0413" w:rsidRPr="00E0663E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  <w:p w14:paraId="43A3E4A1" w14:textId="77777777" w:rsidR="009C0413" w:rsidRPr="00E0663E" w:rsidRDefault="009C0413" w:rsidP="009C041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356A1" w:rsidRPr="00E066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1137A" w:rsidRPr="00E0663E" w14:paraId="2362876B" w14:textId="77777777" w:rsidTr="009C0413">
        <w:tc>
          <w:tcPr>
            <w:tcW w:w="4394" w:type="dxa"/>
            <w:shd w:val="clear" w:color="auto" w:fill="auto"/>
          </w:tcPr>
          <w:p w14:paraId="28B24034" w14:textId="77777777" w:rsidR="009C0413" w:rsidRPr="00E0663E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shd w:val="clear" w:color="auto" w:fill="auto"/>
          </w:tcPr>
          <w:p w14:paraId="5955C795" w14:textId="77777777" w:rsidR="009C0413" w:rsidRPr="00E0663E" w:rsidRDefault="009C0413" w:rsidP="009C041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4AD6896A" w14:textId="77777777" w:rsidR="009C0413" w:rsidRPr="00E0663E" w:rsidRDefault="00FC47EA" w:rsidP="009C0413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9C0413"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="009C0413"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="009C0413"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bookmarkEnd w:id="29"/>
      <w:tr w:rsidR="0031137A" w:rsidRPr="00E0663E" w14:paraId="4717C264" w14:textId="77777777" w:rsidTr="009C0413">
        <w:tc>
          <w:tcPr>
            <w:tcW w:w="4394" w:type="dxa"/>
            <w:shd w:val="clear" w:color="auto" w:fill="auto"/>
          </w:tcPr>
          <w:p w14:paraId="15F1DA88" w14:textId="77777777" w:rsidR="00FC47EA" w:rsidRPr="00E0663E" w:rsidRDefault="00FC47EA" w:rsidP="00144319">
            <w:pPr>
              <w:pStyle w:val="NoSpacing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692" w:type="dxa"/>
            <w:shd w:val="clear" w:color="auto" w:fill="auto"/>
          </w:tcPr>
          <w:p w14:paraId="7A5951E5" w14:textId="77777777" w:rsidR="00FC47EA" w:rsidRPr="00E0663E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4FA7AAC3" w14:textId="77777777" w:rsidR="00FC47EA" w:rsidRPr="00E0663E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6E4EDC52" w14:textId="77777777" w:rsidR="00FC47EA" w:rsidRPr="00E0663E" w:rsidRDefault="00FC47EA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671BB1" w14:textId="77777777" w:rsidR="00FC47EA" w:rsidRPr="00E0663E" w:rsidRDefault="005979B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73,766</w:t>
            </w:r>
          </w:p>
        </w:tc>
        <w:tc>
          <w:tcPr>
            <w:tcW w:w="236" w:type="dxa"/>
          </w:tcPr>
          <w:p w14:paraId="289E3057" w14:textId="77777777" w:rsidR="00FC47EA" w:rsidRPr="00E0663E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7B147AE" w14:textId="77777777" w:rsidR="00FC47EA" w:rsidRPr="00E0663E" w:rsidRDefault="00A15C3E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31137A" w:rsidRPr="00E0663E" w14:paraId="1942583B" w14:textId="77777777" w:rsidTr="00BB632A">
        <w:tc>
          <w:tcPr>
            <w:tcW w:w="5086" w:type="dxa"/>
            <w:gridSpan w:val="2"/>
            <w:shd w:val="clear" w:color="auto" w:fill="auto"/>
          </w:tcPr>
          <w:p w14:paraId="75894A8B" w14:textId="77777777" w:rsidR="009C1F56" w:rsidRPr="00E0663E" w:rsidRDefault="009C1F56" w:rsidP="009C1F5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201" w:type="dxa"/>
            <w:shd w:val="clear" w:color="auto" w:fill="auto"/>
          </w:tcPr>
          <w:p w14:paraId="2EFDBCFE" w14:textId="77777777" w:rsidR="009C1F56" w:rsidRPr="00E0663E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574837E9" w14:textId="77777777" w:rsidR="009C1F56" w:rsidRPr="00E0663E" w:rsidRDefault="009C1F56" w:rsidP="00FC47E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95C51B" w14:textId="77777777" w:rsidR="009C1F56" w:rsidRPr="00E0663E" w:rsidRDefault="005979B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(28,200)</w:t>
            </w:r>
          </w:p>
        </w:tc>
        <w:tc>
          <w:tcPr>
            <w:tcW w:w="236" w:type="dxa"/>
          </w:tcPr>
          <w:p w14:paraId="74B76004" w14:textId="77777777" w:rsidR="009C1F56" w:rsidRPr="00E0663E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39EB7709" w14:textId="77777777" w:rsidR="009C1F56" w:rsidRPr="00E0663E" w:rsidRDefault="009C1F56" w:rsidP="00FC47EA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15C3E" w:rsidRPr="00E0663E">
              <w:rPr>
                <w:rFonts w:ascii="Angsana New" w:hAnsi="Angsana New" w:cs="Angsana New"/>
                <w:sz w:val="30"/>
                <w:szCs w:val="30"/>
              </w:rPr>
              <w:t>34,127</w:t>
            </w:r>
            <w:r w:rsidRPr="00E066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137A" w:rsidRPr="00E0663E" w14:paraId="587C9C28" w14:textId="77777777" w:rsidTr="00FC47EA">
        <w:tc>
          <w:tcPr>
            <w:tcW w:w="5086" w:type="dxa"/>
            <w:gridSpan w:val="2"/>
            <w:shd w:val="clear" w:color="auto" w:fill="auto"/>
          </w:tcPr>
          <w:p w14:paraId="213F9F9C" w14:textId="77777777" w:rsidR="00FC47EA" w:rsidRPr="00E0663E" w:rsidRDefault="009C1F56" w:rsidP="009C1F56">
            <w:pPr>
              <w:pStyle w:val="NoSpacing"/>
              <w:ind w:firstLine="3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0" w:name="_Hlk31790605"/>
            <w:r w:rsidRPr="00E0663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cs="Angsana New"/>
                <w:sz w:val="30"/>
                <w:szCs w:val="30"/>
                <w:cs/>
              </w:rPr>
              <w:t>– สุทธิ</w:t>
            </w:r>
          </w:p>
        </w:tc>
        <w:tc>
          <w:tcPr>
            <w:tcW w:w="1201" w:type="dxa"/>
            <w:shd w:val="clear" w:color="auto" w:fill="auto"/>
          </w:tcPr>
          <w:p w14:paraId="20DAE4C9" w14:textId="77777777" w:rsidR="00FC47EA" w:rsidRPr="00E0663E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0887C6F1" w14:textId="77777777" w:rsidR="00FC47EA" w:rsidRPr="00E0663E" w:rsidRDefault="00FC47EA" w:rsidP="00FC47EA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7CFCF" w14:textId="77777777" w:rsidR="00FC47EA" w:rsidRPr="00E0663E" w:rsidRDefault="005979B6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45,566</w:t>
            </w:r>
          </w:p>
        </w:tc>
        <w:tc>
          <w:tcPr>
            <w:tcW w:w="236" w:type="dxa"/>
          </w:tcPr>
          <w:p w14:paraId="671C243E" w14:textId="77777777" w:rsidR="00FC47EA" w:rsidRPr="00E0663E" w:rsidRDefault="00FC47EA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DA75BE1" w14:textId="77777777" w:rsidR="00FC47EA" w:rsidRPr="00E0663E" w:rsidRDefault="00A15C3E" w:rsidP="00FC47E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56,141</w:t>
            </w:r>
          </w:p>
        </w:tc>
      </w:tr>
    </w:tbl>
    <w:bookmarkEnd w:id="30"/>
    <w:p w14:paraId="3F7F8711" w14:textId="77777777" w:rsidR="00DD1CDB" w:rsidRPr="00E0663E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  <w:r w:rsidRPr="00E0663E">
        <w:rPr>
          <w:rFonts w:ascii="Angsana New" w:eastAsia="Calibri" w:hAnsi="Angsana New"/>
          <w:sz w:val="26"/>
          <w:szCs w:val="26"/>
        </w:rPr>
        <w:t xml:space="preserve">                                                   </w:t>
      </w:r>
    </w:p>
    <w:p w14:paraId="1A6D7D88" w14:textId="77777777" w:rsidR="00DD1CDB" w:rsidRPr="00E0663E" w:rsidRDefault="00DD1CDB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75758286" w14:textId="77777777" w:rsidR="0031137A" w:rsidRPr="00E0663E" w:rsidRDefault="0031137A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381D50C2" w14:textId="77777777" w:rsidR="0031137A" w:rsidRPr="00E0663E" w:rsidRDefault="0031137A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eastAsia="Calibri" w:hAnsi="Angsana New"/>
          <w:sz w:val="26"/>
          <w:szCs w:val="26"/>
        </w:rPr>
      </w:pPr>
    </w:p>
    <w:p w14:paraId="57AFE28A" w14:textId="77777777" w:rsidR="00B621D6" w:rsidRPr="00E0663E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="00BA77EC" w:rsidRPr="00E0663E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E0663E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E0663E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1192AD97" w14:textId="77777777" w:rsidR="00132676" w:rsidRPr="00E0663E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E0663E" w14:paraId="0F38202E" w14:textId="77777777" w:rsidTr="00A72988">
        <w:trPr>
          <w:trHeight w:val="675"/>
        </w:trPr>
        <w:tc>
          <w:tcPr>
            <w:tcW w:w="3260" w:type="dxa"/>
            <w:gridSpan w:val="2"/>
          </w:tcPr>
          <w:p w14:paraId="431A2B15" w14:textId="77777777" w:rsidR="00C11B13" w:rsidRPr="00E0663E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5DF3AB6E" w14:textId="77777777" w:rsidR="00C11B13" w:rsidRPr="00E0663E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0663E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68047CE4" w14:textId="77777777" w:rsidR="00C11B13" w:rsidRPr="00E0663E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0663E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E0663E" w14:paraId="2FB75695" w14:textId="77777777" w:rsidTr="00A72988">
        <w:tc>
          <w:tcPr>
            <w:tcW w:w="3260" w:type="dxa"/>
            <w:gridSpan w:val="2"/>
          </w:tcPr>
          <w:p w14:paraId="77374705" w14:textId="77777777" w:rsidR="00F56BF3" w:rsidRPr="00E0663E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1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1EAC8181" w14:textId="77777777" w:rsidR="00F56BF3" w:rsidRPr="00E0663E" w:rsidRDefault="0038165A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</w:t>
            </w:r>
            <w:r w:rsidR="00D05CFD" w:rsidRPr="00E0663E">
              <w:rPr>
                <w:rFonts w:ascii="Angsana New" w:hAnsi="Angsana New"/>
                <w:sz w:val="30"/>
                <w:szCs w:val="30"/>
              </w:rPr>
              <w:t>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D05CFD" w:rsidRPr="00E0663E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6BF3" w:rsidRPr="00E0663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E0663E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AF100E9" w14:textId="77777777" w:rsidR="00F56BF3" w:rsidRPr="00E0663E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ABCDCAF" w14:textId="77777777" w:rsidR="00F56BF3" w:rsidRPr="00E0663E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0663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E0663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8165A" w:rsidRPr="00E0663E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A6B10F2" w14:textId="77777777" w:rsidR="00F56BF3" w:rsidRPr="00E0663E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2875F8EB" w14:textId="77777777" w:rsidR="00F56BF3" w:rsidRPr="00E0663E" w:rsidRDefault="0038165A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</w:t>
            </w:r>
            <w:r w:rsidR="00D05CFD" w:rsidRPr="00E0663E">
              <w:rPr>
                <w:rFonts w:ascii="Angsana New" w:hAnsi="Angsana New"/>
                <w:sz w:val="30"/>
                <w:szCs w:val="30"/>
              </w:rPr>
              <w:t>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D05CFD" w:rsidRPr="00E0663E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7145" w:rsidRPr="00E0663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E0663E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50DB2384" w14:textId="77777777" w:rsidR="00F56BF3" w:rsidRPr="00E0663E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01EE581F" w14:textId="77777777" w:rsidR="00F56BF3" w:rsidRPr="00E0663E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0663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0663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E0663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8165A" w:rsidRPr="00E0663E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31137A" w:rsidRPr="00E0663E" w14:paraId="684F5F67" w14:textId="77777777" w:rsidTr="00A72988">
        <w:tc>
          <w:tcPr>
            <w:tcW w:w="3260" w:type="dxa"/>
            <w:gridSpan w:val="2"/>
          </w:tcPr>
          <w:p w14:paraId="27816A40" w14:textId="77777777" w:rsidR="00C11B13" w:rsidRPr="00E0663E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2AD5D4BF" w14:textId="77777777" w:rsidR="00C11B13" w:rsidRPr="00E0663E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0663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0663E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E0663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E0663E" w14:paraId="468F04C8" w14:textId="77777777" w:rsidTr="00A72988">
        <w:tc>
          <w:tcPr>
            <w:tcW w:w="3260" w:type="dxa"/>
            <w:gridSpan w:val="2"/>
            <w:hideMark/>
          </w:tcPr>
          <w:p w14:paraId="480BDF37" w14:textId="77777777" w:rsidR="00A15C3E" w:rsidRPr="00E0663E" w:rsidRDefault="00A15C3E" w:rsidP="00A15C3E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066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0A7F10EF" w14:textId="77777777" w:rsidR="00A15C3E" w:rsidRPr="00E0663E" w:rsidRDefault="005979B6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30,052</w:t>
            </w:r>
          </w:p>
        </w:tc>
        <w:tc>
          <w:tcPr>
            <w:tcW w:w="246" w:type="dxa"/>
          </w:tcPr>
          <w:p w14:paraId="47B94D08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ACD0C31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36,456</w:t>
            </w:r>
          </w:p>
        </w:tc>
        <w:tc>
          <w:tcPr>
            <w:tcW w:w="708" w:type="dxa"/>
            <w:vAlign w:val="bottom"/>
          </w:tcPr>
          <w:p w14:paraId="175976F0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5E34A56F" w14:textId="77777777" w:rsidR="00A15C3E" w:rsidRPr="00E0663E" w:rsidRDefault="005979B6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28,200</w:t>
            </w:r>
          </w:p>
        </w:tc>
        <w:tc>
          <w:tcPr>
            <w:tcW w:w="235" w:type="dxa"/>
          </w:tcPr>
          <w:p w14:paraId="24BB81C5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86E325D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34,127</w:t>
            </w:r>
          </w:p>
        </w:tc>
      </w:tr>
      <w:tr w:rsidR="0031137A" w:rsidRPr="00E0663E" w14:paraId="613DCF65" w14:textId="77777777" w:rsidTr="00A72988">
        <w:tc>
          <w:tcPr>
            <w:tcW w:w="3260" w:type="dxa"/>
            <w:gridSpan w:val="2"/>
            <w:hideMark/>
          </w:tcPr>
          <w:p w14:paraId="77B7552E" w14:textId="77777777" w:rsidR="00A15C3E" w:rsidRPr="00E0663E" w:rsidRDefault="00A15C3E" w:rsidP="00A15C3E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066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E066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4F4BAE76" w14:textId="77777777" w:rsidR="00A15C3E" w:rsidRPr="00E0663E" w:rsidRDefault="005979B6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47,332</w:t>
            </w:r>
          </w:p>
        </w:tc>
        <w:tc>
          <w:tcPr>
            <w:tcW w:w="246" w:type="dxa"/>
          </w:tcPr>
          <w:p w14:paraId="2570BC4F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F4FB90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58,528</w:t>
            </w:r>
          </w:p>
        </w:tc>
        <w:tc>
          <w:tcPr>
            <w:tcW w:w="708" w:type="dxa"/>
            <w:vAlign w:val="bottom"/>
          </w:tcPr>
          <w:p w14:paraId="0163AD7D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80356B8" w14:textId="77777777" w:rsidR="00A15C3E" w:rsidRPr="00E0663E" w:rsidRDefault="005979B6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45,566</w:t>
            </w:r>
          </w:p>
        </w:tc>
        <w:tc>
          <w:tcPr>
            <w:tcW w:w="235" w:type="dxa"/>
            <w:vMerge w:val="restart"/>
          </w:tcPr>
          <w:p w14:paraId="6322C788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84D86EB" w14:textId="77777777" w:rsidR="00A15C3E" w:rsidRPr="00E0663E" w:rsidRDefault="00A15C3E" w:rsidP="00A15C3E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56,141</w:t>
            </w:r>
          </w:p>
        </w:tc>
      </w:tr>
      <w:tr w:rsidR="0031137A" w:rsidRPr="00E0663E" w14:paraId="14266384" w14:textId="77777777" w:rsidTr="00A72988">
        <w:tc>
          <w:tcPr>
            <w:tcW w:w="1020" w:type="dxa"/>
          </w:tcPr>
          <w:p w14:paraId="1B4A305B" w14:textId="77777777" w:rsidR="00EA7145" w:rsidRPr="00E0663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082DE4A9" w14:textId="77777777" w:rsidR="00EA7145" w:rsidRPr="00E0663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9D373" w14:textId="77777777" w:rsidR="00EA7145" w:rsidRPr="00E0663E" w:rsidRDefault="005979B6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77,384</w:t>
            </w:r>
          </w:p>
        </w:tc>
        <w:tc>
          <w:tcPr>
            <w:tcW w:w="246" w:type="dxa"/>
          </w:tcPr>
          <w:p w14:paraId="0521DB7E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EEE15C9" w14:textId="77777777" w:rsidR="00EA7145" w:rsidRPr="00E0663E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94,984</w:t>
            </w:r>
          </w:p>
        </w:tc>
        <w:tc>
          <w:tcPr>
            <w:tcW w:w="708" w:type="dxa"/>
            <w:vAlign w:val="bottom"/>
          </w:tcPr>
          <w:p w14:paraId="0EC6B5E3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83C6E4C" w14:textId="77777777" w:rsidR="00EA7145" w:rsidRPr="00E0663E" w:rsidRDefault="005979B6" w:rsidP="005733E4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73,766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41605996" w14:textId="77777777" w:rsidR="00EA7145" w:rsidRPr="00E0663E" w:rsidRDefault="00EA7145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859B2A0" w14:textId="77777777" w:rsidR="00EA7145" w:rsidRPr="00E0663E" w:rsidRDefault="00A15C3E" w:rsidP="00EA7145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90,268</w:t>
            </w:r>
          </w:p>
        </w:tc>
      </w:tr>
      <w:tr w:rsidR="0031137A" w:rsidRPr="00E0663E" w14:paraId="629FF153" w14:textId="77777777" w:rsidTr="00A72988">
        <w:tc>
          <w:tcPr>
            <w:tcW w:w="3260" w:type="dxa"/>
            <w:gridSpan w:val="2"/>
            <w:hideMark/>
          </w:tcPr>
          <w:p w14:paraId="1FC48C0E" w14:textId="77777777" w:rsidR="00EA7145" w:rsidRPr="00E0663E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523DCB67" w14:textId="77777777" w:rsidR="00EA7145" w:rsidRPr="00E0663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7B111DA" w14:textId="77777777" w:rsidR="00EA7145" w:rsidRPr="00E0663E" w:rsidRDefault="00FF3122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979B6" w:rsidRPr="00E0663E">
              <w:rPr>
                <w:rFonts w:ascii="Angsana New" w:hAnsi="Angsana New" w:cs="Angsana New"/>
                <w:sz w:val="30"/>
                <w:szCs w:val="30"/>
              </w:rPr>
              <w:t>3,618</w:t>
            </w:r>
            <w:r w:rsidRPr="00E066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F068D18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95FB4B3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7A40ED7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15C3E" w:rsidRPr="00E0663E">
              <w:rPr>
                <w:rFonts w:ascii="Angsana New" w:hAnsi="Angsana New" w:cs="Angsana New"/>
                <w:sz w:val="30"/>
                <w:szCs w:val="30"/>
              </w:rPr>
              <w:t>4,716</w:t>
            </w:r>
            <w:r w:rsidRPr="00E066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6BDA49CF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304E8635" w14:textId="77777777" w:rsidR="00EA7145" w:rsidRPr="00E0663E" w:rsidRDefault="00FF3122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F7F6A68" w14:textId="77777777" w:rsidR="00EA7145" w:rsidRPr="00E0663E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621F8BD" w14:textId="77777777" w:rsidR="00EA7145" w:rsidRPr="00E0663E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0504626" w14:textId="77777777" w:rsidR="00EA7145" w:rsidRPr="00E0663E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E0663E" w14:paraId="78FE8979" w14:textId="77777777" w:rsidTr="00A72988">
        <w:tc>
          <w:tcPr>
            <w:tcW w:w="3260" w:type="dxa"/>
            <w:gridSpan w:val="2"/>
            <w:hideMark/>
          </w:tcPr>
          <w:p w14:paraId="2CF9EEF8" w14:textId="77777777" w:rsidR="00EA7145" w:rsidRPr="00E0663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06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17691" w14:textId="77777777" w:rsidR="00EA7145" w:rsidRPr="00E0663E" w:rsidRDefault="005979B6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73,766</w:t>
            </w:r>
          </w:p>
        </w:tc>
        <w:tc>
          <w:tcPr>
            <w:tcW w:w="246" w:type="dxa"/>
          </w:tcPr>
          <w:p w14:paraId="4F3E3D51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1C31F73" w14:textId="77777777" w:rsidR="00EA7145" w:rsidRPr="00E0663E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90,268</w:t>
            </w:r>
          </w:p>
        </w:tc>
        <w:tc>
          <w:tcPr>
            <w:tcW w:w="708" w:type="dxa"/>
            <w:vAlign w:val="bottom"/>
          </w:tcPr>
          <w:p w14:paraId="559A3C25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9022838" w14:textId="77777777" w:rsidR="00EA7145" w:rsidRPr="00E0663E" w:rsidRDefault="005979B6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73,766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02CD987B" w14:textId="77777777" w:rsidR="00EA7145" w:rsidRPr="00E0663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45F59A3" w14:textId="77777777" w:rsidR="00EA7145" w:rsidRPr="00E0663E" w:rsidRDefault="00A15C3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90,268</w:t>
            </w:r>
          </w:p>
        </w:tc>
      </w:tr>
      <w:bookmarkEnd w:id="31"/>
    </w:tbl>
    <w:p w14:paraId="57ECCDD5" w14:textId="77777777" w:rsidR="008C086A" w:rsidRPr="00E0663E" w:rsidRDefault="008C086A" w:rsidP="001064B9">
      <w:pPr>
        <w:ind w:left="540"/>
        <w:jc w:val="thaiDistribute"/>
        <w:rPr>
          <w:rFonts w:ascii="Angsana New" w:hAnsi="Angsana New"/>
        </w:rPr>
      </w:pPr>
    </w:p>
    <w:p w14:paraId="32A14D5B" w14:textId="77777777" w:rsidR="009E1648" w:rsidRPr="00E0663E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E0663E">
        <w:rPr>
          <w:rFonts w:ascii="Angsana New" w:hAnsi="Angsana New"/>
          <w:sz w:val="30"/>
          <w:szCs w:val="30"/>
        </w:rPr>
        <w:t>4</w:t>
      </w:r>
      <w:r w:rsidR="009E1648" w:rsidRPr="00E0663E">
        <w:rPr>
          <w:rFonts w:ascii="Angsana New" w:hAnsi="Angsana New"/>
          <w:sz w:val="30"/>
          <w:szCs w:val="30"/>
          <w:cs/>
        </w:rPr>
        <w:t>-</w:t>
      </w:r>
      <w:r w:rsidRPr="00E0663E">
        <w:rPr>
          <w:rFonts w:ascii="Angsana New" w:hAnsi="Angsana New"/>
          <w:sz w:val="30"/>
          <w:szCs w:val="30"/>
        </w:rPr>
        <w:t xml:space="preserve">5 </w:t>
      </w:r>
      <w:r w:rsidRPr="00E0663E">
        <w:rPr>
          <w:rFonts w:ascii="Angsana New" w:hAnsi="Angsana New"/>
          <w:sz w:val="30"/>
          <w:szCs w:val="30"/>
          <w:cs/>
        </w:rPr>
        <w:t>ปี แล</w:t>
      </w:r>
      <w:r w:rsidR="00BE05AE" w:rsidRPr="00E0663E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E0663E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E0663E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E0663E">
        <w:rPr>
          <w:rFonts w:ascii="Angsana New" w:hAnsi="Angsana New"/>
          <w:sz w:val="30"/>
          <w:szCs w:val="30"/>
          <w:cs/>
        </w:rPr>
        <w:t xml:space="preserve"> </w:t>
      </w:r>
      <w:r w:rsidR="00641905" w:rsidRPr="00E0663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2161E4" w14:textId="77777777" w:rsidR="009E1648" w:rsidRPr="00E0663E" w:rsidRDefault="009E1648" w:rsidP="00641905">
      <w:pPr>
        <w:ind w:left="454"/>
        <w:rPr>
          <w:rFonts w:ascii="Angsana New" w:hAnsi="Angsana New"/>
        </w:rPr>
      </w:pPr>
    </w:p>
    <w:p w14:paraId="28B54CC2" w14:textId="77777777" w:rsidR="009E1648" w:rsidRPr="00E0663E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</w:rPr>
        <w:tab/>
      </w:r>
      <w:r w:rsidR="009E1648" w:rsidRPr="00E0663E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E0663E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E0663E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F9C" w:rsidRPr="00E0663E">
        <w:rPr>
          <w:rFonts w:ascii="Angsana New" w:hAnsi="Angsana New"/>
          <w:sz w:val="30"/>
          <w:szCs w:val="30"/>
        </w:rPr>
        <w:t>256</w:t>
      </w:r>
      <w:r w:rsidR="00E112E0" w:rsidRPr="00E0663E">
        <w:rPr>
          <w:rFonts w:ascii="Angsana New" w:hAnsi="Angsana New"/>
          <w:sz w:val="30"/>
          <w:szCs w:val="30"/>
        </w:rPr>
        <w:t>5</w:t>
      </w:r>
      <w:r w:rsidR="00861F9C" w:rsidRPr="00E0663E">
        <w:rPr>
          <w:rFonts w:ascii="Angsana New" w:hAnsi="Angsana New"/>
          <w:sz w:val="30"/>
          <w:szCs w:val="30"/>
        </w:rPr>
        <w:t xml:space="preserve"> </w:t>
      </w:r>
      <w:r w:rsidR="00861F9C"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61F9C" w:rsidRPr="00E0663E">
        <w:rPr>
          <w:rFonts w:ascii="Angsana New" w:hAnsi="Angsana New"/>
          <w:sz w:val="30"/>
          <w:szCs w:val="30"/>
        </w:rPr>
        <w:t>31</w:t>
      </w:r>
      <w:r w:rsidR="00861F9C" w:rsidRPr="00E066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1F9C" w:rsidRPr="00E0663E">
        <w:rPr>
          <w:rFonts w:ascii="Angsana New" w:hAnsi="Angsana New"/>
          <w:sz w:val="30"/>
          <w:szCs w:val="30"/>
        </w:rPr>
        <w:t>256</w:t>
      </w:r>
      <w:r w:rsidR="00E112E0" w:rsidRPr="00E0663E">
        <w:rPr>
          <w:rFonts w:ascii="Angsana New" w:hAnsi="Angsana New"/>
          <w:sz w:val="30"/>
          <w:szCs w:val="30"/>
        </w:rPr>
        <w:t>4</w:t>
      </w:r>
      <w:r w:rsidR="00861F9C" w:rsidRPr="00E0663E">
        <w:rPr>
          <w:rFonts w:ascii="Angsana New" w:hAnsi="Angsana New"/>
          <w:sz w:val="30"/>
          <w:szCs w:val="30"/>
          <w:cs/>
        </w:rPr>
        <w:t xml:space="preserve"> </w:t>
      </w:r>
      <w:r w:rsidR="009E1648" w:rsidRPr="00E0663E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33ED72D3" w14:textId="77777777" w:rsidR="004F04CB" w:rsidRPr="00E0663E" w:rsidRDefault="004F04CB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375AE3D7" w14:textId="77777777" w:rsidR="009C0413" w:rsidRPr="00E0663E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1</w:t>
      </w:r>
      <w:r w:rsidR="00F47868" w:rsidRPr="00E0663E">
        <w:rPr>
          <w:rFonts w:ascii="Angsana New" w:hAnsi="Angsana New"/>
          <w:b/>
          <w:bCs/>
          <w:sz w:val="30"/>
          <w:szCs w:val="30"/>
        </w:rPr>
        <w:t>5</w:t>
      </w:r>
      <w:r w:rsidR="00AA1708" w:rsidRPr="00E0663E">
        <w:rPr>
          <w:rFonts w:ascii="Angsana New" w:hAnsi="Angsana New"/>
          <w:b/>
          <w:bCs/>
          <w:sz w:val="30"/>
          <w:szCs w:val="30"/>
        </w:rPr>
        <w:tab/>
      </w:r>
      <w:r w:rsidR="0041312D" w:rsidRPr="00E0663E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E0663E">
        <w:rPr>
          <w:rFonts w:ascii="Angsana New" w:hAnsi="Angsana New"/>
          <w:sz w:val="30"/>
          <w:szCs w:val="30"/>
          <w:cs/>
        </w:rPr>
        <w:t xml:space="preserve">   </w:t>
      </w:r>
    </w:p>
    <w:p w14:paraId="34E38B1E" w14:textId="77777777" w:rsidR="009B50F5" w:rsidRPr="00E0663E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31137A" w:rsidRPr="00E0663E" w14:paraId="59581CC1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185CD9D7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2" w:name="_Hlk31801275"/>
          </w:p>
        </w:tc>
        <w:tc>
          <w:tcPr>
            <w:tcW w:w="990" w:type="dxa"/>
            <w:gridSpan w:val="2"/>
          </w:tcPr>
          <w:p w14:paraId="3D1DBBB6" w14:textId="77777777" w:rsidR="00CF3968" w:rsidRPr="00E0663E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38B70E35" w14:textId="77777777" w:rsidR="00CF3968" w:rsidRPr="00E0663E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8DFF8" w14:textId="77777777" w:rsidR="00CF3968" w:rsidRPr="00E0663E" w:rsidRDefault="00EC78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CF3968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38165A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A50955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63CC5C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96" w:type="dxa"/>
          </w:tcPr>
          <w:p w14:paraId="23A3AE08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13131D8E" w14:textId="77777777" w:rsidTr="00CF3968">
        <w:tc>
          <w:tcPr>
            <w:tcW w:w="4394" w:type="dxa"/>
            <w:gridSpan w:val="2"/>
            <w:shd w:val="clear" w:color="auto" w:fill="auto"/>
          </w:tcPr>
          <w:p w14:paraId="24540CA1" w14:textId="77777777" w:rsidR="00CF3968" w:rsidRPr="00E0663E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7754146" w14:textId="77777777" w:rsidR="00CF3968" w:rsidRPr="00E0663E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7855EA86" w14:textId="77777777" w:rsidR="00CF3968" w:rsidRPr="00E0663E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E0663E" w14:paraId="5338BC90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5F618243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3ACF2E97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93B2010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9CB0C" w14:textId="77777777" w:rsidR="00A15C3E" w:rsidRPr="00E0663E" w:rsidRDefault="005979B6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270" w:type="dxa"/>
          </w:tcPr>
          <w:p w14:paraId="25FF5EE8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8B210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0A03EA1B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209CC7F7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42A6C757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133A2515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D4D41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97A0C" w14:textId="77777777" w:rsidR="00A15C3E" w:rsidRPr="00E0663E" w:rsidRDefault="00754CDD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450,189</w:t>
            </w:r>
          </w:p>
        </w:tc>
        <w:tc>
          <w:tcPr>
            <w:tcW w:w="270" w:type="dxa"/>
          </w:tcPr>
          <w:p w14:paraId="2E4C0A7B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3AEEB8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254,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396" w:type="dxa"/>
            <w:vMerge w:val="restart"/>
          </w:tcPr>
          <w:p w14:paraId="0DE4E11D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C3E" w:rsidRPr="00E0663E" w14:paraId="24362625" w14:textId="77777777" w:rsidTr="00CF3968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39B00B93" w14:textId="77777777" w:rsidR="00A15C3E" w:rsidRPr="00E0663E" w:rsidRDefault="00A15C3E" w:rsidP="00A15C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31B8CCC3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41DD3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48D7FB" w14:textId="77777777" w:rsidR="00A15C3E" w:rsidRPr="00E0663E" w:rsidRDefault="004F04CB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54CDD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54CDD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70" w:type="dxa"/>
            <w:vAlign w:val="bottom"/>
          </w:tcPr>
          <w:p w14:paraId="1F929818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E19760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108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4A7922BA" w14:textId="77777777" w:rsidR="00A15C3E" w:rsidRPr="00E0663E" w:rsidRDefault="00A15C3E" w:rsidP="00A15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2"/>
    </w:tbl>
    <w:p w14:paraId="4C62147C" w14:textId="77777777" w:rsidR="009C0413" w:rsidRPr="00E0663E" w:rsidRDefault="009C0413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B8B7FB" w14:textId="244AE25F" w:rsidR="004F04CB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DB0963" w14:textId="77777777" w:rsidR="00F62DAD" w:rsidRPr="00E0663E" w:rsidRDefault="00F62DA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14:paraId="6E76F757" w14:textId="77777777" w:rsidR="004F04CB" w:rsidRPr="00E0663E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"/>
        <w:gridCol w:w="4370"/>
        <w:gridCol w:w="175"/>
        <w:gridCol w:w="517"/>
        <w:gridCol w:w="473"/>
        <w:gridCol w:w="236"/>
        <w:gridCol w:w="1350"/>
        <w:gridCol w:w="270"/>
        <w:gridCol w:w="1260"/>
        <w:gridCol w:w="396"/>
        <w:gridCol w:w="147"/>
      </w:tblGrid>
      <w:tr w:rsidR="004F04CB" w:rsidRPr="00E0663E" w14:paraId="5DFC85FF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64FBB8AB" w14:textId="77777777" w:rsidR="004F04CB" w:rsidRPr="00E0663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7E85FE6" w14:textId="77777777" w:rsidR="004F04CB" w:rsidRPr="00E0663E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E0663E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18B3C3FD" w14:textId="77777777" w:rsidR="004F04CB" w:rsidRPr="00E0663E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7274B0" w14:textId="77777777" w:rsidR="004F04CB" w:rsidRPr="00E0663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E0663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8F34B1F" w14:textId="77777777" w:rsidR="004F04CB" w:rsidRPr="00E0663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5AD2B" w14:textId="77777777" w:rsidR="004F04CB" w:rsidRPr="00E0663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96" w:type="dxa"/>
          </w:tcPr>
          <w:p w14:paraId="31211A59" w14:textId="77777777" w:rsidR="004F04CB" w:rsidRPr="00E0663E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CB" w:rsidRPr="00E0663E" w14:paraId="401815E1" w14:textId="77777777" w:rsidTr="00402DC2">
        <w:tc>
          <w:tcPr>
            <w:tcW w:w="4394" w:type="dxa"/>
            <w:gridSpan w:val="2"/>
            <w:shd w:val="clear" w:color="auto" w:fill="auto"/>
          </w:tcPr>
          <w:p w14:paraId="3BAD7449" w14:textId="77777777" w:rsidR="004F04CB" w:rsidRPr="00E0663E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0852D689" w14:textId="77777777" w:rsidR="004F04CB" w:rsidRPr="00E0663E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6CFCFA38" w14:textId="77777777" w:rsidR="004F04CB" w:rsidRPr="00E0663E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54CDD" w:rsidRPr="00E0663E" w14:paraId="739C055A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770C22FD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27A74457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6F57DF8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EE6E0F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  <w:tc>
          <w:tcPr>
            <w:tcW w:w="270" w:type="dxa"/>
          </w:tcPr>
          <w:p w14:paraId="3000FC8F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E5BBE3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7865C74E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CDD" w:rsidRPr="00E0663E" w14:paraId="711817E0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43863E03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1005DDB9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7B382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4E6FFF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443,708</w:t>
            </w:r>
          </w:p>
        </w:tc>
        <w:tc>
          <w:tcPr>
            <w:tcW w:w="270" w:type="dxa"/>
          </w:tcPr>
          <w:p w14:paraId="102B6773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C6A23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254,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  <w:tc>
          <w:tcPr>
            <w:tcW w:w="396" w:type="dxa"/>
            <w:vMerge w:val="restart"/>
          </w:tcPr>
          <w:p w14:paraId="7EF0A5DD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CDD" w:rsidRPr="00E0663E" w14:paraId="4F7BF079" w14:textId="77777777" w:rsidTr="00402DC2">
        <w:trPr>
          <w:gridBefore w:val="1"/>
          <w:gridAfter w:val="1"/>
          <w:wBefore w:w="24" w:type="dxa"/>
          <w:wAfter w:w="147" w:type="dxa"/>
        </w:trPr>
        <w:tc>
          <w:tcPr>
            <w:tcW w:w="4545" w:type="dxa"/>
            <w:gridSpan w:val="2"/>
          </w:tcPr>
          <w:p w14:paraId="4458F1AC" w14:textId="77777777" w:rsidR="00754CDD" w:rsidRPr="00E0663E" w:rsidRDefault="00754CDD" w:rsidP="00754CD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233C32B8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29183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45322B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444,716</w:t>
            </w:r>
          </w:p>
        </w:tc>
        <w:tc>
          <w:tcPr>
            <w:tcW w:w="270" w:type="dxa"/>
            <w:vAlign w:val="bottom"/>
          </w:tcPr>
          <w:p w14:paraId="36A284D2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E4708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108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6B87B01B" w14:textId="77777777" w:rsidR="00754CDD" w:rsidRPr="00E0663E" w:rsidRDefault="00754CDD" w:rsidP="00754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0C524C0" w14:textId="77777777" w:rsidR="004F04CB" w:rsidRPr="00E0663E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061FCEF1" w14:textId="77777777" w:rsidR="00563561" w:rsidRPr="00E0663E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0663E">
        <w:rPr>
          <w:rFonts w:ascii="Angsana New" w:hAnsi="Angsana New"/>
          <w:b/>
          <w:sz w:val="30"/>
          <w:szCs w:val="30"/>
          <w:cs/>
        </w:rPr>
        <w:tab/>
      </w:r>
      <w:r w:rsidR="001034C2" w:rsidRPr="00E0663E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E0663E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E0663E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61F9C" w:rsidRPr="00E0663E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70190D"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90D" w:rsidRPr="00E0663E">
        <w:rPr>
          <w:rFonts w:ascii="Angsana New" w:hAnsi="Angsana New"/>
          <w:sz w:val="30"/>
          <w:szCs w:val="30"/>
        </w:rPr>
        <w:t>31</w:t>
      </w:r>
      <w:r w:rsidR="0070190D" w:rsidRPr="00E066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0190D" w:rsidRPr="00E0663E">
        <w:rPr>
          <w:rFonts w:ascii="Angsana New" w:hAnsi="Angsana New"/>
          <w:sz w:val="30"/>
          <w:szCs w:val="30"/>
        </w:rPr>
        <w:t>256</w:t>
      </w:r>
      <w:r w:rsidR="008720E6" w:rsidRPr="00E0663E">
        <w:rPr>
          <w:rFonts w:ascii="Angsana New" w:hAnsi="Angsana New"/>
          <w:sz w:val="30"/>
          <w:szCs w:val="30"/>
        </w:rPr>
        <w:t>4</w:t>
      </w:r>
      <w:r w:rsidR="0070190D" w:rsidRPr="00E0663E">
        <w:rPr>
          <w:rFonts w:ascii="Angsana New" w:hAnsi="Angsana New"/>
          <w:sz w:val="30"/>
          <w:szCs w:val="30"/>
          <w:cs/>
        </w:rPr>
        <w:t xml:space="preserve"> </w:t>
      </w:r>
      <w:r w:rsidR="001034C2" w:rsidRPr="00E0663E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0D52AA54" w14:textId="77777777" w:rsidR="009E2B41" w:rsidRPr="00E0663E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5D0386" w14:textId="77777777" w:rsidR="000102FF" w:rsidRPr="00E0663E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1</w:t>
      </w:r>
      <w:r w:rsidR="00F47868" w:rsidRPr="00E0663E">
        <w:rPr>
          <w:rFonts w:ascii="Angsana New" w:hAnsi="Angsana New"/>
          <w:b/>
          <w:bCs/>
          <w:sz w:val="30"/>
          <w:szCs w:val="30"/>
        </w:rPr>
        <w:t>6</w:t>
      </w:r>
      <w:r w:rsidR="000102FF" w:rsidRPr="00E0663E">
        <w:rPr>
          <w:rFonts w:ascii="Angsana New" w:hAnsi="Angsana New"/>
          <w:b/>
          <w:bCs/>
          <w:sz w:val="30"/>
          <w:szCs w:val="30"/>
        </w:rPr>
        <w:tab/>
      </w:r>
      <w:r w:rsidR="000102FF" w:rsidRPr="00E0663E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E0663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E0663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E0663E" w14:paraId="02E70AB7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65D0F90" w14:textId="77777777" w:rsidR="009B50F5" w:rsidRPr="00E0663E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B2ABFA9" w14:textId="77777777" w:rsidR="009B50F5" w:rsidRPr="00E0663E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20780A5" w14:textId="77777777" w:rsidR="009B50F5" w:rsidRPr="00E0663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4DF3A5F" w14:textId="77777777" w:rsidR="009B50F5" w:rsidRPr="00E0663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22CF0EE1" w14:textId="77777777" w:rsidR="009B50F5" w:rsidRPr="00E0663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7C7A8256" w14:textId="77777777" w:rsidR="009B50F5" w:rsidRPr="00E0663E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E0663E" w14:paraId="368AABBB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492D07D" w14:textId="77777777" w:rsidR="00CF3968" w:rsidRPr="00E0663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3" w:name="_Hlk31804057"/>
          </w:p>
        </w:tc>
        <w:tc>
          <w:tcPr>
            <w:tcW w:w="954" w:type="dxa"/>
            <w:shd w:val="clear" w:color="auto" w:fill="auto"/>
          </w:tcPr>
          <w:p w14:paraId="3F554C97" w14:textId="77777777" w:rsidR="00CF3968" w:rsidRPr="00E0663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680D1B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0CB8CE4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3BE8D6A1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E7EA31F" w14:textId="77777777" w:rsidR="00CF3968" w:rsidRPr="00E0663E" w:rsidRDefault="0038165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</w:t>
            </w:r>
            <w:r w:rsidR="00EC78DA" w:rsidRPr="00E0663E">
              <w:rPr>
                <w:rFonts w:ascii="Angsana New" w:hAnsi="Angsana New"/>
                <w:sz w:val="30"/>
                <w:szCs w:val="30"/>
              </w:rPr>
              <w:t>0</w:t>
            </w:r>
            <w:r w:rsidR="00EC78D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70190D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B44C4CA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83E3BD8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71495D6D" w14:textId="77777777" w:rsidTr="00A72988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00EAEBBF" w14:textId="77777777" w:rsidR="00F0026B" w:rsidRPr="00E0663E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F62A473" w14:textId="77777777" w:rsidR="00F0026B" w:rsidRPr="00E0663E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164BB41C" w14:textId="77777777" w:rsidR="00F0026B" w:rsidRPr="00E0663E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E0663E" w14:paraId="5E547BF9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69214D6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4D36217F" w14:textId="77777777" w:rsidR="00CF3968" w:rsidRPr="00E0663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AFD11E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F6266A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752CAB63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F0F8" w14:textId="77777777" w:rsidR="00CF3968" w:rsidRPr="00E0663E" w:rsidRDefault="0090421B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6,435</w:t>
            </w:r>
          </w:p>
        </w:tc>
        <w:tc>
          <w:tcPr>
            <w:tcW w:w="263" w:type="dxa"/>
            <w:shd w:val="clear" w:color="auto" w:fill="auto"/>
          </w:tcPr>
          <w:p w14:paraId="24A44B9D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580A1" w14:textId="77777777" w:rsidR="00CF3968" w:rsidRPr="00E0663E" w:rsidRDefault="00C3660C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</w:tr>
      <w:tr w:rsidR="0031137A" w:rsidRPr="00E0663E" w14:paraId="4CFD29A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A24F757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2731B66C" w14:textId="77777777" w:rsidR="00CF3968" w:rsidRPr="00E0663E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3023B4" w14:textId="77777777" w:rsidR="00CF3968" w:rsidRPr="00E0663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6D67B66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D48A4B6" w14:textId="77777777" w:rsidR="00CF3968" w:rsidRPr="00E0663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16E3BDD9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9F6FEAE" w14:textId="77777777" w:rsidR="00CF3968" w:rsidRPr="00E0663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39532AD" w14:textId="77777777" w:rsidR="00CF3968" w:rsidRPr="00E0663E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DC5EC0B" w14:textId="77777777" w:rsidR="00CF3968" w:rsidRPr="00E0663E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E0663E" w14:paraId="1B9F7B1F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732D1D8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63A90277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D07581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938D3BF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41FFFD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AA75A9D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14BFBA6" w14:textId="77777777" w:rsidR="00C3660C" w:rsidRPr="00E0663E" w:rsidRDefault="00355501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20,861</w:t>
            </w:r>
          </w:p>
        </w:tc>
        <w:tc>
          <w:tcPr>
            <w:tcW w:w="263" w:type="dxa"/>
            <w:shd w:val="clear" w:color="auto" w:fill="auto"/>
          </w:tcPr>
          <w:p w14:paraId="1B01D52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05A84A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</w:tr>
      <w:tr w:rsidR="0031137A" w:rsidRPr="00E0663E" w14:paraId="54CF11D4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0430B2F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3710E962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D6303E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A05739F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E315DF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6EEF0AD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793E0CF" w14:textId="77777777" w:rsidR="00C3660C" w:rsidRPr="00E0663E" w:rsidRDefault="007E33B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26,70</w:t>
            </w:r>
            <w:r w:rsidR="004149E2" w:rsidRPr="00E0663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3F24355F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B2064FC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1137A" w:rsidRPr="00E0663E" w14:paraId="00E7A879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6EBDCA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417C4543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79F25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C527C4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03774C26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12B10DDF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DE31A" w14:textId="77777777" w:rsidR="00C3660C" w:rsidRPr="00E0663E" w:rsidRDefault="007E33B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47,5</w:t>
            </w:r>
            <w:r w:rsidR="004149E2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63" w:type="dxa"/>
            <w:shd w:val="clear" w:color="auto" w:fill="auto"/>
          </w:tcPr>
          <w:p w14:paraId="6BAE340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F2413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32,093</w:t>
            </w:r>
          </w:p>
        </w:tc>
      </w:tr>
      <w:tr w:rsidR="00C3660C" w:rsidRPr="00E0663E" w14:paraId="7DC67568" w14:textId="77777777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5236ECF1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202CC23B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2406D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127ECF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3BA2DF8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7882816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ABEF84" w14:textId="77777777" w:rsidR="00C3660C" w:rsidRPr="00E0663E" w:rsidRDefault="004149E2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53,999</w:t>
            </w:r>
          </w:p>
        </w:tc>
        <w:tc>
          <w:tcPr>
            <w:tcW w:w="263" w:type="dxa"/>
            <w:shd w:val="clear" w:color="auto" w:fill="auto"/>
          </w:tcPr>
          <w:p w14:paraId="7C10685A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036E3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521</w:t>
            </w:r>
          </w:p>
        </w:tc>
      </w:tr>
      <w:bookmarkEnd w:id="33"/>
    </w:tbl>
    <w:p w14:paraId="419319E8" w14:textId="77777777" w:rsidR="009B50F5" w:rsidRPr="00E0663E" w:rsidRDefault="009B50F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55AE53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0D8636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E29A37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42E63A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72C64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BED2B2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A5AC63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D334E0" w14:textId="77777777" w:rsidR="009E1B59" w:rsidRPr="00E0663E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E0663E" w14:paraId="1C7C6334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5A01FDD" w14:textId="77777777" w:rsidR="009B50F5" w:rsidRPr="00E0663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6AF31462" w14:textId="77777777" w:rsidR="009B50F5" w:rsidRPr="00E0663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A61EF29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6A20BF99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05634A45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D24EBF1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E0663E" w14:paraId="233D78CD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AF695E2" w14:textId="77777777" w:rsidR="009B50F5" w:rsidRPr="00E0663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0E0F0B2" w14:textId="77777777" w:rsidR="009B50F5" w:rsidRPr="00E0663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7E9E3B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488EE70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04301097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2F9126C" w14:textId="77777777" w:rsidR="009B50F5" w:rsidRPr="00E0663E" w:rsidRDefault="00EC78DA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9B50F5"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38165A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844A175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BF2F8BF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E0663E">
              <w:rPr>
                <w:rFonts w:ascii="Angsana New" w:hAnsi="Angsana New"/>
                <w:sz w:val="30"/>
                <w:szCs w:val="30"/>
              </w:rPr>
              <w:t>25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8165A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6E73F2C1" w14:textId="77777777" w:rsidTr="00F76FA5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085019E8" w14:textId="77777777" w:rsidR="009B50F5" w:rsidRPr="00E0663E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03FE8D10" w14:textId="77777777" w:rsidR="009B50F5" w:rsidRPr="00E0663E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57763FA1" w14:textId="77777777" w:rsidR="009B50F5" w:rsidRPr="00E0663E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E0663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63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E0663E" w14:paraId="285A76D1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134CC33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118AA48F" w14:textId="77777777" w:rsidR="009B50F5" w:rsidRPr="00E0663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D7C84F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72C47AF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48C6B4E7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6E1D4" w14:textId="77777777" w:rsidR="009B50F5" w:rsidRPr="00E0663E" w:rsidRDefault="004149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15,136</w:t>
            </w:r>
          </w:p>
        </w:tc>
        <w:tc>
          <w:tcPr>
            <w:tcW w:w="263" w:type="dxa"/>
            <w:shd w:val="clear" w:color="auto" w:fill="auto"/>
          </w:tcPr>
          <w:p w14:paraId="2AE248AD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AD356" w14:textId="77777777" w:rsidR="009B50F5" w:rsidRPr="00E0663E" w:rsidRDefault="00C3660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364</w:t>
            </w:r>
          </w:p>
        </w:tc>
      </w:tr>
      <w:tr w:rsidR="0031137A" w:rsidRPr="00E0663E" w14:paraId="3D5A4C43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318CEAF8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061F0B08" w14:textId="77777777" w:rsidR="009B50F5" w:rsidRPr="00E0663E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F6EAB3" w14:textId="77777777" w:rsidR="009B50F5" w:rsidRPr="00E0663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96C917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9AD5F22" w14:textId="77777777" w:rsidR="009B50F5" w:rsidRPr="00E0663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7B2764DA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5506AB" w14:textId="77777777" w:rsidR="009B50F5" w:rsidRPr="00E0663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5ED912F" w14:textId="77777777" w:rsidR="009B50F5" w:rsidRPr="00E0663E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5E7815B" w14:textId="77777777" w:rsidR="009B50F5" w:rsidRPr="00E0663E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37A" w:rsidRPr="00E0663E" w14:paraId="3616350E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4C2C75C3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60AEA85B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7DA831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AAA2051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0BA685F7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0E6E139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FF29745" w14:textId="77777777" w:rsidR="00C3660C" w:rsidRPr="00E0663E" w:rsidRDefault="00423AD5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20,</w:t>
            </w:r>
            <w:r w:rsidR="004149E2" w:rsidRPr="00E0663E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63" w:type="dxa"/>
            <w:shd w:val="clear" w:color="auto" w:fill="auto"/>
          </w:tcPr>
          <w:p w14:paraId="08A1FEDF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9BB6B7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12,052</w:t>
            </w:r>
          </w:p>
        </w:tc>
      </w:tr>
      <w:tr w:rsidR="0031137A" w:rsidRPr="00E0663E" w14:paraId="43259B13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CFE33DA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0F17FCE7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4DE111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C01707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84036D2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283D082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5E2EA3C" w14:textId="77777777" w:rsidR="00C3660C" w:rsidRPr="00E0663E" w:rsidRDefault="000D6D7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26,703</w:t>
            </w:r>
          </w:p>
        </w:tc>
        <w:tc>
          <w:tcPr>
            <w:tcW w:w="263" w:type="dxa"/>
            <w:shd w:val="clear" w:color="auto" w:fill="auto"/>
          </w:tcPr>
          <w:p w14:paraId="7D40E5EC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DC17EAD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</w:tr>
      <w:tr w:rsidR="0031137A" w:rsidRPr="00E0663E" w14:paraId="57D97EF1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4BAF4C8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634D5E11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1EA1F8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438813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36C2A1F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63CCE33D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678D2" w14:textId="77777777" w:rsidR="00C3660C" w:rsidRPr="00E0663E" w:rsidRDefault="000D6D7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47,5</w:t>
            </w:r>
            <w:r w:rsidR="004149E2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63" w:type="dxa"/>
            <w:shd w:val="clear" w:color="auto" w:fill="auto"/>
          </w:tcPr>
          <w:p w14:paraId="32C5EC1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824C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32,003</w:t>
            </w:r>
          </w:p>
        </w:tc>
      </w:tr>
      <w:tr w:rsidR="00C3660C" w:rsidRPr="00E0663E" w14:paraId="5B74308B" w14:textId="77777777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4DE7BB97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4E147A1A" w14:textId="77777777" w:rsidR="00C3660C" w:rsidRPr="00E0663E" w:rsidRDefault="00C3660C" w:rsidP="00C3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29D270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1EE89AF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1724F87D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005D8BD6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CA3B9A" w14:textId="77777777" w:rsidR="00C3660C" w:rsidRPr="00E0663E" w:rsidRDefault="004149E2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62,690</w:t>
            </w:r>
          </w:p>
        </w:tc>
        <w:tc>
          <w:tcPr>
            <w:tcW w:w="263" w:type="dxa"/>
            <w:shd w:val="clear" w:color="auto" w:fill="auto"/>
          </w:tcPr>
          <w:p w14:paraId="2C5D58E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7F1CE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41,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367</w:t>
            </w:r>
          </w:p>
        </w:tc>
      </w:tr>
    </w:tbl>
    <w:p w14:paraId="5F12558A" w14:textId="77777777" w:rsidR="00DD1CDB" w:rsidRPr="00E0663E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6866CC" w14:textId="77777777" w:rsidR="00551FB2" w:rsidRPr="00E0663E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1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7</w:t>
      </w:r>
      <w:r w:rsidR="009D732A" w:rsidRPr="00E0663E">
        <w:rPr>
          <w:rFonts w:ascii="Angsana New" w:hAnsi="Angsana New"/>
          <w:b/>
          <w:bCs/>
          <w:sz w:val="30"/>
          <w:szCs w:val="30"/>
        </w:rPr>
        <w:tab/>
      </w:r>
      <w:r w:rsidR="00DA7ED8" w:rsidRPr="00E0663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31137A" w:rsidRPr="00E0663E" w14:paraId="731BCE8C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8DE2" w14:textId="77777777" w:rsidR="00E4590E" w:rsidRPr="00E0663E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137A" w:rsidRPr="00E0663E" w14:paraId="1835CB5C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FBA96" w14:textId="77777777" w:rsidR="00F0026B" w:rsidRPr="00E0663E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E0663E" w14:paraId="1BEB5A44" w14:textId="77777777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74B1B" w14:textId="77777777" w:rsidR="00F0026B" w:rsidRPr="00E0663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002F8E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93DFA" w14:textId="77777777" w:rsidR="00F0026B" w:rsidRPr="00E0663E" w:rsidRDefault="00C3660C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60,754</w:t>
            </w:r>
          </w:p>
        </w:tc>
      </w:tr>
      <w:tr w:rsidR="0031137A" w:rsidRPr="00E0663E" w14:paraId="31E52110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2B041" w14:textId="77777777" w:rsidR="00F0026B" w:rsidRPr="00E0663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08761" w14:textId="77777777" w:rsidR="00F0026B" w:rsidRPr="00E0663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65EF2" w14:textId="77777777" w:rsidR="00F0026B" w:rsidRPr="00E0663E" w:rsidRDefault="00F25514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31137A" w:rsidRPr="00E0663E" w14:paraId="0E7DC26C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3230AA" w14:textId="77777777" w:rsidR="00F0026B" w:rsidRPr="00E0663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1B909" w14:textId="77777777" w:rsidR="00F0026B" w:rsidRPr="00E0663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4487D" w14:textId="77777777" w:rsidR="00F0026B" w:rsidRPr="00E0663E" w:rsidRDefault="00F25514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2,18</w:t>
            </w:r>
            <w:r w:rsidR="0019210B" w:rsidRPr="00E0663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1137A" w:rsidRPr="00E0663E" w14:paraId="1D7A9C69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86901" w14:textId="77777777" w:rsidR="00F0026B" w:rsidRPr="00E0663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0EE95" w14:textId="77777777" w:rsidR="00F0026B" w:rsidRPr="00E0663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D8BD7" w14:textId="77777777" w:rsidR="00F0026B" w:rsidRPr="00E0663E" w:rsidRDefault="00F25514" w:rsidP="004B7A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F0026B" w:rsidRPr="00E0663E" w14:paraId="3F16B9BA" w14:textId="77777777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F31CE" w14:textId="77777777" w:rsidR="00F0026B" w:rsidRPr="00E0663E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651B0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05CFD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651B0" w:rsidRPr="00E066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26AF5"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D05CFD"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="004651B0" w:rsidRPr="00E066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D26AF5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64E27" w14:textId="77777777" w:rsidR="00F0026B" w:rsidRPr="00E0663E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10F59" w14:textId="77777777" w:rsidR="00F0026B" w:rsidRPr="00E0663E" w:rsidRDefault="004149E2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62,211</w:t>
            </w:r>
          </w:p>
        </w:tc>
      </w:tr>
    </w:tbl>
    <w:p w14:paraId="65DFD9BA" w14:textId="77777777" w:rsidR="00551FB2" w:rsidRPr="00E0663E" w:rsidRDefault="00551FB2" w:rsidP="0010115F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</w:p>
    <w:p w14:paraId="57B0A782" w14:textId="77777777" w:rsidR="00A1748F" w:rsidRPr="00E0663E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F17187E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41373B0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949FF95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6DEA609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69475DE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87AB43E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6618C42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74EA2BC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EC5C936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4C4D7F6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E9DCCD0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6C7163D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EACF15C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BB4300A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AA3AC67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419AACF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7BA944D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BD8244B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DF50E4F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D32EE53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5EDC948" w14:textId="5904019E" w:rsidR="009E1B59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9BEDE66" w14:textId="7A6693EB" w:rsidR="00F62DAD" w:rsidRDefault="00F62DA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C45864C" w14:textId="223DE90E" w:rsidR="00F62DAD" w:rsidRDefault="00F62DA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C227097" w14:textId="104614AB" w:rsidR="00F62DAD" w:rsidRDefault="00F62DA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B93A65B" w14:textId="77777777" w:rsidR="00F62DAD" w:rsidRPr="00E0663E" w:rsidRDefault="00F62DAD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hint="cs"/>
          <w:sz w:val="10"/>
          <w:szCs w:val="10"/>
        </w:rPr>
      </w:pPr>
    </w:p>
    <w:p w14:paraId="6E4FB4E8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2DC1BC0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512144C7" w14:textId="77777777" w:rsidR="009E1B59" w:rsidRPr="00E0663E" w:rsidRDefault="009E1B59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045870B3" w14:textId="77777777" w:rsidR="00EA5E3B" w:rsidRPr="00E0663E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4" w:name="_Hlk24037648"/>
      <w:r w:rsidRPr="00E0663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8</w:t>
      </w:r>
      <w:r w:rsidR="00EA5E3B" w:rsidRPr="00E0663E">
        <w:rPr>
          <w:rFonts w:ascii="Angsana New" w:hAnsi="Angsana New"/>
          <w:b/>
          <w:bCs/>
          <w:sz w:val="30"/>
          <w:szCs w:val="30"/>
        </w:rPr>
        <w:tab/>
      </w:r>
      <w:r w:rsidR="00EA5E3B" w:rsidRPr="00E0663E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4FE82472" w14:textId="77777777" w:rsidR="00EA5E3B" w:rsidRPr="00E0663E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 w:hint="cs"/>
          <w:sz w:val="30"/>
          <w:szCs w:val="30"/>
          <w:cs/>
        </w:rPr>
        <w:t>รายได้อื่น</w:t>
      </w:r>
      <w:r w:rsidR="00E75C9A" w:rsidRPr="00E0663E">
        <w:rPr>
          <w:rFonts w:ascii="Angsana New" w:hAnsi="Angsana New" w:hint="cs"/>
          <w:sz w:val="30"/>
          <w:szCs w:val="30"/>
          <w:cs/>
        </w:rPr>
        <w:t>สำหรับงวดสามเดื</w:t>
      </w:r>
      <w:r w:rsidR="00C32289" w:rsidRPr="00E0663E">
        <w:rPr>
          <w:rFonts w:ascii="Angsana New" w:hAnsi="Angsana New" w:hint="cs"/>
          <w:sz w:val="30"/>
          <w:szCs w:val="30"/>
          <w:cs/>
        </w:rPr>
        <w:t>อ</w:t>
      </w:r>
      <w:r w:rsidR="00E75C9A" w:rsidRPr="00E0663E">
        <w:rPr>
          <w:rFonts w:ascii="Angsana New" w:hAnsi="Angsana New" w:hint="cs"/>
          <w:sz w:val="30"/>
          <w:szCs w:val="30"/>
          <w:cs/>
        </w:rPr>
        <w:t>น</w:t>
      </w:r>
      <w:r w:rsidR="00937467" w:rsidRPr="00E0663E">
        <w:rPr>
          <w:rFonts w:ascii="Angsana New" w:hAnsi="Angsana New" w:hint="cs"/>
          <w:sz w:val="30"/>
          <w:szCs w:val="30"/>
          <w:cs/>
        </w:rPr>
        <w:t>และหก</w:t>
      </w:r>
      <w:r w:rsidR="00C32289" w:rsidRPr="00E0663E">
        <w:rPr>
          <w:rFonts w:ascii="Angsana New" w:hAnsi="Angsana New" w:hint="cs"/>
          <w:sz w:val="30"/>
          <w:szCs w:val="30"/>
          <w:cs/>
        </w:rPr>
        <w:t>เดือน</w:t>
      </w:r>
      <w:r w:rsidR="00E75C9A" w:rsidRPr="00E0663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="00DC18E5" w:rsidRPr="00E066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7075" w:rsidRPr="00E0663E">
        <w:rPr>
          <w:rFonts w:ascii="Angsana New" w:hAnsi="Angsana New"/>
          <w:sz w:val="30"/>
          <w:szCs w:val="30"/>
        </w:rPr>
        <w:t>256</w:t>
      </w:r>
      <w:r w:rsidR="008720E6" w:rsidRPr="00E0663E">
        <w:rPr>
          <w:rFonts w:ascii="Angsana New" w:hAnsi="Angsana New"/>
          <w:sz w:val="30"/>
          <w:szCs w:val="30"/>
        </w:rPr>
        <w:t>4</w:t>
      </w:r>
      <w:r w:rsidR="00E75C9A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C32289" w:rsidRPr="00E0663E" w14:paraId="2DC69341" w14:textId="77777777" w:rsidTr="00C32289">
        <w:trPr>
          <w:cantSplit/>
        </w:trPr>
        <w:tc>
          <w:tcPr>
            <w:tcW w:w="3866" w:type="dxa"/>
          </w:tcPr>
          <w:p w14:paraId="17CB03B5" w14:textId="77777777" w:rsidR="00C32289" w:rsidRPr="00E0663E" w:rsidRDefault="00C32289" w:rsidP="00F1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259E582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66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A15FB" w:rsidRPr="00E066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และงบเฉพาะกิจการ</w:t>
            </w:r>
          </w:p>
        </w:tc>
      </w:tr>
      <w:tr w:rsidR="00C32289" w:rsidRPr="00E0663E" w14:paraId="3F768E47" w14:textId="77777777" w:rsidTr="00C32289">
        <w:trPr>
          <w:cantSplit/>
        </w:trPr>
        <w:tc>
          <w:tcPr>
            <w:tcW w:w="3866" w:type="dxa"/>
          </w:tcPr>
          <w:p w14:paraId="360BF516" w14:textId="77777777" w:rsidR="00C32289" w:rsidRPr="00E0663E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3C629FB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6445459E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08CAA85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C32289" w:rsidRPr="00E0663E" w14:paraId="48B79BE4" w14:textId="77777777" w:rsidTr="00C32289">
        <w:trPr>
          <w:cantSplit/>
        </w:trPr>
        <w:tc>
          <w:tcPr>
            <w:tcW w:w="3866" w:type="dxa"/>
          </w:tcPr>
          <w:p w14:paraId="423D0B17" w14:textId="77777777" w:rsidR="00C32289" w:rsidRPr="00E0663E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DF4E44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23CA6989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73F76A7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E0663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</w:tr>
      <w:tr w:rsidR="00C32289" w:rsidRPr="00E0663E" w14:paraId="1BFF74E3" w14:textId="77777777" w:rsidTr="00C32289">
        <w:trPr>
          <w:cantSplit/>
        </w:trPr>
        <w:tc>
          <w:tcPr>
            <w:tcW w:w="3866" w:type="dxa"/>
          </w:tcPr>
          <w:p w14:paraId="46E44EA6" w14:textId="77777777" w:rsidR="00C32289" w:rsidRPr="00E0663E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AA0175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806C675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F8785B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52E0CA7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85B75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FC9437D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2EDDCB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C32289" w:rsidRPr="00E0663E" w14:paraId="5E8FE0A2" w14:textId="77777777" w:rsidTr="00C32289">
        <w:trPr>
          <w:cantSplit/>
        </w:trPr>
        <w:tc>
          <w:tcPr>
            <w:tcW w:w="3866" w:type="dxa"/>
          </w:tcPr>
          <w:p w14:paraId="3233EE86" w14:textId="77777777" w:rsidR="00C32289" w:rsidRPr="00E0663E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525E27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F2BEFC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958199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9978F6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C25FEA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E6793C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C5DBD9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C5FFA" w:rsidRPr="00E0663E" w14:paraId="338286F1" w14:textId="77777777" w:rsidTr="00C32289">
        <w:trPr>
          <w:cantSplit/>
        </w:trPr>
        <w:tc>
          <w:tcPr>
            <w:tcW w:w="3866" w:type="dxa"/>
          </w:tcPr>
          <w:p w14:paraId="50A987A9" w14:textId="77777777" w:rsidR="00AC5FFA" w:rsidRPr="00E0663E" w:rsidRDefault="00AC5FFA" w:rsidP="00AC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5" w:name="_Hlk47360258"/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12C62BF3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5790BCAD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6A329EA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1C8BD385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E632B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6F37E5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C02CC6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/>
              </w:rPr>
              <w:t>2,508</w:t>
            </w:r>
          </w:p>
        </w:tc>
      </w:tr>
      <w:tr w:rsidR="00AC5FFA" w:rsidRPr="00E0663E" w14:paraId="4059C6AC" w14:textId="77777777" w:rsidTr="00C32289">
        <w:trPr>
          <w:cantSplit/>
        </w:trPr>
        <w:tc>
          <w:tcPr>
            <w:tcW w:w="3866" w:type="dxa"/>
          </w:tcPr>
          <w:p w14:paraId="317F8B51" w14:textId="77777777" w:rsidR="00AC5FFA" w:rsidRPr="00E0663E" w:rsidRDefault="00AC5FFA" w:rsidP="00AC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106C02" w14:textId="77777777" w:rsidR="00AC5FFA" w:rsidRPr="00E0663E" w:rsidRDefault="001E2A36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/>
              </w:rPr>
              <w:t>1,426</w:t>
            </w:r>
          </w:p>
        </w:tc>
        <w:tc>
          <w:tcPr>
            <w:tcW w:w="180" w:type="dxa"/>
          </w:tcPr>
          <w:p w14:paraId="620C4A70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908FFE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5,464</w:t>
            </w:r>
          </w:p>
        </w:tc>
        <w:tc>
          <w:tcPr>
            <w:tcW w:w="180" w:type="dxa"/>
          </w:tcPr>
          <w:p w14:paraId="20F0CCEE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28F24" w14:textId="77777777" w:rsidR="00AC5FFA" w:rsidRPr="00E0663E" w:rsidRDefault="001E2A36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3,415</w:t>
            </w:r>
          </w:p>
        </w:tc>
        <w:tc>
          <w:tcPr>
            <w:tcW w:w="180" w:type="dxa"/>
          </w:tcPr>
          <w:p w14:paraId="046A3944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3895E" w14:textId="77777777" w:rsidR="00AC5FFA" w:rsidRPr="00E0663E" w:rsidRDefault="00AC5FFA" w:rsidP="00AC5FF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sz w:val="30"/>
                <w:szCs w:val="30"/>
                <w:lang w:val="en-US"/>
              </w:rPr>
              <w:t>9,348</w:t>
            </w:r>
          </w:p>
        </w:tc>
      </w:tr>
      <w:tr w:rsidR="00C32289" w:rsidRPr="00E0663E" w14:paraId="5DFE5235" w14:textId="77777777" w:rsidTr="00C32289">
        <w:trPr>
          <w:cantSplit/>
        </w:trPr>
        <w:tc>
          <w:tcPr>
            <w:tcW w:w="3866" w:type="dxa"/>
          </w:tcPr>
          <w:p w14:paraId="4F278123" w14:textId="77777777" w:rsidR="00C32289" w:rsidRPr="00E0663E" w:rsidRDefault="00C32289" w:rsidP="00C3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6" w:name="_Hlk47360555"/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1EE96" w14:textId="77777777" w:rsidR="00C32289" w:rsidRPr="00E0663E" w:rsidRDefault="001E2A36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1,427</w:t>
            </w:r>
          </w:p>
        </w:tc>
        <w:tc>
          <w:tcPr>
            <w:tcW w:w="180" w:type="dxa"/>
          </w:tcPr>
          <w:p w14:paraId="2E7AC649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15B789" w14:textId="77777777" w:rsidR="00C32289" w:rsidRPr="00E0663E" w:rsidRDefault="00AC5FFA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5,742</w:t>
            </w:r>
          </w:p>
        </w:tc>
        <w:tc>
          <w:tcPr>
            <w:tcW w:w="180" w:type="dxa"/>
          </w:tcPr>
          <w:p w14:paraId="572ED484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9BAC50" w14:textId="77777777" w:rsidR="00C32289" w:rsidRPr="00E0663E" w:rsidRDefault="001E2A36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3,416</w:t>
            </w:r>
          </w:p>
        </w:tc>
        <w:tc>
          <w:tcPr>
            <w:tcW w:w="180" w:type="dxa"/>
          </w:tcPr>
          <w:p w14:paraId="012E432C" w14:textId="77777777" w:rsidR="00C32289" w:rsidRPr="00E0663E" w:rsidRDefault="00C32289" w:rsidP="00C3228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94BF" w14:textId="77777777" w:rsidR="00C32289" w:rsidRPr="00E0663E" w:rsidRDefault="00AC5FFA" w:rsidP="00C322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11,856</w:t>
            </w:r>
          </w:p>
        </w:tc>
      </w:tr>
      <w:bookmarkEnd w:id="34"/>
      <w:bookmarkEnd w:id="35"/>
      <w:bookmarkEnd w:id="36"/>
    </w:tbl>
    <w:p w14:paraId="00A49300" w14:textId="77777777" w:rsidR="008D7CCB" w:rsidRPr="00E0663E" w:rsidRDefault="008D7CCB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A80F03" w14:textId="77777777" w:rsidR="005D2F29" w:rsidRPr="00E0663E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1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9</w:t>
      </w:r>
      <w:r w:rsidR="00E0108C" w:rsidRPr="00E0663E">
        <w:rPr>
          <w:rFonts w:ascii="Angsana New" w:hAnsi="Angsana New"/>
          <w:b/>
          <w:bCs/>
          <w:sz w:val="30"/>
          <w:szCs w:val="30"/>
        </w:rPr>
        <w:tab/>
      </w:r>
      <w:r w:rsidR="000B3EA0" w:rsidRPr="00E0663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7E54BFC7" w14:textId="77777777" w:rsidR="00E1518B" w:rsidRPr="00E0663E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E0663E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E0663E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E0663E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E0663E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E0663E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E0663E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E0663E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E0663E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E0663E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144E2ADC" w14:textId="77777777" w:rsidR="00FA6A53" w:rsidRPr="00E0663E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0663E">
        <w:rPr>
          <w:rFonts w:ascii="Angsana New" w:hAnsi="Angsana New"/>
          <w:sz w:val="30"/>
          <w:szCs w:val="30"/>
        </w:rPr>
        <w:t>1</w:t>
      </w:r>
      <w:r w:rsidRPr="00E0663E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E0663E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15CEED40" w14:textId="77777777" w:rsidR="00FA6A53" w:rsidRPr="00E0663E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0663E">
        <w:rPr>
          <w:rFonts w:ascii="Angsana New" w:hAnsi="Angsana New"/>
          <w:sz w:val="30"/>
          <w:szCs w:val="30"/>
        </w:rPr>
        <w:t xml:space="preserve">2 </w:t>
      </w:r>
      <w:r w:rsidRPr="00E0663E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3E7073FC" w14:textId="77777777" w:rsidR="007C5668" w:rsidRPr="00E0663E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E0663E" w:rsidSect="00407FB3">
          <w:pgSz w:w="11909" w:h="16834" w:code="9"/>
          <w:pgMar w:top="691" w:right="1136" w:bottom="576" w:left="1152" w:header="720" w:footer="720" w:gutter="0"/>
          <w:pgNumType w:start="29"/>
          <w:cols w:space="720"/>
          <w:docGrid w:linePitch="245"/>
        </w:sectPr>
      </w:pPr>
      <w:r w:rsidRPr="00E0663E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E0663E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E0663E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E0663E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E0663E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0663E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E0663E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E0663E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E0663E">
        <w:rPr>
          <w:rFonts w:ascii="AngsanaUPC" w:hAnsi="AngsanaUPC" w:cs="AngsanaUPC"/>
          <w:sz w:val="30"/>
          <w:szCs w:val="30"/>
          <w:cs/>
        </w:rPr>
        <w:t>รร</w:t>
      </w:r>
      <w:r w:rsidR="00AE5FCA" w:rsidRPr="00E0663E">
        <w:rPr>
          <w:rFonts w:ascii="AngsanaUPC" w:hAnsi="AngsanaUPC" w:cs="AngsanaUPC" w:hint="cs"/>
          <w:sz w:val="30"/>
          <w:szCs w:val="30"/>
          <w:cs/>
        </w:rPr>
        <w:t>ม</w:t>
      </w:r>
      <w:r w:rsidRPr="00E0663E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7B1E6C2D" w14:textId="77777777" w:rsidR="00A210A0" w:rsidRPr="00E0663E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5928EE30" w14:textId="77777777" w:rsidR="00A210A0" w:rsidRPr="00E0663E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E0663E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E0663E">
        <w:rPr>
          <w:rFonts w:ascii="AngsanaUPC" w:hAnsi="AngsanaUPC" w:cs="AngsanaUPC"/>
          <w:sz w:val="30"/>
          <w:szCs w:val="30"/>
        </w:rPr>
        <w:t>256</w:t>
      </w:r>
      <w:r w:rsidR="008720E6" w:rsidRPr="00E0663E">
        <w:rPr>
          <w:rFonts w:ascii="AngsanaUPC" w:hAnsi="AngsanaUPC" w:cs="AngsanaUPC"/>
          <w:sz w:val="30"/>
          <w:szCs w:val="30"/>
        </w:rPr>
        <w:t>4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E0663E" w14:paraId="724C6AAD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12467A63" w14:textId="77777777" w:rsidR="007579FC" w:rsidRPr="00E0663E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34D1DE5D" w14:textId="77777777" w:rsidR="007579FC" w:rsidRPr="00E0663E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E0663E" w14:paraId="5ED0B211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78A56754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7C7A04B6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013BC6A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403029EA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2C4D625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2457FEA4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E0663E" w14:paraId="38C4D353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074C23E0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F08F8DB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14:paraId="663FB10A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77B16A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EDDEEBF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31CFAEA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19D2C1A5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55B9A3A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6388141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0C380D1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731A27A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632DFEA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31137A" w:rsidRPr="00E0663E" w14:paraId="722B8122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71EBDD48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009513F6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B86CDD" w:rsidRPr="00E0663E" w14:paraId="565B8C57" w14:textId="77777777" w:rsidTr="00581E0E">
        <w:tc>
          <w:tcPr>
            <w:tcW w:w="6041" w:type="dxa"/>
            <w:shd w:val="clear" w:color="auto" w:fill="auto"/>
          </w:tcPr>
          <w:p w14:paraId="0A05DB1C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1DB37374" w14:textId="77777777" w:rsidR="00B86CDD" w:rsidRPr="00E0663E" w:rsidRDefault="00FA15FB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626,273</w:t>
            </w:r>
          </w:p>
        </w:tc>
        <w:tc>
          <w:tcPr>
            <w:tcW w:w="494" w:type="dxa"/>
            <w:shd w:val="clear" w:color="auto" w:fill="auto"/>
          </w:tcPr>
          <w:p w14:paraId="0860D80D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64D12F7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366,307</w:t>
            </w:r>
          </w:p>
        </w:tc>
        <w:tc>
          <w:tcPr>
            <w:tcW w:w="262" w:type="dxa"/>
            <w:shd w:val="clear" w:color="auto" w:fill="auto"/>
          </w:tcPr>
          <w:p w14:paraId="55DD2F99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2177DE52" w14:textId="77777777" w:rsidR="00B86CDD" w:rsidRPr="00E0663E" w:rsidRDefault="00E144AC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45,040</w:t>
            </w:r>
          </w:p>
        </w:tc>
        <w:tc>
          <w:tcPr>
            <w:tcW w:w="263" w:type="dxa"/>
            <w:shd w:val="clear" w:color="auto" w:fill="auto"/>
          </w:tcPr>
          <w:p w14:paraId="0E98AC2F" w14:textId="77777777" w:rsidR="00B86CDD" w:rsidRPr="00E0663E" w:rsidRDefault="00B86CDD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21249FD" w14:textId="77777777" w:rsidR="00B86CDD" w:rsidRPr="00E0663E" w:rsidRDefault="00B86CDD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2AD2A40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83AD40F" w14:textId="77777777" w:rsidR="00B86CDD" w:rsidRPr="00E0663E" w:rsidRDefault="00E144AC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671,313</w:t>
            </w:r>
          </w:p>
        </w:tc>
        <w:tc>
          <w:tcPr>
            <w:tcW w:w="262" w:type="dxa"/>
            <w:shd w:val="clear" w:color="auto" w:fill="auto"/>
          </w:tcPr>
          <w:p w14:paraId="73E6121F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C5224D3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366,307</w:t>
            </w:r>
          </w:p>
        </w:tc>
      </w:tr>
      <w:tr w:rsidR="00B86CDD" w:rsidRPr="00E0663E" w14:paraId="7A0676EE" w14:textId="77777777" w:rsidTr="00581E0E">
        <w:tc>
          <w:tcPr>
            <w:tcW w:w="6041" w:type="dxa"/>
            <w:shd w:val="clear" w:color="auto" w:fill="auto"/>
          </w:tcPr>
          <w:p w14:paraId="1123CFB5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40E06" w14:textId="77777777" w:rsidR="00B86CDD" w:rsidRPr="00E0663E" w:rsidRDefault="00FA15FB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626,273</w:t>
            </w:r>
          </w:p>
        </w:tc>
        <w:tc>
          <w:tcPr>
            <w:tcW w:w="494" w:type="dxa"/>
            <w:shd w:val="clear" w:color="auto" w:fill="auto"/>
          </w:tcPr>
          <w:p w14:paraId="38FAC9A8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04D5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366,307</w:t>
            </w:r>
          </w:p>
        </w:tc>
        <w:tc>
          <w:tcPr>
            <w:tcW w:w="262" w:type="dxa"/>
            <w:shd w:val="clear" w:color="auto" w:fill="auto"/>
          </w:tcPr>
          <w:p w14:paraId="762107D6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6A03D" w14:textId="77777777" w:rsidR="00B86CDD" w:rsidRPr="00E0663E" w:rsidRDefault="00E144AC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45,040</w:t>
            </w:r>
          </w:p>
        </w:tc>
        <w:tc>
          <w:tcPr>
            <w:tcW w:w="263" w:type="dxa"/>
            <w:shd w:val="clear" w:color="auto" w:fill="auto"/>
          </w:tcPr>
          <w:p w14:paraId="06AE3BF9" w14:textId="77777777" w:rsidR="00B86CDD" w:rsidRPr="00E0663E" w:rsidRDefault="00B86CDD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F8404" w14:textId="77777777" w:rsidR="00B86CDD" w:rsidRPr="00E0663E" w:rsidRDefault="00B86CDD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B86F02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E878C99" w14:textId="77777777" w:rsidR="00B86CDD" w:rsidRPr="00E0663E" w:rsidRDefault="00E144AC" w:rsidP="000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  <w:r w:rsidR="0008624E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62" w:type="dxa"/>
            <w:shd w:val="clear" w:color="auto" w:fill="auto"/>
          </w:tcPr>
          <w:p w14:paraId="4129A080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4FF1CF2" w14:textId="77777777" w:rsidR="00B86CDD" w:rsidRPr="00E0663E" w:rsidRDefault="00B86CDD" w:rsidP="00B8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366,307</w:t>
            </w:r>
          </w:p>
        </w:tc>
      </w:tr>
      <w:tr w:rsidR="0031137A" w:rsidRPr="00E0663E" w14:paraId="0D185F9A" w14:textId="77777777" w:rsidTr="00581E0E">
        <w:tc>
          <w:tcPr>
            <w:tcW w:w="6041" w:type="dxa"/>
            <w:shd w:val="clear" w:color="auto" w:fill="auto"/>
          </w:tcPr>
          <w:p w14:paraId="650D94F3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55181E4B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94F124B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97D8212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EF39035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50F00669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332DD16" w14:textId="77777777" w:rsidR="009E0177" w:rsidRPr="00E0663E" w:rsidRDefault="009E0177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15860E4" w14:textId="77777777" w:rsidR="009E0177" w:rsidRPr="00E0663E" w:rsidRDefault="009E0177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68A0B1A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8D8E373" w14:textId="77777777" w:rsidR="009E0177" w:rsidRPr="00E0663E" w:rsidRDefault="00E144AC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  <w:tc>
          <w:tcPr>
            <w:tcW w:w="262" w:type="dxa"/>
            <w:shd w:val="clear" w:color="auto" w:fill="auto"/>
          </w:tcPr>
          <w:p w14:paraId="139A880C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6202F6" w14:textId="77777777" w:rsidR="009E0177" w:rsidRPr="00E0663E" w:rsidRDefault="00B86CDD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5,742</w:t>
            </w:r>
          </w:p>
        </w:tc>
      </w:tr>
      <w:tr w:rsidR="0031137A" w:rsidRPr="00E0663E" w14:paraId="327E1184" w14:textId="77777777" w:rsidTr="00581E0E">
        <w:tc>
          <w:tcPr>
            <w:tcW w:w="6041" w:type="dxa"/>
            <w:shd w:val="clear" w:color="auto" w:fill="auto"/>
          </w:tcPr>
          <w:p w14:paraId="7B184E50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6E815C2E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3BA3A22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A551A12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DD5F7C9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48FAC4A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D17DA8" w14:textId="77777777" w:rsidR="009E0177" w:rsidRPr="00E0663E" w:rsidRDefault="009E0177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DCE69A7" w14:textId="77777777" w:rsidR="009E0177" w:rsidRPr="00E0663E" w:rsidRDefault="009E0177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2B7FA6C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EB109" w14:textId="77777777" w:rsidR="009E0177" w:rsidRPr="00E0663E" w:rsidRDefault="00E144AC" w:rsidP="000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  <w:r w:rsidR="0008624E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62" w:type="dxa"/>
            <w:shd w:val="clear" w:color="auto" w:fill="auto"/>
          </w:tcPr>
          <w:p w14:paraId="39AAA221" w14:textId="77777777" w:rsidR="009E0177" w:rsidRPr="00E0663E" w:rsidRDefault="009E0177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AA022" w14:textId="77777777" w:rsidR="009E0177" w:rsidRPr="00E0663E" w:rsidRDefault="00B86CDD" w:rsidP="009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372,049</w:t>
            </w:r>
          </w:p>
        </w:tc>
      </w:tr>
      <w:tr w:rsidR="0031137A" w:rsidRPr="00E0663E" w14:paraId="478E642F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972D4A3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5544955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D8E0CBB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D8B4D61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246E5B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4AA9D62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0648A0D" w14:textId="77777777" w:rsidR="00A210A0" w:rsidRPr="00E0663E" w:rsidRDefault="00A210A0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C10D934" w14:textId="77777777" w:rsidR="00A210A0" w:rsidRPr="00E0663E" w:rsidRDefault="00A210A0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D69A0D8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84C492C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19FFA7F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159A7FC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59E3A0BB" w14:textId="77777777" w:rsidTr="00581E0E">
        <w:tc>
          <w:tcPr>
            <w:tcW w:w="6041" w:type="dxa"/>
            <w:shd w:val="clear" w:color="auto" w:fill="auto"/>
          </w:tcPr>
          <w:p w14:paraId="3CA63FA8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0E4EF0A" w14:textId="77777777" w:rsidR="00A47916" w:rsidRPr="00E0663E" w:rsidRDefault="00FA15FB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104,611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9B338C2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B955A6B" w14:textId="77777777" w:rsidR="00A47916" w:rsidRPr="00E0663E" w:rsidRDefault="0029073A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57,912</w:t>
            </w:r>
          </w:p>
        </w:tc>
        <w:tc>
          <w:tcPr>
            <w:tcW w:w="262" w:type="dxa"/>
            <w:shd w:val="clear" w:color="auto" w:fill="auto"/>
          </w:tcPr>
          <w:p w14:paraId="5BBAA318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20FC309" w14:textId="77777777" w:rsidR="00A47916" w:rsidRPr="00E0663E" w:rsidRDefault="00E144AC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2,351</w:t>
            </w:r>
          </w:p>
        </w:tc>
        <w:tc>
          <w:tcPr>
            <w:tcW w:w="263" w:type="dxa"/>
            <w:shd w:val="clear" w:color="auto" w:fill="auto"/>
          </w:tcPr>
          <w:p w14:paraId="51B9F8A6" w14:textId="77777777" w:rsidR="00A47916" w:rsidRPr="00E0663E" w:rsidRDefault="00A47916" w:rsidP="0055073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6684E3FA" w14:textId="77777777" w:rsidR="00A47916" w:rsidRPr="00E0663E" w:rsidRDefault="00C17A10" w:rsidP="00550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32AC856" w14:textId="77777777" w:rsidR="00A47916" w:rsidRPr="00E0663E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B544EE6" w14:textId="77777777" w:rsidR="00A47916" w:rsidRPr="00E0663E" w:rsidRDefault="00E144AC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63,286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C63CE95" w14:textId="77777777" w:rsidR="00A47916" w:rsidRPr="00E0663E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F8FBE0" w14:textId="77777777" w:rsidR="00A47916" w:rsidRPr="00E0663E" w:rsidRDefault="00B86CDD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30,825</w:t>
            </w:r>
          </w:p>
        </w:tc>
      </w:tr>
      <w:tr w:rsidR="0031137A" w:rsidRPr="00E0663E" w14:paraId="16E0E4B4" w14:textId="77777777" w:rsidTr="00581E0E">
        <w:tc>
          <w:tcPr>
            <w:tcW w:w="6041" w:type="dxa"/>
            <w:shd w:val="clear" w:color="auto" w:fill="auto"/>
          </w:tcPr>
          <w:p w14:paraId="0C9A1668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E5A398C" w14:textId="77777777" w:rsidR="00A47916" w:rsidRPr="00E0663E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365E7851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13A87B3" w14:textId="77777777" w:rsidR="00A47916" w:rsidRPr="00E0663E" w:rsidRDefault="00A47916" w:rsidP="00A4791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74DAC9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FA150E" w14:textId="77777777" w:rsidR="00A47916" w:rsidRPr="00E0663E" w:rsidRDefault="00A47916" w:rsidP="00A4791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06913A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DFE416E" w14:textId="77777777" w:rsidR="00A47916" w:rsidRPr="00E0663E" w:rsidRDefault="00A47916" w:rsidP="00A4791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6E20C6E4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AFFED" w14:textId="77777777" w:rsidR="00A47916" w:rsidRPr="00E0663E" w:rsidRDefault="00B77718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(4,489)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BB924E7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98ADB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</w:t>
            </w:r>
            <w:r w:rsidR="00B86CDD" w:rsidRPr="00E0663E">
              <w:rPr>
                <w:rFonts w:ascii="Angsana New" w:hAnsi="Angsana New"/>
                <w:sz w:val="30"/>
                <w:szCs w:val="30"/>
              </w:rPr>
              <w:t>6,206</w:t>
            </w:r>
            <w:r w:rsidRPr="00E06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37A" w:rsidRPr="00E0663E" w14:paraId="39020B53" w14:textId="77777777" w:rsidTr="00581E0E">
        <w:tc>
          <w:tcPr>
            <w:tcW w:w="6041" w:type="dxa"/>
            <w:shd w:val="clear" w:color="auto" w:fill="auto"/>
          </w:tcPr>
          <w:p w14:paraId="4CB28B81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789EC3F4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DD05DA6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DA5ACCE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7E32C49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26B102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4614DF4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3F85445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8C5BD13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34BDB" w14:textId="77777777" w:rsidR="00A47916" w:rsidRPr="00E0663E" w:rsidRDefault="00B77718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58,797</w:t>
            </w:r>
          </w:p>
        </w:tc>
        <w:tc>
          <w:tcPr>
            <w:tcW w:w="262" w:type="dxa"/>
            <w:shd w:val="clear" w:color="auto" w:fill="auto"/>
          </w:tcPr>
          <w:p w14:paraId="64B1F51C" w14:textId="77777777" w:rsidR="00A47916" w:rsidRPr="00E0663E" w:rsidRDefault="00A47916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52A3C" w14:textId="77777777" w:rsidR="00A47916" w:rsidRPr="00E0663E" w:rsidRDefault="00B86CDD" w:rsidP="00A4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24,619</w:t>
            </w:r>
          </w:p>
        </w:tc>
      </w:tr>
      <w:tr w:rsidR="0031137A" w:rsidRPr="00E0663E" w14:paraId="0EA3141F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1E794C97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E7C03BD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6A83D0E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F3B224B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A9F79C6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30F9BA9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8D3909E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5FB84C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E2DE63D" w14:textId="77777777" w:rsidR="00A210A0" w:rsidRPr="00E0663E" w:rsidRDefault="00A210A0" w:rsidP="00581E0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1E6BFED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C5DB40C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1D11F1B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326C85F3" w14:textId="77777777" w:rsidTr="00581E0E">
        <w:tc>
          <w:tcPr>
            <w:tcW w:w="6041" w:type="dxa"/>
            <w:shd w:val="clear" w:color="auto" w:fill="auto"/>
          </w:tcPr>
          <w:p w14:paraId="21479D6A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36EAF2B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842DF48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7CC51F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5A2E253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4D13622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916A817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53B7037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44CE38C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C22530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719662B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471879E" w14:textId="77777777" w:rsidR="00A210A0" w:rsidRPr="00E0663E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B4D" w:rsidRPr="00E0663E" w14:paraId="7B1DCFFD" w14:textId="77777777" w:rsidTr="00581E0E">
        <w:tc>
          <w:tcPr>
            <w:tcW w:w="6041" w:type="dxa"/>
            <w:shd w:val="clear" w:color="auto" w:fill="auto"/>
          </w:tcPr>
          <w:p w14:paraId="085B950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3C7191B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  <w:tc>
          <w:tcPr>
            <w:tcW w:w="494" w:type="dxa"/>
            <w:shd w:val="clear" w:color="auto" w:fill="auto"/>
          </w:tcPr>
          <w:p w14:paraId="6BEF5D89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8E444F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62" w:type="dxa"/>
            <w:shd w:val="clear" w:color="auto" w:fill="auto"/>
          </w:tcPr>
          <w:p w14:paraId="483746E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A7A6BF" w14:textId="77777777" w:rsidR="00D50B4D" w:rsidRPr="00E0663E" w:rsidRDefault="00D50B4D" w:rsidP="00DB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9B4A1E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1B44E25" w14:textId="77777777" w:rsidR="00D50B4D" w:rsidRPr="00E0663E" w:rsidRDefault="00D50B4D" w:rsidP="00DB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D26CDD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B46AC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  <w:tc>
          <w:tcPr>
            <w:tcW w:w="262" w:type="dxa"/>
            <w:shd w:val="clear" w:color="auto" w:fill="auto"/>
          </w:tcPr>
          <w:p w14:paraId="0870554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884D64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</w:tr>
      <w:tr w:rsidR="00D50B4D" w:rsidRPr="00E0663E" w14:paraId="707B3172" w14:textId="77777777" w:rsidTr="00581E0E">
        <w:tc>
          <w:tcPr>
            <w:tcW w:w="6041" w:type="dxa"/>
            <w:shd w:val="clear" w:color="auto" w:fill="auto"/>
          </w:tcPr>
          <w:p w14:paraId="41C1077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547F8B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494" w:type="dxa"/>
            <w:shd w:val="clear" w:color="auto" w:fill="auto"/>
          </w:tcPr>
          <w:p w14:paraId="551E06F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FEBE58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(2,854)</w:t>
            </w:r>
          </w:p>
        </w:tc>
        <w:tc>
          <w:tcPr>
            <w:tcW w:w="262" w:type="dxa"/>
            <w:shd w:val="clear" w:color="auto" w:fill="auto"/>
          </w:tcPr>
          <w:p w14:paraId="76D93D2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70B5BA2" w14:textId="77777777" w:rsidR="00D50B4D" w:rsidRPr="00E0663E" w:rsidRDefault="00D50B4D" w:rsidP="00DB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9C7095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3BDAD30" w14:textId="77777777" w:rsidR="00D50B4D" w:rsidRPr="00E0663E" w:rsidRDefault="00D50B4D" w:rsidP="00DB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EA9E3D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6960A3E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2" w:type="dxa"/>
            <w:shd w:val="clear" w:color="auto" w:fill="auto"/>
          </w:tcPr>
          <w:p w14:paraId="3513B847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09147C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(2,854)</w:t>
            </w:r>
          </w:p>
        </w:tc>
      </w:tr>
      <w:tr w:rsidR="00D276C0" w:rsidRPr="00E0663E" w14:paraId="51D5FF74" w14:textId="77777777" w:rsidTr="00581E0E">
        <w:tc>
          <w:tcPr>
            <w:tcW w:w="6041" w:type="dxa"/>
            <w:shd w:val="clear" w:color="auto" w:fill="auto"/>
          </w:tcPr>
          <w:p w14:paraId="4124DD4C" w14:textId="77777777" w:rsidR="00D276C0" w:rsidRPr="00E0663E" w:rsidRDefault="00D276C0" w:rsidP="002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3E4A8241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  <w:tc>
          <w:tcPr>
            <w:tcW w:w="494" w:type="dxa"/>
            <w:shd w:val="clear" w:color="auto" w:fill="auto"/>
          </w:tcPr>
          <w:p w14:paraId="4B73C2B1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300DA4A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  <w:tc>
          <w:tcPr>
            <w:tcW w:w="262" w:type="dxa"/>
            <w:shd w:val="clear" w:color="auto" w:fill="auto"/>
          </w:tcPr>
          <w:p w14:paraId="42C3287E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3F53AEB" w14:textId="77777777" w:rsidR="00D276C0" w:rsidRPr="00E0663E" w:rsidRDefault="00D276C0" w:rsidP="00DB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1E23EB7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8C90D3" w14:textId="77777777" w:rsidR="00D276C0" w:rsidRPr="00E0663E" w:rsidRDefault="00D276C0" w:rsidP="00DB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E9CDE26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3032D12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  <w:tc>
          <w:tcPr>
            <w:tcW w:w="262" w:type="dxa"/>
            <w:shd w:val="clear" w:color="auto" w:fill="auto"/>
          </w:tcPr>
          <w:p w14:paraId="3BE50081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B511D18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</w:tr>
    </w:tbl>
    <w:p w14:paraId="19B5E7E6" w14:textId="77777777" w:rsidR="00CF0CEF" w:rsidRPr="00E0663E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28E2577" w14:textId="77777777" w:rsidR="00CF0CEF" w:rsidRPr="00E0663E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E0663E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ข้อมูลเกี่ยวกับส่วนงานที่รายงานสำหรับงวดหกเดือนสิ้นสุดวันที่ </w:t>
      </w:r>
      <w:r w:rsidRPr="00E0663E">
        <w:rPr>
          <w:rFonts w:ascii="Angsana New" w:hAnsi="Angsana New"/>
          <w:sz w:val="30"/>
          <w:szCs w:val="30"/>
        </w:rPr>
        <w:t>30</w:t>
      </w:r>
      <w:r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</w:rPr>
        <w:t>2565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E0663E">
        <w:rPr>
          <w:rFonts w:ascii="AngsanaUPC" w:hAnsi="AngsanaUPC" w:cs="AngsanaUPC"/>
          <w:sz w:val="30"/>
          <w:szCs w:val="30"/>
        </w:rPr>
        <w:t>2564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F0CEF" w:rsidRPr="00E0663E" w14:paraId="442A7387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524027F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0248F6A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0CEF" w:rsidRPr="00E0663E" w14:paraId="6287C7A9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2B9ED13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06CE2825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DE6C725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97296A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C0A781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08ACA6C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F0CEF" w:rsidRPr="00E0663E" w14:paraId="147EDBD4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0E03794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650A5A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14:paraId="4EF00A7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9CDD79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18D562DA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D3DFD3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5E29084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72F034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119C9355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ECCD8A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39F6D8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639DA77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CF0CEF" w:rsidRPr="00E0663E" w14:paraId="4F75C2C2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61C40A4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38CA99A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CF0CEF" w:rsidRPr="00E0663E" w14:paraId="28437A1E" w14:textId="77777777" w:rsidTr="00402DC2">
        <w:tc>
          <w:tcPr>
            <w:tcW w:w="6041" w:type="dxa"/>
            <w:shd w:val="clear" w:color="auto" w:fill="auto"/>
          </w:tcPr>
          <w:p w14:paraId="73BD689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4613F38" w14:textId="77777777" w:rsidR="00CF0CEF" w:rsidRPr="00E0663E" w:rsidRDefault="00502FC2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</w:t>
            </w:r>
            <w:r w:rsidR="008A1A2B" w:rsidRPr="00E0663E">
              <w:rPr>
                <w:rFonts w:ascii="Angsana New" w:hAnsi="Angsana New"/>
                <w:sz w:val="30"/>
                <w:szCs w:val="30"/>
              </w:rPr>
              <w:t>110,097</w:t>
            </w:r>
          </w:p>
        </w:tc>
        <w:tc>
          <w:tcPr>
            <w:tcW w:w="494" w:type="dxa"/>
            <w:shd w:val="clear" w:color="auto" w:fill="auto"/>
          </w:tcPr>
          <w:p w14:paraId="61C3183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483E945" w14:textId="77777777" w:rsidR="00CF0CEF" w:rsidRPr="00E0663E" w:rsidRDefault="0029073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760,090</w:t>
            </w:r>
          </w:p>
        </w:tc>
        <w:tc>
          <w:tcPr>
            <w:tcW w:w="262" w:type="dxa"/>
            <w:shd w:val="clear" w:color="auto" w:fill="auto"/>
          </w:tcPr>
          <w:p w14:paraId="2398AAE6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2E10130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71,897</w:t>
            </w:r>
          </w:p>
        </w:tc>
        <w:tc>
          <w:tcPr>
            <w:tcW w:w="263" w:type="dxa"/>
            <w:shd w:val="clear" w:color="auto" w:fill="auto"/>
          </w:tcPr>
          <w:p w14:paraId="7CF75AC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62D4B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288637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55C183C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1,181,994</w:t>
            </w:r>
          </w:p>
        </w:tc>
        <w:tc>
          <w:tcPr>
            <w:tcW w:w="262" w:type="dxa"/>
            <w:shd w:val="clear" w:color="auto" w:fill="auto"/>
          </w:tcPr>
          <w:p w14:paraId="391A6707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4EF37FB" w14:textId="77777777" w:rsidR="00CF0CEF" w:rsidRPr="00E0663E" w:rsidRDefault="0029073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760,090</w:t>
            </w:r>
          </w:p>
        </w:tc>
      </w:tr>
      <w:tr w:rsidR="00CF0CEF" w:rsidRPr="00E0663E" w14:paraId="30A769CD" w14:textId="77777777" w:rsidTr="00402DC2">
        <w:tc>
          <w:tcPr>
            <w:tcW w:w="6041" w:type="dxa"/>
            <w:shd w:val="clear" w:color="auto" w:fill="auto"/>
          </w:tcPr>
          <w:p w14:paraId="3FB093E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62DC6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1,110,097</w:t>
            </w:r>
          </w:p>
        </w:tc>
        <w:tc>
          <w:tcPr>
            <w:tcW w:w="494" w:type="dxa"/>
            <w:shd w:val="clear" w:color="auto" w:fill="auto"/>
          </w:tcPr>
          <w:p w14:paraId="77B6FB9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FAB73" w14:textId="77777777" w:rsidR="00CF0CEF" w:rsidRPr="00E0663E" w:rsidRDefault="0029073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760,090</w:t>
            </w:r>
          </w:p>
        </w:tc>
        <w:tc>
          <w:tcPr>
            <w:tcW w:w="262" w:type="dxa"/>
            <w:shd w:val="clear" w:color="auto" w:fill="auto"/>
          </w:tcPr>
          <w:p w14:paraId="3CC1268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FFB62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71,897</w:t>
            </w:r>
          </w:p>
        </w:tc>
        <w:tc>
          <w:tcPr>
            <w:tcW w:w="263" w:type="dxa"/>
            <w:shd w:val="clear" w:color="auto" w:fill="auto"/>
          </w:tcPr>
          <w:p w14:paraId="098BBF7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DCC9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ADDAC5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52890DE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1,181,994</w:t>
            </w:r>
          </w:p>
        </w:tc>
        <w:tc>
          <w:tcPr>
            <w:tcW w:w="262" w:type="dxa"/>
            <w:shd w:val="clear" w:color="auto" w:fill="auto"/>
          </w:tcPr>
          <w:p w14:paraId="704A6EA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28342D2" w14:textId="77777777" w:rsidR="00CF0CEF" w:rsidRPr="00E0663E" w:rsidRDefault="0029073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760,090</w:t>
            </w:r>
          </w:p>
        </w:tc>
      </w:tr>
      <w:tr w:rsidR="00CF0CEF" w:rsidRPr="00E0663E" w14:paraId="0F847E9D" w14:textId="77777777" w:rsidTr="00402DC2">
        <w:tc>
          <w:tcPr>
            <w:tcW w:w="6041" w:type="dxa"/>
            <w:shd w:val="clear" w:color="auto" w:fill="auto"/>
          </w:tcPr>
          <w:p w14:paraId="2192AC86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2F15C5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070FA6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94432F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86401D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5FA8C78A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8FBD8D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B9A20B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C8A4ADA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0665248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3,416</w:t>
            </w:r>
          </w:p>
        </w:tc>
        <w:tc>
          <w:tcPr>
            <w:tcW w:w="262" w:type="dxa"/>
            <w:shd w:val="clear" w:color="auto" w:fill="auto"/>
          </w:tcPr>
          <w:p w14:paraId="606F59C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D3843A" w14:textId="77777777" w:rsidR="00CF0CEF" w:rsidRPr="00E0663E" w:rsidRDefault="0029073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11,856</w:t>
            </w:r>
          </w:p>
        </w:tc>
      </w:tr>
      <w:tr w:rsidR="00CF0CEF" w:rsidRPr="00E0663E" w14:paraId="5BA1F8D2" w14:textId="77777777" w:rsidTr="00402DC2">
        <w:tc>
          <w:tcPr>
            <w:tcW w:w="6041" w:type="dxa"/>
            <w:shd w:val="clear" w:color="auto" w:fill="auto"/>
          </w:tcPr>
          <w:p w14:paraId="68FA02D5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5A4B8F4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FC37D5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9AC4C7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1FD8316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59ABC6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C39C9D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00095C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17E728B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D1F87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1,185,410</w:t>
            </w:r>
          </w:p>
        </w:tc>
        <w:tc>
          <w:tcPr>
            <w:tcW w:w="262" w:type="dxa"/>
            <w:shd w:val="clear" w:color="auto" w:fill="auto"/>
          </w:tcPr>
          <w:p w14:paraId="6BAF607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DBE7" w14:textId="77777777" w:rsidR="00CF0CEF" w:rsidRPr="00E0663E" w:rsidRDefault="0029073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771,946</w:t>
            </w:r>
          </w:p>
        </w:tc>
      </w:tr>
      <w:tr w:rsidR="00CF0CEF" w:rsidRPr="00E0663E" w14:paraId="3F4AEFCF" w14:textId="77777777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6FD36A3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C9E258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A12A7B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BA465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D287C0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52BC467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B1AA0C6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796A16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8BB8FB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E8627E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BB534B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1B31C2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CEF" w:rsidRPr="00E0663E" w14:paraId="696C5324" w14:textId="77777777" w:rsidTr="00402DC2">
        <w:tc>
          <w:tcPr>
            <w:tcW w:w="6041" w:type="dxa"/>
            <w:shd w:val="clear" w:color="auto" w:fill="auto"/>
          </w:tcPr>
          <w:p w14:paraId="38DEBF87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4666406" w14:textId="77777777" w:rsidR="00CF0CEF" w:rsidRPr="00E0663E" w:rsidRDefault="00E9265C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174,056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7182D0B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584EA4A" w14:textId="77777777" w:rsidR="00CF0CEF" w:rsidRPr="00E0663E" w:rsidRDefault="0029073A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128,475</w:t>
            </w:r>
          </w:p>
        </w:tc>
        <w:tc>
          <w:tcPr>
            <w:tcW w:w="262" w:type="dxa"/>
            <w:shd w:val="clear" w:color="auto" w:fill="auto"/>
          </w:tcPr>
          <w:p w14:paraId="071D1D4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2F92B80" w14:textId="77777777" w:rsidR="00CF0CEF" w:rsidRPr="00E0663E" w:rsidRDefault="00E9265C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3,763</w:t>
            </w:r>
          </w:p>
        </w:tc>
        <w:tc>
          <w:tcPr>
            <w:tcW w:w="263" w:type="dxa"/>
            <w:shd w:val="clear" w:color="auto" w:fill="auto"/>
          </w:tcPr>
          <w:p w14:paraId="2C0686E6" w14:textId="77777777" w:rsidR="00CF0CEF" w:rsidRPr="00E0663E" w:rsidRDefault="00CF0CEF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1171DE4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692787" w14:textId="77777777" w:rsidR="00CF0CEF" w:rsidRPr="00E0663E" w:rsidRDefault="00CF0CEF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51E48CC" w14:textId="77777777" w:rsidR="00CF0CEF" w:rsidRPr="00E0663E" w:rsidRDefault="008A1A2B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94,353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5DBA363" w14:textId="77777777" w:rsidR="00CF0CEF" w:rsidRPr="00E0663E" w:rsidRDefault="00CF0CEF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617C84F" w14:textId="77777777" w:rsidR="00CF0CEF" w:rsidRPr="00E0663E" w:rsidRDefault="0029073A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75,774</w:t>
            </w:r>
          </w:p>
        </w:tc>
      </w:tr>
      <w:tr w:rsidR="00CF0CEF" w:rsidRPr="00E0663E" w14:paraId="11796C7F" w14:textId="77777777" w:rsidTr="00402DC2">
        <w:tc>
          <w:tcPr>
            <w:tcW w:w="6041" w:type="dxa"/>
            <w:shd w:val="clear" w:color="auto" w:fill="auto"/>
          </w:tcPr>
          <w:p w14:paraId="7BBE811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66C2B19" w14:textId="77777777" w:rsidR="00CF0CEF" w:rsidRPr="00E0663E" w:rsidRDefault="00CF0CEF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0EBE37C6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26E6AAB" w14:textId="77777777" w:rsidR="00CF0CEF" w:rsidRPr="00E0663E" w:rsidRDefault="00CF0CEF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FEDD6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C8012CD" w14:textId="77777777" w:rsidR="00CF0CEF" w:rsidRPr="00E0663E" w:rsidRDefault="00CF0CEF" w:rsidP="00402DC2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85E3BA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22284AE" w14:textId="77777777" w:rsidR="00CF0CEF" w:rsidRPr="00E0663E" w:rsidRDefault="00CF0CEF" w:rsidP="00402DC2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5148BDF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D3DEB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(8,487)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72D444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02A0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</w:t>
            </w:r>
            <w:r w:rsidR="0029073A" w:rsidRPr="00E0663E">
              <w:rPr>
                <w:rFonts w:ascii="Angsana New" w:hAnsi="Angsana New"/>
                <w:sz w:val="30"/>
                <w:szCs w:val="30"/>
              </w:rPr>
              <w:t>12,085</w:t>
            </w:r>
            <w:r w:rsidRPr="00E06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0CEF" w:rsidRPr="00E0663E" w14:paraId="7D86249B" w14:textId="77777777" w:rsidTr="00402DC2">
        <w:tc>
          <w:tcPr>
            <w:tcW w:w="6041" w:type="dxa"/>
            <w:shd w:val="clear" w:color="auto" w:fill="auto"/>
          </w:tcPr>
          <w:p w14:paraId="7A43F3B7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1BE99A6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BD65DFA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9E02ED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872B59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3AE465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CE411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6A2F69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4DA57AB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21509" w14:textId="77777777" w:rsidR="00CF0CEF" w:rsidRPr="00E0663E" w:rsidRDefault="008A1A2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85,866</w:t>
            </w:r>
          </w:p>
        </w:tc>
        <w:tc>
          <w:tcPr>
            <w:tcW w:w="262" w:type="dxa"/>
            <w:shd w:val="clear" w:color="auto" w:fill="auto"/>
          </w:tcPr>
          <w:p w14:paraId="68CDD2E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109EA" w14:textId="77777777" w:rsidR="00CF0CEF" w:rsidRPr="00E0663E" w:rsidRDefault="0029073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63,689</w:t>
            </w:r>
          </w:p>
        </w:tc>
      </w:tr>
      <w:tr w:rsidR="00CF0CEF" w:rsidRPr="00E0663E" w14:paraId="2BFD68E4" w14:textId="77777777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1E373CE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82847A7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C51B46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5837C8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04C68E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E626D45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106BEB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AD04E3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55BA52" w14:textId="77777777" w:rsidR="00CF0CEF" w:rsidRPr="00E0663E" w:rsidRDefault="00CF0CEF" w:rsidP="00402DC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7D9BEEB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77E232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D164FBB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CEF" w:rsidRPr="00E0663E" w14:paraId="71372B88" w14:textId="77777777" w:rsidTr="00402DC2">
        <w:tc>
          <w:tcPr>
            <w:tcW w:w="6041" w:type="dxa"/>
            <w:shd w:val="clear" w:color="auto" w:fill="auto"/>
          </w:tcPr>
          <w:p w14:paraId="33ADAFE5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2941BF75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A5AA81F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2F08513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2E259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65A73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7CDB9A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5759F6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23119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067159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DB50B9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58B6F3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B4D" w:rsidRPr="00E0663E" w14:paraId="7E1B4912" w14:textId="77777777" w:rsidTr="00402DC2">
        <w:tc>
          <w:tcPr>
            <w:tcW w:w="6041" w:type="dxa"/>
            <w:shd w:val="clear" w:color="auto" w:fill="auto"/>
          </w:tcPr>
          <w:p w14:paraId="6C8DFF5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1E8954B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  <w:tc>
          <w:tcPr>
            <w:tcW w:w="494" w:type="dxa"/>
            <w:shd w:val="clear" w:color="auto" w:fill="auto"/>
          </w:tcPr>
          <w:p w14:paraId="1582EB09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7F7ED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  <w:tc>
          <w:tcPr>
            <w:tcW w:w="262" w:type="dxa"/>
            <w:shd w:val="clear" w:color="auto" w:fill="auto"/>
          </w:tcPr>
          <w:p w14:paraId="68324F14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10A2F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248720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04BA5CD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1247DD8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FFC8F2D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  <w:tc>
          <w:tcPr>
            <w:tcW w:w="262" w:type="dxa"/>
            <w:shd w:val="clear" w:color="auto" w:fill="auto"/>
          </w:tcPr>
          <w:p w14:paraId="570D84A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CA76D5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</w:tr>
      <w:tr w:rsidR="00D50B4D" w:rsidRPr="00E0663E" w14:paraId="1A41A068" w14:textId="77777777" w:rsidTr="00402DC2">
        <w:tc>
          <w:tcPr>
            <w:tcW w:w="6041" w:type="dxa"/>
            <w:shd w:val="clear" w:color="auto" w:fill="auto"/>
          </w:tcPr>
          <w:p w14:paraId="77CF31E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62BA0FD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494" w:type="dxa"/>
            <w:shd w:val="clear" w:color="auto" w:fill="auto"/>
          </w:tcPr>
          <w:p w14:paraId="16FF3388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689C41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(2,136)</w:t>
            </w:r>
          </w:p>
        </w:tc>
        <w:tc>
          <w:tcPr>
            <w:tcW w:w="262" w:type="dxa"/>
            <w:shd w:val="clear" w:color="auto" w:fill="auto"/>
          </w:tcPr>
          <w:p w14:paraId="633F5E20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10ADCC7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8C46807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1D7B50D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B498BC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F83A217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62" w:type="dxa"/>
            <w:shd w:val="clear" w:color="auto" w:fill="auto"/>
          </w:tcPr>
          <w:p w14:paraId="67EE158F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3BDFA8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(2,136)</w:t>
            </w:r>
          </w:p>
        </w:tc>
      </w:tr>
      <w:tr w:rsidR="00D276C0" w:rsidRPr="00E0663E" w14:paraId="67FB694B" w14:textId="77777777" w:rsidTr="00402DC2">
        <w:tc>
          <w:tcPr>
            <w:tcW w:w="6041" w:type="dxa"/>
            <w:shd w:val="clear" w:color="auto" w:fill="auto"/>
          </w:tcPr>
          <w:p w14:paraId="62B37D90" w14:textId="77777777" w:rsidR="00D276C0" w:rsidRPr="00E0663E" w:rsidRDefault="00D276C0" w:rsidP="002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1AE4D79B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494" w:type="dxa"/>
            <w:shd w:val="clear" w:color="auto" w:fill="auto"/>
          </w:tcPr>
          <w:p w14:paraId="58300410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518C0D7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262" w:type="dxa"/>
            <w:shd w:val="clear" w:color="auto" w:fill="auto"/>
          </w:tcPr>
          <w:p w14:paraId="61AAC894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DDB2C0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71F598D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8BB3BFA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1F8EA25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53B5EE4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62" w:type="dxa"/>
            <w:shd w:val="clear" w:color="auto" w:fill="auto"/>
          </w:tcPr>
          <w:p w14:paraId="51B41550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4A278A8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</w:tr>
    </w:tbl>
    <w:p w14:paraId="33035F27" w14:textId="77777777" w:rsidR="00CF0CEF" w:rsidRPr="00E0663E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23662D24" w14:textId="77777777" w:rsidR="00CF0CEF" w:rsidRPr="00E0663E" w:rsidRDefault="00CF0CEF" w:rsidP="00CF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E0663E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A770B2" w:rsidRPr="00E0663E">
        <w:rPr>
          <w:rFonts w:ascii="AngsanaUPC" w:hAnsi="AngsanaUPC" w:cs="AngsanaUPC"/>
          <w:sz w:val="30"/>
          <w:szCs w:val="30"/>
        </w:rPr>
        <w:t xml:space="preserve">30 </w:t>
      </w:r>
      <w:r w:rsidR="00A770B2" w:rsidRPr="00E0663E">
        <w:rPr>
          <w:rFonts w:ascii="AngsanaUPC" w:hAnsi="AngsanaUPC" w:cs="AngsanaUPC" w:hint="cs"/>
          <w:sz w:val="30"/>
          <w:szCs w:val="30"/>
          <w:cs/>
        </w:rPr>
        <w:t xml:space="preserve">มิถุนายน </w:t>
      </w:r>
      <w:r w:rsidRPr="00E0663E">
        <w:rPr>
          <w:rFonts w:ascii="AngsanaUPC" w:hAnsi="AngsanaUPC" w:cs="AngsanaUPC"/>
          <w:sz w:val="30"/>
          <w:szCs w:val="30"/>
        </w:rPr>
        <w:t>2565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E0663E">
        <w:rPr>
          <w:rFonts w:ascii="AngsanaUPC" w:hAnsi="AngsanaUPC" w:cs="AngsanaUPC"/>
          <w:sz w:val="30"/>
          <w:szCs w:val="30"/>
        </w:rPr>
        <w:t>2564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  <w:r w:rsidRPr="00E0663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CF0CEF" w:rsidRPr="00E0663E" w14:paraId="4EEEEF59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21DE8CFB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71D336EC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CEF" w:rsidRPr="00E0663E" w14:paraId="34152D2B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3F610DA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0955EE8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0AD6F1D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588C87D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244614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3454CBA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F0CEF" w:rsidRPr="00E0663E" w14:paraId="03741317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2B72954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5D48ECA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14:paraId="2676D3B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7A508B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14D452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C61D03E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6F7E9869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A9F5B2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14389C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7086DA8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596396E1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CA00F34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CF0CEF" w:rsidRPr="00E0663E" w14:paraId="20A15DAF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170CFAA0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67F7987A" w14:textId="77777777" w:rsidR="00CF0CEF" w:rsidRPr="00E0663E" w:rsidRDefault="00CF0CE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29073A" w:rsidRPr="00E0663E" w14:paraId="30760EA3" w14:textId="77777777" w:rsidTr="00402DC2">
        <w:tc>
          <w:tcPr>
            <w:tcW w:w="6041" w:type="dxa"/>
            <w:shd w:val="clear" w:color="auto" w:fill="auto"/>
          </w:tcPr>
          <w:p w14:paraId="6993C27C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4990CED" w14:textId="77777777" w:rsidR="0029073A" w:rsidRPr="00E0663E" w:rsidRDefault="00E7664B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617,876</w:t>
            </w:r>
          </w:p>
        </w:tc>
        <w:tc>
          <w:tcPr>
            <w:tcW w:w="494" w:type="dxa"/>
            <w:shd w:val="clear" w:color="auto" w:fill="auto"/>
          </w:tcPr>
          <w:p w14:paraId="5E91BFE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87CF384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366,307</w:t>
            </w:r>
          </w:p>
        </w:tc>
        <w:tc>
          <w:tcPr>
            <w:tcW w:w="262" w:type="dxa"/>
            <w:shd w:val="clear" w:color="auto" w:fill="auto"/>
          </w:tcPr>
          <w:p w14:paraId="0C96D19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0F26D83" w14:textId="77777777" w:rsidR="0029073A" w:rsidRPr="00E0663E" w:rsidRDefault="0008624E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45,040</w:t>
            </w:r>
          </w:p>
        </w:tc>
        <w:tc>
          <w:tcPr>
            <w:tcW w:w="263" w:type="dxa"/>
            <w:shd w:val="clear" w:color="auto" w:fill="auto"/>
          </w:tcPr>
          <w:p w14:paraId="3F5FF928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FE640B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F4D3D0B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12B87F0" w14:textId="77777777" w:rsidR="0029073A" w:rsidRPr="00E0663E" w:rsidRDefault="00C97A70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662,916</w:t>
            </w:r>
          </w:p>
        </w:tc>
        <w:tc>
          <w:tcPr>
            <w:tcW w:w="262" w:type="dxa"/>
            <w:shd w:val="clear" w:color="auto" w:fill="auto"/>
          </w:tcPr>
          <w:p w14:paraId="2E0B043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7AC84F8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366,307</w:t>
            </w:r>
          </w:p>
        </w:tc>
      </w:tr>
      <w:tr w:rsidR="0029073A" w:rsidRPr="00E0663E" w14:paraId="19F75E7B" w14:textId="77777777" w:rsidTr="00402DC2">
        <w:tc>
          <w:tcPr>
            <w:tcW w:w="6041" w:type="dxa"/>
            <w:shd w:val="clear" w:color="auto" w:fill="auto"/>
          </w:tcPr>
          <w:p w14:paraId="3C1C5676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BF24" w14:textId="77777777" w:rsidR="0029073A" w:rsidRPr="00E0663E" w:rsidRDefault="00E7664B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617,876</w:t>
            </w:r>
          </w:p>
        </w:tc>
        <w:tc>
          <w:tcPr>
            <w:tcW w:w="494" w:type="dxa"/>
            <w:shd w:val="clear" w:color="auto" w:fill="auto"/>
          </w:tcPr>
          <w:p w14:paraId="440A8C7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C6B07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366,307</w:t>
            </w:r>
          </w:p>
        </w:tc>
        <w:tc>
          <w:tcPr>
            <w:tcW w:w="262" w:type="dxa"/>
            <w:shd w:val="clear" w:color="auto" w:fill="auto"/>
          </w:tcPr>
          <w:p w14:paraId="4E62E0A8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6333" w14:textId="77777777" w:rsidR="0029073A" w:rsidRPr="00E0663E" w:rsidRDefault="0008624E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45,040</w:t>
            </w:r>
          </w:p>
        </w:tc>
        <w:tc>
          <w:tcPr>
            <w:tcW w:w="263" w:type="dxa"/>
            <w:shd w:val="clear" w:color="auto" w:fill="auto"/>
          </w:tcPr>
          <w:p w14:paraId="4757710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7B053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6541C0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3C3CAAD" w14:textId="77777777" w:rsidR="0029073A" w:rsidRPr="00E0663E" w:rsidRDefault="00C97A70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662,916</w:t>
            </w:r>
          </w:p>
        </w:tc>
        <w:tc>
          <w:tcPr>
            <w:tcW w:w="262" w:type="dxa"/>
            <w:shd w:val="clear" w:color="auto" w:fill="auto"/>
          </w:tcPr>
          <w:p w14:paraId="3943328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1F548D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366,307</w:t>
            </w:r>
          </w:p>
        </w:tc>
      </w:tr>
      <w:tr w:rsidR="0029073A" w:rsidRPr="00E0663E" w14:paraId="23DF5B56" w14:textId="77777777" w:rsidTr="00402DC2">
        <w:tc>
          <w:tcPr>
            <w:tcW w:w="6041" w:type="dxa"/>
            <w:shd w:val="clear" w:color="auto" w:fill="auto"/>
          </w:tcPr>
          <w:p w14:paraId="41F0656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E6E2C2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39FCB6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44BDB7B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D2FD11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E74CC7A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D5207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84C2FC7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DD1D35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5A6811D" w14:textId="77777777" w:rsidR="0029073A" w:rsidRPr="00E0663E" w:rsidRDefault="00C97A70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1,4</w:t>
            </w:r>
            <w:r w:rsidR="00A602E7" w:rsidRPr="00E0663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5FB3DF58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28C1A73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5,742</w:t>
            </w:r>
          </w:p>
        </w:tc>
      </w:tr>
      <w:tr w:rsidR="0029073A" w:rsidRPr="00E0663E" w14:paraId="56B1994D" w14:textId="77777777" w:rsidTr="00402DC2">
        <w:tc>
          <w:tcPr>
            <w:tcW w:w="6041" w:type="dxa"/>
            <w:shd w:val="clear" w:color="auto" w:fill="auto"/>
          </w:tcPr>
          <w:p w14:paraId="4ABFB680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37C9388C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D8B29DA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ED1659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34149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3060B6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9EFD9D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183DC47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AA666DC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4E24F" w14:textId="77777777" w:rsidR="0029073A" w:rsidRPr="00E0663E" w:rsidRDefault="00A602E7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664,343</w:t>
            </w:r>
          </w:p>
        </w:tc>
        <w:tc>
          <w:tcPr>
            <w:tcW w:w="262" w:type="dxa"/>
            <w:shd w:val="clear" w:color="auto" w:fill="auto"/>
          </w:tcPr>
          <w:p w14:paraId="682AC91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24443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372,049</w:t>
            </w:r>
          </w:p>
        </w:tc>
      </w:tr>
      <w:tr w:rsidR="0029073A" w:rsidRPr="00E0663E" w14:paraId="51D24604" w14:textId="77777777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76530C7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B113359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DEBD78B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BB8ACD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6CC6B0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B33F0F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2AF4D3B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A3297B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1F2312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35556F4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BF58CA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622D857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73A" w:rsidRPr="00E0663E" w14:paraId="053310AC" w14:textId="77777777" w:rsidTr="00402DC2">
        <w:tc>
          <w:tcPr>
            <w:tcW w:w="6041" w:type="dxa"/>
            <w:shd w:val="clear" w:color="auto" w:fill="auto"/>
          </w:tcPr>
          <w:p w14:paraId="0AD4DB14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2E536A7" w14:textId="77777777" w:rsidR="0029073A" w:rsidRPr="00E0663E" w:rsidRDefault="00C97A70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102,272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E6E7AD6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F6B393B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57,912</w:t>
            </w:r>
          </w:p>
        </w:tc>
        <w:tc>
          <w:tcPr>
            <w:tcW w:w="262" w:type="dxa"/>
            <w:shd w:val="clear" w:color="auto" w:fill="auto"/>
          </w:tcPr>
          <w:p w14:paraId="4F7F964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CB5EA34" w14:textId="77777777" w:rsidR="0029073A" w:rsidRPr="00E0663E" w:rsidRDefault="00C97A70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2,351</w:t>
            </w:r>
          </w:p>
        </w:tc>
        <w:tc>
          <w:tcPr>
            <w:tcW w:w="263" w:type="dxa"/>
            <w:shd w:val="clear" w:color="auto" w:fill="auto"/>
          </w:tcPr>
          <w:p w14:paraId="19E6ABC1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157BD17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DFDFB1D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397669E" w14:textId="77777777" w:rsidR="0029073A" w:rsidRPr="00E0663E" w:rsidRDefault="00A602E7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61,257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248A87F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74D599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30,825</w:t>
            </w:r>
          </w:p>
        </w:tc>
      </w:tr>
      <w:tr w:rsidR="0029073A" w:rsidRPr="00E0663E" w14:paraId="11981535" w14:textId="77777777" w:rsidTr="00402DC2">
        <w:tc>
          <w:tcPr>
            <w:tcW w:w="6041" w:type="dxa"/>
            <w:shd w:val="clear" w:color="auto" w:fill="auto"/>
          </w:tcPr>
          <w:p w14:paraId="131351E8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6739E654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3346156F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2B112E6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2ED7A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613C9D4" w14:textId="77777777" w:rsidR="0029073A" w:rsidRPr="00E0663E" w:rsidRDefault="0029073A" w:rsidP="0029073A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032B1A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3D5C26F" w14:textId="77777777" w:rsidR="0029073A" w:rsidRPr="00E0663E" w:rsidRDefault="0029073A" w:rsidP="0029073A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4A90FEB4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82C30" w14:textId="77777777" w:rsidR="0029073A" w:rsidRPr="00E0663E" w:rsidRDefault="00A602E7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(4,458)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E13FD6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C9189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(6,206)</w:t>
            </w:r>
          </w:p>
        </w:tc>
      </w:tr>
      <w:tr w:rsidR="0029073A" w:rsidRPr="00E0663E" w14:paraId="6790D7BD" w14:textId="77777777" w:rsidTr="00402DC2">
        <w:tc>
          <w:tcPr>
            <w:tcW w:w="6041" w:type="dxa"/>
            <w:shd w:val="clear" w:color="auto" w:fill="auto"/>
          </w:tcPr>
          <w:p w14:paraId="12723CF7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439997B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65EF67D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230888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F0B0B4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5BC22F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D955F54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676E2F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ED380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C3844" w14:textId="77777777" w:rsidR="0029073A" w:rsidRPr="00E0663E" w:rsidRDefault="00A602E7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56,799</w:t>
            </w:r>
          </w:p>
        </w:tc>
        <w:tc>
          <w:tcPr>
            <w:tcW w:w="262" w:type="dxa"/>
            <w:shd w:val="clear" w:color="auto" w:fill="auto"/>
          </w:tcPr>
          <w:p w14:paraId="0A5777FA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25B2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24,619</w:t>
            </w:r>
          </w:p>
        </w:tc>
      </w:tr>
      <w:tr w:rsidR="0029073A" w:rsidRPr="00E0663E" w14:paraId="2C142C68" w14:textId="77777777" w:rsidTr="00402DC2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3AB15A4F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0E24AB6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45902EE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5D243FF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E8757D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940C00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4136A84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7EA169B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A720B2E" w14:textId="77777777" w:rsidR="0029073A" w:rsidRPr="00E0663E" w:rsidRDefault="0029073A" w:rsidP="0029073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423B980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9062E1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32E237C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73A" w:rsidRPr="00E0663E" w14:paraId="568CD686" w14:textId="77777777" w:rsidTr="00402DC2">
        <w:tc>
          <w:tcPr>
            <w:tcW w:w="6041" w:type="dxa"/>
            <w:shd w:val="clear" w:color="auto" w:fill="auto"/>
          </w:tcPr>
          <w:p w14:paraId="1CF85BE3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7EE9DF97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D3392AC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E8EC332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5E358F6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DD8C2B0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FB1B460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F61A9EF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0C0EE6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48677D9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5B0B3E5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6F23FF8" w14:textId="77777777" w:rsidR="0029073A" w:rsidRPr="00E0663E" w:rsidRDefault="0029073A" w:rsidP="0029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B4D" w:rsidRPr="00E0663E" w14:paraId="304FA00E" w14:textId="77777777" w:rsidTr="00402DC2">
        <w:tc>
          <w:tcPr>
            <w:tcW w:w="6041" w:type="dxa"/>
            <w:shd w:val="clear" w:color="auto" w:fill="auto"/>
          </w:tcPr>
          <w:p w14:paraId="740EACD1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7208BB78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  <w:tc>
          <w:tcPr>
            <w:tcW w:w="494" w:type="dxa"/>
            <w:shd w:val="clear" w:color="auto" w:fill="auto"/>
          </w:tcPr>
          <w:p w14:paraId="540CDA0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C1482D4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62" w:type="dxa"/>
            <w:shd w:val="clear" w:color="auto" w:fill="auto"/>
          </w:tcPr>
          <w:p w14:paraId="09EBBB69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3816E0E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767F0C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98D7031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215D67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AD1D586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29,808</w:t>
            </w:r>
          </w:p>
        </w:tc>
        <w:tc>
          <w:tcPr>
            <w:tcW w:w="262" w:type="dxa"/>
            <w:shd w:val="clear" w:color="auto" w:fill="auto"/>
          </w:tcPr>
          <w:p w14:paraId="7EF928EE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A42C98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</w:tr>
      <w:tr w:rsidR="00D50B4D" w:rsidRPr="00E0663E" w14:paraId="16680EEB" w14:textId="77777777" w:rsidTr="00402DC2">
        <w:tc>
          <w:tcPr>
            <w:tcW w:w="6041" w:type="dxa"/>
            <w:shd w:val="clear" w:color="auto" w:fill="auto"/>
          </w:tcPr>
          <w:p w14:paraId="79BC14F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3F7C7C47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494" w:type="dxa"/>
            <w:shd w:val="clear" w:color="auto" w:fill="auto"/>
          </w:tcPr>
          <w:p w14:paraId="25B88D1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09179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(2,854)</w:t>
            </w:r>
          </w:p>
        </w:tc>
        <w:tc>
          <w:tcPr>
            <w:tcW w:w="262" w:type="dxa"/>
            <w:shd w:val="clear" w:color="auto" w:fill="auto"/>
          </w:tcPr>
          <w:p w14:paraId="5BDA3E0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E8AE517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1838CEF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EC25DAD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90A02D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45D883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2" w:type="dxa"/>
            <w:shd w:val="clear" w:color="auto" w:fill="auto"/>
          </w:tcPr>
          <w:p w14:paraId="33402DE1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02CEC0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(2,854)</w:t>
            </w:r>
          </w:p>
        </w:tc>
      </w:tr>
      <w:tr w:rsidR="00D276C0" w:rsidRPr="00E0663E" w14:paraId="25108B02" w14:textId="77777777" w:rsidTr="00402DC2">
        <w:tc>
          <w:tcPr>
            <w:tcW w:w="6041" w:type="dxa"/>
            <w:shd w:val="clear" w:color="auto" w:fill="auto"/>
          </w:tcPr>
          <w:p w14:paraId="31110FE9" w14:textId="77777777" w:rsidR="00D276C0" w:rsidRPr="00E0663E" w:rsidRDefault="00D276C0" w:rsidP="0020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769C1C82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  <w:tc>
          <w:tcPr>
            <w:tcW w:w="494" w:type="dxa"/>
            <w:shd w:val="clear" w:color="auto" w:fill="auto"/>
          </w:tcPr>
          <w:p w14:paraId="5DFE9046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9F1C0BF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  <w:tc>
          <w:tcPr>
            <w:tcW w:w="262" w:type="dxa"/>
            <w:shd w:val="clear" w:color="auto" w:fill="auto"/>
          </w:tcPr>
          <w:p w14:paraId="1A7C27C5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80E75E0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CCECE3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9A8AA7D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6A15812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6BCA280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  <w:tc>
          <w:tcPr>
            <w:tcW w:w="262" w:type="dxa"/>
            <w:shd w:val="clear" w:color="auto" w:fill="auto"/>
          </w:tcPr>
          <w:p w14:paraId="1DB2DAEC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1856214" w14:textId="77777777" w:rsidR="00D276C0" w:rsidRPr="00E0663E" w:rsidRDefault="00D276C0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</w:tr>
    </w:tbl>
    <w:p w14:paraId="06B19B61" w14:textId="77777777" w:rsidR="007B3D97" w:rsidRPr="00E0663E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6A28EEF" w14:textId="77777777" w:rsidR="007B3D97" w:rsidRPr="00E0663E" w:rsidRDefault="007B3D97" w:rsidP="007B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</w:pPr>
      <w:r w:rsidRPr="00E0663E">
        <w:rPr>
          <w:rFonts w:ascii="AngsanaUPC" w:hAnsi="AngsanaUPC" w:cs="AngsanaUPC" w:hint="cs"/>
          <w:sz w:val="30"/>
          <w:szCs w:val="30"/>
          <w:cs/>
        </w:rPr>
        <w:t>ข้อมูลเกี่ย</w:t>
      </w:r>
      <w:r w:rsidR="007219C5" w:rsidRPr="00E0663E">
        <w:rPr>
          <w:rFonts w:ascii="AngsanaUPC" w:hAnsi="AngsanaUPC" w:cs="AngsanaUPC" w:hint="cs"/>
          <w:sz w:val="30"/>
          <w:szCs w:val="30"/>
          <w:cs/>
        </w:rPr>
        <w:t>วกับส่วนงานที่รายงานสำหรับงวดหก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Pr="00E0663E">
        <w:rPr>
          <w:rFonts w:ascii="AngsanaUPC" w:hAnsi="AngsanaUPC" w:cs="AngsanaUPC"/>
          <w:sz w:val="30"/>
          <w:szCs w:val="30"/>
        </w:rPr>
        <w:t>3</w:t>
      </w:r>
      <w:r w:rsidR="00A770B2" w:rsidRPr="00E0663E">
        <w:rPr>
          <w:rFonts w:ascii="AngsanaUPC" w:hAnsi="AngsanaUPC" w:cs="AngsanaUPC"/>
          <w:sz w:val="30"/>
          <w:szCs w:val="30"/>
        </w:rPr>
        <w:t>0</w:t>
      </w:r>
      <w:r w:rsidRPr="00E0663E">
        <w:rPr>
          <w:rFonts w:ascii="AngsanaUPC" w:hAnsi="AngsanaUPC" w:cs="AngsanaUPC"/>
          <w:sz w:val="30"/>
          <w:szCs w:val="30"/>
        </w:rPr>
        <w:t xml:space="preserve"> </w:t>
      </w:r>
      <w:r w:rsidR="00A770B2" w:rsidRPr="00E0663E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="00A32746" w:rsidRPr="00E0663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32746" w:rsidRPr="00E0663E">
        <w:rPr>
          <w:rFonts w:ascii="AngsanaUPC" w:hAnsi="AngsanaUPC" w:cs="AngsanaUPC"/>
          <w:sz w:val="30"/>
          <w:szCs w:val="30"/>
        </w:rPr>
        <w:t>25</w:t>
      </w:r>
      <w:r w:rsidRPr="00E0663E">
        <w:rPr>
          <w:rFonts w:ascii="AngsanaUPC" w:hAnsi="AngsanaUPC" w:cs="AngsanaUPC"/>
          <w:sz w:val="30"/>
          <w:szCs w:val="30"/>
        </w:rPr>
        <w:t>6</w:t>
      </w:r>
      <w:r w:rsidR="00A32746" w:rsidRPr="00E0663E">
        <w:rPr>
          <w:rFonts w:ascii="AngsanaUPC" w:hAnsi="AngsanaUPC" w:cs="AngsanaUPC"/>
          <w:sz w:val="30"/>
          <w:szCs w:val="30"/>
        </w:rPr>
        <w:t>5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E0663E">
        <w:rPr>
          <w:rFonts w:ascii="AngsanaUPC" w:hAnsi="AngsanaUPC" w:cs="AngsanaUPC"/>
          <w:sz w:val="30"/>
          <w:szCs w:val="30"/>
        </w:rPr>
        <w:t>256</w:t>
      </w:r>
      <w:r w:rsidR="00A32746" w:rsidRPr="00E0663E">
        <w:rPr>
          <w:rFonts w:ascii="AngsanaUPC" w:hAnsi="AngsanaUPC" w:cs="AngsanaUPC"/>
          <w:sz w:val="30"/>
          <w:szCs w:val="30"/>
        </w:rPr>
        <w:t>4</w:t>
      </w:r>
      <w:r w:rsidRPr="00E0663E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  <w:r w:rsidR="00473E52" w:rsidRPr="00E0663E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E0663E" w14:paraId="1E2766E5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05525798" w14:textId="77777777" w:rsidR="007579FC" w:rsidRPr="00E0663E" w:rsidRDefault="007579F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42F723DB" w14:textId="77777777" w:rsidR="007579FC" w:rsidRPr="00E0663E" w:rsidRDefault="007579FC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E0663E" w14:paraId="1B35413D" w14:textId="77777777" w:rsidTr="00F76FA5">
        <w:trPr>
          <w:tblHeader/>
        </w:trPr>
        <w:tc>
          <w:tcPr>
            <w:tcW w:w="6041" w:type="dxa"/>
            <w:shd w:val="clear" w:color="auto" w:fill="auto"/>
          </w:tcPr>
          <w:p w14:paraId="68A32CF7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5700EE66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9C6A3C2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3485281D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0663E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360A3D1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5D798D79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E0663E" w14:paraId="629C531E" w14:textId="77777777" w:rsidTr="00F76FA5">
        <w:trPr>
          <w:tblHeader/>
        </w:trPr>
        <w:tc>
          <w:tcPr>
            <w:tcW w:w="6041" w:type="dxa"/>
            <w:shd w:val="clear" w:color="auto" w:fill="auto"/>
          </w:tcPr>
          <w:p w14:paraId="65147250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C7246E5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494" w:type="dxa"/>
            <w:shd w:val="clear" w:color="auto" w:fill="auto"/>
          </w:tcPr>
          <w:p w14:paraId="2716A53F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ACE2480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415B0855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C5B89CE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3EC29760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A361B29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18BCD335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EFF4D88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34E1380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54EFF13" w14:textId="77777777" w:rsidR="00C17A10" w:rsidRPr="00E0663E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31137A" w:rsidRPr="00E0663E" w14:paraId="06626138" w14:textId="77777777" w:rsidTr="00F76FA5">
        <w:trPr>
          <w:tblHeader/>
        </w:trPr>
        <w:tc>
          <w:tcPr>
            <w:tcW w:w="6041" w:type="dxa"/>
            <w:shd w:val="clear" w:color="auto" w:fill="auto"/>
          </w:tcPr>
          <w:p w14:paraId="222D9039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4902AAE1" w14:textId="77777777" w:rsidR="007B3D97" w:rsidRPr="00E0663E" w:rsidRDefault="007B3D9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6B3580" w:rsidRPr="00E0663E" w14:paraId="3FD499BB" w14:textId="77777777" w:rsidTr="00F76FA5">
        <w:tc>
          <w:tcPr>
            <w:tcW w:w="6041" w:type="dxa"/>
            <w:shd w:val="clear" w:color="auto" w:fill="auto"/>
          </w:tcPr>
          <w:p w14:paraId="07384EE7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1637B82E" w14:textId="77777777" w:rsidR="006B3580" w:rsidRPr="00E0663E" w:rsidRDefault="00A602E7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1,101,592</w:t>
            </w:r>
          </w:p>
        </w:tc>
        <w:tc>
          <w:tcPr>
            <w:tcW w:w="494" w:type="dxa"/>
            <w:shd w:val="clear" w:color="auto" w:fill="auto"/>
          </w:tcPr>
          <w:p w14:paraId="72A1826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91433AF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760,090</w:t>
            </w:r>
          </w:p>
        </w:tc>
        <w:tc>
          <w:tcPr>
            <w:tcW w:w="262" w:type="dxa"/>
            <w:shd w:val="clear" w:color="auto" w:fill="auto"/>
          </w:tcPr>
          <w:p w14:paraId="570F9611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BFCEDAF" w14:textId="77777777" w:rsidR="006B3580" w:rsidRPr="00E0663E" w:rsidRDefault="00A602E7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71,897</w:t>
            </w:r>
          </w:p>
        </w:tc>
        <w:tc>
          <w:tcPr>
            <w:tcW w:w="263" w:type="dxa"/>
            <w:shd w:val="clear" w:color="auto" w:fill="auto"/>
          </w:tcPr>
          <w:p w14:paraId="01370E72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31E3E9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0139D5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314A407" w14:textId="77777777" w:rsidR="006B3580" w:rsidRPr="00E0663E" w:rsidRDefault="00A602E7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1,173,489</w:t>
            </w:r>
          </w:p>
        </w:tc>
        <w:tc>
          <w:tcPr>
            <w:tcW w:w="262" w:type="dxa"/>
            <w:shd w:val="clear" w:color="auto" w:fill="auto"/>
          </w:tcPr>
          <w:p w14:paraId="29E57FE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46989B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760,090</w:t>
            </w:r>
          </w:p>
        </w:tc>
      </w:tr>
      <w:tr w:rsidR="006B3580" w:rsidRPr="00E0663E" w14:paraId="31A684F7" w14:textId="77777777" w:rsidTr="00F76FA5">
        <w:tc>
          <w:tcPr>
            <w:tcW w:w="6041" w:type="dxa"/>
            <w:shd w:val="clear" w:color="auto" w:fill="auto"/>
          </w:tcPr>
          <w:p w14:paraId="5A1A5E85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8E803" w14:textId="77777777" w:rsidR="006B3580" w:rsidRPr="00E0663E" w:rsidRDefault="00A602E7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1,101,592</w:t>
            </w:r>
          </w:p>
        </w:tc>
        <w:tc>
          <w:tcPr>
            <w:tcW w:w="494" w:type="dxa"/>
            <w:shd w:val="clear" w:color="auto" w:fill="auto"/>
          </w:tcPr>
          <w:p w14:paraId="2AD990CF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5273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760,090</w:t>
            </w:r>
          </w:p>
        </w:tc>
        <w:tc>
          <w:tcPr>
            <w:tcW w:w="262" w:type="dxa"/>
            <w:shd w:val="clear" w:color="auto" w:fill="auto"/>
          </w:tcPr>
          <w:p w14:paraId="300F71C1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D93F" w14:textId="77777777" w:rsidR="006B3580" w:rsidRPr="00E0663E" w:rsidRDefault="00A602E7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71,897</w:t>
            </w:r>
          </w:p>
        </w:tc>
        <w:tc>
          <w:tcPr>
            <w:tcW w:w="263" w:type="dxa"/>
            <w:shd w:val="clear" w:color="auto" w:fill="auto"/>
          </w:tcPr>
          <w:p w14:paraId="1F1A217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114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0DD4B66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A25EE7" w14:textId="77777777" w:rsidR="006B3580" w:rsidRPr="00E0663E" w:rsidRDefault="007E7E3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1,173,489</w:t>
            </w:r>
          </w:p>
        </w:tc>
        <w:tc>
          <w:tcPr>
            <w:tcW w:w="262" w:type="dxa"/>
            <w:shd w:val="clear" w:color="auto" w:fill="auto"/>
          </w:tcPr>
          <w:p w14:paraId="641F6509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373EF0D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760,090</w:t>
            </w:r>
          </w:p>
        </w:tc>
      </w:tr>
      <w:tr w:rsidR="006B3580" w:rsidRPr="00E0663E" w14:paraId="39B73C7F" w14:textId="77777777" w:rsidTr="00F76FA5">
        <w:tc>
          <w:tcPr>
            <w:tcW w:w="6041" w:type="dxa"/>
            <w:shd w:val="clear" w:color="auto" w:fill="auto"/>
          </w:tcPr>
          <w:p w14:paraId="5C47B6E5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6404DC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BF3A16F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C84DB4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DCA58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5EC72679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91BE885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EB3F3C2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89B313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4BBFFB8" w14:textId="77777777" w:rsidR="006B3580" w:rsidRPr="00E0663E" w:rsidRDefault="007E7E3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3,416</w:t>
            </w:r>
          </w:p>
        </w:tc>
        <w:tc>
          <w:tcPr>
            <w:tcW w:w="262" w:type="dxa"/>
            <w:shd w:val="clear" w:color="auto" w:fill="auto"/>
          </w:tcPr>
          <w:p w14:paraId="2B4E0F89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CB6BE81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11,856</w:t>
            </w:r>
          </w:p>
        </w:tc>
      </w:tr>
      <w:tr w:rsidR="006B3580" w:rsidRPr="00E0663E" w14:paraId="76AA6E75" w14:textId="77777777" w:rsidTr="00F76FA5">
        <w:tc>
          <w:tcPr>
            <w:tcW w:w="6041" w:type="dxa"/>
            <w:shd w:val="clear" w:color="auto" w:fill="auto"/>
          </w:tcPr>
          <w:p w14:paraId="4598A1B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0B7FB6B5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D90E21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A3E903A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D2FF549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3E1C0D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6B0EC33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C623B6B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F8E3803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79125" w14:textId="77777777" w:rsidR="006B3580" w:rsidRPr="00E0663E" w:rsidRDefault="007E7E3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1,176,905</w:t>
            </w:r>
          </w:p>
        </w:tc>
        <w:tc>
          <w:tcPr>
            <w:tcW w:w="262" w:type="dxa"/>
            <w:shd w:val="clear" w:color="auto" w:fill="auto"/>
          </w:tcPr>
          <w:p w14:paraId="03583247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D8EC1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771,946</w:t>
            </w:r>
          </w:p>
        </w:tc>
      </w:tr>
      <w:tr w:rsidR="006B3580" w:rsidRPr="00E0663E" w14:paraId="4D910687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035C715F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C760E86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817E952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5EC2EF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6923F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A96809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D01F55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D4EF11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884113D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D96441A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8BF655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19FE13F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580" w:rsidRPr="00E0663E" w14:paraId="1E5D5B2C" w14:textId="77777777" w:rsidTr="00F76FA5">
        <w:tc>
          <w:tcPr>
            <w:tcW w:w="6041" w:type="dxa"/>
            <w:shd w:val="clear" w:color="auto" w:fill="auto"/>
          </w:tcPr>
          <w:p w14:paraId="4FB43E5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0C751A9" w14:textId="77777777" w:rsidR="006B3580" w:rsidRPr="00E0663E" w:rsidRDefault="00A602E7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171,609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994AEF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809FDA6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128,475</w:t>
            </w:r>
          </w:p>
        </w:tc>
        <w:tc>
          <w:tcPr>
            <w:tcW w:w="262" w:type="dxa"/>
            <w:shd w:val="clear" w:color="auto" w:fill="auto"/>
          </w:tcPr>
          <w:p w14:paraId="225485B3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F99E6F1" w14:textId="77777777" w:rsidR="006B3580" w:rsidRPr="00E0663E" w:rsidRDefault="007E7E3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3,763</w:t>
            </w:r>
          </w:p>
        </w:tc>
        <w:tc>
          <w:tcPr>
            <w:tcW w:w="263" w:type="dxa"/>
            <w:shd w:val="clear" w:color="auto" w:fill="auto"/>
          </w:tcPr>
          <w:p w14:paraId="6E3D66E4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4A133A3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746C2F6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0B253E5" w14:textId="77777777" w:rsidR="006B3580" w:rsidRPr="00E0663E" w:rsidRDefault="007E7E3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92,230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4497434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0FB93AF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66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75,774</w:t>
            </w:r>
          </w:p>
        </w:tc>
      </w:tr>
      <w:tr w:rsidR="006B3580" w:rsidRPr="00E0663E" w14:paraId="46C1E4D7" w14:textId="77777777" w:rsidTr="00F76FA5">
        <w:tc>
          <w:tcPr>
            <w:tcW w:w="6041" w:type="dxa"/>
            <w:shd w:val="clear" w:color="auto" w:fill="auto"/>
          </w:tcPr>
          <w:p w14:paraId="7E7F5C1B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6FD6FB1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73B2CB1D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D271471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F480519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8F865F4" w14:textId="77777777" w:rsidR="006B3580" w:rsidRPr="00E0663E" w:rsidRDefault="006B3580" w:rsidP="006B3580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C6BFB4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59306F8" w14:textId="77777777" w:rsidR="006B3580" w:rsidRPr="00E0663E" w:rsidRDefault="006B3580" w:rsidP="006B3580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47F1277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425D0" w14:textId="77777777" w:rsidR="006B3580" w:rsidRPr="00E0663E" w:rsidRDefault="007E7E3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(8,445)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65B7A72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5581C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(12,085)</w:t>
            </w:r>
          </w:p>
        </w:tc>
      </w:tr>
      <w:tr w:rsidR="006B3580" w:rsidRPr="00E0663E" w14:paraId="478F20E9" w14:textId="77777777" w:rsidTr="00F76FA5">
        <w:tc>
          <w:tcPr>
            <w:tcW w:w="6041" w:type="dxa"/>
            <w:shd w:val="clear" w:color="auto" w:fill="auto"/>
          </w:tcPr>
          <w:p w14:paraId="1774EE9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7BF0D7B6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190534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8D8D0A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0C926B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FDE9C7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A242E63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143A33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8096CC7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ED53F" w14:textId="77777777" w:rsidR="006B3580" w:rsidRPr="00E0663E" w:rsidRDefault="007E7E3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83,785</w:t>
            </w:r>
          </w:p>
        </w:tc>
        <w:tc>
          <w:tcPr>
            <w:tcW w:w="262" w:type="dxa"/>
            <w:shd w:val="clear" w:color="auto" w:fill="auto"/>
          </w:tcPr>
          <w:p w14:paraId="2467D29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7AD46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63,689</w:t>
            </w:r>
          </w:p>
        </w:tc>
      </w:tr>
      <w:tr w:rsidR="006B3580" w:rsidRPr="00E0663E" w14:paraId="5581E9A0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8EE534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9FC9877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A71DB61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CFA0362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E60BD37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047AF2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916A87B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54A5D9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0F42E3D" w14:textId="77777777" w:rsidR="006B3580" w:rsidRPr="00E0663E" w:rsidRDefault="006B3580" w:rsidP="006B35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29E943B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8A96C82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6B47F3D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580" w:rsidRPr="00E0663E" w14:paraId="53C4D759" w14:textId="77777777" w:rsidTr="00F76FA5">
        <w:tc>
          <w:tcPr>
            <w:tcW w:w="6041" w:type="dxa"/>
            <w:shd w:val="clear" w:color="auto" w:fill="auto"/>
          </w:tcPr>
          <w:p w14:paraId="73EC8E3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519C8AC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9345AE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89049C0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6A31ED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F0A2F82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4CD62F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65AAEA5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EAAEA8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93B3E24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0CBE67B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956032E" w14:textId="77777777" w:rsidR="006B3580" w:rsidRPr="00E0663E" w:rsidRDefault="006B3580" w:rsidP="006B3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B4D" w:rsidRPr="00E0663E" w14:paraId="12608638" w14:textId="77777777" w:rsidTr="00F76FA5">
        <w:tc>
          <w:tcPr>
            <w:tcW w:w="6041" w:type="dxa"/>
            <w:shd w:val="clear" w:color="auto" w:fill="auto"/>
          </w:tcPr>
          <w:p w14:paraId="418650C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58D63EF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  <w:tc>
          <w:tcPr>
            <w:tcW w:w="494" w:type="dxa"/>
            <w:shd w:val="clear" w:color="auto" w:fill="auto"/>
          </w:tcPr>
          <w:p w14:paraId="2E3A1439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52692A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  <w:tc>
          <w:tcPr>
            <w:tcW w:w="262" w:type="dxa"/>
            <w:shd w:val="clear" w:color="auto" w:fill="auto"/>
          </w:tcPr>
          <w:p w14:paraId="33D57A4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FC176B9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F46B20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ABE953F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C707DF0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9C10D1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58,261</w:t>
            </w:r>
          </w:p>
        </w:tc>
        <w:tc>
          <w:tcPr>
            <w:tcW w:w="262" w:type="dxa"/>
            <w:shd w:val="clear" w:color="auto" w:fill="auto"/>
          </w:tcPr>
          <w:p w14:paraId="483DF758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C46C78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59,508</w:t>
            </w:r>
          </w:p>
        </w:tc>
      </w:tr>
      <w:tr w:rsidR="00D50B4D" w:rsidRPr="00E0663E" w14:paraId="328B5143" w14:textId="77777777" w:rsidTr="00F76FA5">
        <w:tc>
          <w:tcPr>
            <w:tcW w:w="6041" w:type="dxa"/>
            <w:shd w:val="clear" w:color="auto" w:fill="auto"/>
          </w:tcPr>
          <w:p w14:paraId="1C09CA78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3EA912F1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494" w:type="dxa"/>
            <w:shd w:val="clear" w:color="auto" w:fill="auto"/>
          </w:tcPr>
          <w:p w14:paraId="77488DF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57B9546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(2,136)</w:t>
            </w:r>
          </w:p>
        </w:tc>
        <w:tc>
          <w:tcPr>
            <w:tcW w:w="262" w:type="dxa"/>
            <w:shd w:val="clear" w:color="auto" w:fill="auto"/>
          </w:tcPr>
          <w:p w14:paraId="611A762B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F34445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32F571D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A2DB74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DCB3B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BE6A78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62" w:type="dxa"/>
            <w:shd w:val="clear" w:color="auto" w:fill="auto"/>
          </w:tcPr>
          <w:p w14:paraId="2AB4D2CF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6082BF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(2,136)</w:t>
            </w:r>
          </w:p>
        </w:tc>
      </w:tr>
      <w:tr w:rsidR="00D50B4D" w:rsidRPr="00E0663E" w14:paraId="2E055AF7" w14:textId="77777777" w:rsidTr="00F76FA5">
        <w:tc>
          <w:tcPr>
            <w:tcW w:w="6041" w:type="dxa"/>
            <w:shd w:val="clear" w:color="auto" w:fill="auto"/>
          </w:tcPr>
          <w:p w14:paraId="25B9498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D276C0" w:rsidRPr="00E0663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5046F093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494" w:type="dxa"/>
            <w:shd w:val="clear" w:color="auto" w:fill="auto"/>
          </w:tcPr>
          <w:p w14:paraId="4C880F25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B9CCD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262" w:type="dxa"/>
            <w:shd w:val="clear" w:color="auto" w:fill="auto"/>
          </w:tcPr>
          <w:p w14:paraId="64F3479D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40F3C22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782C5FC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EF22206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1012FA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5B4CFA4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262" w:type="dxa"/>
            <w:shd w:val="clear" w:color="auto" w:fill="auto"/>
          </w:tcPr>
          <w:p w14:paraId="348ECA14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4EB32B6" w14:textId="77777777" w:rsidR="00D50B4D" w:rsidRPr="00E0663E" w:rsidRDefault="00D50B4D" w:rsidP="00D5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</w:tr>
    </w:tbl>
    <w:p w14:paraId="1E7F9052" w14:textId="77777777" w:rsidR="00D16575" w:rsidRPr="00E0663E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E0663E" w:rsidSect="007C566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ED0646C" w14:textId="77777777" w:rsidR="007C5668" w:rsidRPr="00E0663E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E0663E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E0663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3BA9336A" w14:textId="77777777" w:rsidR="00D77877" w:rsidRPr="00E0663E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E0663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65263B7A" w14:textId="77777777" w:rsidR="00091326" w:rsidRPr="00E0663E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66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6C4AC96" w14:textId="77777777" w:rsidR="005D2F29" w:rsidRPr="00E0663E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0663E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E0663E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E0663E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E0663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7" w:name="_Hlk31812899"/>
      <w:r w:rsidR="00DE074E" w:rsidRPr="00E0663E">
        <w:rPr>
          <w:rFonts w:ascii="Angsana New" w:hAnsi="Angsana New"/>
          <w:snapToGrid w:val="0"/>
          <w:sz w:val="30"/>
          <w:szCs w:val="30"/>
          <w:lang w:eastAsia="th-TH"/>
        </w:rPr>
        <w:t>37.91</w:t>
      </w:r>
      <w:r w:rsidR="00F43233" w:rsidRPr="00E0663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7"/>
      <w:r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E0663E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E0663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E0663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F65F35" w:rsidRPr="00E0663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</w:t>
      </w:r>
      <w:r w:rsidR="00114872" w:rsidRPr="00E0663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38" w:name="_Hlk31812917"/>
      <w:r w:rsidR="00DE074E" w:rsidRPr="00E0663E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99.76</w:t>
      </w:r>
      <w:r w:rsidR="007246AF" w:rsidRPr="00E0663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38"/>
      <w:r w:rsidRPr="00E0663E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E0663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14:paraId="421DB43C" w14:textId="77777777" w:rsidR="008732D4" w:rsidRPr="00E0663E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20</w:t>
      </w:r>
      <w:r w:rsidR="008732D4" w:rsidRPr="00E0663E">
        <w:rPr>
          <w:rFonts w:ascii="Angsana New" w:hAnsi="Angsana New"/>
          <w:b/>
          <w:bCs/>
          <w:sz w:val="30"/>
          <w:szCs w:val="30"/>
        </w:rPr>
        <w:tab/>
      </w:r>
      <w:r w:rsidR="000948C5" w:rsidRPr="00E0663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E0663E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E0663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8982F0D" w14:textId="77777777" w:rsidR="00C25CCE" w:rsidRPr="00E0663E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39" w:name="OLE_LINK3"/>
      <w:r w:rsidRPr="00E0663E">
        <w:rPr>
          <w:rFonts w:ascii="Angsana New" w:hAnsi="Angsana New"/>
          <w:sz w:val="30"/>
          <w:szCs w:val="30"/>
        </w:rPr>
        <w:t>20</w:t>
      </w:r>
      <w:r w:rsidR="00C25CCE" w:rsidRPr="00E0663E">
        <w:rPr>
          <w:rFonts w:ascii="Angsana New" w:hAnsi="Angsana New"/>
          <w:sz w:val="30"/>
          <w:szCs w:val="30"/>
        </w:rPr>
        <w:t>.</w:t>
      </w:r>
      <w:r w:rsidR="00757508" w:rsidRPr="00E0663E">
        <w:rPr>
          <w:rFonts w:ascii="Angsana New" w:hAnsi="Angsana New"/>
          <w:sz w:val="30"/>
          <w:szCs w:val="30"/>
        </w:rPr>
        <w:t>1</w:t>
      </w:r>
      <w:r w:rsidR="00C25CCE" w:rsidRPr="00E0663E">
        <w:rPr>
          <w:rFonts w:ascii="Angsana New" w:hAnsi="Angsana New"/>
          <w:sz w:val="30"/>
          <w:szCs w:val="30"/>
        </w:rPr>
        <w:t xml:space="preserve"> </w:t>
      </w:r>
      <w:r w:rsidR="00C25CCE" w:rsidRPr="00E0663E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14:paraId="5151C39D" w14:textId="77777777" w:rsidR="00FF7C85" w:rsidRPr="00E0663E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B78EE" w:rsidRPr="00E0663E">
        <w:rPr>
          <w:rFonts w:ascii="Angsana New" w:hAnsi="Angsana New"/>
          <w:sz w:val="30"/>
          <w:szCs w:val="30"/>
        </w:rPr>
        <w:t>256</w:t>
      </w:r>
      <w:r w:rsidR="00F65F35" w:rsidRPr="00E0663E">
        <w:rPr>
          <w:rFonts w:ascii="Angsana New" w:hAnsi="Angsana New"/>
          <w:sz w:val="30"/>
          <w:szCs w:val="30"/>
        </w:rPr>
        <w:t>5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E0663E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E0663E">
        <w:rPr>
          <w:rFonts w:ascii="Angsana New" w:hAnsi="Angsana New"/>
          <w:sz w:val="30"/>
          <w:szCs w:val="30"/>
        </w:rPr>
        <w:t xml:space="preserve">10 </w:t>
      </w:r>
      <w:r w:rsidR="001F6E07" w:rsidRPr="00E0663E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E0663E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E0663E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E0663E">
        <w:rPr>
          <w:rFonts w:ascii="Angsana New" w:eastAsia="MS Mincho" w:hAnsi="Angsana New"/>
          <w:sz w:val="30"/>
          <w:szCs w:val="30"/>
        </w:rPr>
        <w:t xml:space="preserve"> </w:t>
      </w:r>
    </w:p>
    <w:p w14:paraId="48CA3939" w14:textId="77777777" w:rsidR="00FF7C85" w:rsidRPr="00E0663E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E0663E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E0663E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E0663E">
        <w:rPr>
          <w:rFonts w:ascii="Angsana New" w:eastAsia="MS Mincho" w:hAnsi="Angsana New"/>
          <w:sz w:val="30"/>
          <w:szCs w:val="30"/>
          <w:cs/>
        </w:rPr>
        <w:t>2564 บริษัทได้ท</w:t>
      </w:r>
      <w:r w:rsidR="008B6EFA" w:rsidRPr="00E0663E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E0663E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E0663E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14:paraId="11021BB9" w14:textId="77777777" w:rsidR="000948C5" w:rsidRPr="00E0663E" w:rsidRDefault="000948C5" w:rsidP="00E86D95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eastAsia="MS Mincho" w:hAnsi="Angsana New"/>
          <w:sz w:val="30"/>
          <w:szCs w:val="30"/>
        </w:rPr>
        <w:t xml:space="preserve">20.2 </w:t>
      </w:r>
      <w:r w:rsidRPr="00E0663E">
        <w:rPr>
          <w:rFonts w:ascii="Angsana New" w:hAnsi="Angsana New" w:hint="cs"/>
          <w:sz w:val="30"/>
          <w:szCs w:val="30"/>
          <w:cs/>
        </w:rPr>
        <w:t>ภาระผูกพันเกี่ยวกับสัญญา</w:t>
      </w:r>
    </w:p>
    <w:p w14:paraId="18EE3DC9" w14:textId="77777777" w:rsidR="000948C5" w:rsidRPr="00E0663E" w:rsidRDefault="00E760EA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E0663E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E0663E">
        <w:rPr>
          <w:rFonts w:ascii="Angsana New" w:eastAsia="MS Mincho" w:hAnsi="Angsana New"/>
          <w:sz w:val="30"/>
          <w:szCs w:val="30"/>
        </w:rPr>
        <w:t xml:space="preserve">30 </w:t>
      </w:r>
      <w:r w:rsidRPr="00E0663E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E0663E">
        <w:rPr>
          <w:rFonts w:ascii="Angsana New" w:eastAsia="MS Mincho" w:hAnsi="Angsana New"/>
          <w:sz w:val="30"/>
          <w:szCs w:val="30"/>
        </w:rPr>
        <w:t xml:space="preserve">2565 </w:t>
      </w:r>
      <w:r w:rsidRPr="00E0663E">
        <w:rPr>
          <w:rFonts w:ascii="Angsana New" w:eastAsia="MS Mincho" w:hAnsi="Angsana New" w:hint="cs"/>
          <w:sz w:val="30"/>
          <w:szCs w:val="30"/>
          <w:cs/>
        </w:rPr>
        <w:t>กลุ่มบริษัทมีภาระ</w:t>
      </w:r>
      <w:r w:rsidR="00C209FC" w:rsidRPr="00E0663E">
        <w:rPr>
          <w:rFonts w:ascii="Angsana New" w:eastAsia="MS Mincho" w:hAnsi="Angsana New" w:hint="cs"/>
          <w:sz w:val="30"/>
          <w:szCs w:val="30"/>
          <w:cs/>
        </w:rPr>
        <w:t>ผูกพัน</w:t>
      </w:r>
      <w:r w:rsidRPr="00E0663E">
        <w:rPr>
          <w:rFonts w:ascii="Angsana New" w:eastAsia="MS Mincho" w:hAnsi="Angsana New" w:hint="cs"/>
          <w:sz w:val="30"/>
          <w:szCs w:val="30"/>
          <w:cs/>
        </w:rPr>
        <w:t>ตามสัญญา</w:t>
      </w:r>
      <w:r w:rsidR="00C209FC" w:rsidRPr="00E0663E">
        <w:rPr>
          <w:rFonts w:ascii="Angsana New" w:eastAsia="MS Mincho" w:hAnsi="Angsana New" w:hint="cs"/>
          <w:sz w:val="30"/>
          <w:szCs w:val="30"/>
          <w:cs/>
        </w:rPr>
        <w:t>รายจ่ายฝ่ายทุน</w:t>
      </w:r>
      <w:r w:rsidR="007B6176" w:rsidRPr="00E0663E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eastAsia="MS Mincho" w:hAnsi="Angsana New" w:hint="cs"/>
          <w:sz w:val="30"/>
          <w:szCs w:val="30"/>
          <w:cs/>
        </w:rPr>
        <w:t>จำนวนเงิน</w:t>
      </w:r>
      <w:r w:rsidR="00C209FC" w:rsidRPr="00E0663E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209FC" w:rsidRPr="00E0663E">
        <w:rPr>
          <w:rFonts w:ascii="Angsana New" w:eastAsia="MS Mincho" w:hAnsi="Angsana New"/>
          <w:sz w:val="30"/>
          <w:szCs w:val="30"/>
        </w:rPr>
        <w:t xml:space="preserve">4.52 </w:t>
      </w:r>
      <w:r w:rsidR="00C209FC" w:rsidRPr="00E0663E">
        <w:rPr>
          <w:rFonts w:ascii="Angsana New" w:eastAsia="MS Mincho" w:hAnsi="Angsana New" w:hint="cs"/>
          <w:sz w:val="30"/>
          <w:szCs w:val="30"/>
          <w:cs/>
        </w:rPr>
        <w:t>ล้านยูโร</w:t>
      </w:r>
    </w:p>
    <w:p w14:paraId="06C4F6A1" w14:textId="77777777" w:rsidR="00571570" w:rsidRPr="00E0663E" w:rsidRDefault="0085089B" w:rsidP="001F6E07">
      <w:pPr>
        <w:tabs>
          <w:tab w:val="left" w:pos="36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</w:rPr>
        <w:t>20</w:t>
      </w:r>
      <w:r w:rsidR="00967930" w:rsidRPr="00E0663E">
        <w:rPr>
          <w:rFonts w:ascii="Angsana New" w:hAnsi="Angsana New"/>
          <w:sz w:val="30"/>
          <w:szCs w:val="30"/>
        </w:rPr>
        <w:t>.</w:t>
      </w:r>
      <w:r w:rsidR="000948C5" w:rsidRPr="00E0663E">
        <w:rPr>
          <w:rFonts w:ascii="Angsana New" w:hAnsi="Angsana New"/>
          <w:sz w:val="30"/>
          <w:szCs w:val="30"/>
        </w:rPr>
        <w:t>3</w:t>
      </w:r>
      <w:r w:rsidR="00967930" w:rsidRPr="00E0663E">
        <w:rPr>
          <w:rFonts w:ascii="Angsana New" w:hAnsi="Angsana New"/>
          <w:sz w:val="30"/>
          <w:szCs w:val="30"/>
        </w:rPr>
        <w:t xml:space="preserve"> </w:t>
      </w:r>
      <w:r w:rsidR="00967930" w:rsidRPr="00E0663E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4D363137" w14:textId="77777777" w:rsidR="00981C39" w:rsidRPr="00E0663E" w:rsidRDefault="009827A7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B3FDE" w:rsidRPr="00E0663E">
        <w:rPr>
          <w:rFonts w:ascii="Angsana New" w:hAnsi="Angsana New"/>
          <w:sz w:val="30"/>
          <w:szCs w:val="30"/>
        </w:rPr>
        <w:t>2565</w:t>
      </w:r>
      <w:r w:rsidR="00AB3FDE"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บริษัทมีคดีความที่ถูกฟ้องร้องดำเนินคดีในข้อหาผิดสัญญาจ้างก่อสร้างแก้มลิงบึงซึกวึก พร้อมอาคารประกอบ ศาลชั้นต้นพิพากษาให้บริษัทชำระเงินจำนวน 0.70 ล้านบาท บริษัทยื่นอุทธรณ์คัดค้านคำพิพากษาศาลชั้นต้น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เนื่องจากบริษัทเป็นฝ่ายได้รับความเสียหายจากการผิดสัญญาของโจทก์</w:t>
      </w:r>
      <w:r w:rsidRPr="00E0663E">
        <w:rPr>
          <w:rFonts w:ascii="Angsana New" w:hAnsi="Angsana New" w:hint="cs"/>
          <w:sz w:val="30"/>
          <w:szCs w:val="30"/>
          <w:cs/>
        </w:rPr>
        <w:t xml:space="preserve"> เพราะ</w:t>
      </w:r>
      <w:r w:rsidRPr="00E0663E">
        <w:rPr>
          <w:rFonts w:ascii="Angsana New" w:hAnsi="Angsana New"/>
          <w:sz w:val="30"/>
          <w:szCs w:val="30"/>
          <w:cs/>
        </w:rPr>
        <w:t>โจทก์ทำงานไม่แล้วเสร็จ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และบริษัทเสียค่าใช้จ่ายในการดำเนินการแทนโจทก์</w:t>
      </w:r>
      <w:r w:rsidRPr="00E0663E">
        <w:rPr>
          <w:rFonts w:ascii="Angsana New" w:hAnsi="Angsana New" w:hint="cs"/>
          <w:sz w:val="30"/>
          <w:szCs w:val="30"/>
          <w:cs/>
        </w:rPr>
        <w:t>จำนวน</w:t>
      </w:r>
      <w:r w:rsidRPr="00E0663E">
        <w:rPr>
          <w:rFonts w:ascii="Angsana New" w:hAnsi="Angsana New"/>
          <w:sz w:val="30"/>
          <w:szCs w:val="30"/>
          <w:cs/>
        </w:rPr>
        <w:t xml:space="preserve"> 5.4</w:t>
      </w:r>
      <w:r w:rsidR="00671C70" w:rsidRPr="00E0663E">
        <w:rPr>
          <w:rFonts w:ascii="Angsana New" w:hAnsi="Angsana New"/>
          <w:sz w:val="30"/>
          <w:szCs w:val="30"/>
        </w:rPr>
        <w:t>0</w:t>
      </w:r>
      <w:r w:rsidRPr="00E0663E">
        <w:rPr>
          <w:rFonts w:ascii="Angsana New" w:hAnsi="Angsana New"/>
          <w:sz w:val="30"/>
          <w:szCs w:val="30"/>
          <w:cs/>
        </w:rPr>
        <w:t xml:space="preserve"> ล้าน</w:t>
      </w:r>
      <w:r w:rsidRPr="00E0663E">
        <w:rPr>
          <w:rFonts w:ascii="Angsana New" w:hAnsi="Angsana New" w:hint="cs"/>
          <w:sz w:val="30"/>
          <w:szCs w:val="30"/>
          <w:cs/>
        </w:rPr>
        <w:t>บาท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="00981C39" w:rsidRPr="00E0663E">
        <w:rPr>
          <w:rFonts w:ascii="Angsana New" w:hAnsi="Angsana New" w:hint="cs"/>
          <w:sz w:val="30"/>
          <w:szCs w:val="30"/>
          <w:cs/>
        </w:rPr>
        <w:t>ศาลอุทธรณ์กลับคำพิพากษาศาลชั้นต้นให้โจทก์จ่ายชำระหนี้แก่บริษัท ปัจจุบันคดีอยู่ระหว่างการยื่นฎีกา</w:t>
      </w:r>
    </w:p>
    <w:p w14:paraId="330AE3B2" w14:textId="77777777" w:rsidR="006F5CCE" w:rsidRPr="00E0663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CDFFE7" w14:textId="77777777" w:rsidR="006F5CCE" w:rsidRPr="00E0663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DF0B65" w14:textId="77777777" w:rsidR="006F5CCE" w:rsidRPr="00E0663E" w:rsidRDefault="006F5CCE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9"/>
    <w:p w14:paraId="17C510AA" w14:textId="77777777" w:rsidR="00D51EDC" w:rsidRPr="00E0663E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1</w:t>
      </w:r>
      <w:r w:rsidR="00D51EDC" w:rsidRPr="00E0663E">
        <w:rPr>
          <w:rFonts w:ascii="Angsana New" w:hAnsi="Angsana New"/>
          <w:b/>
          <w:bCs/>
          <w:sz w:val="30"/>
          <w:szCs w:val="30"/>
        </w:rPr>
        <w:tab/>
      </w:r>
      <w:r w:rsidR="00D51EDC" w:rsidRPr="00E0663E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E0663E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7E1CFD9B" w14:textId="77777777" w:rsidR="00D51EDC" w:rsidRPr="00E0663E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ab/>
      </w:r>
      <w:r w:rsidRPr="00E0663E">
        <w:rPr>
          <w:rFonts w:ascii="Angsana New" w:hAnsi="Angsana New" w:hint="cs"/>
          <w:sz w:val="30"/>
          <w:szCs w:val="30"/>
          <w:cs/>
        </w:rPr>
        <w:t>ต้นทุนทางการเงินสำหรับงวดสามเดือน</w:t>
      </w:r>
      <w:r w:rsidR="00450EAA" w:rsidRPr="00E0663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0663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720E6" w:rsidRPr="00E0663E">
        <w:rPr>
          <w:rFonts w:ascii="Angsana New" w:hAnsi="Angsana New"/>
          <w:sz w:val="30"/>
          <w:szCs w:val="30"/>
        </w:rPr>
        <w:t>2565</w:t>
      </w:r>
      <w:r w:rsidR="008720E6" w:rsidRPr="00E0663E">
        <w:rPr>
          <w:rFonts w:ascii="Angsana New" w:hAnsi="Angsana New"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>และ</w:t>
      </w:r>
      <w:r w:rsidRPr="00E0663E">
        <w:rPr>
          <w:rFonts w:ascii="Angsana New" w:hAnsi="Angsana New"/>
          <w:sz w:val="30"/>
          <w:szCs w:val="30"/>
        </w:rPr>
        <w:t xml:space="preserve"> 256</w:t>
      </w:r>
      <w:r w:rsidR="008720E6" w:rsidRPr="00E0663E">
        <w:rPr>
          <w:rFonts w:ascii="Angsana New" w:hAnsi="Angsana New"/>
          <w:sz w:val="30"/>
          <w:szCs w:val="30"/>
        </w:rPr>
        <w:t>4</w:t>
      </w:r>
      <w:r w:rsidRPr="00E0663E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14:paraId="393A17D3" w14:textId="77777777" w:rsidR="00473E52" w:rsidRPr="00E0663E" w:rsidRDefault="00473E52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p w14:paraId="04B0BE84" w14:textId="77777777" w:rsidR="00E9339F" w:rsidRPr="00E0663E" w:rsidRDefault="00E9339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25B8F" w:rsidRPr="00E0663E" w14:paraId="589D1B3F" w14:textId="77777777" w:rsidTr="00402DC2">
        <w:trPr>
          <w:cantSplit/>
        </w:trPr>
        <w:tc>
          <w:tcPr>
            <w:tcW w:w="3060" w:type="dxa"/>
          </w:tcPr>
          <w:p w14:paraId="0B897EA9" w14:textId="77777777" w:rsidR="00025B8F" w:rsidRPr="00E0663E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CCCF6B" w14:textId="77777777" w:rsidR="00025B8F" w:rsidRPr="00E0663E" w:rsidRDefault="00025B8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03E144A" w14:textId="77777777" w:rsidR="00025B8F" w:rsidRPr="00E0663E" w:rsidRDefault="00025B8F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E0663E" w14:paraId="669149CB" w14:textId="77777777" w:rsidTr="00325551">
        <w:trPr>
          <w:cantSplit/>
        </w:trPr>
        <w:tc>
          <w:tcPr>
            <w:tcW w:w="3060" w:type="dxa"/>
          </w:tcPr>
          <w:p w14:paraId="1E2B1ADA" w14:textId="77777777" w:rsidR="00E9339F" w:rsidRPr="00E0663E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0" w:name="_Hlk47361344"/>
          </w:p>
        </w:tc>
        <w:tc>
          <w:tcPr>
            <w:tcW w:w="990" w:type="dxa"/>
          </w:tcPr>
          <w:p w14:paraId="76B1E44D" w14:textId="77777777" w:rsidR="00E9339F" w:rsidRPr="00E0663E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1904646" w14:textId="77777777" w:rsidR="00E9339F" w:rsidRPr="00E0663E" w:rsidRDefault="00EF6A17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C78DA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6E4BF46" w14:textId="77777777" w:rsidR="00E9339F" w:rsidRPr="00E0663E" w:rsidRDefault="00E9339F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8AC417" w14:textId="77777777" w:rsidR="00E9339F" w:rsidRPr="00E0663E" w:rsidRDefault="001C5978" w:rsidP="0060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025B8F" w:rsidRPr="00E0663E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C78DA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1137A" w:rsidRPr="00E0663E" w14:paraId="4A9741F4" w14:textId="77777777" w:rsidTr="00325551">
        <w:trPr>
          <w:cantSplit/>
        </w:trPr>
        <w:tc>
          <w:tcPr>
            <w:tcW w:w="3060" w:type="dxa"/>
          </w:tcPr>
          <w:p w14:paraId="6EC8EDBA" w14:textId="77777777" w:rsidR="00325551" w:rsidRPr="00E0663E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54DCFA" w14:textId="77777777" w:rsidR="00325551" w:rsidRPr="00E0663E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BAE2595" w14:textId="77777777" w:rsidR="00325551" w:rsidRPr="00E0663E" w:rsidRDefault="00EF6A1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AB78CC" w:rsidRPr="00E066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2E498E6" w14:textId="77777777" w:rsidR="00325551" w:rsidRPr="00E0663E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CA8C3E" w14:textId="77777777" w:rsidR="00325551" w:rsidRPr="00E0663E" w:rsidRDefault="00EF6A17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AB78CC" w:rsidRPr="00E0663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372F473" w14:textId="77777777" w:rsidR="00325551" w:rsidRPr="00E0663E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8B605" w14:textId="77777777" w:rsidR="00325551" w:rsidRPr="00E0663E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78CC" w:rsidRPr="00E066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B0BBA47" w14:textId="77777777" w:rsidR="00325551" w:rsidRPr="00E0663E" w:rsidRDefault="00325551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6152E" w14:textId="77777777" w:rsidR="00325551" w:rsidRPr="00E0663E" w:rsidRDefault="00325551" w:rsidP="003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B78CC" w:rsidRPr="00E0663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</w:tbl>
    <w:bookmarkEnd w:id="40"/>
    <w:p w14:paraId="27CA08FB" w14:textId="77777777" w:rsidR="003A797F" w:rsidRPr="00E0663E" w:rsidRDefault="00325551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="001F6E07" w:rsidRPr="00E0663E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E0663E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E0663E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E0663E" w14:paraId="1EB7BA80" w14:textId="77777777" w:rsidTr="003D4D0F">
        <w:trPr>
          <w:cantSplit/>
        </w:trPr>
        <w:tc>
          <w:tcPr>
            <w:tcW w:w="3060" w:type="dxa"/>
          </w:tcPr>
          <w:p w14:paraId="0CC748C6" w14:textId="77777777" w:rsidR="006326EF" w:rsidRPr="00E0663E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43F8143" w14:textId="77777777" w:rsidR="006326EF" w:rsidRPr="00E0663E" w:rsidRDefault="006326EF" w:rsidP="00371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34EBD0F" w14:textId="77777777" w:rsidR="006326EF" w:rsidRPr="00E0663E" w:rsidRDefault="006326EF" w:rsidP="00632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25B8F" w:rsidRPr="00E0663E" w14:paraId="260EFCDE" w14:textId="77777777" w:rsidTr="003D4D0F">
        <w:trPr>
          <w:cantSplit/>
        </w:trPr>
        <w:tc>
          <w:tcPr>
            <w:tcW w:w="3060" w:type="dxa"/>
          </w:tcPr>
          <w:p w14:paraId="097A7002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3927B659" w14:textId="77777777" w:rsidR="00025B8F" w:rsidRPr="00E0663E" w:rsidRDefault="00025B8F" w:rsidP="00025B8F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B41F5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06E34BC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3,290</w:t>
            </w:r>
          </w:p>
        </w:tc>
        <w:tc>
          <w:tcPr>
            <w:tcW w:w="270" w:type="dxa"/>
          </w:tcPr>
          <w:p w14:paraId="2EE9FD3E" w14:textId="77777777" w:rsidR="00025B8F" w:rsidRPr="00E0663E" w:rsidRDefault="00025B8F" w:rsidP="00025B8F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51168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499B37A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5,145</w:t>
            </w:r>
          </w:p>
        </w:tc>
        <w:tc>
          <w:tcPr>
            <w:tcW w:w="270" w:type="dxa"/>
          </w:tcPr>
          <w:p w14:paraId="678709FD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7115E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82108D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6,220</w:t>
            </w:r>
          </w:p>
        </w:tc>
        <w:tc>
          <w:tcPr>
            <w:tcW w:w="270" w:type="dxa"/>
          </w:tcPr>
          <w:p w14:paraId="70C1BD0C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E6EAB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6872F5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9,636</w:t>
            </w:r>
          </w:p>
        </w:tc>
      </w:tr>
      <w:tr w:rsidR="00025B8F" w:rsidRPr="00E0663E" w14:paraId="0B7CD293" w14:textId="77777777" w:rsidTr="00662655">
        <w:trPr>
          <w:cantSplit/>
        </w:trPr>
        <w:tc>
          <w:tcPr>
            <w:tcW w:w="3060" w:type="dxa"/>
          </w:tcPr>
          <w:p w14:paraId="28079EA7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75E2384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85574C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7372B800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09DD74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7C81571F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F83202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70" w:type="dxa"/>
          </w:tcPr>
          <w:p w14:paraId="34A32003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FF026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</w:t>
            </w:r>
            <w:r w:rsidR="000C25E0" w:rsidRPr="00E0663E"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  <w:tr w:rsidR="00025B8F" w:rsidRPr="00E0663E" w14:paraId="5032D105" w14:textId="77777777" w:rsidTr="00662655">
        <w:trPr>
          <w:cantSplit/>
        </w:trPr>
        <w:tc>
          <w:tcPr>
            <w:tcW w:w="3060" w:type="dxa"/>
          </w:tcPr>
          <w:p w14:paraId="4EA7131D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7A9524D6" w14:textId="77777777" w:rsidR="00025B8F" w:rsidRPr="00E0663E" w:rsidRDefault="00025B8F" w:rsidP="00025B8F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B315C3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3,923</w:t>
            </w:r>
          </w:p>
        </w:tc>
        <w:tc>
          <w:tcPr>
            <w:tcW w:w="270" w:type="dxa"/>
          </w:tcPr>
          <w:p w14:paraId="5F56A298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8895F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0C25E0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71AAC76B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B13FC5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7,559</w:t>
            </w:r>
          </w:p>
        </w:tc>
        <w:tc>
          <w:tcPr>
            <w:tcW w:w="270" w:type="dxa"/>
          </w:tcPr>
          <w:p w14:paraId="0DE831A0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C47E6D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11,307</w:t>
            </w:r>
          </w:p>
        </w:tc>
      </w:tr>
      <w:tr w:rsidR="00025B8F" w:rsidRPr="00E0663E" w14:paraId="5201DF70" w14:textId="77777777" w:rsidTr="00662655">
        <w:trPr>
          <w:cantSplit/>
        </w:trPr>
        <w:tc>
          <w:tcPr>
            <w:tcW w:w="3060" w:type="dxa"/>
          </w:tcPr>
          <w:p w14:paraId="48899A36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61EDEAF3" w14:textId="77777777" w:rsidR="00025B8F" w:rsidRPr="00E0663E" w:rsidRDefault="00025B8F" w:rsidP="00025B8F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5B443D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</w:t>
            </w:r>
            <w:r w:rsidR="00D32D93" w:rsidRPr="00E0663E">
              <w:rPr>
                <w:rFonts w:ascii="Angsana New" w:hAnsi="Angsana New"/>
                <w:sz w:val="30"/>
                <w:szCs w:val="30"/>
              </w:rPr>
              <w:t>6</w:t>
            </w:r>
            <w:r w:rsidR="00C0110B" w:rsidRPr="00E066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55E1CD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C4693C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02061511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62E0BA" w14:textId="77777777" w:rsidR="00025B8F" w:rsidRPr="00E0663E" w:rsidRDefault="009B3EF8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72541836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31BBE4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025B8F" w:rsidRPr="00E0663E" w14:paraId="62452DC6" w14:textId="77777777" w:rsidTr="00EF6A17">
        <w:trPr>
          <w:cantSplit/>
        </w:trPr>
        <w:tc>
          <w:tcPr>
            <w:tcW w:w="3060" w:type="dxa"/>
          </w:tcPr>
          <w:p w14:paraId="2CE59BB6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F936EA7" w14:textId="77777777" w:rsidR="00025B8F" w:rsidRPr="00E0663E" w:rsidRDefault="00025B8F" w:rsidP="00025B8F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08FF31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4,4</w:t>
            </w:r>
            <w:r w:rsidR="00D32D93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0110B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232E4D3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814D50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6,207</w:t>
            </w:r>
          </w:p>
        </w:tc>
        <w:tc>
          <w:tcPr>
            <w:tcW w:w="270" w:type="dxa"/>
          </w:tcPr>
          <w:p w14:paraId="2C7FEE06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DB2E9A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8,4</w:t>
            </w:r>
            <w:r w:rsidR="00C0110B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6D979C4A" w14:textId="77777777" w:rsidR="00025B8F" w:rsidRPr="00E0663E" w:rsidRDefault="00025B8F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3B49F" w14:textId="77777777" w:rsidR="00025B8F" w:rsidRPr="00E0663E" w:rsidRDefault="000C25E0" w:rsidP="00025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12,086</w:t>
            </w:r>
          </w:p>
        </w:tc>
      </w:tr>
    </w:tbl>
    <w:p w14:paraId="12F9E212" w14:textId="77777777" w:rsidR="00C659E1" w:rsidRPr="00E0663E" w:rsidRDefault="00C659E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C25E0" w:rsidRPr="00E0663E" w14:paraId="7DB974C3" w14:textId="77777777" w:rsidTr="00402DC2">
        <w:trPr>
          <w:cantSplit/>
        </w:trPr>
        <w:tc>
          <w:tcPr>
            <w:tcW w:w="3060" w:type="dxa"/>
          </w:tcPr>
          <w:p w14:paraId="1762778D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9119BD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495465E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C636B8" w:rsidRPr="00E0663E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C25E0" w:rsidRPr="00E0663E" w14:paraId="122E776E" w14:textId="77777777" w:rsidTr="00402DC2">
        <w:trPr>
          <w:cantSplit/>
        </w:trPr>
        <w:tc>
          <w:tcPr>
            <w:tcW w:w="3060" w:type="dxa"/>
          </w:tcPr>
          <w:p w14:paraId="4EC15D4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23E06D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65B6EC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B27695C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20197F0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C25E0" w:rsidRPr="00E0663E" w14:paraId="0374D7B4" w14:textId="77777777" w:rsidTr="00402DC2">
        <w:trPr>
          <w:cantSplit/>
        </w:trPr>
        <w:tc>
          <w:tcPr>
            <w:tcW w:w="3060" w:type="dxa"/>
          </w:tcPr>
          <w:p w14:paraId="1BA87502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9D8121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6F99B1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D67F8CF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C1116A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1C5DEDB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35F1C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1F649010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775F3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</w:tbl>
    <w:p w14:paraId="3483C193" w14:textId="77777777" w:rsidR="000C25E0" w:rsidRPr="00E0663E" w:rsidRDefault="000C25E0" w:rsidP="000C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E0663E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E0663E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0C25E0" w:rsidRPr="00E0663E" w14:paraId="134E21F3" w14:textId="77777777" w:rsidTr="00402DC2">
        <w:trPr>
          <w:cantSplit/>
        </w:trPr>
        <w:tc>
          <w:tcPr>
            <w:tcW w:w="3060" w:type="dxa"/>
          </w:tcPr>
          <w:p w14:paraId="3DA5EC2F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2162A15D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FD541E7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C25E0" w:rsidRPr="00E0663E" w14:paraId="58F85D43" w14:textId="77777777" w:rsidTr="00402DC2">
        <w:trPr>
          <w:cantSplit/>
        </w:trPr>
        <w:tc>
          <w:tcPr>
            <w:tcW w:w="3060" w:type="dxa"/>
          </w:tcPr>
          <w:p w14:paraId="37791163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3A9CDFF4" w14:textId="77777777" w:rsidR="000C25E0" w:rsidRPr="00E0663E" w:rsidRDefault="000C25E0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48571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416007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3,290</w:t>
            </w:r>
          </w:p>
        </w:tc>
        <w:tc>
          <w:tcPr>
            <w:tcW w:w="270" w:type="dxa"/>
          </w:tcPr>
          <w:p w14:paraId="380DA424" w14:textId="77777777" w:rsidR="000C25E0" w:rsidRPr="00E0663E" w:rsidRDefault="000C25E0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5ECA5F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86A1CA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5,145</w:t>
            </w:r>
          </w:p>
        </w:tc>
        <w:tc>
          <w:tcPr>
            <w:tcW w:w="270" w:type="dxa"/>
          </w:tcPr>
          <w:p w14:paraId="68F97ED9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843B13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DB257D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6,220</w:t>
            </w:r>
          </w:p>
        </w:tc>
        <w:tc>
          <w:tcPr>
            <w:tcW w:w="270" w:type="dxa"/>
          </w:tcPr>
          <w:p w14:paraId="473A013B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DFF97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52FE7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9,636</w:t>
            </w:r>
          </w:p>
        </w:tc>
      </w:tr>
      <w:tr w:rsidR="000C25E0" w:rsidRPr="00E0663E" w14:paraId="45DAFF16" w14:textId="77777777" w:rsidTr="00402DC2">
        <w:trPr>
          <w:cantSplit/>
        </w:trPr>
        <w:tc>
          <w:tcPr>
            <w:tcW w:w="3060" w:type="dxa"/>
          </w:tcPr>
          <w:p w14:paraId="4B1ECB3A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7673B85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635A25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70" w:type="dxa"/>
          </w:tcPr>
          <w:p w14:paraId="54862EF5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C44DF6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17EFB1DB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86F01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70" w:type="dxa"/>
          </w:tcPr>
          <w:p w14:paraId="10B52116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C2F919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</w:tr>
      <w:tr w:rsidR="000C25E0" w:rsidRPr="00E0663E" w14:paraId="69CCB1DB" w14:textId="77777777" w:rsidTr="00402DC2">
        <w:trPr>
          <w:cantSplit/>
        </w:trPr>
        <w:tc>
          <w:tcPr>
            <w:tcW w:w="3060" w:type="dxa"/>
          </w:tcPr>
          <w:p w14:paraId="7D78C202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1CB7D0D2" w14:textId="77777777" w:rsidR="000C25E0" w:rsidRPr="00E0663E" w:rsidRDefault="000C25E0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D2D923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3,923</w:t>
            </w:r>
          </w:p>
        </w:tc>
        <w:tc>
          <w:tcPr>
            <w:tcW w:w="270" w:type="dxa"/>
          </w:tcPr>
          <w:p w14:paraId="7DE0ED2D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F7D2E8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5,925</w:t>
            </w:r>
          </w:p>
        </w:tc>
        <w:tc>
          <w:tcPr>
            <w:tcW w:w="270" w:type="dxa"/>
          </w:tcPr>
          <w:p w14:paraId="1662D5FE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B81E3A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7,559</w:t>
            </w:r>
          </w:p>
        </w:tc>
        <w:tc>
          <w:tcPr>
            <w:tcW w:w="270" w:type="dxa"/>
          </w:tcPr>
          <w:p w14:paraId="7A6C96AC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DD2B23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11,307</w:t>
            </w:r>
          </w:p>
        </w:tc>
      </w:tr>
      <w:tr w:rsidR="000C25E0" w:rsidRPr="00E0663E" w14:paraId="409B55C6" w14:textId="77777777" w:rsidTr="00402DC2">
        <w:trPr>
          <w:cantSplit/>
        </w:trPr>
        <w:tc>
          <w:tcPr>
            <w:tcW w:w="3060" w:type="dxa"/>
          </w:tcPr>
          <w:p w14:paraId="6CD01E16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071F11AE" w14:textId="77777777" w:rsidR="000C25E0" w:rsidRPr="00E0663E" w:rsidRDefault="000C25E0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F5F20A" w14:textId="77777777" w:rsidR="000C25E0" w:rsidRPr="00E0663E" w:rsidRDefault="00C0110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6F533B7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1CB877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53DD99A7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5C6F23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302078E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CAA14F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0C25E0" w:rsidRPr="00E0663E" w14:paraId="19C14B25" w14:textId="77777777" w:rsidTr="00402DC2">
        <w:trPr>
          <w:cantSplit/>
        </w:trPr>
        <w:tc>
          <w:tcPr>
            <w:tcW w:w="3060" w:type="dxa"/>
          </w:tcPr>
          <w:p w14:paraId="2236735C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DF44F84" w14:textId="77777777" w:rsidR="000C25E0" w:rsidRPr="00E0663E" w:rsidRDefault="000C25E0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9B2C2E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4,4</w:t>
            </w:r>
            <w:r w:rsidR="00B22426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1BFAC78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C4CE85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6,207</w:t>
            </w:r>
          </w:p>
        </w:tc>
        <w:tc>
          <w:tcPr>
            <w:tcW w:w="270" w:type="dxa"/>
          </w:tcPr>
          <w:p w14:paraId="5F33ADAA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9A3B95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8,445</w:t>
            </w:r>
          </w:p>
        </w:tc>
        <w:tc>
          <w:tcPr>
            <w:tcW w:w="270" w:type="dxa"/>
          </w:tcPr>
          <w:p w14:paraId="23ECA164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F84023" w14:textId="77777777" w:rsidR="000C25E0" w:rsidRPr="00E0663E" w:rsidRDefault="000C25E0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12,086</w:t>
            </w:r>
          </w:p>
        </w:tc>
      </w:tr>
    </w:tbl>
    <w:p w14:paraId="276C8869" w14:textId="77777777" w:rsidR="00025B8F" w:rsidRPr="00E0663E" w:rsidRDefault="00025B8F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09B9DFF1" w14:textId="77777777" w:rsidR="00025B8F" w:rsidRPr="00E0663E" w:rsidRDefault="00025B8F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AD0D214" w14:textId="77777777" w:rsidR="00B22426" w:rsidRPr="00E0663E" w:rsidRDefault="00B22426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78182593" w14:textId="77777777" w:rsidR="00A555C2" w:rsidRPr="00E0663E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2</w:t>
      </w:r>
      <w:r w:rsidR="00507A0C" w:rsidRPr="00E0663E">
        <w:rPr>
          <w:rFonts w:ascii="Angsana New" w:hAnsi="Angsana New"/>
          <w:b/>
          <w:bCs/>
          <w:sz w:val="30"/>
          <w:szCs w:val="30"/>
        </w:rPr>
        <w:tab/>
      </w:r>
      <w:r w:rsidR="00507A0C" w:rsidRPr="00E0663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1667036" w14:textId="77777777" w:rsidR="00016257" w:rsidRPr="00E0663E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ab/>
      </w:r>
      <w:r w:rsidRPr="00E0663E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E0663E">
        <w:rPr>
          <w:rFonts w:ascii="Angsana New" w:hAnsi="Angsana New" w:hint="cs"/>
          <w:b/>
          <w:sz w:val="30"/>
          <w:szCs w:val="30"/>
          <w:cs/>
        </w:rPr>
        <w:t>ที่</w:t>
      </w:r>
      <w:r w:rsidRPr="00E0663E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E0663E">
        <w:rPr>
          <w:rFonts w:ascii="Angsana New" w:hAnsi="Angsana New"/>
          <w:b/>
          <w:sz w:val="30"/>
          <w:szCs w:val="30"/>
        </w:rPr>
        <w:t xml:space="preserve"> </w:t>
      </w:r>
      <w:r w:rsidRPr="00E0663E">
        <w:rPr>
          <w:rFonts w:ascii="Angsana New" w:hAnsi="Angsana New" w:hint="cs"/>
          <w:b/>
          <w:sz w:val="30"/>
          <w:szCs w:val="30"/>
          <w:cs/>
        </w:rPr>
        <w:t>สำหรับงวดสามเดือน</w:t>
      </w:r>
      <w:r w:rsidR="00F2343A" w:rsidRPr="00E0663E">
        <w:rPr>
          <w:rFonts w:ascii="Angsana New" w:hAnsi="Angsana New" w:hint="cs"/>
          <w:b/>
          <w:sz w:val="30"/>
          <w:szCs w:val="30"/>
          <w:cs/>
        </w:rPr>
        <w:t>และหก</w:t>
      </w:r>
      <w:r w:rsidRPr="00E0663E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bCs/>
          <w:sz w:val="30"/>
          <w:szCs w:val="30"/>
        </w:rPr>
        <w:t>256</w:t>
      </w:r>
      <w:r w:rsidR="0028593D" w:rsidRPr="00E0663E">
        <w:rPr>
          <w:rFonts w:ascii="Angsana New" w:hAnsi="Angsana New"/>
          <w:bCs/>
          <w:sz w:val="30"/>
          <w:szCs w:val="30"/>
        </w:rPr>
        <w:t>5</w:t>
      </w:r>
      <w:r w:rsidRPr="00E0663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E0663E">
        <w:rPr>
          <w:rFonts w:ascii="Angsana New" w:hAnsi="Angsana New"/>
          <w:bCs/>
          <w:sz w:val="30"/>
          <w:szCs w:val="30"/>
        </w:rPr>
        <w:t>256</w:t>
      </w:r>
      <w:r w:rsidR="0028593D" w:rsidRPr="00E0663E">
        <w:rPr>
          <w:rFonts w:ascii="Angsana New" w:hAnsi="Angsana New"/>
          <w:bCs/>
          <w:sz w:val="30"/>
          <w:szCs w:val="30"/>
        </w:rPr>
        <w:t>4</w:t>
      </w:r>
      <w:r w:rsidRPr="00E0663E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61EBB28A" w14:textId="77777777" w:rsidR="0070222F" w:rsidRPr="00E0663E" w:rsidRDefault="002D158A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i/>
          <w:i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ab/>
      </w:r>
      <w:r w:rsidRPr="00E0663E">
        <w:rPr>
          <w:rFonts w:ascii="Angsana New" w:hAnsi="Angsana New"/>
          <w:b/>
          <w:bCs/>
          <w:sz w:val="30"/>
          <w:szCs w:val="30"/>
        </w:rPr>
        <w:tab/>
      </w:r>
      <w:r w:rsidR="00F654F1" w:rsidRPr="00E0663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E0663E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E0663E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2A2D39B1" w14:textId="77777777" w:rsidR="00F654F1" w:rsidRPr="00E0663E" w:rsidRDefault="00F32A8E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0663E">
        <w:rPr>
          <w:rFonts w:ascii="Angsana New" w:hAnsi="Angsana New"/>
          <w:bCs/>
          <w:sz w:val="30"/>
          <w:szCs w:val="30"/>
        </w:rPr>
        <w:t xml:space="preserve">                                     </w:t>
      </w:r>
      <w:r w:rsidRPr="00E0663E">
        <w:rPr>
          <w:rFonts w:ascii="Angsana New" w:hAnsi="Angsana New" w:hint="cs"/>
          <w:bCs/>
          <w:sz w:val="30"/>
          <w:szCs w:val="30"/>
          <w:cs/>
        </w:rPr>
        <w:t xml:space="preserve">     </w:t>
      </w:r>
      <w:r w:rsidR="00996484" w:rsidRPr="00E0663E">
        <w:rPr>
          <w:rFonts w:ascii="Angsana New" w:hAnsi="Angsana New"/>
          <w:bCs/>
          <w:sz w:val="30"/>
          <w:szCs w:val="30"/>
        </w:rPr>
        <w:t xml:space="preserve">                     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03997" w:rsidRPr="00E0663E" w14:paraId="7CABF0FC" w14:textId="77777777" w:rsidTr="00402DC2">
        <w:trPr>
          <w:cantSplit/>
        </w:trPr>
        <w:tc>
          <w:tcPr>
            <w:tcW w:w="3060" w:type="dxa"/>
          </w:tcPr>
          <w:p w14:paraId="240B01CF" w14:textId="77777777" w:rsidR="00A03997" w:rsidRPr="00E0663E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51391D" w14:textId="77777777" w:rsidR="00A03997" w:rsidRPr="00E0663E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809025A" w14:textId="77777777" w:rsidR="00A03997" w:rsidRPr="00E0663E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E0663E" w14:paraId="40E7894B" w14:textId="77777777" w:rsidTr="00581E0E">
        <w:trPr>
          <w:cantSplit/>
        </w:trPr>
        <w:tc>
          <w:tcPr>
            <w:tcW w:w="3060" w:type="dxa"/>
          </w:tcPr>
          <w:p w14:paraId="6B48FFE3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1" w:name="_Hlk47362680"/>
          </w:p>
        </w:tc>
        <w:tc>
          <w:tcPr>
            <w:tcW w:w="990" w:type="dxa"/>
          </w:tcPr>
          <w:p w14:paraId="6A8D898B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2E290DB" w14:textId="77777777" w:rsidR="00916560" w:rsidRPr="00E0663E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8DC08F5" w14:textId="77777777" w:rsidR="00A03997" w:rsidRPr="00E0663E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C509252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A0A1C2C" w14:textId="77777777" w:rsidR="00916560" w:rsidRPr="00E0663E" w:rsidRDefault="00996484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E7C76" w:rsidRPr="00E0663E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916560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C78DA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1137A" w:rsidRPr="00E0663E" w14:paraId="34310E58" w14:textId="77777777" w:rsidTr="009A088C">
        <w:trPr>
          <w:cantSplit/>
        </w:trPr>
        <w:tc>
          <w:tcPr>
            <w:tcW w:w="3060" w:type="dxa"/>
          </w:tcPr>
          <w:p w14:paraId="0D8ADCC3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43E881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7F3B5129" w14:textId="77777777" w:rsidR="00916560" w:rsidRPr="00E0663E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21A589DB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6690D" w14:textId="77777777" w:rsidR="00916560" w:rsidRPr="00E0663E" w:rsidRDefault="00A03997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19191767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391AC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F3F03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1869BA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CA9F6" w14:textId="77777777" w:rsidR="00916560" w:rsidRPr="00E0663E" w:rsidRDefault="00916560" w:rsidP="0091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F3F03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bookmarkEnd w:id="41"/>
    <w:p w14:paraId="590026DA" w14:textId="77777777" w:rsidR="000F1FE7" w:rsidRPr="00E0663E" w:rsidRDefault="000F1FE7" w:rsidP="000F1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="00F44A04" w:rsidRPr="00E0663E">
        <w:rPr>
          <w:rFonts w:ascii="Angsana New" w:hAnsi="Angsana New"/>
          <w:b/>
          <w:bCs/>
          <w:sz w:val="30"/>
          <w:szCs w:val="30"/>
        </w:rPr>
        <w:t xml:space="preserve">             </w:t>
      </w:r>
      <w:r w:rsidR="00996484" w:rsidRPr="00E0663E">
        <w:rPr>
          <w:rFonts w:ascii="Angsana New" w:hAnsi="Angsana New"/>
          <w:b/>
          <w:bCs/>
          <w:sz w:val="30"/>
          <w:szCs w:val="30"/>
        </w:rPr>
        <w:t xml:space="preserve">                                 </w:t>
      </w:r>
      <w:r w:rsidRPr="00E0663E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E0663E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E0663E" w14:paraId="0EAC8441" w14:textId="77777777" w:rsidTr="009A088C">
        <w:trPr>
          <w:cantSplit/>
        </w:trPr>
        <w:tc>
          <w:tcPr>
            <w:tcW w:w="3060" w:type="dxa"/>
          </w:tcPr>
          <w:p w14:paraId="75DF4DB6" w14:textId="77777777" w:rsidR="000F1FE7" w:rsidRPr="00E0663E" w:rsidRDefault="000F1FE7" w:rsidP="00B2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D65EFD"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12B53B20" w14:textId="77777777" w:rsidR="000F1FE7" w:rsidRPr="00E0663E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DAA05C7" w14:textId="77777777" w:rsidR="000F1FE7" w:rsidRPr="00E0663E" w:rsidRDefault="000F1FE7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137A" w:rsidRPr="00E0663E" w14:paraId="4267EB5E" w14:textId="77777777" w:rsidTr="00B2649E">
        <w:trPr>
          <w:cantSplit/>
        </w:trPr>
        <w:tc>
          <w:tcPr>
            <w:tcW w:w="3060" w:type="dxa"/>
          </w:tcPr>
          <w:p w14:paraId="0B5A66BE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</w:t>
            </w:r>
            <w:r w:rsidR="00D65EFD" w:rsidRPr="00E0663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2624322F" w14:textId="77777777" w:rsidR="00F836FA" w:rsidRPr="00E0663E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60087" w14:textId="77777777" w:rsidR="00F836FA" w:rsidRPr="00E0663E" w:rsidRDefault="0070222F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11,645</w:t>
            </w:r>
          </w:p>
        </w:tc>
        <w:tc>
          <w:tcPr>
            <w:tcW w:w="270" w:type="dxa"/>
          </w:tcPr>
          <w:p w14:paraId="5C6F1182" w14:textId="77777777" w:rsidR="00F836FA" w:rsidRPr="00E0663E" w:rsidRDefault="00F836FA" w:rsidP="00F836F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F9998" w14:textId="77777777" w:rsidR="00F836FA" w:rsidRPr="00E0663E" w:rsidRDefault="00A03997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270" w:type="dxa"/>
          </w:tcPr>
          <w:p w14:paraId="07B42F3E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51AE4" w14:textId="77777777" w:rsidR="00F836FA" w:rsidRPr="00E0663E" w:rsidRDefault="00A03997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16,33</w:t>
            </w:r>
            <w:r w:rsidR="0070222F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656D99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A7F71" w14:textId="77777777" w:rsidR="00F836FA" w:rsidRPr="00E0663E" w:rsidRDefault="00A03997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10,242</w:t>
            </w:r>
          </w:p>
        </w:tc>
      </w:tr>
      <w:tr w:rsidR="0031137A" w:rsidRPr="00E0663E" w14:paraId="256B7234" w14:textId="77777777" w:rsidTr="006634E4">
        <w:trPr>
          <w:cantSplit/>
          <w:trHeight w:hRule="exact" w:val="227"/>
        </w:trPr>
        <w:tc>
          <w:tcPr>
            <w:tcW w:w="3060" w:type="dxa"/>
          </w:tcPr>
          <w:p w14:paraId="27BD3C68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C331A8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54C5A2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EBC41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8F2BC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5106D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D428A6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8364E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82B8C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4550D1C8" w14:textId="77777777" w:rsidTr="00581E0E">
        <w:trPr>
          <w:cantSplit/>
        </w:trPr>
        <w:tc>
          <w:tcPr>
            <w:tcW w:w="3060" w:type="dxa"/>
          </w:tcPr>
          <w:p w14:paraId="2608EE4A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FAA459B" w14:textId="77777777" w:rsidR="00F836FA" w:rsidRPr="00E0663E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3D120C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9F574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A4B97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2D8B7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0BDCC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E025E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DA007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E0663E" w14:paraId="0D4FDCB9" w14:textId="77777777" w:rsidTr="00A03997">
        <w:trPr>
          <w:cantSplit/>
        </w:trPr>
        <w:tc>
          <w:tcPr>
            <w:tcW w:w="3060" w:type="dxa"/>
          </w:tcPr>
          <w:p w14:paraId="488CCA0F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5C308A92" w14:textId="77777777" w:rsidR="00F836FA" w:rsidRPr="00E0663E" w:rsidRDefault="00F836FA" w:rsidP="00700FB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="00700FB9" w:rsidRPr="00E0663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40FD2C" w14:textId="77777777" w:rsidR="00F836FA" w:rsidRPr="00E0663E" w:rsidRDefault="0070222F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(251)</w:t>
            </w:r>
          </w:p>
        </w:tc>
        <w:tc>
          <w:tcPr>
            <w:tcW w:w="270" w:type="dxa"/>
          </w:tcPr>
          <w:p w14:paraId="513D5DAC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3F5D69" w14:textId="77777777" w:rsidR="00F836FA" w:rsidRPr="00E0663E" w:rsidRDefault="00A03997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BEF5B63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91C16E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</w:t>
            </w:r>
            <w:r w:rsidR="00A03997" w:rsidRPr="00E0663E">
              <w:rPr>
                <w:rFonts w:ascii="Angsana New" w:hAnsi="Angsana New"/>
                <w:sz w:val="30"/>
                <w:szCs w:val="30"/>
              </w:rPr>
              <w:t>830</w:t>
            </w:r>
            <w:r w:rsidRPr="00E06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B651FC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3ECCA" w14:textId="77777777" w:rsidR="00F836FA" w:rsidRPr="00E0663E" w:rsidRDefault="00CB3E4C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(3</w:t>
            </w:r>
            <w:r w:rsidR="00A03997" w:rsidRPr="00E0663E">
              <w:rPr>
                <w:rFonts w:ascii="Angsana New" w:hAnsi="Angsana New"/>
                <w:sz w:val="30"/>
                <w:szCs w:val="30"/>
              </w:rPr>
              <w:t>10</w:t>
            </w:r>
            <w:r w:rsidRPr="00E06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137A" w:rsidRPr="00E0663E" w14:paraId="28E44348" w14:textId="77777777" w:rsidTr="00A03997">
        <w:trPr>
          <w:cantSplit/>
        </w:trPr>
        <w:tc>
          <w:tcPr>
            <w:tcW w:w="3060" w:type="dxa"/>
          </w:tcPr>
          <w:p w14:paraId="4BD368CB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08680772" w14:textId="77777777" w:rsidR="00F836FA" w:rsidRPr="00E0663E" w:rsidRDefault="00F836FA" w:rsidP="00F836F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F24FC5" w14:textId="77777777" w:rsidR="00F836FA" w:rsidRPr="00E0663E" w:rsidRDefault="0070222F" w:rsidP="002A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11,394</w:t>
            </w:r>
          </w:p>
        </w:tc>
        <w:tc>
          <w:tcPr>
            <w:tcW w:w="270" w:type="dxa"/>
          </w:tcPr>
          <w:p w14:paraId="7FEB0A9C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02FEE6" w14:textId="77777777" w:rsidR="00F836FA" w:rsidRPr="00E0663E" w:rsidRDefault="00A03997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3,775</w:t>
            </w:r>
          </w:p>
        </w:tc>
        <w:tc>
          <w:tcPr>
            <w:tcW w:w="270" w:type="dxa"/>
          </w:tcPr>
          <w:p w14:paraId="48F9C40D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E3025C" w14:textId="77777777" w:rsidR="00F836FA" w:rsidRPr="00E0663E" w:rsidRDefault="0070222F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15,505</w:t>
            </w:r>
          </w:p>
        </w:tc>
        <w:tc>
          <w:tcPr>
            <w:tcW w:w="270" w:type="dxa"/>
          </w:tcPr>
          <w:p w14:paraId="0FDE62E2" w14:textId="77777777" w:rsidR="00F836FA" w:rsidRPr="00E0663E" w:rsidRDefault="00F836FA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843B4F" w14:textId="77777777" w:rsidR="00F836FA" w:rsidRPr="00E0663E" w:rsidRDefault="00A03997" w:rsidP="00F836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9,932</w:t>
            </w:r>
          </w:p>
        </w:tc>
      </w:tr>
    </w:tbl>
    <w:p w14:paraId="57F5E51D" w14:textId="77777777" w:rsidR="00B22426" w:rsidRPr="00E0663E" w:rsidRDefault="00B2242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70222F" w:rsidRPr="00E0663E" w14:paraId="200D2A23" w14:textId="77777777" w:rsidTr="00402DC2">
        <w:trPr>
          <w:cantSplit/>
        </w:trPr>
        <w:tc>
          <w:tcPr>
            <w:tcW w:w="3060" w:type="dxa"/>
          </w:tcPr>
          <w:p w14:paraId="0F638013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351A03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B33DF5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22F" w:rsidRPr="00E0663E" w14:paraId="4A8D5690" w14:textId="77777777" w:rsidTr="00402DC2">
        <w:trPr>
          <w:cantSplit/>
        </w:trPr>
        <w:tc>
          <w:tcPr>
            <w:tcW w:w="3060" w:type="dxa"/>
          </w:tcPr>
          <w:p w14:paraId="34164666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978E0C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23137C7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535A9D5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6C1105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9DC4A3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E7C76" w:rsidRPr="00E0663E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0222F" w:rsidRPr="00E0663E" w14:paraId="3C1ABB97" w14:textId="77777777" w:rsidTr="00402DC2">
        <w:trPr>
          <w:cantSplit/>
        </w:trPr>
        <w:tc>
          <w:tcPr>
            <w:tcW w:w="3060" w:type="dxa"/>
          </w:tcPr>
          <w:p w14:paraId="2B3EB8BE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42101E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21710021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071EB26E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AFE187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596BE164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2A201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FDD0B0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BBEFD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689B54DD" w14:textId="77777777" w:rsidR="0070222F" w:rsidRPr="00E0663E" w:rsidRDefault="0070222F" w:rsidP="00702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Pr="00E0663E">
        <w:rPr>
          <w:rFonts w:ascii="Angsana New" w:hAnsi="Angsana New"/>
          <w:b/>
          <w:bCs/>
          <w:sz w:val="30"/>
          <w:szCs w:val="30"/>
        </w:rPr>
        <w:t xml:space="preserve">                                              </w:t>
      </w:r>
      <w:r w:rsidRPr="00E0663E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E0663E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70222F" w:rsidRPr="00E0663E" w14:paraId="1B525671" w14:textId="77777777" w:rsidTr="00402DC2">
        <w:trPr>
          <w:cantSplit/>
        </w:trPr>
        <w:tc>
          <w:tcPr>
            <w:tcW w:w="3060" w:type="dxa"/>
          </w:tcPr>
          <w:p w14:paraId="2A13874A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4A39F607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CA043B6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222F" w:rsidRPr="00E0663E" w14:paraId="27CBCB20" w14:textId="77777777" w:rsidTr="00402DC2">
        <w:trPr>
          <w:cantSplit/>
        </w:trPr>
        <w:tc>
          <w:tcPr>
            <w:tcW w:w="3060" w:type="dxa"/>
          </w:tcPr>
          <w:p w14:paraId="40CADECE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41D24FB1" w14:textId="77777777" w:rsidR="0070222F" w:rsidRPr="00E0663E" w:rsidRDefault="0070222F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7FE63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11,</w:t>
            </w:r>
            <w:r w:rsidR="003B5616" w:rsidRPr="00E0663E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270" w:type="dxa"/>
          </w:tcPr>
          <w:p w14:paraId="30F6E193" w14:textId="77777777" w:rsidR="0070222F" w:rsidRPr="00E0663E" w:rsidRDefault="0070222F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8946E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270" w:type="dxa"/>
          </w:tcPr>
          <w:p w14:paraId="37A2F323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661E1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16,</w:t>
            </w:r>
            <w:r w:rsidR="003B5616" w:rsidRPr="00E0663E">
              <w:rPr>
                <w:rFonts w:ascii="Angsana New" w:hAnsi="Angsana New" w:hint="cs"/>
                <w:sz w:val="30"/>
                <w:szCs w:val="30"/>
                <w:cs/>
              </w:rPr>
              <w:t>079</w:t>
            </w:r>
          </w:p>
        </w:tc>
        <w:tc>
          <w:tcPr>
            <w:tcW w:w="270" w:type="dxa"/>
          </w:tcPr>
          <w:p w14:paraId="69F5B83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A3BFB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10,242</w:t>
            </w:r>
          </w:p>
        </w:tc>
      </w:tr>
      <w:tr w:rsidR="0070222F" w:rsidRPr="00E0663E" w14:paraId="1F2A8418" w14:textId="77777777" w:rsidTr="00402DC2">
        <w:trPr>
          <w:cantSplit/>
          <w:trHeight w:hRule="exact" w:val="227"/>
        </w:trPr>
        <w:tc>
          <w:tcPr>
            <w:tcW w:w="3060" w:type="dxa"/>
          </w:tcPr>
          <w:p w14:paraId="503C5447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7A16D6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CAF0ED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97E21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B87D26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5E761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A6681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B3CC8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776E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22F" w:rsidRPr="00E0663E" w14:paraId="6FEFDE5E" w14:textId="77777777" w:rsidTr="00402DC2">
        <w:trPr>
          <w:cantSplit/>
        </w:trPr>
        <w:tc>
          <w:tcPr>
            <w:tcW w:w="3060" w:type="dxa"/>
          </w:tcPr>
          <w:p w14:paraId="3D1A5B52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72E2105" w14:textId="77777777" w:rsidR="0070222F" w:rsidRPr="00E0663E" w:rsidRDefault="0070222F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B59A8C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6F5FA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7613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A773D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D58B2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06FF8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4459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222F" w:rsidRPr="00E0663E" w14:paraId="3719DC34" w14:textId="77777777" w:rsidTr="00402DC2">
        <w:trPr>
          <w:cantSplit/>
        </w:trPr>
        <w:tc>
          <w:tcPr>
            <w:tcW w:w="3060" w:type="dxa"/>
          </w:tcPr>
          <w:p w14:paraId="6032B4C8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144E4795" w14:textId="77777777" w:rsidR="0070222F" w:rsidRPr="00E0663E" w:rsidRDefault="0070222F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1CDA53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(251)</w:t>
            </w:r>
          </w:p>
        </w:tc>
        <w:tc>
          <w:tcPr>
            <w:tcW w:w="270" w:type="dxa"/>
          </w:tcPr>
          <w:p w14:paraId="5FF068A9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EBF250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ABBB584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2F433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  <w:tc>
          <w:tcPr>
            <w:tcW w:w="270" w:type="dxa"/>
          </w:tcPr>
          <w:p w14:paraId="5633ADDD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1D94B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</w:tr>
      <w:tr w:rsidR="0070222F" w:rsidRPr="00E0663E" w14:paraId="4B5909D7" w14:textId="77777777" w:rsidTr="00402DC2">
        <w:trPr>
          <w:cantSplit/>
        </w:trPr>
        <w:tc>
          <w:tcPr>
            <w:tcW w:w="3060" w:type="dxa"/>
          </w:tcPr>
          <w:p w14:paraId="76217514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7C957753" w14:textId="77777777" w:rsidR="0070222F" w:rsidRPr="00E0663E" w:rsidRDefault="0070222F" w:rsidP="00402DC2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0F9D1F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3B5616"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</w:tcPr>
          <w:p w14:paraId="2B0B6C61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498EF7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3,775</w:t>
            </w:r>
          </w:p>
        </w:tc>
        <w:tc>
          <w:tcPr>
            <w:tcW w:w="270" w:type="dxa"/>
          </w:tcPr>
          <w:p w14:paraId="50FE8FBE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DD4929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3B5616"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249</w:t>
            </w:r>
          </w:p>
        </w:tc>
        <w:tc>
          <w:tcPr>
            <w:tcW w:w="270" w:type="dxa"/>
          </w:tcPr>
          <w:p w14:paraId="544C7B44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21C396" w14:textId="77777777" w:rsidR="0070222F" w:rsidRPr="00E0663E" w:rsidRDefault="0070222F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9,932</w:t>
            </w:r>
          </w:p>
        </w:tc>
      </w:tr>
    </w:tbl>
    <w:p w14:paraId="31DB475C" w14:textId="77777777" w:rsidR="0070222F" w:rsidRPr="00E0663E" w:rsidRDefault="0070222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44D6E7C" w14:textId="77777777" w:rsidR="00CA6A7F" w:rsidRPr="00E0663E" w:rsidRDefault="00CA6A7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994719F" w14:textId="77777777" w:rsidR="00CE7C76" w:rsidRPr="00E0663E" w:rsidRDefault="00CE7C7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D7D426" w14:textId="77777777" w:rsidR="00CE7C76" w:rsidRPr="00E0663E" w:rsidRDefault="00CE7C76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8F2AB85" w14:textId="77777777" w:rsidR="001E4C4D" w:rsidRPr="00E0663E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2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3</w:t>
      </w:r>
      <w:r w:rsidR="005028DE" w:rsidRPr="00E0663E">
        <w:rPr>
          <w:rFonts w:ascii="Angsana New" w:hAnsi="Angsana New"/>
          <w:b/>
          <w:bCs/>
          <w:sz w:val="30"/>
          <w:szCs w:val="30"/>
        </w:rPr>
        <w:tab/>
      </w:r>
      <w:r w:rsidR="001E4C4D" w:rsidRPr="00E0663E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50AACE94" w14:textId="77777777" w:rsidR="001E4C4D" w:rsidRPr="00E0663E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43C3E59F" w14:textId="77777777" w:rsidR="001E4C4D" w:rsidRPr="00E0663E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0663E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E0663E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4D4CE724" w14:textId="77777777" w:rsidR="001E4C4D" w:rsidRPr="00E0663E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1A4C3CE0" w14:textId="77777777" w:rsidR="002F6CA0" w:rsidRPr="00E0663E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0663E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E0663E">
        <w:rPr>
          <w:rFonts w:ascii="Angsana New" w:hAnsi="Angsana New" w:hint="cs"/>
          <w:sz w:val="30"/>
          <w:szCs w:val="30"/>
          <w:cs/>
        </w:rPr>
        <w:t>สำหรับ</w:t>
      </w:r>
      <w:r w:rsidR="00CB25B2" w:rsidRPr="00E0663E">
        <w:rPr>
          <w:rFonts w:ascii="Angsana New" w:hAnsi="Angsana New" w:hint="cs"/>
          <w:sz w:val="30"/>
          <w:szCs w:val="30"/>
          <w:cs/>
        </w:rPr>
        <w:t>งวด</w:t>
      </w:r>
      <w:r w:rsidR="00F44A04" w:rsidRPr="00E0663E">
        <w:rPr>
          <w:rFonts w:ascii="Angsana New" w:hAnsi="Angsana New" w:hint="cs"/>
          <w:b/>
          <w:sz w:val="30"/>
          <w:szCs w:val="30"/>
          <w:cs/>
        </w:rPr>
        <w:t>สามเดือน</w:t>
      </w:r>
      <w:r w:rsidR="00F2343A" w:rsidRPr="00E0663E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F44A04" w:rsidRPr="00E0663E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D05CFD" w:rsidRPr="00E0663E">
        <w:rPr>
          <w:rFonts w:ascii="Angsana New" w:hAnsi="Angsana New"/>
          <w:sz w:val="30"/>
          <w:szCs w:val="30"/>
        </w:rPr>
        <w:t>30</w:t>
      </w:r>
      <w:r w:rsidR="00D05CFD" w:rsidRPr="00E0663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05CFD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F3F03" w:rsidRPr="00E0663E">
        <w:rPr>
          <w:rFonts w:ascii="Angsana New" w:hAnsi="Angsana New"/>
          <w:sz w:val="30"/>
          <w:szCs w:val="30"/>
        </w:rPr>
        <w:t>2565</w:t>
      </w:r>
      <w:r w:rsidR="006F3F03" w:rsidRPr="00E0663E">
        <w:rPr>
          <w:rFonts w:ascii="Angsana New" w:hAnsi="Angsana New"/>
          <w:sz w:val="30"/>
          <w:szCs w:val="30"/>
          <w:cs/>
        </w:rPr>
        <w:t xml:space="preserve"> </w:t>
      </w:r>
      <w:r w:rsidR="00F44A04" w:rsidRPr="00E0663E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E0663E">
        <w:rPr>
          <w:rFonts w:ascii="Angsana New" w:hAnsi="Angsana New"/>
          <w:bCs/>
          <w:sz w:val="30"/>
          <w:szCs w:val="30"/>
        </w:rPr>
        <w:t>256</w:t>
      </w:r>
      <w:r w:rsidR="006F3F03" w:rsidRPr="00E0663E">
        <w:rPr>
          <w:rFonts w:ascii="Angsana New" w:hAnsi="Angsana New"/>
          <w:bCs/>
          <w:sz w:val="30"/>
          <w:szCs w:val="30"/>
        </w:rPr>
        <w:t>4</w:t>
      </w:r>
      <w:r w:rsidR="00F44A04" w:rsidRPr="00E066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E0663E">
        <w:rPr>
          <w:rFonts w:ascii="Angsana New" w:hAnsi="Angsana New" w:hint="cs"/>
          <w:sz w:val="30"/>
          <w:szCs w:val="30"/>
          <w:cs/>
        </w:rPr>
        <w:t>สำหรับงวด</w:t>
      </w:r>
      <w:r w:rsidRPr="00E0663E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E0663E">
        <w:rPr>
          <w:rFonts w:ascii="Angsana New" w:hAnsi="Angsana New"/>
          <w:sz w:val="30"/>
          <w:szCs w:val="30"/>
          <w:cs/>
        </w:rPr>
        <w:t>ของผู้ถือหุ้น</w:t>
      </w:r>
      <w:r w:rsidRPr="00E0663E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E0663E">
        <w:rPr>
          <w:rFonts w:ascii="Angsana New" w:hAnsi="Angsana New"/>
          <w:sz w:val="30"/>
          <w:szCs w:val="30"/>
          <w:cs/>
        </w:rPr>
        <w:t>และ</w:t>
      </w:r>
      <w:r w:rsidRPr="00E0663E">
        <w:rPr>
          <w:rFonts w:ascii="Angsana New" w:hAnsi="Angsana New" w:hint="cs"/>
          <w:sz w:val="30"/>
          <w:szCs w:val="30"/>
          <w:cs/>
        </w:rPr>
        <w:t>จำนวน</w:t>
      </w:r>
      <w:r w:rsidRPr="00E0663E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E0663E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CE7C76" w:rsidRPr="00E0663E" w14:paraId="053AACA8" w14:textId="77777777" w:rsidTr="00402DC2">
        <w:trPr>
          <w:cantSplit/>
        </w:trPr>
        <w:tc>
          <w:tcPr>
            <w:tcW w:w="3060" w:type="dxa"/>
          </w:tcPr>
          <w:p w14:paraId="79C82D52" w14:textId="77777777" w:rsidR="00CE7C76" w:rsidRPr="00E0663E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7F9BBA" w14:textId="77777777" w:rsidR="00CE7C76" w:rsidRPr="00E0663E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D85E8A4" w14:textId="77777777" w:rsidR="00CE7C76" w:rsidRPr="00E0663E" w:rsidRDefault="00CE7C76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E0663E" w14:paraId="2610DDA0" w14:textId="77777777" w:rsidTr="009A088C">
        <w:trPr>
          <w:cantSplit/>
        </w:trPr>
        <w:tc>
          <w:tcPr>
            <w:tcW w:w="3060" w:type="dxa"/>
          </w:tcPr>
          <w:p w14:paraId="36FE4AAD" w14:textId="77777777" w:rsidR="0087650D" w:rsidRPr="00E0663E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8397AD" w14:textId="77777777" w:rsidR="0087650D" w:rsidRPr="00E0663E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75EB6F7" w14:textId="77777777" w:rsidR="0087650D" w:rsidRPr="00E0663E" w:rsidRDefault="00AA7A25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C78DA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79E09E1" w14:textId="77777777" w:rsidR="0087650D" w:rsidRPr="00E0663E" w:rsidRDefault="0087650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EDE903" w14:textId="77777777" w:rsidR="0087650D" w:rsidRPr="00E0663E" w:rsidRDefault="00A638FD" w:rsidP="009A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E7C76" w:rsidRPr="00E0663E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C78DA"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="00EC78DA"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A7A25" w:rsidRPr="00E0663E" w14:paraId="6D4F90A2" w14:textId="77777777" w:rsidTr="00581E0E">
        <w:trPr>
          <w:cantSplit/>
        </w:trPr>
        <w:tc>
          <w:tcPr>
            <w:tcW w:w="3060" w:type="dxa"/>
          </w:tcPr>
          <w:p w14:paraId="70130C2D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C71E60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E4FE72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0256C0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C6B67B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533F09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61881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06FDB4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FD15C" w14:textId="77777777" w:rsidR="00AA7A25" w:rsidRPr="00E0663E" w:rsidRDefault="00AA7A25" w:rsidP="00AA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638FD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206C8B5E" w14:textId="77777777" w:rsidR="0087650D" w:rsidRPr="00E0663E" w:rsidRDefault="0087650D" w:rsidP="005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1137A" w:rsidRPr="00E0663E" w14:paraId="629EA948" w14:textId="77777777" w:rsidTr="00104538">
        <w:trPr>
          <w:cantSplit/>
        </w:trPr>
        <w:tc>
          <w:tcPr>
            <w:tcW w:w="3690" w:type="dxa"/>
          </w:tcPr>
          <w:p w14:paraId="7F2B5A01" w14:textId="77777777" w:rsidR="00C73741" w:rsidRPr="00E0663E" w:rsidRDefault="00C73741" w:rsidP="00F62AA3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D28D5CB" w14:textId="77777777" w:rsidR="00C73741" w:rsidRPr="00E0663E" w:rsidRDefault="002B2960" w:rsidP="00F62AA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</w:t>
            </w:r>
            <w:r w:rsidR="00B427A0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427A0"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B427A0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B427A0"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="00B427A0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E0663E" w14:paraId="4C1077C9" w14:textId="77777777" w:rsidTr="00AA7A25">
        <w:trPr>
          <w:cantSplit/>
        </w:trPr>
        <w:tc>
          <w:tcPr>
            <w:tcW w:w="3690" w:type="dxa"/>
          </w:tcPr>
          <w:p w14:paraId="7BD11581" w14:textId="77777777" w:rsidR="00A638FD" w:rsidRPr="00E0663E" w:rsidRDefault="00A638FD" w:rsidP="00A638FD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1F32FAB7" w14:textId="77777777" w:rsidR="00A638FD" w:rsidRPr="00E0663E" w:rsidRDefault="00A638FD" w:rsidP="00A638FD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C8F3E9" w14:textId="77777777" w:rsidR="00A638FD" w:rsidRPr="00E0663E" w:rsidRDefault="00CE7C76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47,402</w:t>
            </w:r>
          </w:p>
        </w:tc>
        <w:tc>
          <w:tcPr>
            <w:tcW w:w="270" w:type="dxa"/>
          </w:tcPr>
          <w:p w14:paraId="1541D251" w14:textId="77777777" w:rsidR="00A638FD" w:rsidRPr="00E0663E" w:rsidRDefault="00A638FD" w:rsidP="00A638FD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2E2866" w14:textId="77777777" w:rsidR="00A638FD" w:rsidRPr="00E0663E" w:rsidRDefault="00CE7C76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20,864</w:t>
            </w:r>
          </w:p>
        </w:tc>
        <w:tc>
          <w:tcPr>
            <w:tcW w:w="270" w:type="dxa"/>
          </w:tcPr>
          <w:p w14:paraId="1AD099AA" w14:textId="77777777" w:rsidR="00A638FD" w:rsidRPr="00E0663E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A3C29C" w14:textId="77777777" w:rsidR="00A638FD" w:rsidRPr="00E0663E" w:rsidRDefault="004C2B76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70,360</w:t>
            </w:r>
          </w:p>
        </w:tc>
        <w:tc>
          <w:tcPr>
            <w:tcW w:w="270" w:type="dxa"/>
          </w:tcPr>
          <w:p w14:paraId="586DA8D2" w14:textId="77777777" w:rsidR="00A638FD" w:rsidRPr="00E0663E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F26B71" w14:textId="77777777" w:rsidR="00A638FD" w:rsidRPr="00E0663E" w:rsidRDefault="00CE7C76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53,756</w:t>
            </w:r>
          </w:p>
        </w:tc>
      </w:tr>
      <w:tr w:rsidR="0031137A" w:rsidRPr="00E0663E" w14:paraId="3251452F" w14:textId="77777777" w:rsidTr="0099502B">
        <w:trPr>
          <w:cantSplit/>
          <w:trHeight w:val="287"/>
        </w:trPr>
        <w:tc>
          <w:tcPr>
            <w:tcW w:w="3690" w:type="dxa"/>
            <w:vAlign w:val="bottom"/>
          </w:tcPr>
          <w:p w14:paraId="2ED03A88" w14:textId="77777777" w:rsidR="00A638FD" w:rsidRPr="00E0663E" w:rsidRDefault="00A638FD" w:rsidP="00A638FD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623C17" w14:textId="77777777" w:rsidR="00A638FD" w:rsidRPr="00E0663E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24A7F92D" w14:textId="77777777" w:rsidR="00A638FD" w:rsidRPr="00E0663E" w:rsidRDefault="00A638FD" w:rsidP="00A638FD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0EFD60" w14:textId="77777777" w:rsidR="00A638FD" w:rsidRPr="00E0663E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  <w:vAlign w:val="bottom"/>
          </w:tcPr>
          <w:p w14:paraId="691B3765" w14:textId="77777777" w:rsidR="00A638FD" w:rsidRPr="00E0663E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2910A1" w14:textId="77777777" w:rsidR="00A638FD" w:rsidRPr="00E0663E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466FE2C1" w14:textId="77777777" w:rsidR="00A638FD" w:rsidRPr="00E0663E" w:rsidRDefault="00A638FD" w:rsidP="00A638FD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5AE007" w14:textId="77777777" w:rsidR="00A638FD" w:rsidRPr="00E0663E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A638FD" w:rsidRPr="00E0663E" w14:paraId="60A5DB13" w14:textId="77777777" w:rsidTr="0099502B">
        <w:trPr>
          <w:cantSplit/>
        </w:trPr>
        <w:tc>
          <w:tcPr>
            <w:tcW w:w="3690" w:type="dxa"/>
            <w:vAlign w:val="bottom"/>
          </w:tcPr>
          <w:p w14:paraId="72D7F157" w14:textId="77777777" w:rsidR="00A638FD" w:rsidRPr="00E0663E" w:rsidRDefault="00A638FD" w:rsidP="00A638FD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528B91" w14:textId="77777777" w:rsidR="00A638FD" w:rsidRPr="00E0663E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CE7C76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C12859" w14:textId="77777777" w:rsidR="00A638FD" w:rsidRPr="00E0663E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B359CAD" w14:textId="77777777" w:rsidR="00A638FD" w:rsidRPr="00E0663E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CE7C76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42C8511E" w14:textId="77777777" w:rsidR="00A638FD" w:rsidRPr="00E0663E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9DCD58D" w14:textId="77777777" w:rsidR="00A638FD" w:rsidRPr="00E0663E" w:rsidRDefault="007229C4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C2B76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7F93A0B" w14:textId="77777777" w:rsidR="00A638FD" w:rsidRPr="00E0663E" w:rsidRDefault="00A638FD" w:rsidP="00A638FD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F349E33" w14:textId="77777777" w:rsidR="00A638FD" w:rsidRPr="00E0663E" w:rsidRDefault="00A638FD" w:rsidP="00A638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CE7C76"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55D24BDB" w14:textId="77777777" w:rsidR="00C659E1" w:rsidRPr="00E0663E" w:rsidRDefault="00C659E1" w:rsidP="003C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4C2B76" w:rsidRPr="00E0663E" w14:paraId="2F00FFA1" w14:textId="77777777" w:rsidTr="00402DC2">
        <w:trPr>
          <w:cantSplit/>
        </w:trPr>
        <w:tc>
          <w:tcPr>
            <w:tcW w:w="3060" w:type="dxa"/>
          </w:tcPr>
          <w:p w14:paraId="7FB4F63C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7484B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B7D3FB0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B76" w:rsidRPr="00E0663E" w14:paraId="2B2B8B99" w14:textId="77777777" w:rsidTr="00402DC2">
        <w:trPr>
          <w:cantSplit/>
        </w:trPr>
        <w:tc>
          <w:tcPr>
            <w:tcW w:w="3060" w:type="dxa"/>
          </w:tcPr>
          <w:p w14:paraId="545BA246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6D28A7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8BD649D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4C99BA1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56412A1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C2B76" w:rsidRPr="00E0663E" w14:paraId="7D62ADA3" w14:textId="77777777" w:rsidTr="00402DC2">
        <w:trPr>
          <w:cantSplit/>
        </w:trPr>
        <w:tc>
          <w:tcPr>
            <w:tcW w:w="3060" w:type="dxa"/>
          </w:tcPr>
          <w:p w14:paraId="40972FA5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0B963A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8ED4E8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8ABE11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A97C5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8D5BAD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2C01C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066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90B7DC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A238D" w14:textId="77777777" w:rsidR="004C2B76" w:rsidRPr="00E0663E" w:rsidRDefault="004C2B76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DAC491D" w14:textId="77777777" w:rsidR="004C2B76" w:rsidRPr="00E0663E" w:rsidRDefault="004C2B76" w:rsidP="004C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4C2B76" w:rsidRPr="00E0663E" w14:paraId="64C0E4E1" w14:textId="77777777" w:rsidTr="00402DC2">
        <w:trPr>
          <w:cantSplit/>
        </w:trPr>
        <w:tc>
          <w:tcPr>
            <w:tcW w:w="3690" w:type="dxa"/>
          </w:tcPr>
          <w:p w14:paraId="657DC3F6" w14:textId="77777777" w:rsidR="004C2B76" w:rsidRPr="00E0663E" w:rsidRDefault="004C2B76" w:rsidP="00402DC2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4D399D2" w14:textId="77777777" w:rsidR="004C2B76" w:rsidRPr="00E0663E" w:rsidRDefault="004C2B76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C2B76" w:rsidRPr="00E0663E" w14:paraId="05B9FC31" w14:textId="77777777" w:rsidTr="00402DC2">
        <w:trPr>
          <w:cantSplit/>
        </w:trPr>
        <w:tc>
          <w:tcPr>
            <w:tcW w:w="3690" w:type="dxa"/>
          </w:tcPr>
          <w:p w14:paraId="5719728A" w14:textId="77777777" w:rsidR="004C2B76" w:rsidRPr="00E0663E" w:rsidRDefault="004C2B76" w:rsidP="00402DC2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064BFA11" w14:textId="77777777" w:rsidR="004C2B76" w:rsidRPr="00E0663E" w:rsidRDefault="004C2B76" w:rsidP="00402DC2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C5212A" w14:textId="77777777" w:rsidR="004C2B76" w:rsidRPr="00E0663E" w:rsidRDefault="000125D2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45,662</w:t>
            </w:r>
          </w:p>
        </w:tc>
        <w:tc>
          <w:tcPr>
            <w:tcW w:w="270" w:type="dxa"/>
          </w:tcPr>
          <w:p w14:paraId="44960A92" w14:textId="77777777" w:rsidR="004C2B76" w:rsidRPr="00E0663E" w:rsidRDefault="004C2B76" w:rsidP="00402DC2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20535D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20,864</w:t>
            </w:r>
          </w:p>
        </w:tc>
        <w:tc>
          <w:tcPr>
            <w:tcW w:w="270" w:type="dxa"/>
          </w:tcPr>
          <w:p w14:paraId="322AE5D6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C00E6C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68,536</w:t>
            </w:r>
          </w:p>
        </w:tc>
        <w:tc>
          <w:tcPr>
            <w:tcW w:w="270" w:type="dxa"/>
          </w:tcPr>
          <w:p w14:paraId="0CF60A3F" w14:textId="77777777" w:rsidR="004C2B76" w:rsidRPr="00E0663E" w:rsidRDefault="004C2B76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5F3D187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53,756</w:t>
            </w:r>
          </w:p>
        </w:tc>
      </w:tr>
      <w:tr w:rsidR="004C2B76" w:rsidRPr="00E0663E" w14:paraId="7932670B" w14:textId="77777777" w:rsidTr="00402DC2">
        <w:trPr>
          <w:cantSplit/>
          <w:trHeight w:val="287"/>
        </w:trPr>
        <w:tc>
          <w:tcPr>
            <w:tcW w:w="3690" w:type="dxa"/>
            <w:vAlign w:val="bottom"/>
          </w:tcPr>
          <w:p w14:paraId="4B0C969A" w14:textId="77777777" w:rsidR="004C2B76" w:rsidRPr="00E0663E" w:rsidRDefault="004C2B76" w:rsidP="00402DC2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FA71A1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EE6059A" w14:textId="77777777" w:rsidR="004C2B76" w:rsidRPr="00E0663E" w:rsidRDefault="004C2B76" w:rsidP="00402DC2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71D62A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  <w:tc>
          <w:tcPr>
            <w:tcW w:w="270" w:type="dxa"/>
            <w:vAlign w:val="bottom"/>
          </w:tcPr>
          <w:p w14:paraId="6F31CE6A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C8AB72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016626D5" w14:textId="77777777" w:rsidR="004C2B76" w:rsidRPr="00E0663E" w:rsidRDefault="004C2B76" w:rsidP="00402DC2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EC7ADE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521,500</w:t>
            </w:r>
          </w:p>
        </w:tc>
      </w:tr>
      <w:tr w:rsidR="004C2B76" w:rsidRPr="00E0663E" w14:paraId="11AFB12C" w14:textId="77777777" w:rsidTr="00402DC2">
        <w:trPr>
          <w:cantSplit/>
        </w:trPr>
        <w:tc>
          <w:tcPr>
            <w:tcW w:w="3690" w:type="dxa"/>
            <w:vAlign w:val="bottom"/>
          </w:tcPr>
          <w:p w14:paraId="1DA818D8" w14:textId="77777777" w:rsidR="004C2B76" w:rsidRPr="00E0663E" w:rsidRDefault="004C2B76" w:rsidP="00402DC2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66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663E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4CDD615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779AC5A2" w14:textId="77777777" w:rsidR="004C2B76" w:rsidRPr="00E0663E" w:rsidRDefault="004C2B76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79CC82C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24B7FE40" w14:textId="77777777" w:rsidR="004C2B76" w:rsidRPr="00E0663E" w:rsidRDefault="004C2B76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1A1B4EB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70" w:type="dxa"/>
          </w:tcPr>
          <w:p w14:paraId="73A662C6" w14:textId="77777777" w:rsidR="004C2B76" w:rsidRPr="00E0663E" w:rsidRDefault="004C2B76" w:rsidP="00402DC2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1284A1A" w14:textId="77777777" w:rsidR="004C2B76" w:rsidRPr="00E0663E" w:rsidRDefault="004C2B76" w:rsidP="00402DC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</w:tr>
    </w:tbl>
    <w:p w14:paraId="1C2CA3C7" w14:textId="77777777" w:rsidR="00581E0E" w:rsidRPr="00E0663E" w:rsidRDefault="00581E0E" w:rsidP="005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4</w:t>
      </w:r>
      <w:r w:rsidRPr="00E0663E">
        <w:rPr>
          <w:rFonts w:ascii="Angsana New" w:hAnsi="Angsana New"/>
          <w:b/>
          <w:bCs/>
          <w:sz w:val="30"/>
          <w:szCs w:val="30"/>
        </w:rPr>
        <w:t xml:space="preserve">      </w:t>
      </w:r>
      <w:r w:rsidRPr="00E0663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793C502" w14:textId="77777777" w:rsidR="005D5312" w:rsidRPr="00E0663E" w:rsidRDefault="00FD5373" w:rsidP="0082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/>
          <w:sz w:val="30"/>
          <w:szCs w:val="30"/>
          <w:cs/>
        </w:rPr>
        <w:t>มติที่ประชุมสามัญผู้ถือหุ้นประจำปี 2565 ประชุมเมื่อวันที่ 22 เมษายน 2565</w:t>
      </w:r>
      <w:r w:rsidRPr="00E0663E">
        <w:rPr>
          <w:rFonts w:ascii="Angsana New" w:hAnsi="Angsana New" w:hint="cs"/>
          <w:sz w:val="30"/>
          <w:szCs w:val="30"/>
          <w:cs/>
        </w:rPr>
        <w:t xml:space="preserve"> </w:t>
      </w:r>
      <w:r w:rsidRPr="00E0663E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2564 ให้แก่ผู้ถือหุ้นในอัตราหุ้นละ 0.05 บาท  รวมเป็นเงินทั้งสิ้น  </w:t>
      </w:r>
      <w:r w:rsidRPr="00E0663E">
        <w:rPr>
          <w:rFonts w:asciiTheme="majorBidi" w:hAnsiTheme="majorBidi" w:cstheme="majorBidi"/>
          <w:sz w:val="30"/>
          <w:szCs w:val="30"/>
          <w:cs/>
        </w:rPr>
        <w:t>36</w:t>
      </w:r>
      <w:r w:rsidR="00CC186C" w:rsidRPr="00E0663E">
        <w:rPr>
          <w:rFonts w:asciiTheme="majorBidi" w:hAnsiTheme="majorBidi" w:cstheme="majorBidi"/>
          <w:sz w:val="30"/>
          <w:szCs w:val="30"/>
        </w:rPr>
        <w:t>.25</w:t>
      </w:r>
      <w:r w:rsidRPr="00E0663E">
        <w:rPr>
          <w:rFonts w:ascii="Angsana New" w:hAnsi="Angsana New"/>
          <w:sz w:val="30"/>
          <w:szCs w:val="30"/>
          <w:cs/>
        </w:rPr>
        <w:t xml:space="preserve"> </w:t>
      </w:r>
      <w:r w:rsidR="00CC186C" w:rsidRPr="00E0663E">
        <w:rPr>
          <w:rFonts w:ascii="Angsana New" w:hAnsi="Angsana New" w:hint="cs"/>
          <w:sz w:val="30"/>
          <w:szCs w:val="30"/>
          <w:cs/>
        </w:rPr>
        <w:t>ล้าน</w:t>
      </w:r>
      <w:r w:rsidRPr="00E0663E">
        <w:rPr>
          <w:rFonts w:ascii="Angsana New" w:hAnsi="Angsana New"/>
          <w:sz w:val="30"/>
          <w:szCs w:val="30"/>
          <w:cs/>
        </w:rPr>
        <w:t>บาท หรือคิดเป็นร้อยละ 40.29 ของกำไรสุทธิ โดยกำหนดจ่ายเงิ</w:t>
      </w:r>
      <w:r w:rsidR="00387397" w:rsidRPr="00E0663E">
        <w:rPr>
          <w:rFonts w:ascii="Angsana New" w:hAnsi="Angsana New"/>
          <w:sz w:val="30"/>
          <w:szCs w:val="30"/>
          <w:cs/>
        </w:rPr>
        <w:t xml:space="preserve">นปันผลในวันที่ 20 พฤษภาคม 2565 </w:t>
      </w:r>
      <w:r w:rsidRPr="00E0663E">
        <w:rPr>
          <w:rFonts w:ascii="Angsana New" w:hAnsi="Angsana New"/>
          <w:sz w:val="30"/>
          <w:szCs w:val="30"/>
          <w:cs/>
        </w:rPr>
        <w:t>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E0663E">
        <w:rPr>
          <w:rFonts w:ascii="Angsana New" w:hAnsi="Angsana New"/>
          <w:sz w:val="30"/>
          <w:szCs w:val="30"/>
        </w:rPr>
        <w:t>Record Date</w:t>
      </w:r>
      <w:r w:rsidRPr="00E0663E">
        <w:rPr>
          <w:rFonts w:ascii="Angsana New" w:hAnsi="Angsana New"/>
          <w:sz w:val="30"/>
          <w:szCs w:val="30"/>
          <w:cs/>
        </w:rPr>
        <w:t xml:space="preserve">) วันที่ 15 มีนาคม 2565  </w:t>
      </w:r>
    </w:p>
    <w:p w14:paraId="7AF9D502" w14:textId="77777777" w:rsidR="00820B6C" w:rsidRPr="00E0663E" w:rsidRDefault="00820B6C" w:rsidP="00820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Angsana New" w:hAnsi="Angsana New"/>
          <w:sz w:val="30"/>
          <w:szCs w:val="30"/>
        </w:rPr>
      </w:pPr>
      <w:r w:rsidRPr="00E0663E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E0663E">
        <w:rPr>
          <w:rFonts w:ascii="Angsana New" w:hAnsi="Angsana New"/>
          <w:sz w:val="30"/>
          <w:szCs w:val="30"/>
        </w:rPr>
        <w:t>2/2564</w:t>
      </w:r>
      <w:r w:rsidRPr="00E0663E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0663E">
        <w:rPr>
          <w:rFonts w:ascii="Angsana New" w:hAnsi="Angsana New"/>
          <w:sz w:val="30"/>
          <w:szCs w:val="30"/>
        </w:rPr>
        <w:t>11</w:t>
      </w:r>
      <w:r w:rsidRPr="00E0663E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E0663E">
        <w:rPr>
          <w:rFonts w:ascii="Angsana New" w:hAnsi="Angsana New"/>
          <w:sz w:val="30"/>
          <w:szCs w:val="30"/>
        </w:rPr>
        <w:t xml:space="preserve"> 2564</w:t>
      </w:r>
      <w:r w:rsidRPr="00E0663E">
        <w:rPr>
          <w:rFonts w:ascii="Angsana New" w:hAnsi="Angsana New" w:hint="cs"/>
          <w:sz w:val="30"/>
          <w:szCs w:val="30"/>
          <w:cs/>
        </w:rPr>
        <w:t xml:space="preserve"> มีมติอนุมัติให้จ่ายเงินปันผลให้แก่ผู้ถือหุ้นจาการผลการดำเนินงานในอัตราหุ้นละ</w:t>
      </w:r>
      <w:r w:rsidRPr="00E0663E">
        <w:rPr>
          <w:rFonts w:ascii="Angsana New" w:hAnsi="Angsana New"/>
          <w:sz w:val="30"/>
          <w:szCs w:val="30"/>
        </w:rPr>
        <w:t xml:space="preserve"> 0.38 </w:t>
      </w:r>
      <w:r w:rsidRPr="00E0663E">
        <w:rPr>
          <w:rFonts w:ascii="Angsana New" w:hAnsi="Angsana New" w:hint="cs"/>
          <w:sz w:val="30"/>
          <w:szCs w:val="30"/>
          <w:cs/>
        </w:rPr>
        <w:t>บาท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0663E">
        <w:rPr>
          <w:rFonts w:ascii="Angsana New" w:hAnsi="Angsana New"/>
          <w:sz w:val="30"/>
          <w:szCs w:val="30"/>
        </w:rPr>
        <w:t>521.50</w:t>
      </w:r>
      <w:r w:rsidRPr="00E0663E">
        <w:rPr>
          <w:rFonts w:ascii="Angsana New" w:hAnsi="Angsana New" w:hint="cs"/>
          <w:sz w:val="30"/>
          <w:szCs w:val="30"/>
          <w:cs/>
        </w:rPr>
        <w:t xml:space="preserve"> ล้านหุ้น รวมเป็นเงิน</w:t>
      </w:r>
      <w:r w:rsidRPr="00E0663E">
        <w:rPr>
          <w:rFonts w:ascii="Angsana New" w:hAnsi="Angsana New"/>
          <w:sz w:val="30"/>
          <w:szCs w:val="30"/>
        </w:rPr>
        <w:t xml:space="preserve"> 198.17</w:t>
      </w:r>
      <w:r w:rsidRPr="00E0663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0663E">
        <w:rPr>
          <w:rFonts w:ascii="Angsana New" w:hAnsi="Angsana New"/>
          <w:sz w:val="30"/>
          <w:szCs w:val="30"/>
        </w:rPr>
        <w:t xml:space="preserve"> </w:t>
      </w:r>
      <w:r w:rsidRPr="00E0663E">
        <w:rPr>
          <w:rFonts w:ascii="Angsana New" w:hAnsi="Angsana New" w:hint="cs"/>
          <w:sz w:val="30"/>
          <w:szCs w:val="30"/>
          <w:cs/>
        </w:rPr>
        <w:t xml:space="preserve">บริษัทจ่ายเงินปันผลทั้งหมดในเดือนมิถุนายน </w:t>
      </w:r>
      <w:r w:rsidRPr="00E0663E">
        <w:rPr>
          <w:rFonts w:ascii="Angsana New" w:hAnsi="Angsana New"/>
          <w:sz w:val="30"/>
          <w:szCs w:val="30"/>
        </w:rPr>
        <w:t>2564</w:t>
      </w:r>
    </w:p>
    <w:p w14:paraId="5D6DB485" w14:textId="77777777" w:rsidR="00820B6C" w:rsidRPr="00E0663E" w:rsidRDefault="00820B6C" w:rsidP="00CC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4B349D3" w14:textId="77777777" w:rsidR="00507A0C" w:rsidRPr="00E0663E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E0663E">
        <w:rPr>
          <w:rFonts w:ascii="Angsana New" w:hAnsi="Angsana New"/>
          <w:b/>
          <w:bCs/>
          <w:sz w:val="30"/>
          <w:szCs w:val="30"/>
        </w:rPr>
        <w:t>2</w:t>
      </w:r>
      <w:r w:rsidR="0000629D" w:rsidRPr="00E0663E">
        <w:rPr>
          <w:rFonts w:ascii="Angsana New" w:hAnsi="Angsana New"/>
          <w:b/>
          <w:bCs/>
          <w:sz w:val="30"/>
          <w:szCs w:val="30"/>
        </w:rPr>
        <w:t>5</w:t>
      </w:r>
      <w:r w:rsidR="00CF4C39" w:rsidRPr="00E0663E">
        <w:rPr>
          <w:rFonts w:ascii="Angsana New" w:hAnsi="Angsana New"/>
          <w:b/>
          <w:bCs/>
          <w:sz w:val="30"/>
          <w:szCs w:val="30"/>
        </w:rPr>
        <w:tab/>
      </w:r>
      <w:r w:rsidR="000C2942" w:rsidRPr="00E0663E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E0663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31137A" w:rsidRPr="00E0663E" w14:paraId="772F796B" w14:textId="77777777" w:rsidTr="00F76FA5">
        <w:trPr>
          <w:tblHeader/>
        </w:trPr>
        <w:tc>
          <w:tcPr>
            <w:tcW w:w="5490" w:type="dxa"/>
          </w:tcPr>
          <w:p w14:paraId="7D2418FD" w14:textId="77777777" w:rsidR="00841C3B" w:rsidRPr="00E0663E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CDF8CFB" w14:textId="77777777" w:rsidR="00841C3B" w:rsidRPr="00E0663E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73068C0" w14:textId="77777777" w:rsidR="00841C3B" w:rsidRPr="00E0663E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งบการเงินรวมและงบเฉพาะกิจการ</w:t>
            </w:r>
          </w:p>
        </w:tc>
      </w:tr>
      <w:tr w:rsidR="0031137A" w:rsidRPr="00E0663E" w14:paraId="69A8CAF4" w14:textId="77777777" w:rsidTr="004658D3">
        <w:trPr>
          <w:tblHeader/>
        </w:trPr>
        <w:tc>
          <w:tcPr>
            <w:tcW w:w="5490" w:type="dxa"/>
          </w:tcPr>
          <w:p w14:paraId="7351FEBF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BA6CF69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6FC9E2" w14:textId="77777777" w:rsidR="00CF4C39" w:rsidRPr="00E0663E" w:rsidRDefault="00EC78DA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30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6F3F03" w:rsidRPr="00E0663E">
              <w:rPr>
                <w:rFonts w:ascii="Angsana New" w:hAnsi="Angsana New"/>
                <w:sz w:val="30"/>
                <w:szCs w:val="30"/>
              </w:rPr>
              <w:t>2565</w:t>
            </w:r>
            <w:r w:rsidR="006F3F03"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0A0BBAC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4C5D6D" w14:textId="77777777" w:rsidR="00CF4C39" w:rsidRPr="00E0663E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31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0663E">
              <w:rPr>
                <w:rFonts w:ascii="Angsana New" w:hAnsi="Angsana New"/>
                <w:sz w:val="30"/>
                <w:szCs w:val="30"/>
              </w:rPr>
              <w:t>256</w:t>
            </w:r>
            <w:r w:rsidR="006F3F03" w:rsidRPr="00E0663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1137A" w:rsidRPr="00E0663E" w14:paraId="55F2D26D" w14:textId="77777777" w:rsidTr="004658D3">
        <w:trPr>
          <w:tblHeader/>
        </w:trPr>
        <w:tc>
          <w:tcPr>
            <w:tcW w:w="5490" w:type="dxa"/>
          </w:tcPr>
          <w:p w14:paraId="0B7EE0DD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D8544A5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CA736ED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066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E0663E" w14:paraId="4608CD1D" w14:textId="77777777" w:rsidTr="004658D3">
        <w:tc>
          <w:tcPr>
            <w:tcW w:w="5490" w:type="dxa"/>
          </w:tcPr>
          <w:p w14:paraId="5F7F7F81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394B64E2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6A16F5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FF7B37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26A806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E0663E" w14:paraId="3D4EAB3D" w14:textId="77777777" w:rsidTr="004658D3">
        <w:tc>
          <w:tcPr>
            <w:tcW w:w="5490" w:type="dxa"/>
          </w:tcPr>
          <w:p w14:paraId="5AB1B0B1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6DD46A5D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01597D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D2D2E0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F09346" w14:textId="77777777" w:rsidR="00CF4C39" w:rsidRPr="00E0663E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36EAD989" w14:textId="77777777" w:rsidTr="00C60E82">
        <w:tc>
          <w:tcPr>
            <w:tcW w:w="5490" w:type="dxa"/>
            <w:tcBorders>
              <w:bottom w:val="nil"/>
            </w:tcBorders>
          </w:tcPr>
          <w:p w14:paraId="0E0C0F97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FBED1D1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6844772" w14:textId="77777777" w:rsidR="00C3660C" w:rsidRPr="00E0663E" w:rsidRDefault="004C2B76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B5B87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5722463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8,222</w:t>
            </w:r>
          </w:p>
        </w:tc>
      </w:tr>
      <w:tr w:rsidR="0031137A" w:rsidRPr="00E0663E" w14:paraId="5FC5770F" w14:textId="77777777" w:rsidTr="00C60E82">
        <w:tc>
          <w:tcPr>
            <w:tcW w:w="5490" w:type="dxa"/>
            <w:tcBorders>
              <w:top w:val="nil"/>
            </w:tcBorders>
          </w:tcPr>
          <w:p w14:paraId="6AA82213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F3033C7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073F4352" w14:textId="77777777" w:rsidR="00C3660C" w:rsidRPr="00E0663E" w:rsidRDefault="004C2B76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7,996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065517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0AFB24F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E0663E" w14:paraId="0C076CDC" w14:textId="77777777" w:rsidTr="00C60E82">
        <w:tc>
          <w:tcPr>
            <w:tcW w:w="5490" w:type="dxa"/>
            <w:tcBorders>
              <w:top w:val="nil"/>
            </w:tcBorders>
          </w:tcPr>
          <w:p w14:paraId="3575732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5CFB74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3CB6C7EE" w14:textId="77777777" w:rsidR="00C3660C" w:rsidRPr="00E0663E" w:rsidRDefault="004C2B76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20C4A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3256102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31137A" w:rsidRPr="00E0663E" w14:paraId="3DD3A4B5" w14:textId="77777777" w:rsidTr="009B5F4A">
        <w:tc>
          <w:tcPr>
            <w:tcW w:w="5490" w:type="dxa"/>
            <w:tcBorders>
              <w:bottom w:val="nil"/>
            </w:tcBorders>
          </w:tcPr>
          <w:p w14:paraId="13E7F350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46E112A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54E93" w14:textId="77777777" w:rsidR="00C3660C" w:rsidRPr="00E0663E" w:rsidRDefault="004C2B76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4,263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F440D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806A3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31137A" w:rsidRPr="00E0663E" w14:paraId="136727AA" w14:textId="77777777" w:rsidTr="009B5F4A">
        <w:tc>
          <w:tcPr>
            <w:tcW w:w="5490" w:type="dxa"/>
            <w:tcBorders>
              <w:bottom w:val="nil"/>
            </w:tcBorders>
          </w:tcPr>
          <w:p w14:paraId="7B62999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0AABD3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291FE1" w14:textId="77777777" w:rsidR="00C3660C" w:rsidRPr="00E0663E" w:rsidRDefault="004C2B76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20,583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B89FC1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D57E9D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9,305</w:t>
            </w:r>
          </w:p>
        </w:tc>
      </w:tr>
      <w:tr w:rsidR="0031137A" w:rsidRPr="00E0663E" w14:paraId="7E4EE47D" w14:textId="77777777" w:rsidTr="00B33D5C">
        <w:tc>
          <w:tcPr>
            <w:tcW w:w="5490" w:type="dxa"/>
            <w:tcBorders>
              <w:top w:val="nil"/>
              <w:bottom w:val="nil"/>
            </w:tcBorders>
          </w:tcPr>
          <w:p w14:paraId="77695FA6" w14:textId="77777777" w:rsidR="00E61F68" w:rsidRPr="00E0663E" w:rsidRDefault="00E61F68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14:paraId="20875AAB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3AE133D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24B8B7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43CF2F1B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53A11E6D" w14:textId="77777777" w:rsidTr="00B33D5C">
        <w:tc>
          <w:tcPr>
            <w:tcW w:w="5490" w:type="dxa"/>
            <w:tcBorders>
              <w:top w:val="nil"/>
            </w:tcBorders>
          </w:tcPr>
          <w:p w14:paraId="33A08CC4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E0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E06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14510B3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19E602B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DC33D9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1BE110E" w14:textId="77777777" w:rsidR="00B33D5C" w:rsidRPr="00E0663E" w:rsidRDefault="00B33D5C" w:rsidP="00B3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E0663E" w14:paraId="1501B34E" w14:textId="77777777" w:rsidTr="007E643B">
        <w:tc>
          <w:tcPr>
            <w:tcW w:w="5490" w:type="dxa"/>
            <w:tcBorders>
              <w:bottom w:val="nil"/>
            </w:tcBorders>
          </w:tcPr>
          <w:p w14:paraId="67191B5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E0663E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93B512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3A4BF2D" w14:textId="77777777" w:rsidR="00C3660C" w:rsidRPr="00E0663E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46E6CE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511554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31137A" w:rsidRPr="00E0663E" w14:paraId="64ED248B" w14:textId="77777777" w:rsidTr="007E643B">
        <w:tc>
          <w:tcPr>
            <w:tcW w:w="5490" w:type="dxa"/>
            <w:tcBorders>
              <w:bottom w:val="nil"/>
            </w:tcBorders>
          </w:tcPr>
          <w:p w14:paraId="7D486C62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E72DC84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782A9F6" w14:textId="77777777" w:rsidR="00C3660C" w:rsidRPr="00E0663E" w:rsidRDefault="00216FC0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130,634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BF45CA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6E5474D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72,078</w:t>
            </w:r>
          </w:p>
        </w:tc>
      </w:tr>
      <w:tr w:rsidR="0031137A" w:rsidRPr="00E0663E" w14:paraId="70FAC565" w14:textId="77777777" w:rsidTr="007E643B">
        <w:tc>
          <w:tcPr>
            <w:tcW w:w="5490" w:type="dxa"/>
            <w:tcBorders>
              <w:top w:val="nil"/>
            </w:tcBorders>
          </w:tcPr>
          <w:p w14:paraId="789FE4F3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91F332B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CFAB9E3" w14:textId="77777777" w:rsidR="00C3660C" w:rsidRPr="00E0663E" w:rsidRDefault="004C2B76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117,972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B9F4F6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F73D62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104,417</w:t>
            </w:r>
          </w:p>
        </w:tc>
      </w:tr>
      <w:tr w:rsidR="0031137A" w:rsidRPr="00E0663E" w14:paraId="2CAED783" w14:textId="77777777" w:rsidTr="00484065">
        <w:tc>
          <w:tcPr>
            <w:tcW w:w="5490" w:type="dxa"/>
            <w:tcBorders>
              <w:bottom w:val="nil"/>
            </w:tcBorders>
          </w:tcPr>
          <w:p w14:paraId="5F73AA00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34DBB02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0C22FB" w14:textId="77777777" w:rsidR="00C3660C" w:rsidRPr="00E0663E" w:rsidRDefault="002B2964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A6B65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E52E5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63E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31137A" w:rsidRPr="00E0663E" w14:paraId="6F37B92B" w14:textId="77777777" w:rsidTr="00484065">
        <w:tc>
          <w:tcPr>
            <w:tcW w:w="5490" w:type="dxa"/>
            <w:tcBorders>
              <w:bottom w:val="nil"/>
            </w:tcBorders>
          </w:tcPr>
          <w:p w14:paraId="4A8E7888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6B2DF3C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AD4DE" w14:textId="77777777" w:rsidR="00C3660C" w:rsidRPr="00E0663E" w:rsidRDefault="00216FC0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254,593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351AD9" w14:textId="77777777" w:rsidR="00C3660C" w:rsidRPr="00E0663E" w:rsidRDefault="00C3660C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3B446" w14:textId="77777777" w:rsidR="00C3660C" w:rsidRPr="00E0663E" w:rsidRDefault="00EE544A" w:rsidP="00C3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63E">
              <w:rPr>
                <w:rFonts w:ascii="Angsana New" w:hAnsi="Angsana New"/>
                <w:b/>
                <w:bCs/>
                <w:sz w:val="30"/>
                <w:szCs w:val="30"/>
              </w:rPr>
              <w:t>182,482</w:t>
            </w:r>
          </w:p>
        </w:tc>
      </w:tr>
    </w:tbl>
    <w:p w14:paraId="47C79B5C" w14:textId="77777777" w:rsidR="00527133" w:rsidRPr="00E0663E" w:rsidRDefault="00527133" w:rsidP="009E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sectPr w:rsidR="00527133" w:rsidRPr="00E0663E" w:rsidSect="00634235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CB24F" w14:textId="77777777" w:rsidR="00B26BC6" w:rsidRDefault="00B26BC6">
      <w:r>
        <w:separator/>
      </w:r>
    </w:p>
  </w:endnote>
  <w:endnote w:type="continuationSeparator" w:id="0">
    <w:p w14:paraId="1C6EA903" w14:textId="77777777" w:rsidR="00B26BC6" w:rsidRDefault="00B2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24096"/>
      <w:docPartObj>
        <w:docPartGallery w:val="Page Numbers (Bottom of Page)"/>
        <w:docPartUnique/>
      </w:docPartObj>
    </w:sdtPr>
    <w:sdtContent>
      <w:p w14:paraId="28CE7E8B" w14:textId="77777777" w:rsidR="009231AF" w:rsidRDefault="009D3509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9231AF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E0663E">
          <w:rPr>
            <w:rFonts w:ascii="Angsana New" w:hAnsi="Angsana New"/>
            <w:noProof/>
            <w:sz w:val="30"/>
            <w:szCs w:val="30"/>
          </w:rPr>
          <w:t>48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14D963A1" w14:textId="77777777" w:rsidR="009231AF" w:rsidRPr="006F2C06" w:rsidRDefault="009231AF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3907A" w14:textId="77777777" w:rsidR="00B26BC6" w:rsidRDefault="00B26BC6">
      <w:r>
        <w:separator/>
      </w:r>
    </w:p>
  </w:footnote>
  <w:footnote w:type="continuationSeparator" w:id="0">
    <w:p w14:paraId="361A3F76" w14:textId="77777777" w:rsidR="00B26BC6" w:rsidRDefault="00B2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A890" w14:textId="77777777" w:rsidR="009231AF" w:rsidRDefault="009231AF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0D306765" w14:textId="77777777" w:rsidR="009231AF" w:rsidRDefault="009231AF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</w:p>
  <w:p w14:paraId="14FB4152" w14:textId="77777777" w:rsidR="009231AF" w:rsidRPr="000B6EC9" w:rsidRDefault="009231AF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2565</w:t>
    </w:r>
  </w:p>
  <w:p w14:paraId="0605A00A" w14:textId="77777777" w:rsidR="009231AF" w:rsidRPr="00E44A1D" w:rsidRDefault="009231AF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20D94A6B" w14:textId="77777777" w:rsidR="009231AF" w:rsidRDefault="00923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81564966">
    <w:abstractNumId w:val="6"/>
  </w:num>
  <w:num w:numId="2" w16cid:durableId="1312128816">
    <w:abstractNumId w:val="5"/>
  </w:num>
  <w:num w:numId="3" w16cid:durableId="121273758">
    <w:abstractNumId w:val="9"/>
  </w:num>
  <w:num w:numId="4" w16cid:durableId="701977469">
    <w:abstractNumId w:val="7"/>
  </w:num>
  <w:num w:numId="5" w16cid:durableId="249852686">
    <w:abstractNumId w:val="8"/>
  </w:num>
  <w:num w:numId="6" w16cid:durableId="570316593">
    <w:abstractNumId w:val="3"/>
  </w:num>
  <w:num w:numId="7" w16cid:durableId="854806575">
    <w:abstractNumId w:val="2"/>
  </w:num>
  <w:num w:numId="8" w16cid:durableId="1969892955">
    <w:abstractNumId w:val="0"/>
  </w:num>
  <w:num w:numId="9" w16cid:durableId="45371512">
    <w:abstractNumId w:val="1"/>
  </w:num>
  <w:num w:numId="10" w16cid:durableId="1397899317">
    <w:abstractNumId w:val="4"/>
  </w:num>
  <w:num w:numId="11" w16cid:durableId="1831167655">
    <w:abstractNumId w:val="21"/>
  </w:num>
  <w:num w:numId="12" w16cid:durableId="1549999459">
    <w:abstractNumId w:val="16"/>
  </w:num>
  <w:num w:numId="13" w16cid:durableId="1277519961">
    <w:abstractNumId w:val="28"/>
  </w:num>
  <w:num w:numId="14" w16cid:durableId="32973106">
    <w:abstractNumId w:val="19"/>
  </w:num>
  <w:num w:numId="15" w16cid:durableId="324818894">
    <w:abstractNumId w:val="23"/>
  </w:num>
  <w:num w:numId="16" w16cid:durableId="1324896076">
    <w:abstractNumId w:val="10"/>
  </w:num>
  <w:num w:numId="17" w16cid:durableId="829369473">
    <w:abstractNumId w:val="20"/>
  </w:num>
  <w:num w:numId="18" w16cid:durableId="1873492402">
    <w:abstractNumId w:val="26"/>
  </w:num>
  <w:num w:numId="19" w16cid:durableId="9327400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0802308">
    <w:abstractNumId w:val="14"/>
  </w:num>
  <w:num w:numId="21" w16cid:durableId="1578204095">
    <w:abstractNumId w:val="22"/>
  </w:num>
  <w:num w:numId="22" w16cid:durableId="510409341">
    <w:abstractNumId w:val="32"/>
  </w:num>
  <w:num w:numId="23" w16cid:durableId="1864123589">
    <w:abstractNumId w:val="18"/>
  </w:num>
  <w:num w:numId="24" w16cid:durableId="1950430947">
    <w:abstractNumId w:val="29"/>
  </w:num>
  <w:num w:numId="25" w16cid:durableId="79723487">
    <w:abstractNumId w:val="31"/>
  </w:num>
  <w:num w:numId="26" w16cid:durableId="904997794">
    <w:abstractNumId w:val="17"/>
  </w:num>
  <w:num w:numId="27" w16cid:durableId="1192301451">
    <w:abstractNumId w:val="13"/>
  </w:num>
  <w:num w:numId="28" w16cid:durableId="747383040">
    <w:abstractNumId w:val="30"/>
  </w:num>
  <w:num w:numId="29" w16cid:durableId="153473236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6920180">
    <w:abstractNumId w:val="11"/>
  </w:num>
  <w:num w:numId="31" w16cid:durableId="460390802">
    <w:abstractNumId w:val="15"/>
  </w:num>
  <w:num w:numId="32" w16cid:durableId="1433471999">
    <w:abstractNumId w:val="24"/>
  </w:num>
  <w:num w:numId="33" w16cid:durableId="23628124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2F8E"/>
    <w:rsid w:val="00003192"/>
    <w:rsid w:val="00003241"/>
    <w:rsid w:val="000036D4"/>
    <w:rsid w:val="00003714"/>
    <w:rsid w:val="0000379F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FD8"/>
    <w:rsid w:val="00013D8C"/>
    <w:rsid w:val="0001474D"/>
    <w:rsid w:val="00014CF3"/>
    <w:rsid w:val="00015243"/>
    <w:rsid w:val="00015280"/>
    <w:rsid w:val="000158D3"/>
    <w:rsid w:val="00015BDB"/>
    <w:rsid w:val="00016257"/>
    <w:rsid w:val="00016397"/>
    <w:rsid w:val="00016532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0D1"/>
    <w:rsid w:val="00020175"/>
    <w:rsid w:val="00020261"/>
    <w:rsid w:val="000206B1"/>
    <w:rsid w:val="00020A06"/>
    <w:rsid w:val="00020A8D"/>
    <w:rsid w:val="00020D06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4AC"/>
    <w:rsid w:val="00025B8F"/>
    <w:rsid w:val="00025C88"/>
    <w:rsid w:val="00025CFF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748"/>
    <w:rsid w:val="0004293E"/>
    <w:rsid w:val="00042AB2"/>
    <w:rsid w:val="00042BB0"/>
    <w:rsid w:val="00042DA0"/>
    <w:rsid w:val="00042FBA"/>
    <w:rsid w:val="000431FA"/>
    <w:rsid w:val="000432C1"/>
    <w:rsid w:val="0004344D"/>
    <w:rsid w:val="00043474"/>
    <w:rsid w:val="00043932"/>
    <w:rsid w:val="00043A83"/>
    <w:rsid w:val="000440E6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E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7033C"/>
    <w:rsid w:val="000703C2"/>
    <w:rsid w:val="00070488"/>
    <w:rsid w:val="000706CC"/>
    <w:rsid w:val="00070F9B"/>
    <w:rsid w:val="000712C1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2AC"/>
    <w:rsid w:val="00083942"/>
    <w:rsid w:val="00083EA1"/>
    <w:rsid w:val="0008423E"/>
    <w:rsid w:val="0008437A"/>
    <w:rsid w:val="00084A27"/>
    <w:rsid w:val="000856BF"/>
    <w:rsid w:val="00085D29"/>
    <w:rsid w:val="0008624E"/>
    <w:rsid w:val="000864BB"/>
    <w:rsid w:val="00086BA3"/>
    <w:rsid w:val="00086CC2"/>
    <w:rsid w:val="000870B0"/>
    <w:rsid w:val="00087D77"/>
    <w:rsid w:val="00087EC3"/>
    <w:rsid w:val="000902E5"/>
    <w:rsid w:val="000904A5"/>
    <w:rsid w:val="0009070D"/>
    <w:rsid w:val="000907B9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77B"/>
    <w:rsid w:val="000A0A3C"/>
    <w:rsid w:val="000A0AC9"/>
    <w:rsid w:val="000A0B6F"/>
    <w:rsid w:val="000A0D59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3DA"/>
    <w:rsid w:val="000A547F"/>
    <w:rsid w:val="000A5790"/>
    <w:rsid w:val="000A5A12"/>
    <w:rsid w:val="000A5B27"/>
    <w:rsid w:val="000A5D41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642"/>
    <w:rsid w:val="000B69E6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D29"/>
    <w:rsid w:val="000D1F18"/>
    <w:rsid w:val="000D220D"/>
    <w:rsid w:val="000D2795"/>
    <w:rsid w:val="000D27BF"/>
    <w:rsid w:val="000D339B"/>
    <w:rsid w:val="000D3403"/>
    <w:rsid w:val="000D3C78"/>
    <w:rsid w:val="000D43EC"/>
    <w:rsid w:val="000D45F7"/>
    <w:rsid w:val="000D470E"/>
    <w:rsid w:val="000D48EE"/>
    <w:rsid w:val="000D5370"/>
    <w:rsid w:val="000D5708"/>
    <w:rsid w:val="000D5758"/>
    <w:rsid w:val="000D5E6D"/>
    <w:rsid w:val="000D65FC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1000D1"/>
    <w:rsid w:val="00100588"/>
    <w:rsid w:val="00100703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5F6F"/>
    <w:rsid w:val="0012675F"/>
    <w:rsid w:val="001267EB"/>
    <w:rsid w:val="00127057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1F05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A41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EB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337B"/>
    <w:rsid w:val="001734BB"/>
    <w:rsid w:val="00173DB7"/>
    <w:rsid w:val="001741DE"/>
    <w:rsid w:val="001746E6"/>
    <w:rsid w:val="00174CD2"/>
    <w:rsid w:val="00174D4E"/>
    <w:rsid w:val="00174DED"/>
    <w:rsid w:val="00174E59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A60"/>
    <w:rsid w:val="00185CDB"/>
    <w:rsid w:val="00186107"/>
    <w:rsid w:val="00186135"/>
    <w:rsid w:val="001863E2"/>
    <w:rsid w:val="00186717"/>
    <w:rsid w:val="001870CD"/>
    <w:rsid w:val="00187279"/>
    <w:rsid w:val="001872DC"/>
    <w:rsid w:val="00187699"/>
    <w:rsid w:val="00187755"/>
    <w:rsid w:val="00187B70"/>
    <w:rsid w:val="00187F01"/>
    <w:rsid w:val="00187F38"/>
    <w:rsid w:val="00190522"/>
    <w:rsid w:val="00190EBA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B75"/>
    <w:rsid w:val="001A7165"/>
    <w:rsid w:val="001A73A4"/>
    <w:rsid w:val="001A74B0"/>
    <w:rsid w:val="001A769C"/>
    <w:rsid w:val="001A785C"/>
    <w:rsid w:val="001A7B43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3865"/>
    <w:rsid w:val="001C3D6E"/>
    <w:rsid w:val="001C3E30"/>
    <w:rsid w:val="001C4084"/>
    <w:rsid w:val="001C46F0"/>
    <w:rsid w:val="001C4987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D027E"/>
    <w:rsid w:val="001D079A"/>
    <w:rsid w:val="001D0EBC"/>
    <w:rsid w:val="001D0FA5"/>
    <w:rsid w:val="001D100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320"/>
    <w:rsid w:val="002013F2"/>
    <w:rsid w:val="00201663"/>
    <w:rsid w:val="00201BAD"/>
    <w:rsid w:val="002020FB"/>
    <w:rsid w:val="0020233E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6B0"/>
    <w:rsid w:val="00205DB5"/>
    <w:rsid w:val="0020634D"/>
    <w:rsid w:val="00206426"/>
    <w:rsid w:val="0020676E"/>
    <w:rsid w:val="00206A0E"/>
    <w:rsid w:val="00206D1F"/>
    <w:rsid w:val="00206D5C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C0E"/>
    <w:rsid w:val="00212DDA"/>
    <w:rsid w:val="00212F5B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574"/>
    <w:rsid w:val="00216B85"/>
    <w:rsid w:val="00216BF0"/>
    <w:rsid w:val="00216C0E"/>
    <w:rsid w:val="00216C2F"/>
    <w:rsid w:val="00216C44"/>
    <w:rsid w:val="00216C48"/>
    <w:rsid w:val="00216C7E"/>
    <w:rsid w:val="00216FC0"/>
    <w:rsid w:val="00216FF9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4E5"/>
    <w:rsid w:val="00233536"/>
    <w:rsid w:val="002339E5"/>
    <w:rsid w:val="00233FEA"/>
    <w:rsid w:val="00234256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EE7"/>
    <w:rsid w:val="002420C4"/>
    <w:rsid w:val="0024215E"/>
    <w:rsid w:val="00242267"/>
    <w:rsid w:val="002427D1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D6A"/>
    <w:rsid w:val="00254DAB"/>
    <w:rsid w:val="00254E5C"/>
    <w:rsid w:val="00255F45"/>
    <w:rsid w:val="00255F4A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3A2"/>
    <w:rsid w:val="00265C44"/>
    <w:rsid w:val="00265DEF"/>
    <w:rsid w:val="00266439"/>
    <w:rsid w:val="00266521"/>
    <w:rsid w:val="0026686F"/>
    <w:rsid w:val="002668E0"/>
    <w:rsid w:val="00266980"/>
    <w:rsid w:val="00267348"/>
    <w:rsid w:val="00267875"/>
    <w:rsid w:val="00267A92"/>
    <w:rsid w:val="00267DB7"/>
    <w:rsid w:val="00267E04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C2"/>
    <w:rsid w:val="002A0C0D"/>
    <w:rsid w:val="002A0C82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83A"/>
    <w:rsid w:val="002B68DB"/>
    <w:rsid w:val="002B6926"/>
    <w:rsid w:val="002B6AF8"/>
    <w:rsid w:val="002B6FE0"/>
    <w:rsid w:val="002B70A1"/>
    <w:rsid w:val="002B71B8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746E"/>
    <w:rsid w:val="002D76B3"/>
    <w:rsid w:val="002D783E"/>
    <w:rsid w:val="002D7E42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D21"/>
    <w:rsid w:val="00302AA5"/>
    <w:rsid w:val="00302ACF"/>
    <w:rsid w:val="00302BD2"/>
    <w:rsid w:val="00302CB8"/>
    <w:rsid w:val="00303AE9"/>
    <w:rsid w:val="00304739"/>
    <w:rsid w:val="00304B1D"/>
    <w:rsid w:val="00304FB3"/>
    <w:rsid w:val="0030501D"/>
    <w:rsid w:val="00305687"/>
    <w:rsid w:val="00305B6F"/>
    <w:rsid w:val="00305F21"/>
    <w:rsid w:val="00306975"/>
    <w:rsid w:val="00306A40"/>
    <w:rsid w:val="00306BD1"/>
    <w:rsid w:val="0030734A"/>
    <w:rsid w:val="0030737C"/>
    <w:rsid w:val="00307792"/>
    <w:rsid w:val="0031012D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A76"/>
    <w:rsid w:val="00342CE4"/>
    <w:rsid w:val="00342D57"/>
    <w:rsid w:val="0034318B"/>
    <w:rsid w:val="00343333"/>
    <w:rsid w:val="003441CA"/>
    <w:rsid w:val="00344504"/>
    <w:rsid w:val="00344610"/>
    <w:rsid w:val="00344629"/>
    <w:rsid w:val="00344A27"/>
    <w:rsid w:val="00344C7F"/>
    <w:rsid w:val="00344EC0"/>
    <w:rsid w:val="0034528B"/>
    <w:rsid w:val="003456F6"/>
    <w:rsid w:val="003458A0"/>
    <w:rsid w:val="003459CB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61B"/>
    <w:rsid w:val="003507D5"/>
    <w:rsid w:val="003507D7"/>
    <w:rsid w:val="00350C51"/>
    <w:rsid w:val="003511A8"/>
    <w:rsid w:val="00351384"/>
    <w:rsid w:val="0035174E"/>
    <w:rsid w:val="00351824"/>
    <w:rsid w:val="00351B1A"/>
    <w:rsid w:val="00351C89"/>
    <w:rsid w:val="00351CEA"/>
    <w:rsid w:val="00351D05"/>
    <w:rsid w:val="00351EA9"/>
    <w:rsid w:val="00351F85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D43"/>
    <w:rsid w:val="00356033"/>
    <w:rsid w:val="003564C0"/>
    <w:rsid w:val="00356AA0"/>
    <w:rsid w:val="00356CF3"/>
    <w:rsid w:val="00356E45"/>
    <w:rsid w:val="00356E5D"/>
    <w:rsid w:val="003572C0"/>
    <w:rsid w:val="00357CDF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E7C"/>
    <w:rsid w:val="00363255"/>
    <w:rsid w:val="0036369F"/>
    <w:rsid w:val="00363E9D"/>
    <w:rsid w:val="00363FBA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AE"/>
    <w:rsid w:val="00381486"/>
    <w:rsid w:val="0038165A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AE3"/>
    <w:rsid w:val="00383CE0"/>
    <w:rsid w:val="00384389"/>
    <w:rsid w:val="003844A8"/>
    <w:rsid w:val="003846D0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98D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672"/>
    <w:rsid w:val="003B1727"/>
    <w:rsid w:val="003B19A0"/>
    <w:rsid w:val="003B238E"/>
    <w:rsid w:val="003B23FE"/>
    <w:rsid w:val="003B29FA"/>
    <w:rsid w:val="003B2C06"/>
    <w:rsid w:val="003B2C1F"/>
    <w:rsid w:val="003B2EE4"/>
    <w:rsid w:val="003B3D3C"/>
    <w:rsid w:val="003B4515"/>
    <w:rsid w:val="003B49DE"/>
    <w:rsid w:val="003B49E7"/>
    <w:rsid w:val="003B4B9F"/>
    <w:rsid w:val="003B4C10"/>
    <w:rsid w:val="003B5616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39"/>
    <w:rsid w:val="003B7FEF"/>
    <w:rsid w:val="003C02F8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6390"/>
    <w:rsid w:val="003C693E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F60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DEF"/>
    <w:rsid w:val="0040057F"/>
    <w:rsid w:val="00400ECF"/>
    <w:rsid w:val="0040111E"/>
    <w:rsid w:val="00401657"/>
    <w:rsid w:val="00402577"/>
    <w:rsid w:val="004026ED"/>
    <w:rsid w:val="00402B96"/>
    <w:rsid w:val="00402C80"/>
    <w:rsid w:val="00402CF6"/>
    <w:rsid w:val="00402D02"/>
    <w:rsid w:val="00402DC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B21"/>
    <w:rsid w:val="00416036"/>
    <w:rsid w:val="0041622F"/>
    <w:rsid w:val="0041673A"/>
    <w:rsid w:val="00416961"/>
    <w:rsid w:val="00416C19"/>
    <w:rsid w:val="004178ED"/>
    <w:rsid w:val="00417A86"/>
    <w:rsid w:val="004209F9"/>
    <w:rsid w:val="00420A25"/>
    <w:rsid w:val="00420AB5"/>
    <w:rsid w:val="00420B62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B"/>
    <w:rsid w:val="00424EBD"/>
    <w:rsid w:val="00424F9E"/>
    <w:rsid w:val="00424FB1"/>
    <w:rsid w:val="00424FB5"/>
    <w:rsid w:val="00424FCE"/>
    <w:rsid w:val="004254E7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96"/>
    <w:rsid w:val="004507A0"/>
    <w:rsid w:val="004508CF"/>
    <w:rsid w:val="00450A5D"/>
    <w:rsid w:val="00450B39"/>
    <w:rsid w:val="00450D2D"/>
    <w:rsid w:val="00450EAA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7A7"/>
    <w:rsid w:val="00470D8C"/>
    <w:rsid w:val="004710D1"/>
    <w:rsid w:val="0047177C"/>
    <w:rsid w:val="00471DB2"/>
    <w:rsid w:val="0047204F"/>
    <w:rsid w:val="0047220E"/>
    <w:rsid w:val="00472662"/>
    <w:rsid w:val="00472E36"/>
    <w:rsid w:val="00472FE8"/>
    <w:rsid w:val="00473214"/>
    <w:rsid w:val="004732CB"/>
    <w:rsid w:val="00473703"/>
    <w:rsid w:val="00473ABB"/>
    <w:rsid w:val="00473E52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4A6"/>
    <w:rsid w:val="004A3534"/>
    <w:rsid w:val="004A3773"/>
    <w:rsid w:val="004A3E5D"/>
    <w:rsid w:val="004A3F55"/>
    <w:rsid w:val="004A42C7"/>
    <w:rsid w:val="004A468C"/>
    <w:rsid w:val="004A4913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382"/>
    <w:rsid w:val="004B64BA"/>
    <w:rsid w:val="004B6FC8"/>
    <w:rsid w:val="004B7075"/>
    <w:rsid w:val="004B719D"/>
    <w:rsid w:val="004B7441"/>
    <w:rsid w:val="004B75C0"/>
    <w:rsid w:val="004B7653"/>
    <w:rsid w:val="004B77AE"/>
    <w:rsid w:val="004B7ADD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30"/>
    <w:rsid w:val="004C1C51"/>
    <w:rsid w:val="004C1CD6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E7B"/>
    <w:rsid w:val="004C7F15"/>
    <w:rsid w:val="004D00D5"/>
    <w:rsid w:val="004D09B0"/>
    <w:rsid w:val="004D0AA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D2"/>
    <w:rsid w:val="004D66E9"/>
    <w:rsid w:val="004D6E62"/>
    <w:rsid w:val="004D6F83"/>
    <w:rsid w:val="004D70A9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B21"/>
    <w:rsid w:val="004F3C91"/>
    <w:rsid w:val="004F3CD6"/>
    <w:rsid w:val="004F3E57"/>
    <w:rsid w:val="004F3EB9"/>
    <w:rsid w:val="004F4361"/>
    <w:rsid w:val="004F47ED"/>
    <w:rsid w:val="004F4976"/>
    <w:rsid w:val="004F4C64"/>
    <w:rsid w:val="004F4C6E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31A"/>
    <w:rsid w:val="00501422"/>
    <w:rsid w:val="00501D6A"/>
    <w:rsid w:val="00501FB0"/>
    <w:rsid w:val="00502092"/>
    <w:rsid w:val="005024A2"/>
    <w:rsid w:val="0050251F"/>
    <w:rsid w:val="00502635"/>
    <w:rsid w:val="005028DE"/>
    <w:rsid w:val="005029BD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C2F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876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71C"/>
    <w:rsid w:val="00532C96"/>
    <w:rsid w:val="00533325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75B"/>
    <w:rsid w:val="00536F07"/>
    <w:rsid w:val="005371D5"/>
    <w:rsid w:val="00537255"/>
    <w:rsid w:val="0053770B"/>
    <w:rsid w:val="005377ED"/>
    <w:rsid w:val="00537A30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4F48"/>
    <w:rsid w:val="00545048"/>
    <w:rsid w:val="00545160"/>
    <w:rsid w:val="00545DFB"/>
    <w:rsid w:val="00546388"/>
    <w:rsid w:val="005464BD"/>
    <w:rsid w:val="0054657E"/>
    <w:rsid w:val="0054697B"/>
    <w:rsid w:val="0054725B"/>
    <w:rsid w:val="005474AF"/>
    <w:rsid w:val="005476C0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CCE"/>
    <w:rsid w:val="00561D13"/>
    <w:rsid w:val="005620EC"/>
    <w:rsid w:val="0056214B"/>
    <w:rsid w:val="00562238"/>
    <w:rsid w:val="0056277E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EEB"/>
    <w:rsid w:val="00565F97"/>
    <w:rsid w:val="005661CA"/>
    <w:rsid w:val="0056631E"/>
    <w:rsid w:val="00566384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70087"/>
    <w:rsid w:val="005702A9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1CF2"/>
    <w:rsid w:val="00581E0E"/>
    <w:rsid w:val="00582202"/>
    <w:rsid w:val="005825BD"/>
    <w:rsid w:val="005826F5"/>
    <w:rsid w:val="00582916"/>
    <w:rsid w:val="00582CDB"/>
    <w:rsid w:val="00582D43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BAD"/>
    <w:rsid w:val="00592BF2"/>
    <w:rsid w:val="00593084"/>
    <w:rsid w:val="005931CE"/>
    <w:rsid w:val="00593347"/>
    <w:rsid w:val="00593458"/>
    <w:rsid w:val="0059376A"/>
    <w:rsid w:val="00593CEF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9B6"/>
    <w:rsid w:val="00597BA5"/>
    <w:rsid w:val="00597F18"/>
    <w:rsid w:val="005A0503"/>
    <w:rsid w:val="005A08F4"/>
    <w:rsid w:val="005A10BF"/>
    <w:rsid w:val="005A113E"/>
    <w:rsid w:val="005A14D0"/>
    <w:rsid w:val="005A1822"/>
    <w:rsid w:val="005A1972"/>
    <w:rsid w:val="005A1A08"/>
    <w:rsid w:val="005A2A67"/>
    <w:rsid w:val="005A2ACC"/>
    <w:rsid w:val="005A2B74"/>
    <w:rsid w:val="005A2C12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652"/>
    <w:rsid w:val="005A7715"/>
    <w:rsid w:val="005A7AE5"/>
    <w:rsid w:val="005A7C83"/>
    <w:rsid w:val="005A7CD1"/>
    <w:rsid w:val="005B0563"/>
    <w:rsid w:val="005B0BB0"/>
    <w:rsid w:val="005B1042"/>
    <w:rsid w:val="005B1147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510B"/>
    <w:rsid w:val="005C5207"/>
    <w:rsid w:val="005C53CF"/>
    <w:rsid w:val="005C58A6"/>
    <w:rsid w:val="005C5933"/>
    <w:rsid w:val="005C5BD5"/>
    <w:rsid w:val="005C5D36"/>
    <w:rsid w:val="005C5D8A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9D"/>
    <w:rsid w:val="005D6A62"/>
    <w:rsid w:val="005D6DAD"/>
    <w:rsid w:val="005D7413"/>
    <w:rsid w:val="005D763F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5E9"/>
    <w:rsid w:val="005E5D00"/>
    <w:rsid w:val="005E5F28"/>
    <w:rsid w:val="005E6320"/>
    <w:rsid w:val="005E6A15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3B6"/>
    <w:rsid w:val="00611E17"/>
    <w:rsid w:val="00612AB3"/>
    <w:rsid w:val="00612D97"/>
    <w:rsid w:val="0061354F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C0C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BDB"/>
    <w:rsid w:val="00635D4F"/>
    <w:rsid w:val="0063646E"/>
    <w:rsid w:val="0063719E"/>
    <w:rsid w:val="00637450"/>
    <w:rsid w:val="00637532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2522"/>
    <w:rsid w:val="00642694"/>
    <w:rsid w:val="00642C9B"/>
    <w:rsid w:val="00642DB4"/>
    <w:rsid w:val="00642E5D"/>
    <w:rsid w:val="00643030"/>
    <w:rsid w:val="00643104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50012"/>
    <w:rsid w:val="006503AF"/>
    <w:rsid w:val="00650865"/>
    <w:rsid w:val="006509F7"/>
    <w:rsid w:val="00650FA0"/>
    <w:rsid w:val="00651144"/>
    <w:rsid w:val="00652019"/>
    <w:rsid w:val="00652157"/>
    <w:rsid w:val="0065247C"/>
    <w:rsid w:val="006526FD"/>
    <w:rsid w:val="00652855"/>
    <w:rsid w:val="00653077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7A5"/>
    <w:rsid w:val="00674859"/>
    <w:rsid w:val="006758EE"/>
    <w:rsid w:val="00675BEF"/>
    <w:rsid w:val="00676060"/>
    <w:rsid w:val="00676265"/>
    <w:rsid w:val="0067653D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B8"/>
    <w:rsid w:val="00686208"/>
    <w:rsid w:val="00686475"/>
    <w:rsid w:val="00686A84"/>
    <w:rsid w:val="00686B78"/>
    <w:rsid w:val="00686CB5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3FD"/>
    <w:rsid w:val="0069363E"/>
    <w:rsid w:val="00693D95"/>
    <w:rsid w:val="00693F7C"/>
    <w:rsid w:val="0069405F"/>
    <w:rsid w:val="006942E3"/>
    <w:rsid w:val="0069452F"/>
    <w:rsid w:val="00694DA4"/>
    <w:rsid w:val="00694F4E"/>
    <w:rsid w:val="0069517C"/>
    <w:rsid w:val="006952D8"/>
    <w:rsid w:val="0069591A"/>
    <w:rsid w:val="00695AA3"/>
    <w:rsid w:val="00695C76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F46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FBA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D5"/>
    <w:rsid w:val="006D052E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A83"/>
    <w:rsid w:val="006D73A3"/>
    <w:rsid w:val="006D73C8"/>
    <w:rsid w:val="006D76EC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7A3"/>
    <w:rsid w:val="006F0DE7"/>
    <w:rsid w:val="006F0ED1"/>
    <w:rsid w:val="006F14E1"/>
    <w:rsid w:val="006F178B"/>
    <w:rsid w:val="006F2403"/>
    <w:rsid w:val="006F2C06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142"/>
    <w:rsid w:val="00710356"/>
    <w:rsid w:val="0071069D"/>
    <w:rsid w:val="00710C4D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75B"/>
    <w:rsid w:val="00720A31"/>
    <w:rsid w:val="00720C53"/>
    <w:rsid w:val="007210C8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30384"/>
    <w:rsid w:val="00730583"/>
    <w:rsid w:val="007308B6"/>
    <w:rsid w:val="00730AA7"/>
    <w:rsid w:val="00730B01"/>
    <w:rsid w:val="00730CAE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FC4"/>
    <w:rsid w:val="007466EC"/>
    <w:rsid w:val="007467A5"/>
    <w:rsid w:val="00746F5E"/>
    <w:rsid w:val="007472FC"/>
    <w:rsid w:val="00747651"/>
    <w:rsid w:val="00747728"/>
    <w:rsid w:val="0074787C"/>
    <w:rsid w:val="0074789F"/>
    <w:rsid w:val="00747BA4"/>
    <w:rsid w:val="00747E9F"/>
    <w:rsid w:val="00750056"/>
    <w:rsid w:val="00750763"/>
    <w:rsid w:val="0075145A"/>
    <w:rsid w:val="007515B8"/>
    <w:rsid w:val="00751AAD"/>
    <w:rsid w:val="00751BB9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9FC"/>
    <w:rsid w:val="00757A14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A1"/>
    <w:rsid w:val="00763DBD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B5D"/>
    <w:rsid w:val="007A5B6E"/>
    <w:rsid w:val="007A66DF"/>
    <w:rsid w:val="007A67E9"/>
    <w:rsid w:val="007A6992"/>
    <w:rsid w:val="007A6D66"/>
    <w:rsid w:val="007A71DC"/>
    <w:rsid w:val="007A7433"/>
    <w:rsid w:val="007A77AE"/>
    <w:rsid w:val="007A7878"/>
    <w:rsid w:val="007A7DCD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D97"/>
    <w:rsid w:val="007B415B"/>
    <w:rsid w:val="007B4429"/>
    <w:rsid w:val="007B4D1C"/>
    <w:rsid w:val="007B4DA7"/>
    <w:rsid w:val="007B4E4A"/>
    <w:rsid w:val="007B5364"/>
    <w:rsid w:val="007B548C"/>
    <w:rsid w:val="007B5F1A"/>
    <w:rsid w:val="007B6176"/>
    <w:rsid w:val="007B64F0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DEC"/>
    <w:rsid w:val="007C0EBE"/>
    <w:rsid w:val="007C1033"/>
    <w:rsid w:val="007C128F"/>
    <w:rsid w:val="007C151C"/>
    <w:rsid w:val="007C16F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425A"/>
    <w:rsid w:val="007E46BD"/>
    <w:rsid w:val="007E487B"/>
    <w:rsid w:val="007E4E4A"/>
    <w:rsid w:val="007E5250"/>
    <w:rsid w:val="007E5515"/>
    <w:rsid w:val="007E5672"/>
    <w:rsid w:val="007E567F"/>
    <w:rsid w:val="007E5B97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3A"/>
    <w:rsid w:val="007F500C"/>
    <w:rsid w:val="007F561E"/>
    <w:rsid w:val="007F596E"/>
    <w:rsid w:val="007F5FDD"/>
    <w:rsid w:val="007F60E4"/>
    <w:rsid w:val="007F6C33"/>
    <w:rsid w:val="007F709D"/>
    <w:rsid w:val="007F7974"/>
    <w:rsid w:val="007F7E33"/>
    <w:rsid w:val="00800569"/>
    <w:rsid w:val="00800829"/>
    <w:rsid w:val="00801395"/>
    <w:rsid w:val="0080147F"/>
    <w:rsid w:val="00801B49"/>
    <w:rsid w:val="00801DDE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C2C"/>
    <w:rsid w:val="00823CB2"/>
    <w:rsid w:val="00823E8D"/>
    <w:rsid w:val="00824624"/>
    <w:rsid w:val="00824796"/>
    <w:rsid w:val="00824816"/>
    <w:rsid w:val="008248CE"/>
    <w:rsid w:val="00824EED"/>
    <w:rsid w:val="00825048"/>
    <w:rsid w:val="008255CB"/>
    <w:rsid w:val="00825A29"/>
    <w:rsid w:val="00825E72"/>
    <w:rsid w:val="00825EA4"/>
    <w:rsid w:val="00825F44"/>
    <w:rsid w:val="0082664B"/>
    <w:rsid w:val="00826728"/>
    <w:rsid w:val="00826A2D"/>
    <w:rsid w:val="00826DD1"/>
    <w:rsid w:val="0082724B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C7"/>
    <w:rsid w:val="00836106"/>
    <w:rsid w:val="00836377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F83"/>
    <w:rsid w:val="0085618E"/>
    <w:rsid w:val="00856586"/>
    <w:rsid w:val="008567A0"/>
    <w:rsid w:val="008567B7"/>
    <w:rsid w:val="0085692C"/>
    <w:rsid w:val="00856A24"/>
    <w:rsid w:val="00856A49"/>
    <w:rsid w:val="00856B77"/>
    <w:rsid w:val="008571BB"/>
    <w:rsid w:val="008574E9"/>
    <w:rsid w:val="00857865"/>
    <w:rsid w:val="008600C4"/>
    <w:rsid w:val="008609D2"/>
    <w:rsid w:val="00861457"/>
    <w:rsid w:val="00861577"/>
    <w:rsid w:val="0086171A"/>
    <w:rsid w:val="0086187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800AB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F18"/>
    <w:rsid w:val="0088479C"/>
    <w:rsid w:val="00884F02"/>
    <w:rsid w:val="00885529"/>
    <w:rsid w:val="008858DE"/>
    <w:rsid w:val="00885A47"/>
    <w:rsid w:val="00886064"/>
    <w:rsid w:val="00886073"/>
    <w:rsid w:val="00886203"/>
    <w:rsid w:val="0088620B"/>
    <w:rsid w:val="00886320"/>
    <w:rsid w:val="008865DC"/>
    <w:rsid w:val="008866F8"/>
    <w:rsid w:val="00886950"/>
    <w:rsid w:val="008869BC"/>
    <w:rsid w:val="00886CA8"/>
    <w:rsid w:val="00887816"/>
    <w:rsid w:val="00887983"/>
    <w:rsid w:val="00887F13"/>
    <w:rsid w:val="00890AC1"/>
    <w:rsid w:val="008910B9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A49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45D"/>
    <w:rsid w:val="008B6998"/>
    <w:rsid w:val="008B6C70"/>
    <w:rsid w:val="008B6EF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30CE"/>
    <w:rsid w:val="008C3982"/>
    <w:rsid w:val="008C3A53"/>
    <w:rsid w:val="008C3AF2"/>
    <w:rsid w:val="008C3EFC"/>
    <w:rsid w:val="008C43EA"/>
    <w:rsid w:val="008C5028"/>
    <w:rsid w:val="008C5117"/>
    <w:rsid w:val="008C5D95"/>
    <w:rsid w:val="008C5EB0"/>
    <w:rsid w:val="008C6094"/>
    <w:rsid w:val="008C642F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9AD"/>
    <w:rsid w:val="008D0C17"/>
    <w:rsid w:val="008D10A5"/>
    <w:rsid w:val="008D116E"/>
    <w:rsid w:val="008D144A"/>
    <w:rsid w:val="008D14E8"/>
    <w:rsid w:val="008D1521"/>
    <w:rsid w:val="008D166F"/>
    <w:rsid w:val="008D1A4F"/>
    <w:rsid w:val="008D1D86"/>
    <w:rsid w:val="008D1E4D"/>
    <w:rsid w:val="008D2020"/>
    <w:rsid w:val="008D21BF"/>
    <w:rsid w:val="008D2419"/>
    <w:rsid w:val="008D2608"/>
    <w:rsid w:val="008D274E"/>
    <w:rsid w:val="008D2A72"/>
    <w:rsid w:val="008D2BC1"/>
    <w:rsid w:val="008D2D94"/>
    <w:rsid w:val="008D3574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0E7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B5"/>
    <w:rsid w:val="008E38B4"/>
    <w:rsid w:val="008E399A"/>
    <w:rsid w:val="008E3CBD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3C"/>
    <w:rsid w:val="008E72FC"/>
    <w:rsid w:val="008E756D"/>
    <w:rsid w:val="008E760A"/>
    <w:rsid w:val="008E7CD7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C21"/>
    <w:rsid w:val="008F7C64"/>
    <w:rsid w:val="00900160"/>
    <w:rsid w:val="0090035B"/>
    <w:rsid w:val="009004D7"/>
    <w:rsid w:val="009005D0"/>
    <w:rsid w:val="00900A5D"/>
    <w:rsid w:val="00900BB9"/>
    <w:rsid w:val="00901343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1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979"/>
    <w:rsid w:val="00931B2B"/>
    <w:rsid w:val="00931D37"/>
    <w:rsid w:val="00931F4C"/>
    <w:rsid w:val="00932007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8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E5"/>
    <w:rsid w:val="00966699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A81"/>
    <w:rsid w:val="00996DC2"/>
    <w:rsid w:val="00996F36"/>
    <w:rsid w:val="00997019"/>
    <w:rsid w:val="009976AA"/>
    <w:rsid w:val="009977CF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6114"/>
    <w:rsid w:val="009B617B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F36"/>
    <w:rsid w:val="009C5FD1"/>
    <w:rsid w:val="009C6583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E63"/>
    <w:rsid w:val="009D12F4"/>
    <w:rsid w:val="009D1871"/>
    <w:rsid w:val="009D19B7"/>
    <w:rsid w:val="009D19B8"/>
    <w:rsid w:val="009D1B1E"/>
    <w:rsid w:val="009D1F70"/>
    <w:rsid w:val="009D29B2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997"/>
    <w:rsid w:val="00A03A0E"/>
    <w:rsid w:val="00A03C1A"/>
    <w:rsid w:val="00A041F7"/>
    <w:rsid w:val="00A04259"/>
    <w:rsid w:val="00A04437"/>
    <w:rsid w:val="00A045B5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355"/>
    <w:rsid w:val="00A1147F"/>
    <w:rsid w:val="00A115F1"/>
    <w:rsid w:val="00A11D7B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B46"/>
    <w:rsid w:val="00A36E34"/>
    <w:rsid w:val="00A37181"/>
    <w:rsid w:val="00A3746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32E8"/>
    <w:rsid w:val="00A4360A"/>
    <w:rsid w:val="00A43A7D"/>
    <w:rsid w:val="00A43E13"/>
    <w:rsid w:val="00A442A4"/>
    <w:rsid w:val="00A4454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F52"/>
    <w:rsid w:val="00A6230C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D59"/>
    <w:rsid w:val="00A73FE8"/>
    <w:rsid w:val="00A7411E"/>
    <w:rsid w:val="00A75FFE"/>
    <w:rsid w:val="00A760CB"/>
    <w:rsid w:val="00A76360"/>
    <w:rsid w:val="00A764EB"/>
    <w:rsid w:val="00A7666E"/>
    <w:rsid w:val="00A76B2E"/>
    <w:rsid w:val="00A76C55"/>
    <w:rsid w:val="00A770B2"/>
    <w:rsid w:val="00A777A4"/>
    <w:rsid w:val="00A77A3C"/>
    <w:rsid w:val="00A77E9C"/>
    <w:rsid w:val="00A77F1A"/>
    <w:rsid w:val="00A8007E"/>
    <w:rsid w:val="00A80EC7"/>
    <w:rsid w:val="00A81052"/>
    <w:rsid w:val="00A816D0"/>
    <w:rsid w:val="00A82021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711"/>
    <w:rsid w:val="00A847DA"/>
    <w:rsid w:val="00A84993"/>
    <w:rsid w:val="00A849AC"/>
    <w:rsid w:val="00A84E18"/>
    <w:rsid w:val="00A8562C"/>
    <w:rsid w:val="00A857D5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586"/>
    <w:rsid w:val="00AA7A25"/>
    <w:rsid w:val="00AA7C24"/>
    <w:rsid w:val="00AA7D1E"/>
    <w:rsid w:val="00AA7D9F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3D11"/>
    <w:rsid w:val="00AB3FDE"/>
    <w:rsid w:val="00AB4223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FC0"/>
    <w:rsid w:val="00AD24D9"/>
    <w:rsid w:val="00AD27FA"/>
    <w:rsid w:val="00AD2990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2F2"/>
    <w:rsid w:val="00AD5812"/>
    <w:rsid w:val="00AD5835"/>
    <w:rsid w:val="00AD5B24"/>
    <w:rsid w:val="00AD5CE6"/>
    <w:rsid w:val="00AD6371"/>
    <w:rsid w:val="00AD6D89"/>
    <w:rsid w:val="00AD6DAC"/>
    <w:rsid w:val="00AD6E95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C68"/>
    <w:rsid w:val="00B04077"/>
    <w:rsid w:val="00B043A4"/>
    <w:rsid w:val="00B04630"/>
    <w:rsid w:val="00B04839"/>
    <w:rsid w:val="00B04881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3481"/>
    <w:rsid w:val="00B134A2"/>
    <w:rsid w:val="00B13B73"/>
    <w:rsid w:val="00B13DB3"/>
    <w:rsid w:val="00B13DC1"/>
    <w:rsid w:val="00B1422B"/>
    <w:rsid w:val="00B14943"/>
    <w:rsid w:val="00B149AE"/>
    <w:rsid w:val="00B14BD1"/>
    <w:rsid w:val="00B15995"/>
    <w:rsid w:val="00B161A8"/>
    <w:rsid w:val="00B16982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6BA"/>
    <w:rsid w:val="00B21768"/>
    <w:rsid w:val="00B21E22"/>
    <w:rsid w:val="00B2209E"/>
    <w:rsid w:val="00B221C5"/>
    <w:rsid w:val="00B22426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A1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649E"/>
    <w:rsid w:val="00B26BC6"/>
    <w:rsid w:val="00B26C3F"/>
    <w:rsid w:val="00B2724B"/>
    <w:rsid w:val="00B275A0"/>
    <w:rsid w:val="00B30017"/>
    <w:rsid w:val="00B306E1"/>
    <w:rsid w:val="00B310A4"/>
    <w:rsid w:val="00B31898"/>
    <w:rsid w:val="00B31A36"/>
    <w:rsid w:val="00B31C75"/>
    <w:rsid w:val="00B31D93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400EC"/>
    <w:rsid w:val="00B40C49"/>
    <w:rsid w:val="00B41598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32F0"/>
    <w:rsid w:val="00B63B07"/>
    <w:rsid w:val="00B65331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B71"/>
    <w:rsid w:val="00B75BDB"/>
    <w:rsid w:val="00B75F32"/>
    <w:rsid w:val="00B76058"/>
    <w:rsid w:val="00B761F1"/>
    <w:rsid w:val="00B7639F"/>
    <w:rsid w:val="00B76A7C"/>
    <w:rsid w:val="00B76BB7"/>
    <w:rsid w:val="00B76C2A"/>
    <w:rsid w:val="00B76E62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A7A"/>
    <w:rsid w:val="00B95BBD"/>
    <w:rsid w:val="00B95D2D"/>
    <w:rsid w:val="00B9638C"/>
    <w:rsid w:val="00B964A9"/>
    <w:rsid w:val="00B96667"/>
    <w:rsid w:val="00B9667D"/>
    <w:rsid w:val="00B96CD1"/>
    <w:rsid w:val="00B96DAE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7D4"/>
    <w:rsid w:val="00BA2BB1"/>
    <w:rsid w:val="00BA2D20"/>
    <w:rsid w:val="00BA2D3F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9F9"/>
    <w:rsid w:val="00BE2B2B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6C8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10B1"/>
    <w:rsid w:val="00C11386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C44"/>
    <w:rsid w:val="00C24CBD"/>
    <w:rsid w:val="00C24D9A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4A5"/>
    <w:rsid w:val="00C514B4"/>
    <w:rsid w:val="00C51A65"/>
    <w:rsid w:val="00C5213A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62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A2"/>
    <w:rsid w:val="00C61BF7"/>
    <w:rsid w:val="00C61F8C"/>
    <w:rsid w:val="00C6212C"/>
    <w:rsid w:val="00C6240A"/>
    <w:rsid w:val="00C636B8"/>
    <w:rsid w:val="00C646A5"/>
    <w:rsid w:val="00C64AEC"/>
    <w:rsid w:val="00C64B1F"/>
    <w:rsid w:val="00C64CF1"/>
    <w:rsid w:val="00C64EFD"/>
    <w:rsid w:val="00C653DB"/>
    <w:rsid w:val="00C65511"/>
    <w:rsid w:val="00C659E1"/>
    <w:rsid w:val="00C65BB9"/>
    <w:rsid w:val="00C65D52"/>
    <w:rsid w:val="00C65FE6"/>
    <w:rsid w:val="00C66420"/>
    <w:rsid w:val="00C6656E"/>
    <w:rsid w:val="00C66BA8"/>
    <w:rsid w:val="00C66F55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C7"/>
    <w:rsid w:val="00C77654"/>
    <w:rsid w:val="00C7768E"/>
    <w:rsid w:val="00C778D1"/>
    <w:rsid w:val="00C77C39"/>
    <w:rsid w:val="00C77FD5"/>
    <w:rsid w:val="00C8022F"/>
    <w:rsid w:val="00C802F9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7A6"/>
    <w:rsid w:val="00C83BAC"/>
    <w:rsid w:val="00C83BCA"/>
    <w:rsid w:val="00C83C73"/>
    <w:rsid w:val="00C84512"/>
    <w:rsid w:val="00C84522"/>
    <w:rsid w:val="00C84768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F7"/>
    <w:rsid w:val="00C9268D"/>
    <w:rsid w:val="00C928E2"/>
    <w:rsid w:val="00C92B6C"/>
    <w:rsid w:val="00C9329B"/>
    <w:rsid w:val="00C937F8"/>
    <w:rsid w:val="00C939EB"/>
    <w:rsid w:val="00C9407C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F9D"/>
    <w:rsid w:val="00CA71A6"/>
    <w:rsid w:val="00CA7F6C"/>
    <w:rsid w:val="00CA7FFE"/>
    <w:rsid w:val="00CB1570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646C"/>
    <w:rsid w:val="00CB684D"/>
    <w:rsid w:val="00CB6A2A"/>
    <w:rsid w:val="00CB6B60"/>
    <w:rsid w:val="00CB6B89"/>
    <w:rsid w:val="00CB6E00"/>
    <w:rsid w:val="00CB7673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D0821"/>
    <w:rsid w:val="00CD0DF1"/>
    <w:rsid w:val="00CD0EBD"/>
    <w:rsid w:val="00CD0F27"/>
    <w:rsid w:val="00CD0F52"/>
    <w:rsid w:val="00CD0F8E"/>
    <w:rsid w:val="00CD10E9"/>
    <w:rsid w:val="00CD1254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F12"/>
    <w:rsid w:val="00CE7F5B"/>
    <w:rsid w:val="00CF085F"/>
    <w:rsid w:val="00CF0A31"/>
    <w:rsid w:val="00CF0B4D"/>
    <w:rsid w:val="00CF0CEF"/>
    <w:rsid w:val="00CF0F72"/>
    <w:rsid w:val="00CF1076"/>
    <w:rsid w:val="00CF11DA"/>
    <w:rsid w:val="00CF1B17"/>
    <w:rsid w:val="00CF1EE5"/>
    <w:rsid w:val="00CF22D6"/>
    <w:rsid w:val="00CF2371"/>
    <w:rsid w:val="00CF277E"/>
    <w:rsid w:val="00CF2E5A"/>
    <w:rsid w:val="00CF3968"/>
    <w:rsid w:val="00CF3CD4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B50"/>
    <w:rsid w:val="00D13E82"/>
    <w:rsid w:val="00D14A78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AF5"/>
    <w:rsid w:val="00D26B2A"/>
    <w:rsid w:val="00D26D02"/>
    <w:rsid w:val="00D27041"/>
    <w:rsid w:val="00D276C0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B12"/>
    <w:rsid w:val="00D34BD6"/>
    <w:rsid w:val="00D34F02"/>
    <w:rsid w:val="00D34FF0"/>
    <w:rsid w:val="00D351BD"/>
    <w:rsid w:val="00D36050"/>
    <w:rsid w:val="00D3614D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DC"/>
    <w:rsid w:val="00D475A1"/>
    <w:rsid w:val="00D47883"/>
    <w:rsid w:val="00D4799A"/>
    <w:rsid w:val="00D47AF4"/>
    <w:rsid w:val="00D47B4A"/>
    <w:rsid w:val="00D47D5E"/>
    <w:rsid w:val="00D50047"/>
    <w:rsid w:val="00D501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A9"/>
    <w:rsid w:val="00D6063C"/>
    <w:rsid w:val="00D607FE"/>
    <w:rsid w:val="00D60DDA"/>
    <w:rsid w:val="00D60E96"/>
    <w:rsid w:val="00D61783"/>
    <w:rsid w:val="00D61B14"/>
    <w:rsid w:val="00D62089"/>
    <w:rsid w:val="00D62291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4B07"/>
    <w:rsid w:val="00D84BBE"/>
    <w:rsid w:val="00D85183"/>
    <w:rsid w:val="00D851FD"/>
    <w:rsid w:val="00D8526A"/>
    <w:rsid w:val="00D85542"/>
    <w:rsid w:val="00D85871"/>
    <w:rsid w:val="00D8621C"/>
    <w:rsid w:val="00D8630C"/>
    <w:rsid w:val="00D86891"/>
    <w:rsid w:val="00D86E69"/>
    <w:rsid w:val="00D86EE0"/>
    <w:rsid w:val="00D871DF"/>
    <w:rsid w:val="00D879FB"/>
    <w:rsid w:val="00D87A19"/>
    <w:rsid w:val="00D902EF"/>
    <w:rsid w:val="00D90920"/>
    <w:rsid w:val="00D90AA4"/>
    <w:rsid w:val="00D90D1C"/>
    <w:rsid w:val="00D90F25"/>
    <w:rsid w:val="00D90FF6"/>
    <w:rsid w:val="00D91401"/>
    <w:rsid w:val="00D928C7"/>
    <w:rsid w:val="00D92D12"/>
    <w:rsid w:val="00D93122"/>
    <w:rsid w:val="00D934A1"/>
    <w:rsid w:val="00D939C1"/>
    <w:rsid w:val="00D93C72"/>
    <w:rsid w:val="00D94069"/>
    <w:rsid w:val="00D940AC"/>
    <w:rsid w:val="00D94391"/>
    <w:rsid w:val="00D94625"/>
    <w:rsid w:val="00D94841"/>
    <w:rsid w:val="00D94D1D"/>
    <w:rsid w:val="00D94DA9"/>
    <w:rsid w:val="00D94F98"/>
    <w:rsid w:val="00D9527C"/>
    <w:rsid w:val="00D957B6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CA1"/>
    <w:rsid w:val="00DA0023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4189"/>
    <w:rsid w:val="00DA41F4"/>
    <w:rsid w:val="00DA43E7"/>
    <w:rsid w:val="00DA4523"/>
    <w:rsid w:val="00DA4D57"/>
    <w:rsid w:val="00DA503A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2427"/>
    <w:rsid w:val="00DB298D"/>
    <w:rsid w:val="00DB29D9"/>
    <w:rsid w:val="00DB323E"/>
    <w:rsid w:val="00DB32D5"/>
    <w:rsid w:val="00DB341B"/>
    <w:rsid w:val="00DB35D5"/>
    <w:rsid w:val="00DB3C8B"/>
    <w:rsid w:val="00DB3D89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4061"/>
    <w:rsid w:val="00DC435F"/>
    <w:rsid w:val="00DC4F6A"/>
    <w:rsid w:val="00DC4FB0"/>
    <w:rsid w:val="00DC5014"/>
    <w:rsid w:val="00DC5462"/>
    <w:rsid w:val="00DC59F1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6D2"/>
    <w:rsid w:val="00DD1ACF"/>
    <w:rsid w:val="00DD1B94"/>
    <w:rsid w:val="00DD1CDB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83A"/>
    <w:rsid w:val="00DE5D3C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65C5"/>
    <w:rsid w:val="00DF6B45"/>
    <w:rsid w:val="00DF6F98"/>
    <w:rsid w:val="00DF73D1"/>
    <w:rsid w:val="00DF74BE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62B7"/>
    <w:rsid w:val="00E0663E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484"/>
    <w:rsid w:val="00E13603"/>
    <w:rsid w:val="00E1373F"/>
    <w:rsid w:val="00E1376C"/>
    <w:rsid w:val="00E13AC1"/>
    <w:rsid w:val="00E143E0"/>
    <w:rsid w:val="00E144AC"/>
    <w:rsid w:val="00E1477F"/>
    <w:rsid w:val="00E147BF"/>
    <w:rsid w:val="00E1518B"/>
    <w:rsid w:val="00E15379"/>
    <w:rsid w:val="00E15AA6"/>
    <w:rsid w:val="00E15B8C"/>
    <w:rsid w:val="00E15BAC"/>
    <w:rsid w:val="00E15D5E"/>
    <w:rsid w:val="00E15D8B"/>
    <w:rsid w:val="00E16053"/>
    <w:rsid w:val="00E16287"/>
    <w:rsid w:val="00E16363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8DD"/>
    <w:rsid w:val="00E26B4D"/>
    <w:rsid w:val="00E26E46"/>
    <w:rsid w:val="00E26FA8"/>
    <w:rsid w:val="00E272A9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3EA"/>
    <w:rsid w:val="00E34447"/>
    <w:rsid w:val="00E347E7"/>
    <w:rsid w:val="00E34885"/>
    <w:rsid w:val="00E34957"/>
    <w:rsid w:val="00E349CC"/>
    <w:rsid w:val="00E34D17"/>
    <w:rsid w:val="00E35246"/>
    <w:rsid w:val="00E354A0"/>
    <w:rsid w:val="00E35583"/>
    <w:rsid w:val="00E357D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70E7"/>
    <w:rsid w:val="00E77240"/>
    <w:rsid w:val="00E77399"/>
    <w:rsid w:val="00E773F9"/>
    <w:rsid w:val="00E775A8"/>
    <w:rsid w:val="00E77EE5"/>
    <w:rsid w:val="00E80272"/>
    <w:rsid w:val="00E80307"/>
    <w:rsid w:val="00E80E0D"/>
    <w:rsid w:val="00E8111E"/>
    <w:rsid w:val="00E81329"/>
    <w:rsid w:val="00E8132F"/>
    <w:rsid w:val="00E8143E"/>
    <w:rsid w:val="00E81545"/>
    <w:rsid w:val="00E81A39"/>
    <w:rsid w:val="00E81B8D"/>
    <w:rsid w:val="00E821F7"/>
    <w:rsid w:val="00E82622"/>
    <w:rsid w:val="00E82776"/>
    <w:rsid w:val="00E828F9"/>
    <w:rsid w:val="00E82A41"/>
    <w:rsid w:val="00E82EFF"/>
    <w:rsid w:val="00E82F61"/>
    <w:rsid w:val="00E8359B"/>
    <w:rsid w:val="00E83634"/>
    <w:rsid w:val="00E83896"/>
    <w:rsid w:val="00E83B20"/>
    <w:rsid w:val="00E8400A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65"/>
    <w:rsid w:val="00E9040D"/>
    <w:rsid w:val="00E90D2D"/>
    <w:rsid w:val="00E9121F"/>
    <w:rsid w:val="00E913F7"/>
    <w:rsid w:val="00E914AF"/>
    <w:rsid w:val="00E915A1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D12"/>
    <w:rsid w:val="00E96EB1"/>
    <w:rsid w:val="00E97181"/>
    <w:rsid w:val="00E97293"/>
    <w:rsid w:val="00E979C1"/>
    <w:rsid w:val="00EA082A"/>
    <w:rsid w:val="00EA0A2D"/>
    <w:rsid w:val="00EA0CEE"/>
    <w:rsid w:val="00EA0D6B"/>
    <w:rsid w:val="00EA0F5C"/>
    <w:rsid w:val="00EA12D1"/>
    <w:rsid w:val="00EA12EC"/>
    <w:rsid w:val="00EA15EA"/>
    <w:rsid w:val="00EA1923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404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4E09"/>
    <w:rsid w:val="00EC635D"/>
    <w:rsid w:val="00EC641D"/>
    <w:rsid w:val="00EC6BC0"/>
    <w:rsid w:val="00EC6BEE"/>
    <w:rsid w:val="00EC6C8C"/>
    <w:rsid w:val="00EC6E83"/>
    <w:rsid w:val="00EC7048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59A"/>
    <w:rsid w:val="00ED2783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4225"/>
    <w:rsid w:val="00EE42E8"/>
    <w:rsid w:val="00EE45B0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A3"/>
    <w:rsid w:val="00EE784B"/>
    <w:rsid w:val="00EE7D32"/>
    <w:rsid w:val="00EF003F"/>
    <w:rsid w:val="00EF0141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78B"/>
    <w:rsid w:val="00F14AA2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F4B"/>
    <w:rsid w:val="00F2514A"/>
    <w:rsid w:val="00F2521F"/>
    <w:rsid w:val="00F25311"/>
    <w:rsid w:val="00F25514"/>
    <w:rsid w:val="00F2572B"/>
    <w:rsid w:val="00F25C3B"/>
    <w:rsid w:val="00F25DAA"/>
    <w:rsid w:val="00F260C0"/>
    <w:rsid w:val="00F26136"/>
    <w:rsid w:val="00F2641A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20DC"/>
    <w:rsid w:val="00F42274"/>
    <w:rsid w:val="00F42442"/>
    <w:rsid w:val="00F42547"/>
    <w:rsid w:val="00F425A6"/>
    <w:rsid w:val="00F42ACB"/>
    <w:rsid w:val="00F42DE0"/>
    <w:rsid w:val="00F42EC5"/>
    <w:rsid w:val="00F42FD4"/>
    <w:rsid w:val="00F43233"/>
    <w:rsid w:val="00F432B0"/>
    <w:rsid w:val="00F433E5"/>
    <w:rsid w:val="00F43786"/>
    <w:rsid w:val="00F43EB0"/>
    <w:rsid w:val="00F448DF"/>
    <w:rsid w:val="00F44A04"/>
    <w:rsid w:val="00F44BE6"/>
    <w:rsid w:val="00F44C84"/>
    <w:rsid w:val="00F44D1B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87"/>
    <w:rsid w:val="00F46A81"/>
    <w:rsid w:val="00F46B68"/>
    <w:rsid w:val="00F47051"/>
    <w:rsid w:val="00F47868"/>
    <w:rsid w:val="00F4787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A12"/>
    <w:rsid w:val="00F60E90"/>
    <w:rsid w:val="00F60F18"/>
    <w:rsid w:val="00F61183"/>
    <w:rsid w:val="00F612A4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55E"/>
    <w:rsid w:val="00FA031B"/>
    <w:rsid w:val="00FA06A9"/>
    <w:rsid w:val="00FA0C53"/>
    <w:rsid w:val="00FA157D"/>
    <w:rsid w:val="00FA15FB"/>
    <w:rsid w:val="00FA1650"/>
    <w:rsid w:val="00FA172B"/>
    <w:rsid w:val="00FA190C"/>
    <w:rsid w:val="00FA1A40"/>
    <w:rsid w:val="00FA23EA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4B0"/>
    <w:rsid w:val="00FB74F7"/>
    <w:rsid w:val="00FB7521"/>
    <w:rsid w:val="00FB7740"/>
    <w:rsid w:val="00FB792D"/>
    <w:rsid w:val="00FC078B"/>
    <w:rsid w:val="00FC0896"/>
    <w:rsid w:val="00FC0A40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3580"/>
    <w:rsid w:val="00FD364F"/>
    <w:rsid w:val="00FD41FA"/>
    <w:rsid w:val="00FD44CE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4134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2355075E"/>
  <w15:docId w15:val="{ECF9245A-6579-45AE-BBEC-C2FE33A5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3EDD-3544-435B-9BA8-54324A16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</TotalTime>
  <Pages>37</Pages>
  <Words>6300</Words>
  <Characters>35911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42127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11</cp:revision>
  <cp:lastPrinted>2022-08-04T05:01:00Z</cp:lastPrinted>
  <dcterms:created xsi:type="dcterms:W3CDTF">2022-08-09T02:59:00Z</dcterms:created>
  <dcterms:modified xsi:type="dcterms:W3CDTF">2022-08-11T02:11:00Z</dcterms:modified>
</cp:coreProperties>
</file>