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899BE" w14:textId="10D68D47" w:rsidR="00404471" w:rsidRPr="00191C94"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rPr>
      </w:pPr>
      <w:bookmarkStart w:id="0" w:name="_GoBack"/>
      <w:bookmarkEnd w:id="0"/>
    </w:p>
    <w:p w14:paraId="49CED74E"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F26978A"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2690588F" w14:textId="77777777" w:rsidR="0047103A" w:rsidRPr="00355265"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355265">
        <w:rPr>
          <w:rFonts w:ascii="Times New Roman" w:hAnsi="Times New Roman" w:cs="Times New Roman"/>
          <w:b/>
          <w:bCs/>
          <w:sz w:val="28"/>
          <w:szCs w:val="28"/>
        </w:rPr>
        <w:tab/>
      </w:r>
    </w:p>
    <w:p w14:paraId="0AA22E1C" w14:textId="77777777" w:rsidR="0047103A" w:rsidRPr="00355265"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355265">
        <w:rPr>
          <w:rFonts w:ascii="Times New Roman" w:hAnsi="Times New Roman" w:cs="Times New Roman"/>
          <w:b/>
          <w:bCs/>
          <w:sz w:val="40"/>
          <w:szCs w:val="40"/>
        </w:rPr>
        <w:t>Haad</w:t>
      </w:r>
      <w:proofErr w:type="spellEnd"/>
      <w:r w:rsidRPr="00355265">
        <w:rPr>
          <w:rFonts w:ascii="Times New Roman" w:hAnsi="Times New Roman" w:cs="Times New Roman"/>
          <w:b/>
          <w:bCs/>
          <w:sz w:val="40"/>
          <w:szCs w:val="40"/>
        </w:rPr>
        <w:t xml:space="preserve"> </w:t>
      </w:r>
      <w:proofErr w:type="spellStart"/>
      <w:r w:rsidRPr="00355265">
        <w:rPr>
          <w:rFonts w:ascii="Times New Roman" w:hAnsi="Times New Roman" w:cs="Times New Roman"/>
          <w:b/>
          <w:bCs/>
          <w:sz w:val="40"/>
          <w:szCs w:val="40"/>
        </w:rPr>
        <w:t>Thip</w:t>
      </w:r>
      <w:proofErr w:type="spellEnd"/>
      <w:r w:rsidRPr="00355265">
        <w:rPr>
          <w:rFonts w:ascii="Times New Roman" w:hAnsi="Times New Roman" w:cs="Times New Roman"/>
          <w:b/>
          <w:bCs/>
          <w:sz w:val="40"/>
          <w:szCs w:val="40"/>
        </w:rPr>
        <w:t xml:space="preserve"> Public Company Limited</w:t>
      </w:r>
    </w:p>
    <w:p w14:paraId="0ACF9894" w14:textId="77777777" w:rsidR="00E90410" w:rsidRPr="00355265"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355265">
        <w:rPr>
          <w:rFonts w:ascii="Times New Roman" w:hAnsi="Times New Roman" w:cs="Times New Roman"/>
          <w:b/>
          <w:bCs/>
          <w:sz w:val="40"/>
          <w:szCs w:val="40"/>
        </w:rPr>
        <w:t xml:space="preserve">and its </w:t>
      </w:r>
      <w:r w:rsidR="009E20DB" w:rsidRPr="00355265">
        <w:rPr>
          <w:rFonts w:ascii="Times New Roman" w:hAnsi="Times New Roman" w:cs="Times New Roman"/>
          <w:b/>
          <w:bCs/>
          <w:sz w:val="40"/>
          <w:szCs w:val="50"/>
        </w:rPr>
        <w:t>S</w:t>
      </w:r>
      <w:r w:rsidR="00B976E4" w:rsidRPr="00355265">
        <w:rPr>
          <w:rFonts w:ascii="Times New Roman" w:hAnsi="Times New Roman" w:cs="Times New Roman"/>
          <w:b/>
          <w:bCs/>
          <w:sz w:val="40"/>
          <w:szCs w:val="40"/>
        </w:rPr>
        <w:t>ubsidiaries</w:t>
      </w:r>
    </w:p>
    <w:p w14:paraId="591D2647" w14:textId="77777777" w:rsidR="00D04525" w:rsidRPr="00355265"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4135B11F" w14:textId="53429D08" w:rsidR="00764046" w:rsidRPr="00355265" w:rsidRDefault="00764046" w:rsidP="00764046">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rPr>
        <w:t xml:space="preserve">Condensed </w:t>
      </w:r>
      <w:r w:rsidR="00EC55AD">
        <w:rPr>
          <w:rFonts w:ascii="Times New Roman" w:hAnsi="Times New Roman" w:cs="Times New Roman"/>
          <w:spacing w:val="-3"/>
          <w:sz w:val="36"/>
          <w:szCs w:val="36"/>
        </w:rPr>
        <w:t>i</w:t>
      </w:r>
      <w:r w:rsidRPr="00355265">
        <w:rPr>
          <w:rFonts w:ascii="Times New Roman" w:hAnsi="Times New Roman" w:cs="Times New Roman"/>
          <w:spacing w:val="-3"/>
          <w:sz w:val="36"/>
          <w:szCs w:val="36"/>
        </w:rPr>
        <w:t>nterim financial statements</w:t>
      </w:r>
    </w:p>
    <w:p w14:paraId="43D8B94B" w14:textId="77777777" w:rsidR="00764046" w:rsidRPr="00355265" w:rsidRDefault="00764046" w:rsidP="00764046">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for the three-month and six-month periods ended</w:t>
      </w:r>
    </w:p>
    <w:p w14:paraId="6C495393" w14:textId="6000C3D0" w:rsidR="00764046" w:rsidRPr="00F964F8" w:rsidRDefault="00764046" w:rsidP="00764046">
      <w:pPr>
        <w:shd w:val="clear" w:color="auto" w:fill="FFFFFF"/>
        <w:jc w:val="center"/>
        <w:rPr>
          <w:rFonts w:ascii="Times New Roman" w:hAnsi="Times New Roman" w:cstheme="minorBidi"/>
          <w:spacing w:val="-3"/>
          <w:sz w:val="36"/>
          <w:szCs w:val="45"/>
        </w:rPr>
      </w:pPr>
      <w:r>
        <w:rPr>
          <w:rFonts w:ascii="Times New Roman" w:hAnsi="Times New Roman" w:cs="Times New Roman"/>
          <w:spacing w:val="-3"/>
          <w:sz w:val="36"/>
          <w:szCs w:val="36"/>
          <w:lang w:val="en-GB" w:bidi="ar-SA"/>
        </w:rPr>
        <w:t>30</w:t>
      </w:r>
      <w:r w:rsidRPr="00355265">
        <w:rPr>
          <w:rFonts w:ascii="Times New Roman" w:hAnsi="Times New Roman" w:cs="Times New Roman"/>
          <w:spacing w:val="-3"/>
          <w:sz w:val="36"/>
          <w:szCs w:val="36"/>
          <w:lang w:val="en-GB" w:bidi="ar-SA"/>
        </w:rPr>
        <w:t xml:space="preserve"> June </w:t>
      </w:r>
      <w:r>
        <w:rPr>
          <w:rFonts w:ascii="Times New Roman" w:hAnsi="Times New Roman" w:cs="Times New Roman"/>
          <w:spacing w:val="-3"/>
          <w:sz w:val="36"/>
          <w:szCs w:val="36"/>
          <w:lang w:val="en-GB" w:bidi="ar-SA"/>
        </w:rPr>
        <w:t>202</w:t>
      </w:r>
      <w:r w:rsidR="00F964F8">
        <w:rPr>
          <w:rFonts w:ascii="Times New Roman" w:hAnsi="Times New Roman" w:cs="Times New Roman"/>
          <w:spacing w:val="-3"/>
          <w:sz w:val="36"/>
          <w:szCs w:val="36"/>
          <w:lang w:val="en-GB" w:bidi="ar-SA"/>
        </w:rPr>
        <w:t>2</w:t>
      </w:r>
    </w:p>
    <w:p w14:paraId="54182CBB" w14:textId="77777777" w:rsidR="00764046" w:rsidRPr="00355265" w:rsidRDefault="00764046" w:rsidP="00764046">
      <w:pPr>
        <w:shd w:val="clear" w:color="auto" w:fill="FFFFFF"/>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and</w:t>
      </w:r>
    </w:p>
    <w:p w14:paraId="3E78E55D" w14:textId="77777777" w:rsidR="00764046" w:rsidRPr="00355265" w:rsidRDefault="00764046" w:rsidP="00764046">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Independent auditor’s review report</w:t>
      </w:r>
    </w:p>
    <w:p w14:paraId="317D7A2D"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35C4EA1D"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1E9834FC" w14:textId="77777777" w:rsidR="00D04525" w:rsidRPr="0035526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sectPr w:rsidR="00D04525" w:rsidRPr="00355265" w:rsidSect="009F5E6B">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50357A7E"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355265">
        <w:rPr>
          <w:rFonts w:ascii="Times New Roman" w:hAnsi="Times New Roman" w:cs="Times New Roman"/>
          <w:b/>
          <w:bCs/>
          <w:sz w:val="28"/>
          <w:szCs w:val="28"/>
        </w:rPr>
        <w:lastRenderedPageBreak/>
        <w:t>Independent Audito</w:t>
      </w:r>
      <w:r w:rsidR="00572BA2" w:rsidRPr="00355265">
        <w:rPr>
          <w:rFonts w:ascii="Times New Roman" w:hAnsi="Times New Roman" w:cs="Times New Roman"/>
          <w:b/>
          <w:bCs/>
          <w:sz w:val="28"/>
          <w:szCs w:val="28"/>
        </w:rPr>
        <w:t>r’s Report</w:t>
      </w:r>
      <w:r w:rsidR="007A30A3" w:rsidRPr="00355265">
        <w:rPr>
          <w:rFonts w:ascii="Times New Roman" w:hAnsi="Times New Roman" w:cs="Times New Roman"/>
          <w:b/>
          <w:bCs/>
          <w:sz w:val="28"/>
          <w:szCs w:val="28"/>
        </w:rPr>
        <w:t xml:space="preserve"> on Review of Interim Financial Information</w:t>
      </w:r>
    </w:p>
    <w:p w14:paraId="2EA91089" w14:textId="77777777" w:rsidR="00440A4C" w:rsidRPr="00355265" w:rsidRDefault="00440A4C" w:rsidP="00EC3457">
      <w:pPr>
        <w:pStyle w:val="RNormal"/>
        <w:ind w:right="-25"/>
        <w:rPr>
          <w:rFonts w:cs="Times New Roman"/>
          <w:szCs w:val="22"/>
        </w:rPr>
      </w:pPr>
    </w:p>
    <w:p w14:paraId="26EC2CAA" w14:textId="77777777" w:rsidR="003D6E1C" w:rsidRPr="00355265" w:rsidRDefault="003D6E1C" w:rsidP="00EC3457">
      <w:pPr>
        <w:pStyle w:val="RNormal"/>
        <w:ind w:right="-25"/>
        <w:rPr>
          <w:rFonts w:cs="Times New Roman"/>
          <w:szCs w:val="22"/>
        </w:rPr>
      </w:pPr>
    </w:p>
    <w:p w14:paraId="4D7A47E1"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355265">
        <w:rPr>
          <w:rFonts w:ascii="Times New Roman" w:hAnsi="Times New Roman" w:cs="Times New Roman"/>
          <w:b/>
          <w:bCs/>
          <w:sz w:val="24"/>
          <w:szCs w:val="24"/>
        </w:rPr>
        <w:t xml:space="preserve">To the </w:t>
      </w:r>
      <w:r w:rsidR="007A30A3" w:rsidRPr="00355265">
        <w:rPr>
          <w:rFonts w:ascii="Times New Roman" w:hAnsi="Times New Roman" w:cs="Times New Roman"/>
          <w:b/>
          <w:bCs/>
          <w:sz w:val="24"/>
          <w:szCs w:val="24"/>
        </w:rPr>
        <w:t>Board of Directors</w:t>
      </w:r>
      <w:r w:rsidRPr="00355265">
        <w:rPr>
          <w:rFonts w:ascii="Times New Roman" w:hAnsi="Times New Roman" w:cs="Times New Roman"/>
          <w:b/>
          <w:bCs/>
          <w:sz w:val="24"/>
          <w:szCs w:val="24"/>
        </w:rPr>
        <w:t xml:space="preserve"> of </w:t>
      </w:r>
      <w:proofErr w:type="spellStart"/>
      <w:r w:rsidRPr="00355265">
        <w:rPr>
          <w:rFonts w:ascii="Times New Roman" w:hAnsi="Times New Roman" w:cs="Times New Roman"/>
          <w:b/>
          <w:bCs/>
          <w:sz w:val="24"/>
          <w:szCs w:val="24"/>
        </w:rPr>
        <w:t>Haad</w:t>
      </w:r>
      <w:proofErr w:type="spellEnd"/>
      <w:r w:rsidRPr="00355265">
        <w:rPr>
          <w:rFonts w:ascii="Times New Roman" w:hAnsi="Times New Roman" w:cs="Times New Roman"/>
          <w:b/>
          <w:bCs/>
          <w:sz w:val="24"/>
          <w:szCs w:val="24"/>
        </w:rPr>
        <w:t xml:space="preserve"> </w:t>
      </w:r>
      <w:proofErr w:type="spellStart"/>
      <w:r w:rsidRPr="00355265">
        <w:rPr>
          <w:rFonts w:ascii="Times New Roman" w:hAnsi="Times New Roman" w:cs="Times New Roman"/>
          <w:b/>
          <w:bCs/>
          <w:sz w:val="24"/>
          <w:szCs w:val="24"/>
        </w:rPr>
        <w:t>Thip</w:t>
      </w:r>
      <w:proofErr w:type="spellEnd"/>
      <w:r w:rsidRPr="00355265">
        <w:rPr>
          <w:rFonts w:ascii="Times New Roman" w:hAnsi="Times New Roman" w:cs="Times New Roman"/>
          <w:b/>
          <w:bCs/>
          <w:sz w:val="24"/>
          <w:szCs w:val="24"/>
        </w:rPr>
        <w:t xml:space="preserve"> Public Company Limited</w:t>
      </w:r>
    </w:p>
    <w:p w14:paraId="67245F93" w14:textId="77777777" w:rsidR="00440A4C" w:rsidRPr="00355265"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79736643" w14:textId="77777777" w:rsidR="003D6E1C" w:rsidRPr="00355265"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6FBB448" w14:textId="52A7225E" w:rsidR="00764046" w:rsidRPr="00355265" w:rsidRDefault="00764046" w:rsidP="0076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I have reviewed the accompanying consolidated and separate statements of financial position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and its subsidiaries, and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respectively, as at   </w:t>
      </w:r>
      <w:r>
        <w:rPr>
          <w:rFonts w:ascii="Times New Roman" w:hAnsi="Times New Roman" w:cs="Times New Roman"/>
          <w:sz w:val="22"/>
          <w:szCs w:val="22"/>
        </w:rPr>
        <w:t>30</w:t>
      </w:r>
      <w:r w:rsidRPr="00355265">
        <w:rPr>
          <w:rFonts w:ascii="Times New Roman" w:hAnsi="Times New Roman" w:cs="Times New Roman"/>
          <w:sz w:val="22"/>
          <w:szCs w:val="22"/>
        </w:rPr>
        <w:t xml:space="preserve"> June </w:t>
      </w:r>
      <w:r>
        <w:rPr>
          <w:rFonts w:ascii="Times New Roman" w:hAnsi="Times New Roman" w:cs="Times New Roman"/>
          <w:sz w:val="22"/>
          <w:szCs w:val="22"/>
        </w:rPr>
        <w:t>202</w:t>
      </w:r>
      <w:r w:rsidR="00F964F8">
        <w:rPr>
          <w:rFonts w:ascii="Times New Roman" w:hAnsi="Times New Roman" w:cs="Times New Roman"/>
          <w:sz w:val="22"/>
          <w:szCs w:val="22"/>
        </w:rPr>
        <w:t>2</w:t>
      </w:r>
      <w:r w:rsidRPr="00355265">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for the three-month and  </w:t>
      </w:r>
      <w:r>
        <w:rPr>
          <w:rFonts w:ascii="Times New Roman" w:hAnsi="Times New Roman" w:cs="Times New Roman"/>
          <w:sz w:val="22"/>
          <w:szCs w:val="22"/>
        </w:rPr>
        <w:br/>
        <w:t>six-month periods ended 30 June 202</w:t>
      </w:r>
      <w:r w:rsidR="00F964F8">
        <w:rPr>
          <w:rFonts w:ascii="Times New Roman" w:hAnsi="Times New Roman" w:cs="Times New Roman"/>
          <w:sz w:val="22"/>
          <w:szCs w:val="22"/>
        </w:rPr>
        <w:t>2</w:t>
      </w:r>
      <w:r>
        <w:rPr>
          <w:rFonts w:ascii="Times New Roman" w:hAnsi="Times New Roman" w:cs="Times New Roman"/>
          <w:sz w:val="22"/>
          <w:szCs w:val="22"/>
        </w:rPr>
        <w:t xml:space="preserve">, the consolidated and separate statements of </w:t>
      </w:r>
      <w:r w:rsidRPr="00355265">
        <w:rPr>
          <w:rFonts w:ascii="Times New Roman" w:hAnsi="Times New Roman" w:cs="Times New Roman"/>
          <w:sz w:val="22"/>
          <w:szCs w:val="22"/>
        </w:rPr>
        <w:t xml:space="preserve">changes in equity and cash flows for the six-month period ended </w:t>
      </w:r>
      <w:r>
        <w:rPr>
          <w:rFonts w:ascii="Times New Roman" w:hAnsi="Times New Roman" w:cs="Times New Roman"/>
          <w:sz w:val="22"/>
          <w:szCs w:val="22"/>
        </w:rPr>
        <w:t>30</w:t>
      </w:r>
      <w:r w:rsidRPr="00355265">
        <w:rPr>
          <w:rFonts w:ascii="Times New Roman" w:hAnsi="Times New Roman" w:cs="Times New Roman"/>
          <w:sz w:val="22"/>
          <w:szCs w:val="22"/>
        </w:rPr>
        <w:t xml:space="preserve"> June </w:t>
      </w:r>
      <w:r>
        <w:rPr>
          <w:rFonts w:ascii="Times New Roman" w:hAnsi="Times New Roman" w:cs="Times New Roman"/>
          <w:sz w:val="22"/>
          <w:szCs w:val="22"/>
        </w:rPr>
        <w:t>202</w:t>
      </w:r>
      <w:r w:rsidR="00F964F8">
        <w:rPr>
          <w:rFonts w:ascii="Times New Roman" w:hAnsi="Times New Roman" w:cs="Times New Roman"/>
          <w:sz w:val="22"/>
          <w:szCs w:val="22"/>
        </w:rPr>
        <w:t>2</w:t>
      </w:r>
      <w:r w:rsidRPr="00355265">
        <w:rPr>
          <w:rFonts w:ascii="Times New Roman" w:hAnsi="Times New Roman" w:cs="Times New Roman"/>
          <w:sz w:val="22"/>
          <w:szCs w:val="22"/>
        </w:rPr>
        <w:t xml:space="preserve">; and condensed notes (“interim financial information”). Management is responsible for the preparation and presentation of this interim financial </w:t>
      </w:r>
      <w:r w:rsidRPr="00355265">
        <w:rPr>
          <w:rFonts w:ascii="Times New Roman" w:hAnsi="Times New Roman" w:cs="Times New Roman"/>
          <w:spacing w:val="-4"/>
          <w:sz w:val="22"/>
          <w:szCs w:val="22"/>
        </w:rPr>
        <w:t xml:space="preserve">information in accordance with Thai Accounting Standard </w:t>
      </w:r>
      <w:r>
        <w:rPr>
          <w:rFonts w:ascii="Times New Roman" w:hAnsi="Times New Roman" w:cs="Times New Roman"/>
          <w:spacing w:val="-4"/>
          <w:sz w:val="22"/>
          <w:szCs w:val="22"/>
        </w:rPr>
        <w:t>34</w:t>
      </w:r>
      <w:r w:rsidRPr="00355265">
        <w:rPr>
          <w:rFonts w:ascii="Times New Roman" w:hAnsi="Times New Roman" w:cs="Times New Roman"/>
          <w:spacing w:val="-4"/>
          <w:sz w:val="22"/>
          <w:szCs w:val="22"/>
        </w:rPr>
        <w:t xml:space="preserve">, “Interim Financial Reporting”. </w:t>
      </w:r>
      <w:r w:rsidRPr="00355265">
        <w:rPr>
          <w:rFonts w:ascii="Times New Roman" w:hAnsi="Times New Roman" w:cs="Times New Roman"/>
          <w:sz w:val="22"/>
          <w:szCs w:val="22"/>
        </w:rPr>
        <w:t>My responsibility is to express a conclusion on this interim financial information based on my review.</w:t>
      </w:r>
    </w:p>
    <w:p w14:paraId="041F32AE"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BE7F62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Scope of Review</w:t>
      </w:r>
    </w:p>
    <w:p w14:paraId="4CDB382B"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1106A915"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I conducted my review in accordance with Thai Standard on Review Engagements </w:t>
      </w:r>
      <w:r w:rsidR="002A64D4">
        <w:rPr>
          <w:rFonts w:ascii="Times New Roman" w:hAnsi="Times New Roman" w:cs="Times New Roman"/>
          <w:sz w:val="22"/>
          <w:szCs w:val="22"/>
        </w:rPr>
        <w:t>2410</w:t>
      </w:r>
      <w:r w:rsidRPr="00355265">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sidRPr="00355265">
        <w:rPr>
          <w:rFonts w:ascii="Times New Roman" w:hAnsi="Times New Roman" w:cs="Times New Roman"/>
          <w:sz w:val="22"/>
          <w:szCs w:val="22"/>
        </w:rPr>
        <w:t>al and other review procedures.</w:t>
      </w:r>
      <w:r w:rsidRPr="00355265">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914DD7"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C640853"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355265">
        <w:rPr>
          <w:rFonts w:ascii="Times New Roman" w:hAnsi="Times New Roman" w:cs="Times New Roman"/>
          <w:i/>
          <w:iCs/>
          <w:sz w:val="22"/>
          <w:szCs w:val="22"/>
        </w:rPr>
        <w:t>Conclusion</w:t>
      </w:r>
    </w:p>
    <w:p w14:paraId="14A01C1E"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D6354B5"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55265">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w:t>
      </w:r>
      <w:r w:rsidR="000D05EA">
        <w:rPr>
          <w:rFonts w:ascii="Times New Roman" w:hAnsi="Times New Roman" w:cs="Times New Roman"/>
          <w:sz w:val="22"/>
          <w:szCs w:val="22"/>
        </w:rPr>
        <w:t xml:space="preserve">         </w:t>
      </w:r>
      <w:r w:rsidRPr="00355265">
        <w:rPr>
          <w:rFonts w:ascii="Times New Roman" w:hAnsi="Times New Roman" w:cs="Times New Roman"/>
          <w:sz w:val="22"/>
          <w:szCs w:val="22"/>
        </w:rPr>
        <w:t xml:space="preserve">Standard </w:t>
      </w:r>
      <w:r w:rsidR="002A64D4">
        <w:rPr>
          <w:rFonts w:ascii="Times New Roman" w:hAnsi="Times New Roman" w:cs="Times New Roman"/>
          <w:sz w:val="22"/>
          <w:szCs w:val="22"/>
        </w:rPr>
        <w:t>34</w:t>
      </w:r>
      <w:r w:rsidRPr="00355265">
        <w:rPr>
          <w:rFonts w:ascii="Times New Roman" w:hAnsi="Times New Roman" w:cs="Times New Roman"/>
          <w:sz w:val="22"/>
          <w:szCs w:val="22"/>
        </w:rPr>
        <w:t>, “Interim Financial Reporting”.</w:t>
      </w:r>
    </w:p>
    <w:p w14:paraId="46B58B3B" w14:textId="77777777" w:rsidR="00D11E52" w:rsidRPr="00355265"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3DAB2A5B" w14:textId="776CE1FC" w:rsid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72687B8" w14:textId="77777777" w:rsidR="00764046" w:rsidRPr="00355265" w:rsidRDefault="00764046"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A84A951"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7E60747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5611CF3" w14:textId="0E28838C"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EF7EBB">
        <w:rPr>
          <w:rFonts w:ascii="Times New Roman" w:hAnsi="Times New Roman" w:cs="Times New Roman"/>
          <w:sz w:val="22"/>
          <w:szCs w:val="22"/>
        </w:rPr>
        <w:t>(</w:t>
      </w:r>
      <w:r w:rsidR="007168B5" w:rsidRPr="008739F0">
        <w:rPr>
          <w:rFonts w:ascii="Times New Roman" w:hAnsi="Times New Roman" w:cs="Times New Roman"/>
          <w:sz w:val="22"/>
          <w:szCs w:val="22"/>
        </w:rPr>
        <w:t>Krittika Kongkerd</w:t>
      </w:r>
      <w:r w:rsidRPr="00355265">
        <w:rPr>
          <w:rFonts w:ascii="Times New Roman" w:hAnsi="Times New Roman" w:cs="Times New Roman"/>
          <w:sz w:val="22"/>
          <w:szCs w:val="22"/>
        </w:rPr>
        <w:t>)</w:t>
      </w:r>
    </w:p>
    <w:p w14:paraId="09A06BC6"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Certified Public Accountant</w:t>
      </w:r>
    </w:p>
    <w:p w14:paraId="6A534812" w14:textId="21BFDBC9"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Registration No.</w:t>
      </w:r>
      <w:r w:rsidR="00DA7DB0">
        <w:rPr>
          <w:rFonts w:ascii="Times New Roman" w:hAnsi="Times New Roman" w:cs="Times New Roman"/>
          <w:sz w:val="22"/>
          <w:szCs w:val="22"/>
        </w:rPr>
        <w:t xml:space="preserve"> </w:t>
      </w:r>
      <w:r w:rsidR="007065D9">
        <w:rPr>
          <w:rFonts w:ascii="Times New Roman" w:hAnsi="Times New Roman" w:cs="Times New Roman"/>
          <w:sz w:val="22"/>
          <w:szCs w:val="22"/>
        </w:rPr>
        <w:t>10634</w:t>
      </w:r>
    </w:p>
    <w:p w14:paraId="1800BCC6" w14:textId="77777777" w:rsidR="000A058B" w:rsidRPr="00355265"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F56B06C"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 xml:space="preserve">KPMG </w:t>
      </w:r>
      <w:proofErr w:type="spellStart"/>
      <w:r w:rsidRPr="00355265">
        <w:rPr>
          <w:rFonts w:ascii="Times New Roman" w:hAnsi="Times New Roman" w:cs="Times New Roman"/>
          <w:sz w:val="22"/>
          <w:szCs w:val="22"/>
        </w:rPr>
        <w:t>Phoomchai</w:t>
      </w:r>
      <w:proofErr w:type="spellEnd"/>
      <w:r w:rsidRPr="00355265">
        <w:rPr>
          <w:rFonts w:ascii="Times New Roman" w:hAnsi="Times New Roman" w:cs="Times New Roman"/>
          <w:sz w:val="22"/>
          <w:szCs w:val="22"/>
        </w:rPr>
        <w:t xml:space="preserve"> Audit Ltd.</w:t>
      </w:r>
    </w:p>
    <w:p w14:paraId="6BBB1DC9"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355265">
        <w:rPr>
          <w:rFonts w:ascii="Times New Roman" w:hAnsi="Times New Roman" w:cs="Times New Roman"/>
          <w:sz w:val="22"/>
          <w:szCs w:val="22"/>
        </w:rPr>
        <w:t>Bangkok</w:t>
      </w:r>
    </w:p>
    <w:p w14:paraId="0472A049" w14:textId="2AB70CA5" w:rsidR="00D81C57" w:rsidRPr="00355265" w:rsidRDefault="006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Pr>
          <w:rFonts w:ascii="Times New Roman" w:hAnsi="Times New Roman" w:cs="Times New Roman"/>
          <w:spacing w:val="6"/>
          <w:sz w:val="22"/>
          <w:szCs w:val="22"/>
        </w:rPr>
        <w:t xml:space="preserve">10 </w:t>
      </w:r>
      <w:r w:rsidR="00FE1FE0">
        <w:rPr>
          <w:rFonts w:ascii="Times New Roman" w:hAnsi="Times New Roman" w:cs="Times New Roman"/>
          <w:spacing w:val="6"/>
          <w:sz w:val="22"/>
          <w:szCs w:val="22"/>
        </w:rPr>
        <w:t>August</w:t>
      </w:r>
      <w:r w:rsidR="00610A96" w:rsidRPr="008739F0">
        <w:rPr>
          <w:rFonts w:ascii="Times New Roman" w:hAnsi="Times New Roman" w:cs="Times New Roman"/>
          <w:spacing w:val="6"/>
          <w:sz w:val="22"/>
          <w:szCs w:val="22"/>
        </w:rPr>
        <w:t xml:space="preserve"> </w:t>
      </w:r>
      <w:r w:rsidR="00F2737A" w:rsidRPr="008739F0">
        <w:rPr>
          <w:rFonts w:ascii="Times New Roman" w:hAnsi="Times New Roman" w:cs="Times New Roman"/>
          <w:spacing w:val="6"/>
          <w:sz w:val="22"/>
          <w:szCs w:val="22"/>
        </w:rPr>
        <w:t>202</w:t>
      </w:r>
      <w:r w:rsidR="00F964F8">
        <w:rPr>
          <w:rFonts w:ascii="Times New Roman" w:hAnsi="Times New Roman" w:cs="Times New Roman"/>
          <w:spacing w:val="6"/>
          <w:sz w:val="22"/>
          <w:szCs w:val="22"/>
        </w:rPr>
        <w:t>2</w:t>
      </w:r>
    </w:p>
    <w:p w14:paraId="3C7BB22A" w14:textId="77777777" w:rsidR="00675D51" w:rsidRPr="00355265"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p w14:paraId="1643A37B" w14:textId="77777777" w:rsidR="006E5E4D" w:rsidRPr="00F77D7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2"/>
          <w:szCs w:val="22"/>
          <w:cs/>
        </w:rPr>
      </w:pPr>
    </w:p>
    <w:sectPr w:rsidR="006E5E4D" w:rsidRPr="00F77D72" w:rsidSect="009F5E6B">
      <w:headerReference w:type="default" r:id="rId17"/>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3ADEA" w14:textId="77777777" w:rsidR="00CE2997" w:rsidRDefault="00CE2997" w:rsidP="0047103A">
      <w:pPr>
        <w:pStyle w:val="BodyText3"/>
      </w:pPr>
      <w:r>
        <w:separator/>
      </w:r>
    </w:p>
  </w:endnote>
  <w:endnote w:type="continuationSeparator" w:id="0">
    <w:p w14:paraId="68D77203" w14:textId="77777777" w:rsidR="00CE2997" w:rsidRDefault="00CE2997" w:rsidP="0047103A">
      <w:pPr>
        <w:pStyle w:val="BodyText3"/>
      </w:pPr>
      <w:r>
        <w:continuationSeparator/>
      </w:r>
    </w:p>
  </w:endnote>
  <w:endnote w:type="continuationNotice" w:id="1">
    <w:p w14:paraId="59ECB41C" w14:textId="77777777" w:rsidR="00CE2997" w:rsidRDefault="00CE29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F885" w14:textId="77777777" w:rsidR="00424509" w:rsidRDefault="00424509"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54DDC0AF" w14:textId="77777777" w:rsidR="00424509" w:rsidRDefault="00424509"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A33" w14:textId="77777777" w:rsidR="00424509" w:rsidRPr="00B04B94" w:rsidRDefault="00424509"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0D664739" w14:textId="77777777" w:rsidR="00424509" w:rsidRPr="008F559E" w:rsidRDefault="00424509"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3F52" w14:textId="00C48F6E" w:rsidR="00E979CE" w:rsidRDefault="00E979CE">
    <w:pPr>
      <w:pStyle w:val="Footer"/>
    </w:pPr>
  </w:p>
  <w:p w14:paraId="1E942D65" w14:textId="211D82C4" w:rsidR="00326D6B" w:rsidRDefault="00326D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ED3BF" w14:textId="77777777" w:rsidR="00CE2997" w:rsidRDefault="00CE2997" w:rsidP="0047103A">
      <w:pPr>
        <w:pStyle w:val="BodyText3"/>
      </w:pPr>
      <w:r>
        <w:separator/>
      </w:r>
    </w:p>
  </w:footnote>
  <w:footnote w:type="continuationSeparator" w:id="0">
    <w:p w14:paraId="4EDD4E4F" w14:textId="77777777" w:rsidR="00CE2997" w:rsidRDefault="00CE2997" w:rsidP="0047103A">
      <w:pPr>
        <w:pStyle w:val="BodyText3"/>
      </w:pPr>
      <w:r>
        <w:continuationSeparator/>
      </w:r>
    </w:p>
  </w:footnote>
  <w:footnote w:type="continuationNotice" w:id="1">
    <w:p w14:paraId="1DA8ACC6" w14:textId="77777777" w:rsidR="00CE2997" w:rsidRDefault="00CE29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14028" w14:textId="77777777" w:rsidR="00E979CE" w:rsidRDefault="00E979CE">
    <w:pPr>
      <w:pStyle w:val="Header"/>
    </w:pPr>
  </w:p>
  <w:p w14:paraId="6188295C" w14:textId="77777777" w:rsidR="00326D6B" w:rsidRDefault="00326D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D096" w14:textId="042E56CC" w:rsidR="00E979CE" w:rsidRDefault="00E979CE">
    <w:pPr>
      <w:pStyle w:val="Header"/>
    </w:pPr>
  </w:p>
  <w:p w14:paraId="3FA78E8E" w14:textId="2F2B09A3" w:rsidR="00326D6B" w:rsidRDefault="00326D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1555" w14:textId="77777777" w:rsidR="00424509" w:rsidRDefault="00424509">
    <w:pPr>
      <w:pStyle w:val="Header"/>
    </w:pPr>
  </w:p>
  <w:p w14:paraId="225B2B48" w14:textId="77777777" w:rsidR="00424509" w:rsidRDefault="004245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FC65" w14:textId="5256B08B" w:rsidR="004A23CC" w:rsidRPr="004A23CC" w:rsidRDefault="004A23CC" w:rsidP="002748E9">
    <w:pPr>
      <w:pStyle w:val="acctmainheading"/>
      <w:spacing w:after="0" w:line="240" w:lineRule="atLeast"/>
      <w:rPr>
        <w:szCs w:val="28"/>
        <w:lang w:bidi="th-TH"/>
      </w:rPr>
    </w:pPr>
  </w:p>
  <w:p w14:paraId="62BF9617" w14:textId="6AEDE923" w:rsidR="004A23CC" w:rsidRPr="004A23CC" w:rsidRDefault="004A23CC" w:rsidP="002748E9">
    <w:pPr>
      <w:pStyle w:val="acctmainheading"/>
      <w:spacing w:after="0" w:line="240" w:lineRule="atLeast"/>
      <w:rPr>
        <w:szCs w:val="28"/>
        <w:lang w:bidi="th-TH"/>
      </w:rPr>
    </w:pPr>
  </w:p>
  <w:p w14:paraId="4415DC6D" w14:textId="15B60D0E" w:rsidR="004A23CC" w:rsidRPr="004A23CC" w:rsidRDefault="004A23CC" w:rsidP="002748E9">
    <w:pPr>
      <w:pStyle w:val="acctmainheading"/>
      <w:spacing w:after="0" w:line="240" w:lineRule="atLeast"/>
      <w:rPr>
        <w:szCs w:val="28"/>
        <w:lang w:bidi="th-TH"/>
      </w:rPr>
    </w:pPr>
  </w:p>
  <w:p w14:paraId="041F8232" w14:textId="77777777" w:rsidR="004A23CC" w:rsidRPr="004A23CC" w:rsidRDefault="004A23CC" w:rsidP="002748E9">
    <w:pPr>
      <w:pStyle w:val="acctmainheading"/>
      <w:spacing w:after="0" w:line="240" w:lineRule="atLeast"/>
      <w:rPr>
        <w:szCs w:val="28"/>
        <w:lang w:bidi="th-TH"/>
      </w:rPr>
    </w:pPr>
  </w:p>
  <w:p w14:paraId="0DE07A65" w14:textId="238447B8" w:rsidR="00424509" w:rsidRDefault="00424509" w:rsidP="002748E9">
    <w:pPr>
      <w:pStyle w:val="acctmainheading"/>
      <w:spacing w:after="0" w:line="240" w:lineRule="atLeast"/>
      <w:rPr>
        <w:szCs w:val="28"/>
        <w:lang w:bidi="th-TH"/>
      </w:rPr>
    </w:pPr>
  </w:p>
  <w:p w14:paraId="24C0161E" w14:textId="781D402E" w:rsidR="004A23CC" w:rsidRDefault="004A23CC" w:rsidP="002748E9">
    <w:pPr>
      <w:pStyle w:val="acctmainheading"/>
      <w:spacing w:after="0" w:line="240" w:lineRule="atLeast"/>
      <w:rPr>
        <w:szCs w:val="28"/>
        <w:lang w:bidi="th-TH"/>
      </w:rPr>
    </w:pPr>
  </w:p>
  <w:p w14:paraId="15342943" w14:textId="0D1FAF42" w:rsidR="004A23CC" w:rsidRDefault="004A23CC" w:rsidP="002748E9">
    <w:pPr>
      <w:pStyle w:val="acctmainheading"/>
      <w:spacing w:after="0" w:line="240" w:lineRule="atLeast"/>
      <w:rPr>
        <w:szCs w:val="28"/>
        <w:lang w:bidi="th-TH"/>
      </w:rPr>
    </w:pPr>
  </w:p>
  <w:p w14:paraId="13932822" w14:textId="0F7759D3" w:rsidR="004A23CC" w:rsidRDefault="004A23CC" w:rsidP="002748E9">
    <w:pPr>
      <w:pStyle w:val="acctmainheading"/>
      <w:spacing w:after="0" w:line="240" w:lineRule="atLeast"/>
      <w:rPr>
        <w:szCs w:val="28"/>
        <w:lang w:bidi="th-TH"/>
      </w:rPr>
    </w:pPr>
  </w:p>
  <w:p w14:paraId="70BDB357" w14:textId="3895F995" w:rsidR="004A23CC" w:rsidRDefault="004A23CC" w:rsidP="002748E9">
    <w:pPr>
      <w:pStyle w:val="acctmainheading"/>
      <w:spacing w:after="0" w:line="240" w:lineRule="atLeast"/>
      <w:rPr>
        <w:szCs w:val="28"/>
        <w:lang w:bidi="th-TH"/>
      </w:rPr>
    </w:pPr>
  </w:p>
  <w:p w14:paraId="6C948F09" w14:textId="1A40382B" w:rsidR="004A23CC" w:rsidRDefault="004A23CC" w:rsidP="002748E9">
    <w:pPr>
      <w:pStyle w:val="acctmainheading"/>
      <w:spacing w:after="0" w:line="240" w:lineRule="atLeast"/>
      <w:rPr>
        <w:szCs w:val="28"/>
        <w:lang w:bidi="th-TH"/>
      </w:rPr>
    </w:pPr>
  </w:p>
  <w:p w14:paraId="2CB792AD" w14:textId="77777777" w:rsidR="004A23CC" w:rsidRPr="004A23CC" w:rsidRDefault="004A23CC" w:rsidP="002748E9">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15:restartNumberingAfterBreak="0">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9" w15:restartNumberingAfterBreak="0">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6"/>
  </w:num>
  <w:num w:numId="14">
    <w:abstractNumId w:val="26"/>
  </w:num>
  <w:num w:numId="15">
    <w:abstractNumId w:val="29"/>
  </w:num>
  <w:num w:numId="16">
    <w:abstractNumId w:val="13"/>
  </w:num>
  <w:num w:numId="17">
    <w:abstractNumId w:val="41"/>
  </w:num>
  <w:num w:numId="18">
    <w:abstractNumId w:val="44"/>
  </w:num>
  <w:num w:numId="19">
    <w:abstractNumId w:val="28"/>
  </w:num>
  <w:num w:numId="20">
    <w:abstractNumId w:val="34"/>
  </w:num>
  <w:num w:numId="21">
    <w:abstractNumId w:val="43"/>
  </w:num>
  <w:num w:numId="22">
    <w:abstractNumId w:val="21"/>
  </w:num>
  <w:num w:numId="23">
    <w:abstractNumId w:val="14"/>
  </w:num>
  <w:num w:numId="24">
    <w:abstractNumId w:val="31"/>
  </w:num>
  <w:num w:numId="25">
    <w:abstractNumId w:val="37"/>
  </w:num>
  <w:num w:numId="26">
    <w:abstractNumId w:val="42"/>
  </w:num>
  <w:num w:numId="27">
    <w:abstractNumId w:val="13"/>
  </w:num>
  <w:num w:numId="28">
    <w:abstractNumId w:val="40"/>
  </w:num>
  <w:num w:numId="29">
    <w:abstractNumId w:val="30"/>
  </w:num>
  <w:num w:numId="30">
    <w:abstractNumId w:val="22"/>
  </w:num>
  <w:num w:numId="31">
    <w:abstractNumId w:val="19"/>
  </w:num>
  <w:num w:numId="32">
    <w:abstractNumId w:val="16"/>
  </w:num>
  <w:num w:numId="33">
    <w:abstractNumId w:val="46"/>
  </w:num>
  <w:num w:numId="34">
    <w:abstractNumId w:val="38"/>
  </w:num>
  <w:num w:numId="35">
    <w:abstractNumId w:val="17"/>
  </w:num>
  <w:num w:numId="36">
    <w:abstractNumId w:val="45"/>
  </w:num>
  <w:num w:numId="37">
    <w:abstractNumId w:val="23"/>
  </w:num>
  <w:num w:numId="38">
    <w:abstractNumId w:val="35"/>
  </w:num>
  <w:num w:numId="39">
    <w:abstractNumId w:val="12"/>
  </w:num>
  <w:num w:numId="40">
    <w:abstractNumId w:val="25"/>
  </w:num>
  <w:num w:numId="41">
    <w:abstractNumId w:val="15"/>
  </w:num>
  <w:num w:numId="42">
    <w:abstractNumId w:val="39"/>
  </w:num>
  <w:num w:numId="43">
    <w:abstractNumId w:val="32"/>
  </w:num>
  <w:num w:numId="44">
    <w:abstractNumId w:val="24"/>
  </w:num>
  <w:num w:numId="45">
    <w:abstractNumId w:val="11"/>
  </w:num>
  <w:num w:numId="46">
    <w:abstractNumId w:val="18"/>
  </w:num>
  <w:num w:numId="47">
    <w:abstractNumId w:val="10"/>
  </w:num>
  <w:num w:numId="48">
    <w:abstractNumId w:val="13"/>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3AD"/>
    <w:rsid w:val="00000433"/>
    <w:rsid w:val="0000046B"/>
    <w:rsid w:val="000005A4"/>
    <w:rsid w:val="00001457"/>
    <w:rsid w:val="00001927"/>
    <w:rsid w:val="00001996"/>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43A7"/>
    <w:rsid w:val="00014C79"/>
    <w:rsid w:val="00014DDB"/>
    <w:rsid w:val="00014F7F"/>
    <w:rsid w:val="0001555E"/>
    <w:rsid w:val="00015CB4"/>
    <w:rsid w:val="00016410"/>
    <w:rsid w:val="0001646C"/>
    <w:rsid w:val="00016B0E"/>
    <w:rsid w:val="00016E4F"/>
    <w:rsid w:val="00016EF2"/>
    <w:rsid w:val="0001778C"/>
    <w:rsid w:val="00021BE8"/>
    <w:rsid w:val="00021F6C"/>
    <w:rsid w:val="00022158"/>
    <w:rsid w:val="0002298A"/>
    <w:rsid w:val="00022A25"/>
    <w:rsid w:val="000232A8"/>
    <w:rsid w:val="00023D8A"/>
    <w:rsid w:val="000243EE"/>
    <w:rsid w:val="0002446F"/>
    <w:rsid w:val="00024D31"/>
    <w:rsid w:val="00024EEE"/>
    <w:rsid w:val="00025D2E"/>
    <w:rsid w:val="0002664F"/>
    <w:rsid w:val="0002685D"/>
    <w:rsid w:val="00026B25"/>
    <w:rsid w:val="00026BBF"/>
    <w:rsid w:val="00026D28"/>
    <w:rsid w:val="00027670"/>
    <w:rsid w:val="00027840"/>
    <w:rsid w:val="00027E38"/>
    <w:rsid w:val="0003040D"/>
    <w:rsid w:val="00030430"/>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EC"/>
    <w:rsid w:val="00040FA3"/>
    <w:rsid w:val="000411DC"/>
    <w:rsid w:val="00041534"/>
    <w:rsid w:val="00041568"/>
    <w:rsid w:val="00041D1B"/>
    <w:rsid w:val="000429C4"/>
    <w:rsid w:val="00042A8D"/>
    <w:rsid w:val="00043AFE"/>
    <w:rsid w:val="00044220"/>
    <w:rsid w:val="00044597"/>
    <w:rsid w:val="0004516F"/>
    <w:rsid w:val="00046149"/>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C63"/>
    <w:rsid w:val="00053DEA"/>
    <w:rsid w:val="000543B4"/>
    <w:rsid w:val="0005451A"/>
    <w:rsid w:val="000547E5"/>
    <w:rsid w:val="00054A65"/>
    <w:rsid w:val="00054D90"/>
    <w:rsid w:val="00055289"/>
    <w:rsid w:val="00055455"/>
    <w:rsid w:val="0005578B"/>
    <w:rsid w:val="00055D43"/>
    <w:rsid w:val="00055DAE"/>
    <w:rsid w:val="0005637F"/>
    <w:rsid w:val="00056A19"/>
    <w:rsid w:val="00056B5F"/>
    <w:rsid w:val="00056ED9"/>
    <w:rsid w:val="0005711D"/>
    <w:rsid w:val="0005716A"/>
    <w:rsid w:val="0005769D"/>
    <w:rsid w:val="00057A5B"/>
    <w:rsid w:val="00057B64"/>
    <w:rsid w:val="00057BF3"/>
    <w:rsid w:val="00060023"/>
    <w:rsid w:val="0006040D"/>
    <w:rsid w:val="00060437"/>
    <w:rsid w:val="00060958"/>
    <w:rsid w:val="00060DB6"/>
    <w:rsid w:val="00060E5F"/>
    <w:rsid w:val="00061066"/>
    <w:rsid w:val="00061ADB"/>
    <w:rsid w:val="00061EE7"/>
    <w:rsid w:val="00062016"/>
    <w:rsid w:val="00063E4D"/>
    <w:rsid w:val="00064034"/>
    <w:rsid w:val="00064371"/>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A09"/>
    <w:rsid w:val="00092E6F"/>
    <w:rsid w:val="00094153"/>
    <w:rsid w:val="00094A1B"/>
    <w:rsid w:val="00094E9E"/>
    <w:rsid w:val="00095471"/>
    <w:rsid w:val="000956B1"/>
    <w:rsid w:val="0009585B"/>
    <w:rsid w:val="00096658"/>
    <w:rsid w:val="00096BF6"/>
    <w:rsid w:val="00096E44"/>
    <w:rsid w:val="00097AFE"/>
    <w:rsid w:val="000A0375"/>
    <w:rsid w:val="000A058B"/>
    <w:rsid w:val="000A0DF0"/>
    <w:rsid w:val="000A1169"/>
    <w:rsid w:val="000A1635"/>
    <w:rsid w:val="000A16B3"/>
    <w:rsid w:val="000A2358"/>
    <w:rsid w:val="000A239B"/>
    <w:rsid w:val="000A25B8"/>
    <w:rsid w:val="000A2F8F"/>
    <w:rsid w:val="000A31A0"/>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31B1"/>
    <w:rsid w:val="000B3307"/>
    <w:rsid w:val="000B33CD"/>
    <w:rsid w:val="000B3476"/>
    <w:rsid w:val="000B3940"/>
    <w:rsid w:val="000B3A66"/>
    <w:rsid w:val="000B3B2E"/>
    <w:rsid w:val="000B423A"/>
    <w:rsid w:val="000B4802"/>
    <w:rsid w:val="000B4AEF"/>
    <w:rsid w:val="000B5CCE"/>
    <w:rsid w:val="000B60BD"/>
    <w:rsid w:val="000B61C4"/>
    <w:rsid w:val="000B69E6"/>
    <w:rsid w:val="000B6B03"/>
    <w:rsid w:val="000B6EEE"/>
    <w:rsid w:val="000B7708"/>
    <w:rsid w:val="000B7A9A"/>
    <w:rsid w:val="000C0277"/>
    <w:rsid w:val="000C02E7"/>
    <w:rsid w:val="000C0D7B"/>
    <w:rsid w:val="000C0FC1"/>
    <w:rsid w:val="000C106D"/>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F0003"/>
    <w:rsid w:val="000F0C18"/>
    <w:rsid w:val="000F0D73"/>
    <w:rsid w:val="000F1AEB"/>
    <w:rsid w:val="000F1D5B"/>
    <w:rsid w:val="000F1E88"/>
    <w:rsid w:val="000F2319"/>
    <w:rsid w:val="000F24E0"/>
    <w:rsid w:val="000F26CD"/>
    <w:rsid w:val="000F2B2F"/>
    <w:rsid w:val="000F2DFD"/>
    <w:rsid w:val="000F39A4"/>
    <w:rsid w:val="000F3AF3"/>
    <w:rsid w:val="000F4AFC"/>
    <w:rsid w:val="000F4DFF"/>
    <w:rsid w:val="000F51F8"/>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57"/>
    <w:rsid w:val="00100EF3"/>
    <w:rsid w:val="00100F8C"/>
    <w:rsid w:val="00101488"/>
    <w:rsid w:val="00101B3E"/>
    <w:rsid w:val="00102C3B"/>
    <w:rsid w:val="00102CF4"/>
    <w:rsid w:val="00103271"/>
    <w:rsid w:val="00103FA8"/>
    <w:rsid w:val="00104428"/>
    <w:rsid w:val="00104B4C"/>
    <w:rsid w:val="00104CEA"/>
    <w:rsid w:val="00104DCA"/>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8C"/>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6507"/>
    <w:rsid w:val="00126FA0"/>
    <w:rsid w:val="001275F9"/>
    <w:rsid w:val="00127839"/>
    <w:rsid w:val="001279C0"/>
    <w:rsid w:val="00130529"/>
    <w:rsid w:val="0013053E"/>
    <w:rsid w:val="001310AE"/>
    <w:rsid w:val="00131358"/>
    <w:rsid w:val="001316D3"/>
    <w:rsid w:val="001319F5"/>
    <w:rsid w:val="00131B1D"/>
    <w:rsid w:val="001339F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576"/>
    <w:rsid w:val="001446EB"/>
    <w:rsid w:val="0014483F"/>
    <w:rsid w:val="001449AF"/>
    <w:rsid w:val="00144A36"/>
    <w:rsid w:val="00144CFC"/>
    <w:rsid w:val="00144F88"/>
    <w:rsid w:val="0014519A"/>
    <w:rsid w:val="0014539B"/>
    <w:rsid w:val="00145C90"/>
    <w:rsid w:val="00145F9B"/>
    <w:rsid w:val="0014649A"/>
    <w:rsid w:val="001465DB"/>
    <w:rsid w:val="0014670D"/>
    <w:rsid w:val="00147924"/>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1C7"/>
    <w:rsid w:val="00165D0C"/>
    <w:rsid w:val="00166073"/>
    <w:rsid w:val="001662E8"/>
    <w:rsid w:val="0016663A"/>
    <w:rsid w:val="00166E57"/>
    <w:rsid w:val="00166F86"/>
    <w:rsid w:val="001674CA"/>
    <w:rsid w:val="00167777"/>
    <w:rsid w:val="001678EE"/>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E0A"/>
    <w:rsid w:val="00187F55"/>
    <w:rsid w:val="00187F84"/>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B0D"/>
    <w:rsid w:val="001A6F4E"/>
    <w:rsid w:val="001A75D4"/>
    <w:rsid w:val="001A7EB8"/>
    <w:rsid w:val="001B0038"/>
    <w:rsid w:val="001B0341"/>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6DA"/>
    <w:rsid w:val="001B6A7E"/>
    <w:rsid w:val="001B70F4"/>
    <w:rsid w:val="001B755A"/>
    <w:rsid w:val="001C02E0"/>
    <w:rsid w:val="001C031A"/>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6867"/>
    <w:rsid w:val="001D6BFF"/>
    <w:rsid w:val="001E026A"/>
    <w:rsid w:val="001E073D"/>
    <w:rsid w:val="001E097C"/>
    <w:rsid w:val="001E0B8D"/>
    <w:rsid w:val="001E0DD5"/>
    <w:rsid w:val="001E1883"/>
    <w:rsid w:val="001E1CDC"/>
    <w:rsid w:val="001E1D5E"/>
    <w:rsid w:val="001E1DB7"/>
    <w:rsid w:val="001E2513"/>
    <w:rsid w:val="001E2FB7"/>
    <w:rsid w:val="001E3245"/>
    <w:rsid w:val="001E3492"/>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864"/>
    <w:rsid w:val="001F4A5C"/>
    <w:rsid w:val="001F4EF3"/>
    <w:rsid w:val="001F4FCD"/>
    <w:rsid w:val="001F520F"/>
    <w:rsid w:val="001F5502"/>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79F"/>
    <w:rsid w:val="00202E4D"/>
    <w:rsid w:val="00203015"/>
    <w:rsid w:val="002031B9"/>
    <w:rsid w:val="002034AE"/>
    <w:rsid w:val="00204BFF"/>
    <w:rsid w:val="00205163"/>
    <w:rsid w:val="00205655"/>
    <w:rsid w:val="00205939"/>
    <w:rsid w:val="00205A3A"/>
    <w:rsid w:val="00206782"/>
    <w:rsid w:val="00206A49"/>
    <w:rsid w:val="0020710B"/>
    <w:rsid w:val="00207348"/>
    <w:rsid w:val="002074F6"/>
    <w:rsid w:val="00207AC2"/>
    <w:rsid w:val="00207ED8"/>
    <w:rsid w:val="00210754"/>
    <w:rsid w:val="00210A76"/>
    <w:rsid w:val="00210BB5"/>
    <w:rsid w:val="00210BEC"/>
    <w:rsid w:val="00210CAB"/>
    <w:rsid w:val="00210CE9"/>
    <w:rsid w:val="00210D1D"/>
    <w:rsid w:val="00211275"/>
    <w:rsid w:val="0021189B"/>
    <w:rsid w:val="0021199F"/>
    <w:rsid w:val="00211D4B"/>
    <w:rsid w:val="00211DDC"/>
    <w:rsid w:val="002121F7"/>
    <w:rsid w:val="0021222A"/>
    <w:rsid w:val="00212BD2"/>
    <w:rsid w:val="00212D37"/>
    <w:rsid w:val="00213EB0"/>
    <w:rsid w:val="00214234"/>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EED"/>
    <w:rsid w:val="0022426C"/>
    <w:rsid w:val="0022428C"/>
    <w:rsid w:val="002243D6"/>
    <w:rsid w:val="0022454D"/>
    <w:rsid w:val="00224BB0"/>
    <w:rsid w:val="00224BCA"/>
    <w:rsid w:val="00224EF3"/>
    <w:rsid w:val="002253FC"/>
    <w:rsid w:val="002256B8"/>
    <w:rsid w:val="00225B95"/>
    <w:rsid w:val="002265E9"/>
    <w:rsid w:val="00227587"/>
    <w:rsid w:val="0023069C"/>
    <w:rsid w:val="0023191A"/>
    <w:rsid w:val="00231B47"/>
    <w:rsid w:val="00232296"/>
    <w:rsid w:val="00232CFF"/>
    <w:rsid w:val="00233840"/>
    <w:rsid w:val="0023387F"/>
    <w:rsid w:val="00233B41"/>
    <w:rsid w:val="002354C0"/>
    <w:rsid w:val="00235D2F"/>
    <w:rsid w:val="00236C7B"/>
    <w:rsid w:val="00237039"/>
    <w:rsid w:val="002370F8"/>
    <w:rsid w:val="00237643"/>
    <w:rsid w:val="00240159"/>
    <w:rsid w:val="0024023B"/>
    <w:rsid w:val="00240A69"/>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7DD"/>
    <w:rsid w:val="00260F1C"/>
    <w:rsid w:val="0026155C"/>
    <w:rsid w:val="002615A3"/>
    <w:rsid w:val="00261BDF"/>
    <w:rsid w:val="00261E7A"/>
    <w:rsid w:val="0026279D"/>
    <w:rsid w:val="00262C59"/>
    <w:rsid w:val="00263178"/>
    <w:rsid w:val="00263654"/>
    <w:rsid w:val="00264FFE"/>
    <w:rsid w:val="0026505B"/>
    <w:rsid w:val="00265A53"/>
    <w:rsid w:val="00266199"/>
    <w:rsid w:val="002661A8"/>
    <w:rsid w:val="0026665E"/>
    <w:rsid w:val="002666DE"/>
    <w:rsid w:val="002667C4"/>
    <w:rsid w:val="00266E45"/>
    <w:rsid w:val="002671F6"/>
    <w:rsid w:val="00267317"/>
    <w:rsid w:val="00267815"/>
    <w:rsid w:val="00267BF1"/>
    <w:rsid w:val="002700F2"/>
    <w:rsid w:val="00270122"/>
    <w:rsid w:val="0027074F"/>
    <w:rsid w:val="0027079F"/>
    <w:rsid w:val="002708AF"/>
    <w:rsid w:val="00270BBC"/>
    <w:rsid w:val="00270F3D"/>
    <w:rsid w:val="002710E6"/>
    <w:rsid w:val="0027111D"/>
    <w:rsid w:val="00271369"/>
    <w:rsid w:val="00271411"/>
    <w:rsid w:val="00273510"/>
    <w:rsid w:val="002736A4"/>
    <w:rsid w:val="0027397E"/>
    <w:rsid w:val="00274313"/>
    <w:rsid w:val="00274762"/>
    <w:rsid w:val="002748E9"/>
    <w:rsid w:val="0027492C"/>
    <w:rsid w:val="00274D22"/>
    <w:rsid w:val="00274D9E"/>
    <w:rsid w:val="002753B3"/>
    <w:rsid w:val="0027542E"/>
    <w:rsid w:val="00275AAB"/>
    <w:rsid w:val="00276027"/>
    <w:rsid w:val="002768D8"/>
    <w:rsid w:val="00276A35"/>
    <w:rsid w:val="00277013"/>
    <w:rsid w:val="00277060"/>
    <w:rsid w:val="00277542"/>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35E"/>
    <w:rsid w:val="002A54C0"/>
    <w:rsid w:val="002A55B4"/>
    <w:rsid w:val="002A563F"/>
    <w:rsid w:val="002A567F"/>
    <w:rsid w:val="002A5FD4"/>
    <w:rsid w:val="002A6205"/>
    <w:rsid w:val="002A64D4"/>
    <w:rsid w:val="002A68DA"/>
    <w:rsid w:val="002A69FC"/>
    <w:rsid w:val="002A6AA0"/>
    <w:rsid w:val="002A757F"/>
    <w:rsid w:val="002A7885"/>
    <w:rsid w:val="002B044C"/>
    <w:rsid w:val="002B063C"/>
    <w:rsid w:val="002B0CBE"/>
    <w:rsid w:val="002B1A2B"/>
    <w:rsid w:val="002B1A90"/>
    <w:rsid w:val="002B1C26"/>
    <w:rsid w:val="002B2677"/>
    <w:rsid w:val="002B3153"/>
    <w:rsid w:val="002B3354"/>
    <w:rsid w:val="002B3440"/>
    <w:rsid w:val="002B3BE9"/>
    <w:rsid w:val="002B3C4E"/>
    <w:rsid w:val="002B3E2C"/>
    <w:rsid w:val="002B3ECF"/>
    <w:rsid w:val="002B4455"/>
    <w:rsid w:val="002B4565"/>
    <w:rsid w:val="002B45F6"/>
    <w:rsid w:val="002B48EF"/>
    <w:rsid w:val="002B4986"/>
    <w:rsid w:val="002B4A7C"/>
    <w:rsid w:val="002B4E2E"/>
    <w:rsid w:val="002B4EB0"/>
    <w:rsid w:val="002B58AA"/>
    <w:rsid w:val="002B5C2F"/>
    <w:rsid w:val="002B64FE"/>
    <w:rsid w:val="002B6B5A"/>
    <w:rsid w:val="002B6FA4"/>
    <w:rsid w:val="002B721D"/>
    <w:rsid w:val="002B770E"/>
    <w:rsid w:val="002B7EA5"/>
    <w:rsid w:val="002C009C"/>
    <w:rsid w:val="002C090C"/>
    <w:rsid w:val="002C0B95"/>
    <w:rsid w:val="002C1151"/>
    <w:rsid w:val="002C1963"/>
    <w:rsid w:val="002C20B6"/>
    <w:rsid w:val="002C20C4"/>
    <w:rsid w:val="002C229A"/>
    <w:rsid w:val="002C2480"/>
    <w:rsid w:val="002C2AE9"/>
    <w:rsid w:val="002C2E6C"/>
    <w:rsid w:val="002C2F9D"/>
    <w:rsid w:val="002C4007"/>
    <w:rsid w:val="002C4185"/>
    <w:rsid w:val="002C45D7"/>
    <w:rsid w:val="002C4F91"/>
    <w:rsid w:val="002C53A7"/>
    <w:rsid w:val="002C5867"/>
    <w:rsid w:val="002C5ABC"/>
    <w:rsid w:val="002C5B71"/>
    <w:rsid w:val="002C5CAD"/>
    <w:rsid w:val="002C6112"/>
    <w:rsid w:val="002C74F0"/>
    <w:rsid w:val="002C764D"/>
    <w:rsid w:val="002C779B"/>
    <w:rsid w:val="002C7D51"/>
    <w:rsid w:val="002D10AB"/>
    <w:rsid w:val="002D13F0"/>
    <w:rsid w:val="002D1568"/>
    <w:rsid w:val="002D1FFD"/>
    <w:rsid w:val="002D22D0"/>
    <w:rsid w:val="002D2353"/>
    <w:rsid w:val="002D296C"/>
    <w:rsid w:val="002D2ED3"/>
    <w:rsid w:val="002D3485"/>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540"/>
    <w:rsid w:val="002E0589"/>
    <w:rsid w:val="002E0BC7"/>
    <w:rsid w:val="002E1BB7"/>
    <w:rsid w:val="002E2877"/>
    <w:rsid w:val="002E351D"/>
    <w:rsid w:val="002E3FD9"/>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FDB"/>
    <w:rsid w:val="003070D5"/>
    <w:rsid w:val="003072B5"/>
    <w:rsid w:val="003079AA"/>
    <w:rsid w:val="00307CA2"/>
    <w:rsid w:val="00310097"/>
    <w:rsid w:val="00310A07"/>
    <w:rsid w:val="0031104C"/>
    <w:rsid w:val="00311443"/>
    <w:rsid w:val="00311AEE"/>
    <w:rsid w:val="00312903"/>
    <w:rsid w:val="00312E5F"/>
    <w:rsid w:val="00312E9C"/>
    <w:rsid w:val="00312EEE"/>
    <w:rsid w:val="00313552"/>
    <w:rsid w:val="00313AB1"/>
    <w:rsid w:val="00313AD5"/>
    <w:rsid w:val="00313C4E"/>
    <w:rsid w:val="00314E15"/>
    <w:rsid w:val="00315666"/>
    <w:rsid w:val="00315F75"/>
    <w:rsid w:val="0031687D"/>
    <w:rsid w:val="003169CB"/>
    <w:rsid w:val="0031712E"/>
    <w:rsid w:val="00317782"/>
    <w:rsid w:val="00317A09"/>
    <w:rsid w:val="003202E7"/>
    <w:rsid w:val="0032088A"/>
    <w:rsid w:val="003209C7"/>
    <w:rsid w:val="00320A16"/>
    <w:rsid w:val="00320ADC"/>
    <w:rsid w:val="00320C03"/>
    <w:rsid w:val="00321153"/>
    <w:rsid w:val="00321325"/>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CCF"/>
    <w:rsid w:val="00330E3F"/>
    <w:rsid w:val="00330F55"/>
    <w:rsid w:val="00331B73"/>
    <w:rsid w:val="0033278D"/>
    <w:rsid w:val="0033285A"/>
    <w:rsid w:val="00332D53"/>
    <w:rsid w:val="00333715"/>
    <w:rsid w:val="00333F51"/>
    <w:rsid w:val="0033420A"/>
    <w:rsid w:val="0033488C"/>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13B6"/>
    <w:rsid w:val="00341500"/>
    <w:rsid w:val="00341566"/>
    <w:rsid w:val="00341750"/>
    <w:rsid w:val="0034205B"/>
    <w:rsid w:val="00342B3D"/>
    <w:rsid w:val="00342D81"/>
    <w:rsid w:val="003435F1"/>
    <w:rsid w:val="00343666"/>
    <w:rsid w:val="00343D72"/>
    <w:rsid w:val="0034425E"/>
    <w:rsid w:val="00344B54"/>
    <w:rsid w:val="00345324"/>
    <w:rsid w:val="00345AEA"/>
    <w:rsid w:val="0034622F"/>
    <w:rsid w:val="00346835"/>
    <w:rsid w:val="0034686F"/>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401"/>
    <w:rsid w:val="0036389F"/>
    <w:rsid w:val="00363E6A"/>
    <w:rsid w:val="003642FC"/>
    <w:rsid w:val="00365101"/>
    <w:rsid w:val="00366C60"/>
    <w:rsid w:val="00366F51"/>
    <w:rsid w:val="00366FA4"/>
    <w:rsid w:val="00370012"/>
    <w:rsid w:val="0037004E"/>
    <w:rsid w:val="00370BC3"/>
    <w:rsid w:val="0037101A"/>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29B"/>
    <w:rsid w:val="0037562C"/>
    <w:rsid w:val="003756F3"/>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4E9"/>
    <w:rsid w:val="003936DF"/>
    <w:rsid w:val="00393F8F"/>
    <w:rsid w:val="003940C1"/>
    <w:rsid w:val="003946BB"/>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430"/>
    <w:rsid w:val="003A34AF"/>
    <w:rsid w:val="003A3651"/>
    <w:rsid w:val="003A3E96"/>
    <w:rsid w:val="003A4137"/>
    <w:rsid w:val="003A457B"/>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E1C"/>
    <w:rsid w:val="003D6E87"/>
    <w:rsid w:val="003D6F8B"/>
    <w:rsid w:val="003D728E"/>
    <w:rsid w:val="003D72B9"/>
    <w:rsid w:val="003D74DD"/>
    <w:rsid w:val="003D7693"/>
    <w:rsid w:val="003D7864"/>
    <w:rsid w:val="003D79AB"/>
    <w:rsid w:val="003D7ACA"/>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9D"/>
    <w:rsid w:val="003F5155"/>
    <w:rsid w:val="003F53F8"/>
    <w:rsid w:val="003F552D"/>
    <w:rsid w:val="003F5CFD"/>
    <w:rsid w:val="003F5D31"/>
    <w:rsid w:val="003F621D"/>
    <w:rsid w:val="003F6B22"/>
    <w:rsid w:val="003F6E85"/>
    <w:rsid w:val="003F717A"/>
    <w:rsid w:val="003F729C"/>
    <w:rsid w:val="003F7333"/>
    <w:rsid w:val="003F7AE3"/>
    <w:rsid w:val="0040074E"/>
    <w:rsid w:val="00401293"/>
    <w:rsid w:val="00401738"/>
    <w:rsid w:val="00401902"/>
    <w:rsid w:val="00401DB1"/>
    <w:rsid w:val="00401F20"/>
    <w:rsid w:val="00402473"/>
    <w:rsid w:val="004029F6"/>
    <w:rsid w:val="0040308F"/>
    <w:rsid w:val="0040394F"/>
    <w:rsid w:val="00403B4B"/>
    <w:rsid w:val="00403CD3"/>
    <w:rsid w:val="0040420D"/>
    <w:rsid w:val="004043C9"/>
    <w:rsid w:val="00404471"/>
    <w:rsid w:val="00404868"/>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298F"/>
    <w:rsid w:val="004129E8"/>
    <w:rsid w:val="00412C92"/>
    <w:rsid w:val="00413383"/>
    <w:rsid w:val="00413746"/>
    <w:rsid w:val="00413C94"/>
    <w:rsid w:val="0041413E"/>
    <w:rsid w:val="0041456D"/>
    <w:rsid w:val="004149CB"/>
    <w:rsid w:val="004150AC"/>
    <w:rsid w:val="0041590F"/>
    <w:rsid w:val="0041642E"/>
    <w:rsid w:val="0041650F"/>
    <w:rsid w:val="00416803"/>
    <w:rsid w:val="00420065"/>
    <w:rsid w:val="00420962"/>
    <w:rsid w:val="0042129B"/>
    <w:rsid w:val="00422438"/>
    <w:rsid w:val="00422983"/>
    <w:rsid w:val="00423AAA"/>
    <w:rsid w:val="00423F44"/>
    <w:rsid w:val="00424509"/>
    <w:rsid w:val="00424C4A"/>
    <w:rsid w:val="00424F7E"/>
    <w:rsid w:val="004253BE"/>
    <w:rsid w:val="004258A8"/>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4741"/>
    <w:rsid w:val="00434B36"/>
    <w:rsid w:val="00435056"/>
    <w:rsid w:val="004350D3"/>
    <w:rsid w:val="004355A2"/>
    <w:rsid w:val="00435A51"/>
    <w:rsid w:val="00436196"/>
    <w:rsid w:val="00436480"/>
    <w:rsid w:val="004378E4"/>
    <w:rsid w:val="00437B41"/>
    <w:rsid w:val="00437C1C"/>
    <w:rsid w:val="00440099"/>
    <w:rsid w:val="004404DF"/>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A25"/>
    <w:rsid w:val="00480162"/>
    <w:rsid w:val="00480165"/>
    <w:rsid w:val="00480281"/>
    <w:rsid w:val="004806C7"/>
    <w:rsid w:val="00480F8F"/>
    <w:rsid w:val="00481783"/>
    <w:rsid w:val="00482AB9"/>
    <w:rsid w:val="00482E73"/>
    <w:rsid w:val="00483146"/>
    <w:rsid w:val="00483383"/>
    <w:rsid w:val="004834C2"/>
    <w:rsid w:val="0048374F"/>
    <w:rsid w:val="00483BA9"/>
    <w:rsid w:val="00483E5F"/>
    <w:rsid w:val="00485282"/>
    <w:rsid w:val="0048593B"/>
    <w:rsid w:val="00485F11"/>
    <w:rsid w:val="004876B0"/>
    <w:rsid w:val="00487F0B"/>
    <w:rsid w:val="004902F1"/>
    <w:rsid w:val="0049033B"/>
    <w:rsid w:val="0049060F"/>
    <w:rsid w:val="0049073E"/>
    <w:rsid w:val="004910CD"/>
    <w:rsid w:val="004911B0"/>
    <w:rsid w:val="004911F5"/>
    <w:rsid w:val="00491246"/>
    <w:rsid w:val="00492E46"/>
    <w:rsid w:val="00493031"/>
    <w:rsid w:val="00493339"/>
    <w:rsid w:val="0049351C"/>
    <w:rsid w:val="00493669"/>
    <w:rsid w:val="00493786"/>
    <w:rsid w:val="004938C5"/>
    <w:rsid w:val="00493CCA"/>
    <w:rsid w:val="00493FE0"/>
    <w:rsid w:val="004941C0"/>
    <w:rsid w:val="00494CFB"/>
    <w:rsid w:val="00495523"/>
    <w:rsid w:val="004960B8"/>
    <w:rsid w:val="004977BE"/>
    <w:rsid w:val="00497C73"/>
    <w:rsid w:val="00497E63"/>
    <w:rsid w:val="004A0016"/>
    <w:rsid w:val="004A07C5"/>
    <w:rsid w:val="004A0E25"/>
    <w:rsid w:val="004A23CC"/>
    <w:rsid w:val="004A2A19"/>
    <w:rsid w:val="004A3A8A"/>
    <w:rsid w:val="004A3CF7"/>
    <w:rsid w:val="004A4B8C"/>
    <w:rsid w:val="004A4BC0"/>
    <w:rsid w:val="004A558F"/>
    <w:rsid w:val="004A5859"/>
    <w:rsid w:val="004A58BC"/>
    <w:rsid w:val="004A5F0D"/>
    <w:rsid w:val="004A60DB"/>
    <w:rsid w:val="004A6451"/>
    <w:rsid w:val="004A6C32"/>
    <w:rsid w:val="004A6DBB"/>
    <w:rsid w:val="004A7000"/>
    <w:rsid w:val="004A727B"/>
    <w:rsid w:val="004A78D5"/>
    <w:rsid w:val="004B0367"/>
    <w:rsid w:val="004B04ED"/>
    <w:rsid w:val="004B0503"/>
    <w:rsid w:val="004B0553"/>
    <w:rsid w:val="004B078E"/>
    <w:rsid w:val="004B0A0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3874"/>
    <w:rsid w:val="004C3FE6"/>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901"/>
    <w:rsid w:val="004E59C3"/>
    <w:rsid w:val="004E5A2B"/>
    <w:rsid w:val="004E5A9B"/>
    <w:rsid w:val="004E5CCF"/>
    <w:rsid w:val="004E61F5"/>
    <w:rsid w:val="004E6484"/>
    <w:rsid w:val="004E64AF"/>
    <w:rsid w:val="004E6B82"/>
    <w:rsid w:val="004E6E0F"/>
    <w:rsid w:val="004E7062"/>
    <w:rsid w:val="004E73C7"/>
    <w:rsid w:val="004E73ED"/>
    <w:rsid w:val="004E7650"/>
    <w:rsid w:val="004E76F6"/>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6F"/>
    <w:rsid w:val="004F3FAC"/>
    <w:rsid w:val="004F4393"/>
    <w:rsid w:val="004F4758"/>
    <w:rsid w:val="004F485E"/>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576"/>
    <w:rsid w:val="00520A41"/>
    <w:rsid w:val="00520C16"/>
    <w:rsid w:val="00520DA3"/>
    <w:rsid w:val="00520F47"/>
    <w:rsid w:val="00521121"/>
    <w:rsid w:val="00521956"/>
    <w:rsid w:val="005219D6"/>
    <w:rsid w:val="00521AE9"/>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13C"/>
    <w:rsid w:val="0054228D"/>
    <w:rsid w:val="0054232C"/>
    <w:rsid w:val="00542811"/>
    <w:rsid w:val="0054327D"/>
    <w:rsid w:val="00543990"/>
    <w:rsid w:val="00543C0B"/>
    <w:rsid w:val="0054419F"/>
    <w:rsid w:val="00544452"/>
    <w:rsid w:val="00544741"/>
    <w:rsid w:val="00544A13"/>
    <w:rsid w:val="00544E50"/>
    <w:rsid w:val="00545335"/>
    <w:rsid w:val="00545AAF"/>
    <w:rsid w:val="00546104"/>
    <w:rsid w:val="0054628A"/>
    <w:rsid w:val="00546AF7"/>
    <w:rsid w:val="00546E3E"/>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404F"/>
    <w:rsid w:val="005547F0"/>
    <w:rsid w:val="00555920"/>
    <w:rsid w:val="00555BCB"/>
    <w:rsid w:val="00555DF7"/>
    <w:rsid w:val="00555F30"/>
    <w:rsid w:val="005568D6"/>
    <w:rsid w:val="00556C54"/>
    <w:rsid w:val="00556D28"/>
    <w:rsid w:val="00556D6A"/>
    <w:rsid w:val="00556F6F"/>
    <w:rsid w:val="00557148"/>
    <w:rsid w:val="005574B6"/>
    <w:rsid w:val="005602D4"/>
    <w:rsid w:val="005608E5"/>
    <w:rsid w:val="00560A5B"/>
    <w:rsid w:val="00560BC6"/>
    <w:rsid w:val="0056154F"/>
    <w:rsid w:val="0056226F"/>
    <w:rsid w:val="0056254D"/>
    <w:rsid w:val="00562900"/>
    <w:rsid w:val="00563435"/>
    <w:rsid w:val="0056348B"/>
    <w:rsid w:val="005636AA"/>
    <w:rsid w:val="005637CC"/>
    <w:rsid w:val="005637CD"/>
    <w:rsid w:val="00563953"/>
    <w:rsid w:val="00563CC7"/>
    <w:rsid w:val="00563F1A"/>
    <w:rsid w:val="00564897"/>
    <w:rsid w:val="00564AA6"/>
    <w:rsid w:val="00564D90"/>
    <w:rsid w:val="00566266"/>
    <w:rsid w:val="00566B30"/>
    <w:rsid w:val="005670E8"/>
    <w:rsid w:val="00567B20"/>
    <w:rsid w:val="005703F6"/>
    <w:rsid w:val="00570571"/>
    <w:rsid w:val="00570683"/>
    <w:rsid w:val="00570850"/>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F4"/>
    <w:rsid w:val="00574A67"/>
    <w:rsid w:val="00574B2B"/>
    <w:rsid w:val="005755D7"/>
    <w:rsid w:val="00575D1A"/>
    <w:rsid w:val="00576240"/>
    <w:rsid w:val="00576478"/>
    <w:rsid w:val="00576587"/>
    <w:rsid w:val="005765E1"/>
    <w:rsid w:val="00576614"/>
    <w:rsid w:val="00576EAC"/>
    <w:rsid w:val="0057760B"/>
    <w:rsid w:val="0058030E"/>
    <w:rsid w:val="005803EC"/>
    <w:rsid w:val="005804D4"/>
    <w:rsid w:val="00580C24"/>
    <w:rsid w:val="00580E85"/>
    <w:rsid w:val="00581866"/>
    <w:rsid w:val="00581F66"/>
    <w:rsid w:val="0058227D"/>
    <w:rsid w:val="0058232B"/>
    <w:rsid w:val="00582797"/>
    <w:rsid w:val="0058282A"/>
    <w:rsid w:val="00582847"/>
    <w:rsid w:val="00582AAB"/>
    <w:rsid w:val="0058352B"/>
    <w:rsid w:val="0058375E"/>
    <w:rsid w:val="00583EE5"/>
    <w:rsid w:val="005844CC"/>
    <w:rsid w:val="00584989"/>
    <w:rsid w:val="00584995"/>
    <w:rsid w:val="00584C67"/>
    <w:rsid w:val="005858DB"/>
    <w:rsid w:val="00585E94"/>
    <w:rsid w:val="00586661"/>
    <w:rsid w:val="00586A18"/>
    <w:rsid w:val="00586B84"/>
    <w:rsid w:val="005872FD"/>
    <w:rsid w:val="0058730F"/>
    <w:rsid w:val="0058733B"/>
    <w:rsid w:val="00590053"/>
    <w:rsid w:val="00591440"/>
    <w:rsid w:val="0059278A"/>
    <w:rsid w:val="00593630"/>
    <w:rsid w:val="00593B47"/>
    <w:rsid w:val="00593F97"/>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7EB"/>
    <w:rsid w:val="005C3ADB"/>
    <w:rsid w:val="005C427B"/>
    <w:rsid w:val="005C429E"/>
    <w:rsid w:val="005C45A7"/>
    <w:rsid w:val="005C4EFE"/>
    <w:rsid w:val="005C566E"/>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ED"/>
    <w:rsid w:val="005D637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EB1"/>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460"/>
    <w:rsid w:val="00623509"/>
    <w:rsid w:val="006239A0"/>
    <w:rsid w:val="0062415D"/>
    <w:rsid w:val="0062431E"/>
    <w:rsid w:val="00624598"/>
    <w:rsid w:val="006245EB"/>
    <w:rsid w:val="00624699"/>
    <w:rsid w:val="00624936"/>
    <w:rsid w:val="00624A98"/>
    <w:rsid w:val="006252BB"/>
    <w:rsid w:val="0062540E"/>
    <w:rsid w:val="006256BF"/>
    <w:rsid w:val="006258A6"/>
    <w:rsid w:val="00625AA5"/>
    <w:rsid w:val="00625FC5"/>
    <w:rsid w:val="00626537"/>
    <w:rsid w:val="00626B01"/>
    <w:rsid w:val="006270DF"/>
    <w:rsid w:val="00627530"/>
    <w:rsid w:val="00627DA5"/>
    <w:rsid w:val="00630452"/>
    <w:rsid w:val="00630581"/>
    <w:rsid w:val="006305EA"/>
    <w:rsid w:val="00630898"/>
    <w:rsid w:val="00630AD6"/>
    <w:rsid w:val="00630FB7"/>
    <w:rsid w:val="006314A9"/>
    <w:rsid w:val="006318FE"/>
    <w:rsid w:val="00631B5F"/>
    <w:rsid w:val="006325E4"/>
    <w:rsid w:val="00632FD0"/>
    <w:rsid w:val="006338C5"/>
    <w:rsid w:val="00633CFA"/>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19C"/>
    <w:rsid w:val="00640926"/>
    <w:rsid w:val="0064172C"/>
    <w:rsid w:val="00641A7F"/>
    <w:rsid w:val="00642120"/>
    <w:rsid w:val="0064222A"/>
    <w:rsid w:val="0064245E"/>
    <w:rsid w:val="00642E0E"/>
    <w:rsid w:val="00642E7F"/>
    <w:rsid w:val="00642EE8"/>
    <w:rsid w:val="00643033"/>
    <w:rsid w:val="00643122"/>
    <w:rsid w:val="00643278"/>
    <w:rsid w:val="0064336A"/>
    <w:rsid w:val="00643BFB"/>
    <w:rsid w:val="006440F7"/>
    <w:rsid w:val="00644CF5"/>
    <w:rsid w:val="00645160"/>
    <w:rsid w:val="00645C62"/>
    <w:rsid w:val="00646E33"/>
    <w:rsid w:val="0064703C"/>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53F"/>
    <w:rsid w:val="0065683E"/>
    <w:rsid w:val="00656C72"/>
    <w:rsid w:val="00656ED7"/>
    <w:rsid w:val="006573F5"/>
    <w:rsid w:val="0065771F"/>
    <w:rsid w:val="00657C10"/>
    <w:rsid w:val="00657C23"/>
    <w:rsid w:val="00657CC6"/>
    <w:rsid w:val="00660735"/>
    <w:rsid w:val="00661657"/>
    <w:rsid w:val="00662911"/>
    <w:rsid w:val="00662B91"/>
    <w:rsid w:val="00662CD7"/>
    <w:rsid w:val="00662DF7"/>
    <w:rsid w:val="00663466"/>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BF4"/>
    <w:rsid w:val="00676CEB"/>
    <w:rsid w:val="00677E8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AD"/>
    <w:rsid w:val="00694F8E"/>
    <w:rsid w:val="006954DA"/>
    <w:rsid w:val="00695B19"/>
    <w:rsid w:val="00696A53"/>
    <w:rsid w:val="00696FE7"/>
    <w:rsid w:val="00697417"/>
    <w:rsid w:val="0069767B"/>
    <w:rsid w:val="0069768E"/>
    <w:rsid w:val="00697AEB"/>
    <w:rsid w:val="00697C2B"/>
    <w:rsid w:val="00697CE7"/>
    <w:rsid w:val="00697D3A"/>
    <w:rsid w:val="00697D6D"/>
    <w:rsid w:val="00697F02"/>
    <w:rsid w:val="00697F91"/>
    <w:rsid w:val="006A0230"/>
    <w:rsid w:val="006A055E"/>
    <w:rsid w:val="006A079E"/>
    <w:rsid w:val="006A0C3F"/>
    <w:rsid w:val="006A232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6F"/>
    <w:rsid w:val="006B1180"/>
    <w:rsid w:val="006B1988"/>
    <w:rsid w:val="006B1BBF"/>
    <w:rsid w:val="006B20AB"/>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D48"/>
    <w:rsid w:val="006B7806"/>
    <w:rsid w:val="006B7DE2"/>
    <w:rsid w:val="006C027A"/>
    <w:rsid w:val="006C1381"/>
    <w:rsid w:val="006C14A1"/>
    <w:rsid w:val="006C161E"/>
    <w:rsid w:val="006C163F"/>
    <w:rsid w:val="006C1C63"/>
    <w:rsid w:val="006C1FCA"/>
    <w:rsid w:val="006C21C4"/>
    <w:rsid w:val="006C22F1"/>
    <w:rsid w:val="006C2796"/>
    <w:rsid w:val="006C2920"/>
    <w:rsid w:val="006C2D27"/>
    <w:rsid w:val="006C31BA"/>
    <w:rsid w:val="006C365C"/>
    <w:rsid w:val="006C4282"/>
    <w:rsid w:val="006C4580"/>
    <w:rsid w:val="006C4B2A"/>
    <w:rsid w:val="006C4CDB"/>
    <w:rsid w:val="006C5375"/>
    <w:rsid w:val="006C545C"/>
    <w:rsid w:val="006C5B82"/>
    <w:rsid w:val="006C5BD8"/>
    <w:rsid w:val="006C638B"/>
    <w:rsid w:val="006C64D4"/>
    <w:rsid w:val="006C6574"/>
    <w:rsid w:val="006C666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82A"/>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4324"/>
    <w:rsid w:val="006E43AE"/>
    <w:rsid w:val="006E4DE4"/>
    <w:rsid w:val="006E50DF"/>
    <w:rsid w:val="006E5713"/>
    <w:rsid w:val="006E5940"/>
    <w:rsid w:val="006E5A2F"/>
    <w:rsid w:val="006E5E4D"/>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105C"/>
    <w:rsid w:val="007012D0"/>
    <w:rsid w:val="007020DB"/>
    <w:rsid w:val="007020E3"/>
    <w:rsid w:val="0070243C"/>
    <w:rsid w:val="00702A3A"/>
    <w:rsid w:val="0070380C"/>
    <w:rsid w:val="00703B1A"/>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4FE"/>
    <w:rsid w:val="0071792C"/>
    <w:rsid w:val="00717B80"/>
    <w:rsid w:val="007203EE"/>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ED6"/>
    <w:rsid w:val="007400C9"/>
    <w:rsid w:val="007407A2"/>
    <w:rsid w:val="00740A5C"/>
    <w:rsid w:val="00740E10"/>
    <w:rsid w:val="00740FBB"/>
    <w:rsid w:val="007412C1"/>
    <w:rsid w:val="00741586"/>
    <w:rsid w:val="00741974"/>
    <w:rsid w:val="00742444"/>
    <w:rsid w:val="0074288E"/>
    <w:rsid w:val="007428EA"/>
    <w:rsid w:val="00742C6F"/>
    <w:rsid w:val="00742DF4"/>
    <w:rsid w:val="007430A2"/>
    <w:rsid w:val="00743385"/>
    <w:rsid w:val="00743A33"/>
    <w:rsid w:val="00743B51"/>
    <w:rsid w:val="007443FD"/>
    <w:rsid w:val="00744BF8"/>
    <w:rsid w:val="0074510C"/>
    <w:rsid w:val="00745F0E"/>
    <w:rsid w:val="0074657E"/>
    <w:rsid w:val="007466C6"/>
    <w:rsid w:val="00746723"/>
    <w:rsid w:val="007468B2"/>
    <w:rsid w:val="00747131"/>
    <w:rsid w:val="007473B6"/>
    <w:rsid w:val="00747521"/>
    <w:rsid w:val="0074778C"/>
    <w:rsid w:val="00747BBF"/>
    <w:rsid w:val="00747BDE"/>
    <w:rsid w:val="00747BE1"/>
    <w:rsid w:val="007503B8"/>
    <w:rsid w:val="00750ED8"/>
    <w:rsid w:val="007512EF"/>
    <w:rsid w:val="00751334"/>
    <w:rsid w:val="0075135B"/>
    <w:rsid w:val="00751523"/>
    <w:rsid w:val="00751A38"/>
    <w:rsid w:val="00751EE7"/>
    <w:rsid w:val="007525CE"/>
    <w:rsid w:val="007528C8"/>
    <w:rsid w:val="00752DC8"/>
    <w:rsid w:val="00753188"/>
    <w:rsid w:val="00753817"/>
    <w:rsid w:val="00753D4E"/>
    <w:rsid w:val="0075430C"/>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6105"/>
    <w:rsid w:val="00776B4E"/>
    <w:rsid w:val="00776BEF"/>
    <w:rsid w:val="0077784E"/>
    <w:rsid w:val="00777916"/>
    <w:rsid w:val="00777C89"/>
    <w:rsid w:val="00780B15"/>
    <w:rsid w:val="00780F69"/>
    <w:rsid w:val="0078123D"/>
    <w:rsid w:val="00781288"/>
    <w:rsid w:val="0078157F"/>
    <w:rsid w:val="00781DFB"/>
    <w:rsid w:val="00782B9B"/>
    <w:rsid w:val="00782DCF"/>
    <w:rsid w:val="00782EFC"/>
    <w:rsid w:val="0078359A"/>
    <w:rsid w:val="00783BA9"/>
    <w:rsid w:val="00783DEB"/>
    <w:rsid w:val="0078411D"/>
    <w:rsid w:val="00785013"/>
    <w:rsid w:val="007850E1"/>
    <w:rsid w:val="00785248"/>
    <w:rsid w:val="007854BE"/>
    <w:rsid w:val="007854D5"/>
    <w:rsid w:val="00785EF1"/>
    <w:rsid w:val="00785F48"/>
    <w:rsid w:val="00786072"/>
    <w:rsid w:val="00786DF7"/>
    <w:rsid w:val="00787261"/>
    <w:rsid w:val="0078748D"/>
    <w:rsid w:val="0078751E"/>
    <w:rsid w:val="00787853"/>
    <w:rsid w:val="00787977"/>
    <w:rsid w:val="0078797E"/>
    <w:rsid w:val="00787DAA"/>
    <w:rsid w:val="00787ED5"/>
    <w:rsid w:val="007908E3"/>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B20"/>
    <w:rsid w:val="007A0318"/>
    <w:rsid w:val="007A054F"/>
    <w:rsid w:val="007A0AE2"/>
    <w:rsid w:val="007A0D9B"/>
    <w:rsid w:val="007A111B"/>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761"/>
    <w:rsid w:val="007A5B3A"/>
    <w:rsid w:val="007A5DAF"/>
    <w:rsid w:val="007A60BF"/>
    <w:rsid w:val="007A6E1F"/>
    <w:rsid w:val="007A6F4D"/>
    <w:rsid w:val="007A71A3"/>
    <w:rsid w:val="007A76B2"/>
    <w:rsid w:val="007A78A2"/>
    <w:rsid w:val="007A78C5"/>
    <w:rsid w:val="007A7AF4"/>
    <w:rsid w:val="007A7C35"/>
    <w:rsid w:val="007A7EAA"/>
    <w:rsid w:val="007B0516"/>
    <w:rsid w:val="007B0E26"/>
    <w:rsid w:val="007B191B"/>
    <w:rsid w:val="007B1F60"/>
    <w:rsid w:val="007B24E7"/>
    <w:rsid w:val="007B25D1"/>
    <w:rsid w:val="007B3016"/>
    <w:rsid w:val="007B3E9A"/>
    <w:rsid w:val="007B410F"/>
    <w:rsid w:val="007B42B2"/>
    <w:rsid w:val="007B4C62"/>
    <w:rsid w:val="007B53E1"/>
    <w:rsid w:val="007B53EE"/>
    <w:rsid w:val="007B568C"/>
    <w:rsid w:val="007B5B9F"/>
    <w:rsid w:val="007B5E73"/>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31AF"/>
    <w:rsid w:val="007C353C"/>
    <w:rsid w:val="007C384D"/>
    <w:rsid w:val="007C3880"/>
    <w:rsid w:val="007C3E2F"/>
    <w:rsid w:val="007C3EC1"/>
    <w:rsid w:val="007C40FF"/>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9CB"/>
    <w:rsid w:val="007F3A17"/>
    <w:rsid w:val="007F3CF3"/>
    <w:rsid w:val="007F3F6A"/>
    <w:rsid w:val="007F4D0D"/>
    <w:rsid w:val="007F4E97"/>
    <w:rsid w:val="007F5D5A"/>
    <w:rsid w:val="007F5ECB"/>
    <w:rsid w:val="007F62A5"/>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5AB"/>
    <w:rsid w:val="00803EEF"/>
    <w:rsid w:val="00803FBA"/>
    <w:rsid w:val="00804424"/>
    <w:rsid w:val="00804858"/>
    <w:rsid w:val="00804DAC"/>
    <w:rsid w:val="00804FF2"/>
    <w:rsid w:val="00805862"/>
    <w:rsid w:val="008060C4"/>
    <w:rsid w:val="0080624E"/>
    <w:rsid w:val="008063C8"/>
    <w:rsid w:val="0080724A"/>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446"/>
    <w:rsid w:val="00813B84"/>
    <w:rsid w:val="00813C53"/>
    <w:rsid w:val="008153FA"/>
    <w:rsid w:val="00815476"/>
    <w:rsid w:val="008158E6"/>
    <w:rsid w:val="008168C9"/>
    <w:rsid w:val="008172BE"/>
    <w:rsid w:val="00817500"/>
    <w:rsid w:val="008200CB"/>
    <w:rsid w:val="008204B2"/>
    <w:rsid w:val="00820BAA"/>
    <w:rsid w:val="00820D42"/>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B2C"/>
    <w:rsid w:val="00827B47"/>
    <w:rsid w:val="00827DE3"/>
    <w:rsid w:val="0083022B"/>
    <w:rsid w:val="0083096C"/>
    <w:rsid w:val="008309CD"/>
    <w:rsid w:val="00830D02"/>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63"/>
    <w:rsid w:val="00844970"/>
    <w:rsid w:val="008449F5"/>
    <w:rsid w:val="00844D20"/>
    <w:rsid w:val="00845420"/>
    <w:rsid w:val="00845439"/>
    <w:rsid w:val="0084574D"/>
    <w:rsid w:val="00845BEF"/>
    <w:rsid w:val="00845E9F"/>
    <w:rsid w:val="00846328"/>
    <w:rsid w:val="0084642C"/>
    <w:rsid w:val="00846704"/>
    <w:rsid w:val="00846728"/>
    <w:rsid w:val="008467F0"/>
    <w:rsid w:val="0084690E"/>
    <w:rsid w:val="00846A55"/>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748F"/>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E96"/>
    <w:rsid w:val="00877465"/>
    <w:rsid w:val="00877740"/>
    <w:rsid w:val="00877E45"/>
    <w:rsid w:val="00882199"/>
    <w:rsid w:val="00882633"/>
    <w:rsid w:val="00882ACE"/>
    <w:rsid w:val="00883CBD"/>
    <w:rsid w:val="00884149"/>
    <w:rsid w:val="0088452E"/>
    <w:rsid w:val="00884750"/>
    <w:rsid w:val="00884E65"/>
    <w:rsid w:val="0088529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13D8"/>
    <w:rsid w:val="008B151A"/>
    <w:rsid w:val="008B1B06"/>
    <w:rsid w:val="008B1B20"/>
    <w:rsid w:val="008B204D"/>
    <w:rsid w:val="008B2205"/>
    <w:rsid w:val="008B2B65"/>
    <w:rsid w:val="008B340F"/>
    <w:rsid w:val="008B3C09"/>
    <w:rsid w:val="008B3F98"/>
    <w:rsid w:val="008B3FC5"/>
    <w:rsid w:val="008B5125"/>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EDD"/>
    <w:rsid w:val="008C60AC"/>
    <w:rsid w:val="008C60EC"/>
    <w:rsid w:val="008C61D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D45"/>
    <w:rsid w:val="008D480D"/>
    <w:rsid w:val="008D4AA1"/>
    <w:rsid w:val="008D50B9"/>
    <w:rsid w:val="008D5102"/>
    <w:rsid w:val="008D5111"/>
    <w:rsid w:val="008D584B"/>
    <w:rsid w:val="008D5CD4"/>
    <w:rsid w:val="008D6530"/>
    <w:rsid w:val="008D66BC"/>
    <w:rsid w:val="008D6765"/>
    <w:rsid w:val="008D678F"/>
    <w:rsid w:val="008D6E11"/>
    <w:rsid w:val="008D6F6B"/>
    <w:rsid w:val="008D7940"/>
    <w:rsid w:val="008E0CC5"/>
    <w:rsid w:val="008E1597"/>
    <w:rsid w:val="008E18CC"/>
    <w:rsid w:val="008E1A1F"/>
    <w:rsid w:val="008E1AF9"/>
    <w:rsid w:val="008E1C30"/>
    <w:rsid w:val="008E22C5"/>
    <w:rsid w:val="008E297E"/>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90D"/>
    <w:rsid w:val="008F2116"/>
    <w:rsid w:val="008F21A8"/>
    <w:rsid w:val="008F2237"/>
    <w:rsid w:val="008F22DB"/>
    <w:rsid w:val="008F2587"/>
    <w:rsid w:val="008F26B0"/>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86A"/>
    <w:rsid w:val="00926087"/>
    <w:rsid w:val="00926452"/>
    <w:rsid w:val="00926575"/>
    <w:rsid w:val="00926597"/>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775"/>
    <w:rsid w:val="00933050"/>
    <w:rsid w:val="009330D0"/>
    <w:rsid w:val="00933159"/>
    <w:rsid w:val="0093381F"/>
    <w:rsid w:val="00933CD7"/>
    <w:rsid w:val="0093416B"/>
    <w:rsid w:val="00934182"/>
    <w:rsid w:val="00934764"/>
    <w:rsid w:val="009347F5"/>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C1B"/>
    <w:rsid w:val="00944701"/>
    <w:rsid w:val="00944707"/>
    <w:rsid w:val="00944771"/>
    <w:rsid w:val="00944B9D"/>
    <w:rsid w:val="00944CDD"/>
    <w:rsid w:val="009456C7"/>
    <w:rsid w:val="0094648A"/>
    <w:rsid w:val="00946659"/>
    <w:rsid w:val="00946E73"/>
    <w:rsid w:val="00947002"/>
    <w:rsid w:val="00947A01"/>
    <w:rsid w:val="00947AA6"/>
    <w:rsid w:val="00947D5D"/>
    <w:rsid w:val="0095097B"/>
    <w:rsid w:val="00950B74"/>
    <w:rsid w:val="00950E71"/>
    <w:rsid w:val="00952150"/>
    <w:rsid w:val="00952313"/>
    <w:rsid w:val="00952B1A"/>
    <w:rsid w:val="00952B38"/>
    <w:rsid w:val="00953A9C"/>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764"/>
    <w:rsid w:val="009627E1"/>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12E"/>
    <w:rsid w:val="009676AA"/>
    <w:rsid w:val="00967B92"/>
    <w:rsid w:val="00967C1D"/>
    <w:rsid w:val="00967F27"/>
    <w:rsid w:val="0097030B"/>
    <w:rsid w:val="009703D4"/>
    <w:rsid w:val="009707A6"/>
    <w:rsid w:val="00970EEE"/>
    <w:rsid w:val="00971282"/>
    <w:rsid w:val="0097147D"/>
    <w:rsid w:val="009714B3"/>
    <w:rsid w:val="00971A53"/>
    <w:rsid w:val="00971B24"/>
    <w:rsid w:val="009722A6"/>
    <w:rsid w:val="00972676"/>
    <w:rsid w:val="009733F0"/>
    <w:rsid w:val="009738A4"/>
    <w:rsid w:val="00974380"/>
    <w:rsid w:val="00974858"/>
    <w:rsid w:val="00974EEC"/>
    <w:rsid w:val="009755C8"/>
    <w:rsid w:val="00975990"/>
    <w:rsid w:val="00975D41"/>
    <w:rsid w:val="00975DD0"/>
    <w:rsid w:val="00976002"/>
    <w:rsid w:val="00976AF3"/>
    <w:rsid w:val="00977263"/>
    <w:rsid w:val="00977D78"/>
    <w:rsid w:val="00977E12"/>
    <w:rsid w:val="00980478"/>
    <w:rsid w:val="00980901"/>
    <w:rsid w:val="00980D5C"/>
    <w:rsid w:val="00981C67"/>
    <w:rsid w:val="009822A1"/>
    <w:rsid w:val="0098273E"/>
    <w:rsid w:val="00982A0F"/>
    <w:rsid w:val="00982F89"/>
    <w:rsid w:val="009832A3"/>
    <w:rsid w:val="0098343C"/>
    <w:rsid w:val="00983C89"/>
    <w:rsid w:val="0098463E"/>
    <w:rsid w:val="0098475C"/>
    <w:rsid w:val="00984C2D"/>
    <w:rsid w:val="00984F58"/>
    <w:rsid w:val="00985285"/>
    <w:rsid w:val="00985736"/>
    <w:rsid w:val="00985F2D"/>
    <w:rsid w:val="009860A9"/>
    <w:rsid w:val="00986D2B"/>
    <w:rsid w:val="00986EB5"/>
    <w:rsid w:val="0098724D"/>
    <w:rsid w:val="00987B53"/>
    <w:rsid w:val="00987DAC"/>
    <w:rsid w:val="0099004A"/>
    <w:rsid w:val="00990288"/>
    <w:rsid w:val="0099067F"/>
    <w:rsid w:val="00990DCB"/>
    <w:rsid w:val="00990DD4"/>
    <w:rsid w:val="00990E01"/>
    <w:rsid w:val="00991BC0"/>
    <w:rsid w:val="009920B2"/>
    <w:rsid w:val="0099223C"/>
    <w:rsid w:val="0099242C"/>
    <w:rsid w:val="0099255B"/>
    <w:rsid w:val="00992B61"/>
    <w:rsid w:val="00992F43"/>
    <w:rsid w:val="00993021"/>
    <w:rsid w:val="009933E5"/>
    <w:rsid w:val="0099371B"/>
    <w:rsid w:val="00993ED5"/>
    <w:rsid w:val="009943D4"/>
    <w:rsid w:val="00994710"/>
    <w:rsid w:val="00994B69"/>
    <w:rsid w:val="00994CA9"/>
    <w:rsid w:val="00994FFD"/>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336"/>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2095"/>
    <w:rsid w:val="009B2B02"/>
    <w:rsid w:val="009B2C6B"/>
    <w:rsid w:val="009B3107"/>
    <w:rsid w:val="009B34C5"/>
    <w:rsid w:val="009B44CF"/>
    <w:rsid w:val="009B4839"/>
    <w:rsid w:val="009B49A8"/>
    <w:rsid w:val="009B4C22"/>
    <w:rsid w:val="009B52C6"/>
    <w:rsid w:val="009B58C8"/>
    <w:rsid w:val="009B5BC7"/>
    <w:rsid w:val="009B61E4"/>
    <w:rsid w:val="009B632E"/>
    <w:rsid w:val="009B637F"/>
    <w:rsid w:val="009B65A2"/>
    <w:rsid w:val="009B65EB"/>
    <w:rsid w:val="009B6887"/>
    <w:rsid w:val="009B6FB4"/>
    <w:rsid w:val="009B7153"/>
    <w:rsid w:val="009B7164"/>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34D"/>
    <w:rsid w:val="009C5564"/>
    <w:rsid w:val="009C59DC"/>
    <w:rsid w:val="009C5D21"/>
    <w:rsid w:val="009C6017"/>
    <w:rsid w:val="009C6184"/>
    <w:rsid w:val="009C63B1"/>
    <w:rsid w:val="009C6564"/>
    <w:rsid w:val="009C6D6C"/>
    <w:rsid w:val="009C7585"/>
    <w:rsid w:val="009C7797"/>
    <w:rsid w:val="009C7BD2"/>
    <w:rsid w:val="009C7E2C"/>
    <w:rsid w:val="009D0189"/>
    <w:rsid w:val="009D048C"/>
    <w:rsid w:val="009D0E72"/>
    <w:rsid w:val="009D128E"/>
    <w:rsid w:val="009D13DF"/>
    <w:rsid w:val="009D1887"/>
    <w:rsid w:val="009D1ACA"/>
    <w:rsid w:val="009D20EA"/>
    <w:rsid w:val="009D2371"/>
    <w:rsid w:val="009D26A2"/>
    <w:rsid w:val="009D28A0"/>
    <w:rsid w:val="009D2EDB"/>
    <w:rsid w:val="009D3351"/>
    <w:rsid w:val="009D3441"/>
    <w:rsid w:val="009D3600"/>
    <w:rsid w:val="009D364E"/>
    <w:rsid w:val="009D3884"/>
    <w:rsid w:val="009D3C2E"/>
    <w:rsid w:val="009D3FB5"/>
    <w:rsid w:val="009D45D3"/>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1700"/>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F2D"/>
    <w:rsid w:val="00A0046B"/>
    <w:rsid w:val="00A009BD"/>
    <w:rsid w:val="00A00B49"/>
    <w:rsid w:val="00A00C19"/>
    <w:rsid w:val="00A01280"/>
    <w:rsid w:val="00A0160E"/>
    <w:rsid w:val="00A019A7"/>
    <w:rsid w:val="00A01F0F"/>
    <w:rsid w:val="00A02637"/>
    <w:rsid w:val="00A02B7F"/>
    <w:rsid w:val="00A03506"/>
    <w:rsid w:val="00A036C3"/>
    <w:rsid w:val="00A0387B"/>
    <w:rsid w:val="00A046F2"/>
    <w:rsid w:val="00A04707"/>
    <w:rsid w:val="00A047E3"/>
    <w:rsid w:val="00A04DCA"/>
    <w:rsid w:val="00A04E47"/>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85C"/>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9F1"/>
    <w:rsid w:val="00A50A06"/>
    <w:rsid w:val="00A50EB9"/>
    <w:rsid w:val="00A510CE"/>
    <w:rsid w:val="00A51313"/>
    <w:rsid w:val="00A513DF"/>
    <w:rsid w:val="00A519D4"/>
    <w:rsid w:val="00A5252A"/>
    <w:rsid w:val="00A536D8"/>
    <w:rsid w:val="00A53700"/>
    <w:rsid w:val="00A548DF"/>
    <w:rsid w:val="00A54A4F"/>
    <w:rsid w:val="00A54B11"/>
    <w:rsid w:val="00A54E21"/>
    <w:rsid w:val="00A55247"/>
    <w:rsid w:val="00A55C91"/>
    <w:rsid w:val="00A55DC5"/>
    <w:rsid w:val="00A568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30B6"/>
    <w:rsid w:val="00A64705"/>
    <w:rsid w:val="00A648C9"/>
    <w:rsid w:val="00A64AC4"/>
    <w:rsid w:val="00A64F08"/>
    <w:rsid w:val="00A6515A"/>
    <w:rsid w:val="00A654B3"/>
    <w:rsid w:val="00A655BD"/>
    <w:rsid w:val="00A65626"/>
    <w:rsid w:val="00A66169"/>
    <w:rsid w:val="00A666C5"/>
    <w:rsid w:val="00A66A09"/>
    <w:rsid w:val="00A67067"/>
    <w:rsid w:val="00A670E7"/>
    <w:rsid w:val="00A6773D"/>
    <w:rsid w:val="00A67C2A"/>
    <w:rsid w:val="00A67F53"/>
    <w:rsid w:val="00A7079C"/>
    <w:rsid w:val="00A70CDF"/>
    <w:rsid w:val="00A70E39"/>
    <w:rsid w:val="00A7151B"/>
    <w:rsid w:val="00A71CC7"/>
    <w:rsid w:val="00A72296"/>
    <w:rsid w:val="00A72D67"/>
    <w:rsid w:val="00A73426"/>
    <w:rsid w:val="00A7378B"/>
    <w:rsid w:val="00A738B7"/>
    <w:rsid w:val="00A73989"/>
    <w:rsid w:val="00A7439D"/>
    <w:rsid w:val="00A747C8"/>
    <w:rsid w:val="00A7486B"/>
    <w:rsid w:val="00A74B73"/>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CFC"/>
    <w:rsid w:val="00A8726C"/>
    <w:rsid w:val="00A87E34"/>
    <w:rsid w:val="00A90206"/>
    <w:rsid w:val="00A90AD3"/>
    <w:rsid w:val="00A90AEF"/>
    <w:rsid w:val="00A9159A"/>
    <w:rsid w:val="00A91B2C"/>
    <w:rsid w:val="00A91BF6"/>
    <w:rsid w:val="00A92320"/>
    <w:rsid w:val="00A92772"/>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C2"/>
    <w:rsid w:val="00A9721E"/>
    <w:rsid w:val="00A97DDC"/>
    <w:rsid w:val="00A97F59"/>
    <w:rsid w:val="00AA03A1"/>
    <w:rsid w:val="00AA089C"/>
    <w:rsid w:val="00AA0C16"/>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962"/>
    <w:rsid w:val="00AB7AF4"/>
    <w:rsid w:val="00AC00ED"/>
    <w:rsid w:val="00AC05F7"/>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682"/>
    <w:rsid w:val="00AD16EF"/>
    <w:rsid w:val="00AD1946"/>
    <w:rsid w:val="00AD206D"/>
    <w:rsid w:val="00AD2369"/>
    <w:rsid w:val="00AD27F2"/>
    <w:rsid w:val="00AD2CA4"/>
    <w:rsid w:val="00AD2D47"/>
    <w:rsid w:val="00AD35D6"/>
    <w:rsid w:val="00AD3603"/>
    <w:rsid w:val="00AD392A"/>
    <w:rsid w:val="00AD4165"/>
    <w:rsid w:val="00AD42C6"/>
    <w:rsid w:val="00AD4F70"/>
    <w:rsid w:val="00AD5393"/>
    <w:rsid w:val="00AD6669"/>
    <w:rsid w:val="00AD7A0D"/>
    <w:rsid w:val="00AD7C92"/>
    <w:rsid w:val="00AD7C94"/>
    <w:rsid w:val="00AD7DF5"/>
    <w:rsid w:val="00AE10C9"/>
    <w:rsid w:val="00AE1128"/>
    <w:rsid w:val="00AE1A0D"/>
    <w:rsid w:val="00AE1BDC"/>
    <w:rsid w:val="00AE1DFF"/>
    <w:rsid w:val="00AE20B5"/>
    <w:rsid w:val="00AE2E98"/>
    <w:rsid w:val="00AE3358"/>
    <w:rsid w:val="00AE34C9"/>
    <w:rsid w:val="00AE3E89"/>
    <w:rsid w:val="00AE41B2"/>
    <w:rsid w:val="00AE45D1"/>
    <w:rsid w:val="00AE4B74"/>
    <w:rsid w:val="00AE4DF9"/>
    <w:rsid w:val="00AE53B6"/>
    <w:rsid w:val="00AE601D"/>
    <w:rsid w:val="00AE6156"/>
    <w:rsid w:val="00AE616C"/>
    <w:rsid w:val="00AE667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813"/>
    <w:rsid w:val="00AF7914"/>
    <w:rsid w:val="00AF7996"/>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B05"/>
    <w:rsid w:val="00B02B7D"/>
    <w:rsid w:val="00B03D18"/>
    <w:rsid w:val="00B04108"/>
    <w:rsid w:val="00B04AF3"/>
    <w:rsid w:val="00B04B94"/>
    <w:rsid w:val="00B04C1B"/>
    <w:rsid w:val="00B04DDF"/>
    <w:rsid w:val="00B04EEE"/>
    <w:rsid w:val="00B056BA"/>
    <w:rsid w:val="00B05840"/>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DB0"/>
    <w:rsid w:val="00B13DBA"/>
    <w:rsid w:val="00B14386"/>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84A"/>
    <w:rsid w:val="00B21A07"/>
    <w:rsid w:val="00B21A3F"/>
    <w:rsid w:val="00B2210B"/>
    <w:rsid w:val="00B22171"/>
    <w:rsid w:val="00B22524"/>
    <w:rsid w:val="00B22656"/>
    <w:rsid w:val="00B22751"/>
    <w:rsid w:val="00B228A6"/>
    <w:rsid w:val="00B228D1"/>
    <w:rsid w:val="00B22BDD"/>
    <w:rsid w:val="00B23EA7"/>
    <w:rsid w:val="00B24121"/>
    <w:rsid w:val="00B242FC"/>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E2"/>
    <w:rsid w:val="00B31690"/>
    <w:rsid w:val="00B31887"/>
    <w:rsid w:val="00B32654"/>
    <w:rsid w:val="00B328A5"/>
    <w:rsid w:val="00B32B3F"/>
    <w:rsid w:val="00B33871"/>
    <w:rsid w:val="00B342C1"/>
    <w:rsid w:val="00B34373"/>
    <w:rsid w:val="00B34439"/>
    <w:rsid w:val="00B35486"/>
    <w:rsid w:val="00B36794"/>
    <w:rsid w:val="00B36992"/>
    <w:rsid w:val="00B3756D"/>
    <w:rsid w:val="00B379E5"/>
    <w:rsid w:val="00B37C22"/>
    <w:rsid w:val="00B40511"/>
    <w:rsid w:val="00B4068C"/>
    <w:rsid w:val="00B4071D"/>
    <w:rsid w:val="00B40BBF"/>
    <w:rsid w:val="00B40EB9"/>
    <w:rsid w:val="00B4104C"/>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92"/>
    <w:rsid w:val="00B705CA"/>
    <w:rsid w:val="00B7062F"/>
    <w:rsid w:val="00B70C94"/>
    <w:rsid w:val="00B711B7"/>
    <w:rsid w:val="00B71296"/>
    <w:rsid w:val="00B71C82"/>
    <w:rsid w:val="00B71CCF"/>
    <w:rsid w:val="00B72393"/>
    <w:rsid w:val="00B727B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5DB"/>
    <w:rsid w:val="00B90316"/>
    <w:rsid w:val="00B90745"/>
    <w:rsid w:val="00B90976"/>
    <w:rsid w:val="00B90FA9"/>
    <w:rsid w:val="00B9114D"/>
    <w:rsid w:val="00B92070"/>
    <w:rsid w:val="00B92395"/>
    <w:rsid w:val="00B932E4"/>
    <w:rsid w:val="00B939E1"/>
    <w:rsid w:val="00B93C97"/>
    <w:rsid w:val="00B93DF1"/>
    <w:rsid w:val="00B941CA"/>
    <w:rsid w:val="00B94DB9"/>
    <w:rsid w:val="00B95925"/>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1041"/>
    <w:rsid w:val="00BC10C6"/>
    <w:rsid w:val="00BC1116"/>
    <w:rsid w:val="00BC17E9"/>
    <w:rsid w:val="00BC1852"/>
    <w:rsid w:val="00BC2054"/>
    <w:rsid w:val="00BC20A8"/>
    <w:rsid w:val="00BC2943"/>
    <w:rsid w:val="00BC318D"/>
    <w:rsid w:val="00BC3F05"/>
    <w:rsid w:val="00BC4021"/>
    <w:rsid w:val="00BC4906"/>
    <w:rsid w:val="00BC4A71"/>
    <w:rsid w:val="00BC4AC2"/>
    <w:rsid w:val="00BC4AC8"/>
    <w:rsid w:val="00BC4F4E"/>
    <w:rsid w:val="00BC54F5"/>
    <w:rsid w:val="00BC56BB"/>
    <w:rsid w:val="00BC5C06"/>
    <w:rsid w:val="00BC65AA"/>
    <w:rsid w:val="00BC6932"/>
    <w:rsid w:val="00BC7655"/>
    <w:rsid w:val="00BC79E5"/>
    <w:rsid w:val="00BC7E28"/>
    <w:rsid w:val="00BD0497"/>
    <w:rsid w:val="00BD05BD"/>
    <w:rsid w:val="00BD0921"/>
    <w:rsid w:val="00BD0C70"/>
    <w:rsid w:val="00BD120E"/>
    <w:rsid w:val="00BD1F74"/>
    <w:rsid w:val="00BD32D2"/>
    <w:rsid w:val="00BD3B04"/>
    <w:rsid w:val="00BD3CBE"/>
    <w:rsid w:val="00BD3DA3"/>
    <w:rsid w:val="00BD429A"/>
    <w:rsid w:val="00BD48F8"/>
    <w:rsid w:val="00BD4AB1"/>
    <w:rsid w:val="00BD4D55"/>
    <w:rsid w:val="00BD56D3"/>
    <w:rsid w:val="00BD5994"/>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5CD"/>
    <w:rsid w:val="00BE4BA6"/>
    <w:rsid w:val="00BE5CF5"/>
    <w:rsid w:val="00BE67B8"/>
    <w:rsid w:val="00BE6CBB"/>
    <w:rsid w:val="00BE6D03"/>
    <w:rsid w:val="00BE6FDA"/>
    <w:rsid w:val="00BE7667"/>
    <w:rsid w:val="00BE76F0"/>
    <w:rsid w:val="00BE795A"/>
    <w:rsid w:val="00BF0934"/>
    <w:rsid w:val="00BF17C9"/>
    <w:rsid w:val="00BF195D"/>
    <w:rsid w:val="00BF2158"/>
    <w:rsid w:val="00BF221D"/>
    <w:rsid w:val="00BF2723"/>
    <w:rsid w:val="00BF3284"/>
    <w:rsid w:val="00BF3FA5"/>
    <w:rsid w:val="00BF40D1"/>
    <w:rsid w:val="00BF4209"/>
    <w:rsid w:val="00BF45D7"/>
    <w:rsid w:val="00BF5265"/>
    <w:rsid w:val="00BF5747"/>
    <w:rsid w:val="00BF58C1"/>
    <w:rsid w:val="00BF5BF2"/>
    <w:rsid w:val="00BF6353"/>
    <w:rsid w:val="00BF7614"/>
    <w:rsid w:val="00BF7696"/>
    <w:rsid w:val="00BF7DC8"/>
    <w:rsid w:val="00C00536"/>
    <w:rsid w:val="00C0142F"/>
    <w:rsid w:val="00C01582"/>
    <w:rsid w:val="00C0179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813"/>
    <w:rsid w:val="00C209E8"/>
    <w:rsid w:val="00C20C39"/>
    <w:rsid w:val="00C210A2"/>
    <w:rsid w:val="00C21110"/>
    <w:rsid w:val="00C2167C"/>
    <w:rsid w:val="00C227DD"/>
    <w:rsid w:val="00C228F8"/>
    <w:rsid w:val="00C22EA0"/>
    <w:rsid w:val="00C22EDC"/>
    <w:rsid w:val="00C230EE"/>
    <w:rsid w:val="00C235D3"/>
    <w:rsid w:val="00C23D73"/>
    <w:rsid w:val="00C2434D"/>
    <w:rsid w:val="00C24426"/>
    <w:rsid w:val="00C249CF"/>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ED"/>
    <w:rsid w:val="00C65231"/>
    <w:rsid w:val="00C6651C"/>
    <w:rsid w:val="00C66671"/>
    <w:rsid w:val="00C6696A"/>
    <w:rsid w:val="00C67243"/>
    <w:rsid w:val="00C67625"/>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3A0"/>
    <w:rsid w:val="00C75467"/>
    <w:rsid w:val="00C754C7"/>
    <w:rsid w:val="00C75707"/>
    <w:rsid w:val="00C758A4"/>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980"/>
    <w:rsid w:val="00C82D0E"/>
    <w:rsid w:val="00C82E53"/>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4951"/>
    <w:rsid w:val="00CA5118"/>
    <w:rsid w:val="00CA53AA"/>
    <w:rsid w:val="00CA5626"/>
    <w:rsid w:val="00CA5C2B"/>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68"/>
    <w:rsid w:val="00CC1DED"/>
    <w:rsid w:val="00CC1FB3"/>
    <w:rsid w:val="00CC202A"/>
    <w:rsid w:val="00CC277E"/>
    <w:rsid w:val="00CC2B1C"/>
    <w:rsid w:val="00CC37F1"/>
    <w:rsid w:val="00CC37F8"/>
    <w:rsid w:val="00CC3F43"/>
    <w:rsid w:val="00CC4047"/>
    <w:rsid w:val="00CC4067"/>
    <w:rsid w:val="00CC408F"/>
    <w:rsid w:val="00CC43FC"/>
    <w:rsid w:val="00CC4482"/>
    <w:rsid w:val="00CC453D"/>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11EE"/>
    <w:rsid w:val="00CD20F2"/>
    <w:rsid w:val="00CD2149"/>
    <w:rsid w:val="00CD2A97"/>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1050"/>
    <w:rsid w:val="00CE12D0"/>
    <w:rsid w:val="00CE179E"/>
    <w:rsid w:val="00CE1A32"/>
    <w:rsid w:val="00CE2166"/>
    <w:rsid w:val="00CE2997"/>
    <w:rsid w:val="00CE2CC8"/>
    <w:rsid w:val="00CE2DD8"/>
    <w:rsid w:val="00CE326C"/>
    <w:rsid w:val="00CE3AB8"/>
    <w:rsid w:val="00CE3B21"/>
    <w:rsid w:val="00CE3EB5"/>
    <w:rsid w:val="00CE4181"/>
    <w:rsid w:val="00CE4581"/>
    <w:rsid w:val="00CE4665"/>
    <w:rsid w:val="00CE4EFD"/>
    <w:rsid w:val="00CE5C39"/>
    <w:rsid w:val="00CE643C"/>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296"/>
    <w:rsid w:val="00D27A26"/>
    <w:rsid w:val="00D27A8D"/>
    <w:rsid w:val="00D302A6"/>
    <w:rsid w:val="00D3043B"/>
    <w:rsid w:val="00D307AA"/>
    <w:rsid w:val="00D30CA3"/>
    <w:rsid w:val="00D30D75"/>
    <w:rsid w:val="00D311AB"/>
    <w:rsid w:val="00D3122F"/>
    <w:rsid w:val="00D31738"/>
    <w:rsid w:val="00D3187E"/>
    <w:rsid w:val="00D31F0A"/>
    <w:rsid w:val="00D31F30"/>
    <w:rsid w:val="00D32041"/>
    <w:rsid w:val="00D329D1"/>
    <w:rsid w:val="00D32ABF"/>
    <w:rsid w:val="00D32B0B"/>
    <w:rsid w:val="00D32CAB"/>
    <w:rsid w:val="00D32E17"/>
    <w:rsid w:val="00D32E4D"/>
    <w:rsid w:val="00D32F70"/>
    <w:rsid w:val="00D3332C"/>
    <w:rsid w:val="00D33368"/>
    <w:rsid w:val="00D33AD8"/>
    <w:rsid w:val="00D33BB0"/>
    <w:rsid w:val="00D342C8"/>
    <w:rsid w:val="00D34C63"/>
    <w:rsid w:val="00D34E42"/>
    <w:rsid w:val="00D35A28"/>
    <w:rsid w:val="00D35D0B"/>
    <w:rsid w:val="00D362FF"/>
    <w:rsid w:val="00D36550"/>
    <w:rsid w:val="00D365D2"/>
    <w:rsid w:val="00D372A8"/>
    <w:rsid w:val="00D37519"/>
    <w:rsid w:val="00D37E1B"/>
    <w:rsid w:val="00D37F8B"/>
    <w:rsid w:val="00D40040"/>
    <w:rsid w:val="00D4028A"/>
    <w:rsid w:val="00D40426"/>
    <w:rsid w:val="00D4098E"/>
    <w:rsid w:val="00D418DD"/>
    <w:rsid w:val="00D41D7A"/>
    <w:rsid w:val="00D4225D"/>
    <w:rsid w:val="00D42798"/>
    <w:rsid w:val="00D42DF3"/>
    <w:rsid w:val="00D42E39"/>
    <w:rsid w:val="00D43B77"/>
    <w:rsid w:val="00D44989"/>
    <w:rsid w:val="00D44AF1"/>
    <w:rsid w:val="00D44C84"/>
    <w:rsid w:val="00D450AE"/>
    <w:rsid w:val="00D45A02"/>
    <w:rsid w:val="00D45A33"/>
    <w:rsid w:val="00D45D84"/>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E95"/>
    <w:rsid w:val="00D652FB"/>
    <w:rsid w:val="00D65457"/>
    <w:rsid w:val="00D655DF"/>
    <w:rsid w:val="00D66052"/>
    <w:rsid w:val="00D66845"/>
    <w:rsid w:val="00D676BB"/>
    <w:rsid w:val="00D677C8"/>
    <w:rsid w:val="00D67AF5"/>
    <w:rsid w:val="00D67FE4"/>
    <w:rsid w:val="00D70247"/>
    <w:rsid w:val="00D704F2"/>
    <w:rsid w:val="00D70AE6"/>
    <w:rsid w:val="00D70CF1"/>
    <w:rsid w:val="00D7167C"/>
    <w:rsid w:val="00D719DC"/>
    <w:rsid w:val="00D719E4"/>
    <w:rsid w:val="00D71E81"/>
    <w:rsid w:val="00D7203C"/>
    <w:rsid w:val="00D7250B"/>
    <w:rsid w:val="00D73891"/>
    <w:rsid w:val="00D73E85"/>
    <w:rsid w:val="00D7445B"/>
    <w:rsid w:val="00D746BE"/>
    <w:rsid w:val="00D75FDF"/>
    <w:rsid w:val="00D761EC"/>
    <w:rsid w:val="00D762C6"/>
    <w:rsid w:val="00D764E7"/>
    <w:rsid w:val="00D7673B"/>
    <w:rsid w:val="00D76AAD"/>
    <w:rsid w:val="00D76F63"/>
    <w:rsid w:val="00D77152"/>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806"/>
    <w:rsid w:val="00D85907"/>
    <w:rsid w:val="00D85B5B"/>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2BF"/>
    <w:rsid w:val="00D93320"/>
    <w:rsid w:val="00D93730"/>
    <w:rsid w:val="00D940A1"/>
    <w:rsid w:val="00D9484C"/>
    <w:rsid w:val="00D94891"/>
    <w:rsid w:val="00D94A36"/>
    <w:rsid w:val="00D94E7B"/>
    <w:rsid w:val="00D94F34"/>
    <w:rsid w:val="00D95085"/>
    <w:rsid w:val="00D954AB"/>
    <w:rsid w:val="00D9574B"/>
    <w:rsid w:val="00D959D4"/>
    <w:rsid w:val="00D95EDE"/>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3DF1"/>
    <w:rsid w:val="00DA4B05"/>
    <w:rsid w:val="00DA4C93"/>
    <w:rsid w:val="00DA564B"/>
    <w:rsid w:val="00DA58CA"/>
    <w:rsid w:val="00DA5B5A"/>
    <w:rsid w:val="00DA665A"/>
    <w:rsid w:val="00DA6832"/>
    <w:rsid w:val="00DA6AE2"/>
    <w:rsid w:val="00DA6C4B"/>
    <w:rsid w:val="00DA6D6D"/>
    <w:rsid w:val="00DA701D"/>
    <w:rsid w:val="00DA706A"/>
    <w:rsid w:val="00DA7832"/>
    <w:rsid w:val="00DA7DB0"/>
    <w:rsid w:val="00DB00F8"/>
    <w:rsid w:val="00DB0643"/>
    <w:rsid w:val="00DB0808"/>
    <w:rsid w:val="00DB09C1"/>
    <w:rsid w:val="00DB1249"/>
    <w:rsid w:val="00DB131D"/>
    <w:rsid w:val="00DB141E"/>
    <w:rsid w:val="00DB1754"/>
    <w:rsid w:val="00DB19F7"/>
    <w:rsid w:val="00DB1DE6"/>
    <w:rsid w:val="00DB2000"/>
    <w:rsid w:val="00DB20C9"/>
    <w:rsid w:val="00DB2122"/>
    <w:rsid w:val="00DB21ED"/>
    <w:rsid w:val="00DB248B"/>
    <w:rsid w:val="00DB29F2"/>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521"/>
    <w:rsid w:val="00DD6877"/>
    <w:rsid w:val="00DD6B5B"/>
    <w:rsid w:val="00DE07C1"/>
    <w:rsid w:val="00DE07DC"/>
    <w:rsid w:val="00DE0A36"/>
    <w:rsid w:val="00DE0C32"/>
    <w:rsid w:val="00DE0EA2"/>
    <w:rsid w:val="00DE1262"/>
    <w:rsid w:val="00DE2324"/>
    <w:rsid w:val="00DE2459"/>
    <w:rsid w:val="00DE2D14"/>
    <w:rsid w:val="00DE3C3E"/>
    <w:rsid w:val="00DE571D"/>
    <w:rsid w:val="00DE584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0381"/>
    <w:rsid w:val="00E1071E"/>
    <w:rsid w:val="00E107B0"/>
    <w:rsid w:val="00E112D9"/>
    <w:rsid w:val="00E113DD"/>
    <w:rsid w:val="00E11611"/>
    <w:rsid w:val="00E11962"/>
    <w:rsid w:val="00E11FC7"/>
    <w:rsid w:val="00E12536"/>
    <w:rsid w:val="00E12619"/>
    <w:rsid w:val="00E12B61"/>
    <w:rsid w:val="00E12BB3"/>
    <w:rsid w:val="00E12E09"/>
    <w:rsid w:val="00E13831"/>
    <w:rsid w:val="00E13D8E"/>
    <w:rsid w:val="00E1434A"/>
    <w:rsid w:val="00E14C6F"/>
    <w:rsid w:val="00E14DCB"/>
    <w:rsid w:val="00E151AE"/>
    <w:rsid w:val="00E15CB4"/>
    <w:rsid w:val="00E15D52"/>
    <w:rsid w:val="00E15DAC"/>
    <w:rsid w:val="00E161D0"/>
    <w:rsid w:val="00E16222"/>
    <w:rsid w:val="00E16D11"/>
    <w:rsid w:val="00E16E67"/>
    <w:rsid w:val="00E16E84"/>
    <w:rsid w:val="00E17043"/>
    <w:rsid w:val="00E177AB"/>
    <w:rsid w:val="00E17ADF"/>
    <w:rsid w:val="00E20094"/>
    <w:rsid w:val="00E201FB"/>
    <w:rsid w:val="00E207B3"/>
    <w:rsid w:val="00E21513"/>
    <w:rsid w:val="00E217AA"/>
    <w:rsid w:val="00E2180C"/>
    <w:rsid w:val="00E21812"/>
    <w:rsid w:val="00E21DF5"/>
    <w:rsid w:val="00E21E4E"/>
    <w:rsid w:val="00E2209B"/>
    <w:rsid w:val="00E228AC"/>
    <w:rsid w:val="00E22C94"/>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602E"/>
    <w:rsid w:val="00E6644E"/>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3D3"/>
    <w:rsid w:val="00E746C1"/>
    <w:rsid w:val="00E749AA"/>
    <w:rsid w:val="00E75072"/>
    <w:rsid w:val="00E755AB"/>
    <w:rsid w:val="00E75683"/>
    <w:rsid w:val="00E76E71"/>
    <w:rsid w:val="00E7745F"/>
    <w:rsid w:val="00E77687"/>
    <w:rsid w:val="00E776C1"/>
    <w:rsid w:val="00E778D9"/>
    <w:rsid w:val="00E778DF"/>
    <w:rsid w:val="00E77A0E"/>
    <w:rsid w:val="00E802AA"/>
    <w:rsid w:val="00E804D7"/>
    <w:rsid w:val="00E8052A"/>
    <w:rsid w:val="00E806A9"/>
    <w:rsid w:val="00E817AD"/>
    <w:rsid w:val="00E82433"/>
    <w:rsid w:val="00E8251D"/>
    <w:rsid w:val="00E82A1D"/>
    <w:rsid w:val="00E8326E"/>
    <w:rsid w:val="00E8353F"/>
    <w:rsid w:val="00E83AB6"/>
    <w:rsid w:val="00E83C4F"/>
    <w:rsid w:val="00E83D07"/>
    <w:rsid w:val="00E840F7"/>
    <w:rsid w:val="00E8413E"/>
    <w:rsid w:val="00E8431A"/>
    <w:rsid w:val="00E846CE"/>
    <w:rsid w:val="00E84A39"/>
    <w:rsid w:val="00E84E93"/>
    <w:rsid w:val="00E85054"/>
    <w:rsid w:val="00E85460"/>
    <w:rsid w:val="00E8570F"/>
    <w:rsid w:val="00E85BC9"/>
    <w:rsid w:val="00E85E1B"/>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7F6"/>
    <w:rsid w:val="00E92D2B"/>
    <w:rsid w:val="00E931ED"/>
    <w:rsid w:val="00E93A3D"/>
    <w:rsid w:val="00E93B47"/>
    <w:rsid w:val="00E93F2A"/>
    <w:rsid w:val="00E93FC5"/>
    <w:rsid w:val="00E94001"/>
    <w:rsid w:val="00E94091"/>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3B6"/>
    <w:rsid w:val="00EA573A"/>
    <w:rsid w:val="00EA58E5"/>
    <w:rsid w:val="00EA5A58"/>
    <w:rsid w:val="00EA5CB4"/>
    <w:rsid w:val="00EA6148"/>
    <w:rsid w:val="00EA6556"/>
    <w:rsid w:val="00EA68FE"/>
    <w:rsid w:val="00EA6D61"/>
    <w:rsid w:val="00EA75CD"/>
    <w:rsid w:val="00EA7809"/>
    <w:rsid w:val="00EA7908"/>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9D6"/>
    <w:rsid w:val="00EC0D83"/>
    <w:rsid w:val="00EC0DC2"/>
    <w:rsid w:val="00EC0E04"/>
    <w:rsid w:val="00EC1246"/>
    <w:rsid w:val="00EC1A2F"/>
    <w:rsid w:val="00EC1EA4"/>
    <w:rsid w:val="00EC2A5A"/>
    <w:rsid w:val="00EC2B67"/>
    <w:rsid w:val="00EC2E96"/>
    <w:rsid w:val="00EC3335"/>
    <w:rsid w:val="00EC3457"/>
    <w:rsid w:val="00EC357A"/>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E57"/>
    <w:rsid w:val="00ED0407"/>
    <w:rsid w:val="00ED06F7"/>
    <w:rsid w:val="00ED0E4F"/>
    <w:rsid w:val="00ED11B6"/>
    <w:rsid w:val="00ED1260"/>
    <w:rsid w:val="00ED134D"/>
    <w:rsid w:val="00ED15C7"/>
    <w:rsid w:val="00ED1834"/>
    <w:rsid w:val="00ED1ED5"/>
    <w:rsid w:val="00ED1EE5"/>
    <w:rsid w:val="00ED28F6"/>
    <w:rsid w:val="00ED2A2F"/>
    <w:rsid w:val="00ED30EF"/>
    <w:rsid w:val="00ED32C4"/>
    <w:rsid w:val="00ED36DB"/>
    <w:rsid w:val="00ED3710"/>
    <w:rsid w:val="00ED3850"/>
    <w:rsid w:val="00ED3DCD"/>
    <w:rsid w:val="00ED4400"/>
    <w:rsid w:val="00ED4CB8"/>
    <w:rsid w:val="00ED4DB8"/>
    <w:rsid w:val="00ED5098"/>
    <w:rsid w:val="00ED51AE"/>
    <w:rsid w:val="00ED523D"/>
    <w:rsid w:val="00ED55A1"/>
    <w:rsid w:val="00ED5898"/>
    <w:rsid w:val="00ED5B82"/>
    <w:rsid w:val="00ED6D12"/>
    <w:rsid w:val="00ED70B1"/>
    <w:rsid w:val="00ED760D"/>
    <w:rsid w:val="00ED7937"/>
    <w:rsid w:val="00ED7942"/>
    <w:rsid w:val="00ED7B4F"/>
    <w:rsid w:val="00EE012D"/>
    <w:rsid w:val="00EE083C"/>
    <w:rsid w:val="00EE101F"/>
    <w:rsid w:val="00EE13A1"/>
    <w:rsid w:val="00EE16F2"/>
    <w:rsid w:val="00EE1BBA"/>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535"/>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3000"/>
    <w:rsid w:val="00F036AE"/>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3A18"/>
    <w:rsid w:val="00F23F2D"/>
    <w:rsid w:val="00F24077"/>
    <w:rsid w:val="00F2422B"/>
    <w:rsid w:val="00F24C59"/>
    <w:rsid w:val="00F24EE6"/>
    <w:rsid w:val="00F24EF8"/>
    <w:rsid w:val="00F25823"/>
    <w:rsid w:val="00F260BE"/>
    <w:rsid w:val="00F26ACB"/>
    <w:rsid w:val="00F26EA2"/>
    <w:rsid w:val="00F270C4"/>
    <w:rsid w:val="00F27139"/>
    <w:rsid w:val="00F2737A"/>
    <w:rsid w:val="00F27710"/>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644"/>
    <w:rsid w:val="00F36710"/>
    <w:rsid w:val="00F36DF8"/>
    <w:rsid w:val="00F373B1"/>
    <w:rsid w:val="00F4007A"/>
    <w:rsid w:val="00F40914"/>
    <w:rsid w:val="00F409CA"/>
    <w:rsid w:val="00F41192"/>
    <w:rsid w:val="00F4165B"/>
    <w:rsid w:val="00F4243B"/>
    <w:rsid w:val="00F4297E"/>
    <w:rsid w:val="00F429B7"/>
    <w:rsid w:val="00F42C71"/>
    <w:rsid w:val="00F431CD"/>
    <w:rsid w:val="00F433EB"/>
    <w:rsid w:val="00F43B40"/>
    <w:rsid w:val="00F43F7D"/>
    <w:rsid w:val="00F4430A"/>
    <w:rsid w:val="00F44364"/>
    <w:rsid w:val="00F443FB"/>
    <w:rsid w:val="00F449EF"/>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6F27"/>
    <w:rsid w:val="00F57396"/>
    <w:rsid w:val="00F57681"/>
    <w:rsid w:val="00F60629"/>
    <w:rsid w:val="00F6067E"/>
    <w:rsid w:val="00F60AD7"/>
    <w:rsid w:val="00F61278"/>
    <w:rsid w:val="00F61332"/>
    <w:rsid w:val="00F61D47"/>
    <w:rsid w:val="00F61E10"/>
    <w:rsid w:val="00F62699"/>
    <w:rsid w:val="00F628FF"/>
    <w:rsid w:val="00F62AA1"/>
    <w:rsid w:val="00F62B90"/>
    <w:rsid w:val="00F62BDF"/>
    <w:rsid w:val="00F62FC9"/>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AB"/>
    <w:rsid w:val="00F735F6"/>
    <w:rsid w:val="00F737E0"/>
    <w:rsid w:val="00F73AD9"/>
    <w:rsid w:val="00F740EE"/>
    <w:rsid w:val="00F74F56"/>
    <w:rsid w:val="00F75282"/>
    <w:rsid w:val="00F75399"/>
    <w:rsid w:val="00F75C58"/>
    <w:rsid w:val="00F75E3D"/>
    <w:rsid w:val="00F7615D"/>
    <w:rsid w:val="00F76307"/>
    <w:rsid w:val="00F76596"/>
    <w:rsid w:val="00F769C8"/>
    <w:rsid w:val="00F76FD9"/>
    <w:rsid w:val="00F76FE0"/>
    <w:rsid w:val="00F77BB3"/>
    <w:rsid w:val="00F77C02"/>
    <w:rsid w:val="00F77D72"/>
    <w:rsid w:val="00F803A2"/>
    <w:rsid w:val="00F80F36"/>
    <w:rsid w:val="00F814D0"/>
    <w:rsid w:val="00F819A2"/>
    <w:rsid w:val="00F81CDA"/>
    <w:rsid w:val="00F81E94"/>
    <w:rsid w:val="00F822B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4C"/>
    <w:rsid w:val="00F8555C"/>
    <w:rsid w:val="00F8582B"/>
    <w:rsid w:val="00F859DB"/>
    <w:rsid w:val="00F8641E"/>
    <w:rsid w:val="00F867C5"/>
    <w:rsid w:val="00F86E11"/>
    <w:rsid w:val="00F86F8D"/>
    <w:rsid w:val="00F87214"/>
    <w:rsid w:val="00F875B3"/>
    <w:rsid w:val="00F87DB9"/>
    <w:rsid w:val="00F87EBA"/>
    <w:rsid w:val="00F900BD"/>
    <w:rsid w:val="00F9034A"/>
    <w:rsid w:val="00F9042D"/>
    <w:rsid w:val="00F90896"/>
    <w:rsid w:val="00F90AB5"/>
    <w:rsid w:val="00F912F7"/>
    <w:rsid w:val="00F9134B"/>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4F8"/>
    <w:rsid w:val="00F96690"/>
    <w:rsid w:val="00F9686B"/>
    <w:rsid w:val="00F96B68"/>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628"/>
    <w:rsid w:val="00FA58F3"/>
    <w:rsid w:val="00FA5B1A"/>
    <w:rsid w:val="00FA5DE9"/>
    <w:rsid w:val="00FA5F9F"/>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3D1"/>
    <w:rsid w:val="00FB5B4D"/>
    <w:rsid w:val="00FB5BAE"/>
    <w:rsid w:val="00FB5DDE"/>
    <w:rsid w:val="00FB63EF"/>
    <w:rsid w:val="00FB6697"/>
    <w:rsid w:val="00FB690B"/>
    <w:rsid w:val="00FB71E1"/>
    <w:rsid w:val="00FB71FC"/>
    <w:rsid w:val="00FB7E77"/>
    <w:rsid w:val="00FB7F71"/>
    <w:rsid w:val="00FC0E78"/>
    <w:rsid w:val="00FC1399"/>
    <w:rsid w:val="00FC19C5"/>
    <w:rsid w:val="00FC2037"/>
    <w:rsid w:val="00FC21A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81C"/>
    <w:rsid w:val="00FC78F9"/>
    <w:rsid w:val="00FC799C"/>
    <w:rsid w:val="00FC7EB5"/>
    <w:rsid w:val="00FC7EE3"/>
    <w:rsid w:val="00FC7F90"/>
    <w:rsid w:val="00FD0CB5"/>
    <w:rsid w:val="00FD0F11"/>
    <w:rsid w:val="00FD12E3"/>
    <w:rsid w:val="00FD1927"/>
    <w:rsid w:val="00FD1B89"/>
    <w:rsid w:val="00FD2F44"/>
    <w:rsid w:val="00FD30A2"/>
    <w:rsid w:val="00FD3357"/>
    <w:rsid w:val="00FD37AE"/>
    <w:rsid w:val="00FD3859"/>
    <w:rsid w:val="00FD41ED"/>
    <w:rsid w:val="00FD457A"/>
    <w:rsid w:val="00FD49EC"/>
    <w:rsid w:val="00FD4F2C"/>
    <w:rsid w:val="00FD5D29"/>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4017"/>
    <w:rsid w:val="00FF49FF"/>
    <w:rsid w:val="00FF4A2C"/>
    <w:rsid w:val="00FF5538"/>
    <w:rsid w:val="00FF6B95"/>
    <w:rsid w:val="00FF6C78"/>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0259B44C-C6CB-43E3-9B9D-FCC0AFCA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24B77-FE62-4783-8AEA-E25ABF3F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2021-08-03T09:04:00Z</cp:lastPrinted>
  <dcterms:created xsi:type="dcterms:W3CDTF">2022-08-11T03:42:00Z</dcterms:created>
  <dcterms:modified xsi:type="dcterms:W3CDTF">2022-08-11T03:42:00Z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