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1DABB05F" w14:textId="77777777" w:rsidTr="00A341BF">
        <w:trPr>
          <w:trHeight w:val="2865"/>
        </w:trPr>
        <w:tc>
          <w:tcPr>
            <w:tcW w:w="2268" w:type="dxa"/>
          </w:tcPr>
          <w:p w14:paraId="5539E1EC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289CFCAB" w14:textId="77777777" w:rsidR="00C915F7" w:rsidRPr="00286D1A" w:rsidRDefault="005C0D6D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C0D6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ริช สปอร์ต จำกัด (มหาชน)</w:t>
            </w:r>
            <w:r w:rsidR="00C915F7" w:rsidRPr="00286D1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915F7" w:rsidRPr="00286D1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995EF1C" w14:textId="77777777" w:rsidR="00C915F7" w:rsidRPr="00204AA9" w:rsidRDefault="00C915F7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D754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802C77B" w14:textId="1BC2FB7C" w:rsidR="006F04B3" w:rsidRPr="0077481E" w:rsidRDefault="00C915F7" w:rsidP="007E670D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26466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264667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26466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5C0CE0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5E99FB8F" w14:textId="77777777" w:rsidR="00B626F4" w:rsidRDefault="00B626F4">
      <w:pPr>
        <w:sectPr w:rsidR="00B626F4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AFE6B48" w14:textId="412179B1" w:rsidR="00C915F7" w:rsidRPr="006309A6" w:rsidRDefault="00C915F7" w:rsidP="00C915F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1D668E29" w14:textId="77777777" w:rsidR="00EF7687" w:rsidRDefault="00C915F7" w:rsidP="00C915F7">
      <w:pPr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5C0D6D" w:rsidRPr="00565630">
        <w:rPr>
          <w:rFonts w:ascii="Angsana New" w:hAnsi="Angsana New"/>
          <w:sz w:val="32"/>
          <w:szCs w:val="32"/>
          <w:cs/>
        </w:rPr>
        <w:t>บริษัท ริช สปอร์ต จำกัด (มหาชน)</w:t>
      </w:r>
    </w:p>
    <w:p w14:paraId="02688F0B" w14:textId="4552458D" w:rsidR="00C915F7" w:rsidRPr="007047CA" w:rsidRDefault="005C0D6D" w:rsidP="00C915F7">
      <w:pPr>
        <w:pStyle w:val="CM2"/>
        <w:spacing w:before="360" w:after="120"/>
        <w:rPr>
          <w:rFonts w:ascii="Angsana New" w:hAnsi="Angsana New" w:cs="Angsana New"/>
          <w:sz w:val="32"/>
          <w:szCs w:val="32"/>
        </w:rPr>
      </w:pPr>
      <w:r w:rsidRPr="005C0D6D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264667">
        <w:rPr>
          <w:rFonts w:ascii="Angsana New" w:hAnsi="Angsana New" w:cs="Angsana New"/>
          <w:sz w:val="32"/>
          <w:szCs w:val="32"/>
        </w:rPr>
        <w:t xml:space="preserve">30 </w:t>
      </w:r>
      <w:r w:rsidR="0026466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</w:t>
      </w:r>
      <w:r w:rsidR="005C0CE0">
        <w:rPr>
          <w:rFonts w:ascii="Angsana New" w:hAnsi="Angsana New" w:cs="Angsana New"/>
          <w:sz w:val="32"/>
          <w:szCs w:val="32"/>
        </w:rPr>
        <w:t>2565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C5781D" w:rsidRPr="005C0D6D">
        <w:rPr>
          <w:rFonts w:ascii="Angsana New" w:hAnsi="Angsana New" w:cs="Angsana New"/>
          <w:sz w:val="32"/>
          <w:szCs w:val="32"/>
          <w:cs/>
        </w:rPr>
        <w:t>สำหรับ</w:t>
      </w:r>
      <w:r w:rsidR="00C5781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5781D" w:rsidRPr="005C0D6D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C5781D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C5781D" w:rsidRPr="005C0D6D">
        <w:rPr>
          <w:rFonts w:ascii="Angsana New" w:hAnsi="Angsana New" w:cs="Angsana New"/>
          <w:sz w:val="32"/>
          <w:szCs w:val="32"/>
          <w:cs/>
        </w:rPr>
        <w:t>สิ้นสุด</w:t>
      </w:r>
      <w:r w:rsidR="00C5781D" w:rsidRPr="005C0D6D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</w:t>
      </w:r>
      <w:r w:rsidRPr="005C0D6D">
        <w:rPr>
          <w:rFonts w:ascii="Angsana New" w:hAnsi="Angsana New" w:cs="Angsana New" w:hint="cs"/>
          <w:sz w:val="32"/>
          <w:szCs w:val="32"/>
          <w:cs/>
        </w:rPr>
        <w:t>ผู้ถือหุ้นรวม</w:t>
      </w:r>
      <w:r w:rsidRPr="005C0D6D">
        <w:rPr>
          <w:rFonts w:ascii="Angsana New" w:hAnsi="Angsana New" w:cs="Angsana New"/>
          <w:sz w:val="32"/>
          <w:szCs w:val="32"/>
          <w:cs/>
        </w:rPr>
        <w:t>และงบกระแส</w:t>
      </w:r>
      <w:r w:rsidR="00803932">
        <w:rPr>
          <w:rFonts w:ascii="Angsana New" w:hAnsi="Angsana New" w:cs="Angsana New"/>
          <w:sz w:val="32"/>
          <w:szCs w:val="32"/>
        </w:rPr>
        <w:t xml:space="preserve">          </w:t>
      </w:r>
      <w:r w:rsidRPr="005C0D6D">
        <w:rPr>
          <w:rFonts w:ascii="Angsana New" w:hAnsi="Angsana New" w:cs="Angsana New"/>
          <w:sz w:val="32"/>
          <w:szCs w:val="32"/>
          <w:cs/>
        </w:rPr>
        <w:t>เงินสดรวม</w:t>
      </w:r>
      <w:r w:rsidR="00803932" w:rsidRPr="005C0D6D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803932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="00803932" w:rsidRPr="005C0D6D">
        <w:rPr>
          <w:rFonts w:ascii="Angsana New" w:hAnsi="Angsana New" w:cs="Angsana New"/>
          <w:sz w:val="32"/>
          <w:szCs w:val="32"/>
          <w:cs/>
        </w:rPr>
        <w:t>สิ้นสุด</w:t>
      </w:r>
      <w:r w:rsidR="00803932" w:rsidRPr="005C0D6D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5C0D6D">
        <w:rPr>
          <w:rFonts w:ascii="Angsana New" w:hAnsi="Angsana New" w:cs="Angsana New" w:hint="cs"/>
          <w:sz w:val="32"/>
          <w:szCs w:val="32"/>
          <w:cs/>
        </w:rPr>
        <w:t>รวม</w:t>
      </w:r>
      <w:r w:rsidR="009D7CB4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5C0D6D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803932">
        <w:rPr>
          <w:rFonts w:ascii="Angsana New" w:hAnsi="Angsana New" w:cs="Angsana New"/>
          <w:sz w:val="32"/>
          <w:szCs w:val="32"/>
        </w:rPr>
        <w:t xml:space="preserve">         </w:t>
      </w:r>
      <w:r w:rsidRPr="005C0D6D">
        <w:rPr>
          <w:rFonts w:ascii="Angsana New" w:hAnsi="Angsana New" w:cs="Angsana New"/>
          <w:sz w:val="32"/>
          <w:szCs w:val="32"/>
          <w:cs/>
        </w:rPr>
        <w:t>บริษัท ริช สปอร์ต จำกัด (มหาชน)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803932">
        <w:rPr>
          <w:rFonts w:ascii="Angsana New" w:hAnsi="Angsana New" w:cs="Angsana New"/>
          <w:sz w:val="32"/>
          <w:szCs w:val="32"/>
        </w:rPr>
        <w:t xml:space="preserve">     </w:t>
      </w:r>
      <w:r w:rsidRPr="005C0D6D">
        <w:rPr>
          <w:rFonts w:ascii="Angsana New" w:hAnsi="Angsana New" w:cs="Angsana New"/>
          <w:sz w:val="32"/>
          <w:szCs w:val="32"/>
          <w:cs/>
        </w:rPr>
        <w:t>บริษัท ริช สปอร์ต จำกัด (มหาชน)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  <w:r w:rsidR="00D754EF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</w:t>
      </w:r>
      <w:r w:rsidR="00D754EF">
        <w:rPr>
          <w:rFonts w:ascii="Angsana New" w:hAnsi="Angsana New" w:cs="Angsana New"/>
          <w:sz w:val="32"/>
          <w:szCs w:val="32"/>
        </w:rPr>
        <w:t>“</w:t>
      </w:r>
      <w:r w:rsidR="00D754EF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D754EF">
        <w:rPr>
          <w:rFonts w:ascii="Angsana New" w:hAnsi="Angsana New" w:cs="Angsana New"/>
          <w:sz w:val="32"/>
          <w:szCs w:val="32"/>
        </w:rPr>
        <w:t>”)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DD18F1">
        <w:rPr>
          <w:rFonts w:ascii="Angsana New" w:hAnsi="Angsana New" w:cs="Angsana New"/>
          <w:sz w:val="32"/>
          <w:szCs w:val="32"/>
        </w:rPr>
        <w:t>34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C0D6D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C0D6D">
        <w:rPr>
          <w:rFonts w:ascii="Angsana New" w:hAnsi="Angsana New" w:cs="Angsana New"/>
          <w:sz w:val="32"/>
          <w:szCs w:val="32"/>
          <w:cs/>
        </w:rPr>
        <w:t>การเงินระหว่างกาลส่วนข้าพเจ้าเป็นผู้รับผิดชอบใ</w:t>
      </w:r>
      <w:r w:rsidRPr="005C0D6D">
        <w:rPr>
          <w:rFonts w:ascii="Angsana New" w:hAnsi="Angsana New" w:cs="Angsana New" w:hint="cs"/>
          <w:sz w:val="32"/>
          <w:szCs w:val="32"/>
          <w:cs/>
        </w:rPr>
        <w:t>น</w:t>
      </w:r>
      <w:r w:rsidRPr="005C0D6D">
        <w:rPr>
          <w:rFonts w:ascii="Angsana New" w:hAnsi="Angsana New" w:cs="Angsana New"/>
          <w:sz w:val="32"/>
          <w:szCs w:val="32"/>
          <w:cs/>
        </w:rPr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C915F7" w:rsidRPr="007047C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0444BCD" w14:textId="77777777" w:rsidR="00C915F7" w:rsidRPr="007047CA" w:rsidRDefault="00C915F7" w:rsidP="00C915F7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71CB0CB" w14:textId="77777777" w:rsidR="00C915F7" w:rsidRPr="007047CA" w:rsidRDefault="00C915F7" w:rsidP="00C915F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047C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>
        <w:rPr>
          <w:rFonts w:ascii="Angsana New" w:hAnsi="Angsana New" w:cs="Angsana New"/>
          <w:sz w:val="32"/>
          <w:szCs w:val="32"/>
        </w:rPr>
        <w:t xml:space="preserve">      </w:t>
      </w:r>
      <w:r w:rsidRPr="007047CA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>
        <w:rPr>
          <w:rFonts w:ascii="Angsana New" w:hAnsi="Angsana New" w:cs="Angsana New"/>
          <w:sz w:val="32"/>
          <w:szCs w:val="32"/>
        </w:rPr>
        <w:t xml:space="preserve">                  </w:t>
      </w:r>
      <w:r w:rsidRPr="007047C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>
        <w:rPr>
          <w:rFonts w:ascii="Angsana New" w:hAnsi="Angsana New" w:cs="Angsana New"/>
          <w:sz w:val="32"/>
          <w:szCs w:val="32"/>
        </w:rPr>
        <w:t xml:space="preserve">     </w:t>
      </w:r>
      <w:r w:rsidRPr="007047CA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ต่อข้อมูลทางการเงินระหว่างกาลที่สอบทาน</w:t>
      </w:r>
    </w:p>
    <w:p w14:paraId="02B74ADD" w14:textId="77777777" w:rsidR="00C915F7" w:rsidRPr="007047CA" w:rsidRDefault="00C915F7" w:rsidP="00C915F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CBFB1D0" w14:textId="3E6AFC2A" w:rsidR="00272832" w:rsidRDefault="00C915F7" w:rsidP="00C915F7">
      <w:pPr>
        <w:spacing w:before="120" w:after="120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7047CA">
        <w:rPr>
          <w:rFonts w:ascii="Angsana New" w:hAnsi="Angsana New"/>
          <w:sz w:val="32"/>
          <w:szCs w:val="32"/>
          <w:cs/>
        </w:rPr>
        <w:t xml:space="preserve"> เรื่อง </w:t>
      </w:r>
      <w:r w:rsidR="001A3EA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047CA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99D689E" w14:textId="77777777" w:rsidR="005D1D42" w:rsidRPr="009F12A7" w:rsidRDefault="005D1D42" w:rsidP="00264667">
      <w:pPr>
        <w:tabs>
          <w:tab w:val="center" w:pos="5760"/>
        </w:tabs>
        <w:spacing w:before="100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</w:rPr>
        <w:t>นนท์</w:t>
      </w:r>
    </w:p>
    <w:p w14:paraId="36C34FB0" w14:textId="77777777" w:rsidR="005D1D42" w:rsidRPr="009F12A7" w:rsidRDefault="005D1D42" w:rsidP="005D1D42">
      <w:pPr>
        <w:tabs>
          <w:tab w:val="center" w:pos="576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9F12A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39</w:t>
      </w:r>
      <w:r w:rsidRPr="004F1A1B">
        <w:rPr>
          <w:rFonts w:ascii="Angsana New" w:hAnsi="Angsana New"/>
          <w:sz w:val="32"/>
          <w:szCs w:val="32"/>
        </w:rPr>
        <w:t>72</w:t>
      </w:r>
    </w:p>
    <w:p w14:paraId="7DD4E80D" w14:textId="77777777" w:rsidR="005D1D42" w:rsidRDefault="005D1D42" w:rsidP="005D1D42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047C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958AACE" w14:textId="6E394C2B" w:rsidR="005D1D42" w:rsidRPr="008669FF" w:rsidRDefault="005D1D42" w:rsidP="005D1D42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EC00A5">
        <w:rPr>
          <w:rFonts w:ascii="Angsana New" w:hAnsi="Angsana New"/>
          <w:sz w:val="32"/>
          <w:szCs w:val="32"/>
        </w:rPr>
        <w:t xml:space="preserve">11 </w:t>
      </w:r>
      <w:r w:rsidR="00EC00A5">
        <w:rPr>
          <w:rFonts w:ascii="Angsana New" w:hAnsi="Angsana New" w:hint="cs"/>
          <w:sz w:val="32"/>
          <w:szCs w:val="32"/>
          <w:cs/>
        </w:rPr>
        <w:t>สิงหาคม</w:t>
      </w:r>
      <w:r w:rsidR="005C0CE0">
        <w:rPr>
          <w:rFonts w:ascii="Angsana New" w:hAnsi="Angsana New"/>
          <w:sz w:val="32"/>
          <w:szCs w:val="32"/>
        </w:rPr>
        <w:t xml:space="preserve"> 2565</w:t>
      </w:r>
    </w:p>
    <w:sectPr w:rsidR="005D1D42" w:rsidRPr="008669FF" w:rsidSect="005D1D42">
      <w:headerReference w:type="first" r:id="rId10"/>
      <w:footerReference w:type="first" r:id="rId11"/>
      <w:pgSz w:w="11909" w:h="16834" w:code="9"/>
      <w:pgMar w:top="2880" w:right="1080" w:bottom="288" w:left="1296" w:header="706" w:footer="475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3B5D8" w14:textId="77777777" w:rsidR="00001066" w:rsidRDefault="00001066" w:rsidP="0077481E">
      <w:r>
        <w:separator/>
      </w:r>
    </w:p>
  </w:endnote>
  <w:endnote w:type="continuationSeparator" w:id="0">
    <w:p w14:paraId="17EE787A" w14:textId="77777777" w:rsidR="00001066" w:rsidRDefault="00001066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C4A1E" w14:textId="77777777" w:rsidR="0005698E" w:rsidRDefault="0005698E">
    <w:pPr>
      <w:pStyle w:val="Footer"/>
      <w:jc w:val="right"/>
    </w:pPr>
  </w:p>
  <w:p w14:paraId="0F5423D0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37D0D2" w14:textId="3EF4A707" w:rsidR="00E228FF" w:rsidRPr="00E228FF" w:rsidRDefault="00E228FF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C29A571" w14:textId="77777777" w:rsidR="0005698E" w:rsidRDefault="00056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6E6E2F" w14:textId="77777777" w:rsidR="00001066" w:rsidRDefault="00001066" w:rsidP="0077481E">
      <w:r>
        <w:separator/>
      </w:r>
    </w:p>
  </w:footnote>
  <w:footnote w:type="continuationSeparator" w:id="0">
    <w:p w14:paraId="722A39DE" w14:textId="77777777" w:rsidR="00001066" w:rsidRDefault="00001066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8A57A" w14:textId="77777777" w:rsidR="0077481E" w:rsidRDefault="0077481E" w:rsidP="0077481E">
    <w:pPr>
      <w:pStyle w:val="Header"/>
      <w:spacing w:before="240"/>
    </w:pPr>
  </w:p>
  <w:p w14:paraId="30F12990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2CA1BA" w14:textId="77777777" w:rsidR="00140AAC" w:rsidRDefault="00140AAC" w:rsidP="0077481E">
    <w:pPr>
      <w:pStyle w:val="Header"/>
      <w:spacing w:before="240"/>
    </w:pPr>
  </w:p>
  <w:p w14:paraId="45452B3F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066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3101"/>
    <w:rsid w:val="00034250"/>
    <w:rsid w:val="00035401"/>
    <w:rsid w:val="0004069A"/>
    <w:rsid w:val="000410D2"/>
    <w:rsid w:val="00041666"/>
    <w:rsid w:val="0004219F"/>
    <w:rsid w:val="00042E57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0847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1A24"/>
    <w:rsid w:val="000C1A95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80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6F53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3EA6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3FA1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105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67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0F75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F0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4B9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373"/>
    <w:rsid w:val="0031462A"/>
    <w:rsid w:val="00314867"/>
    <w:rsid w:val="00314C25"/>
    <w:rsid w:val="00315976"/>
    <w:rsid w:val="00315E60"/>
    <w:rsid w:val="00316699"/>
    <w:rsid w:val="00316735"/>
    <w:rsid w:val="00316AE0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088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48D7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6B0"/>
    <w:rsid w:val="003A47B5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7D6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2CC"/>
    <w:rsid w:val="00402BAC"/>
    <w:rsid w:val="00403153"/>
    <w:rsid w:val="004048CE"/>
    <w:rsid w:val="004049E7"/>
    <w:rsid w:val="00405756"/>
    <w:rsid w:val="00406756"/>
    <w:rsid w:val="00407975"/>
    <w:rsid w:val="00410EB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D47"/>
    <w:rsid w:val="00493F31"/>
    <w:rsid w:val="00494A32"/>
    <w:rsid w:val="00494F1F"/>
    <w:rsid w:val="00495037"/>
    <w:rsid w:val="00496BCD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2FEB"/>
    <w:rsid w:val="004D3A1A"/>
    <w:rsid w:val="004D60B2"/>
    <w:rsid w:val="004D6491"/>
    <w:rsid w:val="004D676B"/>
    <w:rsid w:val="004D67F3"/>
    <w:rsid w:val="004D6927"/>
    <w:rsid w:val="004D7085"/>
    <w:rsid w:val="004D7E31"/>
    <w:rsid w:val="004E2F34"/>
    <w:rsid w:val="004E5862"/>
    <w:rsid w:val="004E6631"/>
    <w:rsid w:val="004E6EA7"/>
    <w:rsid w:val="004E74DC"/>
    <w:rsid w:val="004F0B5C"/>
    <w:rsid w:val="004F138C"/>
    <w:rsid w:val="004F1A1B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44C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914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0E93"/>
    <w:rsid w:val="00543B1C"/>
    <w:rsid w:val="00543C9F"/>
    <w:rsid w:val="00544583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1E6F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B7FEE"/>
    <w:rsid w:val="005C05CD"/>
    <w:rsid w:val="005C0A1C"/>
    <w:rsid w:val="005C0CE0"/>
    <w:rsid w:val="005C0D6D"/>
    <w:rsid w:val="005C2EBC"/>
    <w:rsid w:val="005C3165"/>
    <w:rsid w:val="005C5A9A"/>
    <w:rsid w:val="005C5C7C"/>
    <w:rsid w:val="005C60E7"/>
    <w:rsid w:val="005C6A2E"/>
    <w:rsid w:val="005D090A"/>
    <w:rsid w:val="005D15AF"/>
    <w:rsid w:val="005D1D42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289C"/>
    <w:rsid w:val="00613476"/>
    <w:rsid w:val="00613638"/>
    <w:rsid w:val="00613917"/>
    <w:rsid w:val="00613FA3"/>
    <w:rsid w:val="006151F2"/>
    <w:rsid w:val="0061535D"/>
    <w:rsid w:val="0061599F"/>
    <w:rsid w:val="00615B13"/>
    <w:rsid w:val="0061761C"/>
    <w:rsid w:val="00617EE8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007"/>
    <w:rsid w:val="006429E0"/>
    <w:rsid w:val="00644265"/>
    <w:rsid w:val="006458A2"/>
    <w:rsid w:val="00646370"/>
    <w:rsid w:val="00646984"/>
    <w:rsid w:val="00651175"/>
    <w:rsid w:val="00652B98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8A5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029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2B20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0D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932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73C"/>
    <w:rsid w:val="00847D55"/>
    <w:rsid w:val="00847E14"/>
    <w:rsid w:val="00850111"/>
    <w:rsid w:val="008522A5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0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177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6212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25E0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0918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774C2"/>
    <w:rsid w:val="0098091A"/>
    <w:rsid w:val="0098103E"/>
    <w:rsid w:val="00982FAF"/>
    <w:rsid w:val="009838EB"/>
    <w:rsid w:val="00985911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3EE"/>
    <w:rsid w:val="009C3EF8"/>
    <w:rsid w:val="009C46BB"/>
    <w:rsid w:val="009C4A31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37F2"/>
    <w:rsid w:val="009D6163"/>
    <w:rsid w:val="009D6571"/>
    <w:rsid w:val="009D77A5"/>
    <w:rsid w:val="009D7CB4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65C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B9"/>
    <w:rsid w:val="00A47BCD"/>
    <w:rsid w:val="00A50301"/>
    <w:rsid w:val="00A506DD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77E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2459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C7D77"/>
    <w:rsid w:val="00AD0659"/>
    <w:rsid w:val="00AD1D7C"/>
    <w:rsid w:val="00AD25A2"/>
    <w:rsid w:val="00AD4798"/>
    <w:rsid w:val="00AD5A99"/>
    <w:rsid w:val="00AD76C7"/>
    <w:rsid w:val="00AE0945"/>
    <w:rsid w:val="00AE2375"/>
    <w:rsid w:val="00AE3975"/>
    <w:rsid w:val="00AE3E96"/>
    <w:rsid w:val="00AE4A5E"/>
    <w:rsid w:val="00AE6ACD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3609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3606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1A4"/>
    <w:rsid w:val="00C5521F"/>
    <w:rsid w:val="00C556BA"/>
    <w:rsid w:val="00C56D49"/>
    <w:rsid w:val="00C5781D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60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15F7"/>
    <w:rsid w:val="00C9391F"/>
    <w:rsid w:val="00C94C50"/>
    <w:rsid w:val="00C95A55"/>
    <w:rsid w:val="00C95E2E"/>
    <w:rsid w:val="00C96CD7"/>
    <w:rsid w:val="00C97A13"/>
    <w:rsid w:val="00CA1654"/>
    <w:rsid w:val="00CA2AB9"/>
    <w:rsid w:val="00CA4514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D7CE8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73B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201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3D96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4EF"/>
    <w:rsid w:val="00D75662"/>
    <w:rsid w:val="00D76455"/>
    <w:rsid w:val="00D76E5D"/>
    <w:rsid w:val="00D81DFB"/>
    <w:rsid w:val="00D821CD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8F1"/>
    <w:rsid w:val="00DD1AC5"/>
    <w:rsid w:val="00DD29A9"/>
    <w:rsid w:val="00DD2CF9"/>
    <w:rsid w:val="00DD63DD"/>
    <w:rsid w:val="00DD7A57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3D43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8FF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B7909"/>
    <w:rsid w:val="00EC00A5"/>
    <w:rsid w:val="00EC0177"/>
    <w:rsid w:val="00EC1240"/>
    <w:rsid w:val="00EC34EF"/>
    <w:rsid w:val="00EC4480"/>
    <w:rsid w:val="00EC4F11"/>
    <w:rsid w:val="00EC534F"/>
    <w:rsid w:val="00EC5828"/>
    <w:rsid w:val="00EC613D"/>
    <w:rsid w:val="00EC6D1F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EF7687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0074"/>
    <w:rsid w:val="00FF1673"/>
    <w:rsid w:val="00FF18AF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9C8657A"/>
  <w15:docId w15:val="{1A2B5F74-3732-4D0B-ABAA-9F063709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C915F7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8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37EA7-DCE6-4A5C-8302-C6C2E7F6CAD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34897</vt:lpwstr>
  </property>
  <property fmtid="{D5CDD505-2E9C-101B-9397-08002B2CF9AE}" pid="4" name="OptimizationTime">
    <vt:lpwstr>20220803_1530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49</TotalTime>
  <Pages>2</Pages>
  <Words>380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Sunantha Sawandwangkung</cp:lastModifiedBy>
  <cp:revision>26</cp:revision>
  <cp:lastPrinted>2022-08-02T07:25:00Z</cp:lastPrinted>
  <dcterms:created xsi:type="dcterms:W3CDTF">2018-03-13T06:59:00Z</dcterms:created>
  <dcterms:modified xsi:type="dcterms:W3CDTF">2022-08-02T07:25:00Z</dcterms:modified>
</cp:coreProperties>
</file>