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A981" w14:textId="77777777" w:rsidR="00F001EF" w:rsidRDefault="005C0A29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C83209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63EE5">
        <w:rPr>
          <w:rFonts w:ascii="Angsana New" w:hAnsi="Angsana New"/>
          <w:b/>
          <w:bCs/>
          <w:sz w:val="30"/>
          <w:szCs w:val="30"/>
        </w:rPr>
        <w:tab/>
      </w:r>
    </w:p>
    <w:p w14:paraId="55589294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1FC1401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E9834D7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0300B13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E25B231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731D6EB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E0EDC65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B2A0586" w14:textId="77777777" w:rsidR="0003558B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622E908" w14:textId="77777777" w:rsidR="0003558B" w:rsidRPr="00166000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4529B6A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021249A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285DB6D" w14:textId="77777777" w:rsidR="00F001EF" w:rsidRPr="0001132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5A63ECA7" w14:textId="77777777" w:rsidR="00477336" w:rsidRPr="00DF73BC" w:rsidRDefault="00477336" w:rsidP="0047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DF73B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467AAE7D" w14:textId="3614C0A4" w:rsidR="00477336" w:rsidRPr="00AC76DD" w:rsidRDefault="00477336" w:rsidP="0047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 w:rsidRPr="00AC76DD"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p w14:paraId="326213EE" w14:textId="77777777" w:rsidR="00F001EF" w:rsidRPr="00DF73BC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DF73BC">
        <w:rPr>
          <w:rFonts w:ascii="Angsana New" w:hAnsi="Angsana New"/>
          <w:sz w:val="32"/>
          <w:szCs w:val="32"/>
          <w:cs/>
        </w:rPr>
        <w:t>และ</w:t>
      </w:r>
    </w:p>
    <w:p w14:paraId="77A36E5E" w14:textId="77777777" w:rsidR="0052069C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716A33">
        <w:rPr>
          <w:rFonts w:ascii="Angsana New" w:hAnsi="Angsana New"/>
          <w:sz w:val="32"/>
          <w:szCs w:val="32"/>
          <w:cs/>
        </w:rPr>
        <w:t>รายงาน</w:t>
      </w:r>
      <w:r w:rsidRPr="00716A33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>
        <w:rPr>
          <w:rFonts w:ascii="Angsana New" w:hAnsi="Angsana New" w:hint="cs"/>
          <w:sz w:val="32"/>
          <w:szCs w:val="32"/>
          <w:cs/>
        </w:rPr>
        <w:t>ของ</w:t>
      </w:r>
      <w:r w:rsidRPr="00716A33">
        <w:rPr>
          <w:rFonts w:ascii="Angsana New" w:hAnsi="Angsana New" w:hint="cs"/>
          <w:sz w:val="32"/>
          <w:szCs w:val="32"/>
          <w:cs/>
        </w:rPr>
        <w:t>ผู้</w:t>
      </w:r>
      <w:r w:rsidRPr="00716A33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53CE1557" w14:textId="77777777" w:rsidR="00EF4B08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24159AED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6BE53449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5313CB94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3975DEBB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79EE9056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50241C5E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146115FF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6B9594ED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647F3843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7F9E5F64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79BE8599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1D182B9B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434D97E0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12C8398E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2654B383" w14:textId="7212E82F" w:rsidR="00F001EF" w:rsidRPr="009B3370" w:rsidRDefault="00F001EF" w:rsidP="00EF4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03"/>
        </w:tabs>
        <w:spacing w:line="240" w:lineRule="auto"/>
        <w:rPr>
          <w:rFonts w:ascii="Angsana New" w:hAnsi="Angsana New"/>
          <w:sz w:val="32"/>
          <w:szCs w:val="32"/>
          <w:cs/>
        </w:rPr>
      </w:pPr>
    </w:p>
    <w:p w14:paraId="1A77618A" w14:textId="77777777" w:rsidR="006C6417" w:rsidRPr="00D0050A" w:rsidRDefault="006C6417" w:rsidP="006C6417">
      <w:pPr>
        <w:pStyle w:val="Heading9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70E5A067" w14:textId="77777777" w:rsidR="007B1FEA" w:rsidRPr="00D0050A" w:rsidRDefault="007B1FEA" w:rsidP="007B1FEA">
      <w:pPr>
        <w:rPr>
          <w:sz w:val="32"/>
          <w:szCs w:val="32"/>
        </w:rPr>
      </w:pPr>
    </w:p>
    <w:p w14:paraId="3447953E" w14:textId="77777777" w:rsidR="007B1FEA" w:rsidRDefault="007B1FEA" w:rsidP="007B1FEA">
      <w:pPr>
        <w:rPr>
          <w:sz w:val="32"/>
          <w:szCs w:val="32"/>
        </w:rPr>
      </w:pPr>
    </w:p>
    <w:p w14:paraId="39352EE2" w14:textId="77777777" w:rsidR="002A3358" w:rsidRDefault="002A3358" w:rsidP="007B1FEA">
      <w:pPr>
        <w:rPr>
          <w:sz w:val="32"/>
          <w:szCs w:val="32"/>
        </w:rPr>
      </w:pPr>
    </w:p>
    <w:p w14:paraId="48547941" w14:textId="77777777" w:rsidR="002A3358" w:rsidRPr="00D0050A" w:rsidRDefault="002A3358" w:rsidP="007B1FEA">
      <w:pPr>
        <w:rPr>
          <w:sz w:val="32"/>
          <w:szCs w:val="32"/>
        </w:rPr>
      </w:pPr>
    </w:p>
    <w:p w14:paraId="6BBC94B1" w14:textId="77777777" w:rsidR="007B1FEA" w:rsidRPr="00D0050A" w:rsidRDefault="007B1FEA" w:rsidP="007B1FEA">
      <w:pPr>
        <w:rPr>
          <w:sz w:val="32"/>
          <w:szCs w:val="32"/>
        </w:rPr>
      </w:pPr>
    </w:p>
    <w:p w14:paraId="3CA14196" w14:textId="77777777" w:rsidR="005A4D2C" w:rsidRPr="00D0050A" w:rsidRDefault="005A4D2C" w:rsidP="005A4D2C">
      <w:pPr>
        <w:rPr>
          <w:sz w:val="32"/>
          <w:szCs w:val="32"/>
        </w:rPr>
      </w:pPr>
    </w:p>
    <w:p w14:paraId="115DF7EE" w14:textId="77777777" w:rsidR="005A4D2C" w:rsidRPr="00D0050A" w:rsidRDefault="005A4D2C" w:rsidP="005A4D2C">
      <w:pPr>
        <w:rPr>
          <w:sz w:val="32"/>
          <w:szCs w:val="32"/>
        </w:rPr>
      </w:pPr>
    </w:p>
    <w:p w14:paraId="5CFD102B" w14:textId="77777777" w:rsidR="006C6417" w:rsidRPr="00716A33" w:rsidRDefault="006C6417" w:rsidP="006C6417">
      <w:pPr>
        <w:pStyle w:val="Heading9"/>
        <w:rPr>
          <w:rFonts w:ascii="Angsana New" w:hAnsi="Angsana New" w:cs="Angsana New"/>
        </w:rPr>
      </w:pPr>
      <w:r w:rsidRPr="00716A33">
        <w:rPr>
          <w:rFonts w:ascii="Angsana New" w:hAnsi="Angsana New" w:cs="Angsana New"/>
          <w:cs/>
        </w:rPr>
        <w:t>รายงานการสอบทาน</w:t>
      </w:r>
      <w:r w:rsidRPr="00716A33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716A33">
        <w:rPr>
          <w:rFonts w:ascii="Angsana New" w:hAnsi="Angsana New" w:cs="Angsana New"/>
          <w:cs/>
        </w:rPr>
        <w:t>โดยผู้สอบบัญชีรับอนุญาต</w:t>
      </w:r>
    </w:p>
    <w:p w14:paraId="73622FFD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D7EC1B" w14:textId="77777777" w:rsidR="006C6417" w:rsidRPr="005151EB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151EB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5151E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151EB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5151E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2E899091" w14:textId="77777777" w:rsidR="006C6417" w:rsidRPr="005151EB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E053283" w14:textId="6A69D07C" w:rsidR="00477336" w:rsidRPr="00716A33" w:rsidRDefault="00477336" w:rsidP="0047733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80133">
        <w:rPr>
          <w:rFonts w:ascii="Angsana New" w:hAnsi="Angsana New" w:hint="cs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Pr="00E80133">
        <w:rPr>
          <w:rFonts w:ascii="Angsana New" w:hAnsi="Angsana New"/>
          <w:spacing w:val="8"/>
          <w:sz w:val="30"/>
          <w:szCs w:val="30"/>
          <w:cs/>
        </w:rPr>
        <w:t>ฐานะการเงินเฉพาะกิจกา</w:t>
      </w:r>
      <w:r w:rsidRPr="00E80133">
        <w:rPr>
          <w:rFonts w:ascii="Angsana New" w:hAnsi="Angsana New" w:hint="cs"/>
          <w:spacing w:val="8"/>
          <w:sz w:val="30"/>
          <w:szCs w:val="30"/>
          <w:cs/>
        </w:rPr>
        <w:t>ร</w:t>
      </w:r>
      <w:r w:rsidRPr="00E80133">
        <w:rPr>
          <w:rFonts w:ascii="Angsana New" w:hAnsi="Angsana New"/>
          <w:spacing w:val="8"/>
          <w:sz w:val="30"/>
          <w:szCs w:val="30"/>
          <w:cs/>
        </w:rPr>
        <w:t xml:space="preserve"> ณ วันที่</w:t>
      </w:r>
      <w:r w:rsidRPr="00E8013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80133">
        <w:rPr>
          <w:rFonts w:ascii="Angsana New" w:hAnsi="Angsana New"/>
          <w:spacing w:val="8"/>
          <w:sz w:val="30"/>
          <w:szCs w:val="30"/>
        </w:rPr>
        <w:t>30</w:t>
      </w:r>
      <w:r w:rsidRPr="00E80133">
        <w:rPr>
          <w:rFonts w:ascii="Angsana New" w:hAnsi="Angsana New" w:hint="cs"/>
          <w:spacing w:val="8"/>
          <w:sz w:val="30"/>
          <w:szCs w:val="30"/>
          <w:cs/>
        </w:rPr>
        <w:t xml:space="preserve"> มิถุนายน</w:t>
      </w:r>
      <w:r w:rsidRPr="00E8013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E80133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5</w:t>
      </w:r>
      <w:r w:rsidRPr="002A335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2A335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  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2A335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2A3358">
        <w:rPr>
          <w:rFonts w:ascii="Angsana New" w:hAnsi="Angsana New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2A335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10"/>
          <w:sz w:val="30"/>
          <w:szCs w:val="30"/>
        </w:rPr>
        <w:t>30</w:t>
      </w:r>
      <w:r>
        <w:rPr>
          <w:rFonts w:ascii="Angsana New" w:hAnsi="Angsana New" w:hint="cs"/>
          <w:spacing w:val="10"/>
          <w:sz w:val="30"/>
          <w:szCs w:val="30"/>
          <w:cs/>
        </w:rPr>
        <w:t xml:space="preserve"> มิถุนายน</w:t>
      </w:r>
      <w:r w:rsidRPr="002A335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>
        <w:rPr>
          <w:rFonts w:ascii="Angsana New" w:hAnsi="Angsana New"/>
          <w:spacing w:val="10"/>
          <w:sz w:val="30"/>
          <w:szCs w:val="30"/>
        </w:rPr>
        <w:t>2565</w:t>
      </w:r>
      <w:r w:rsidRPr="002A3358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</w:t>
      </w:r>
      <w:r w:rsidRPr="00EB3AC3">
        <w:rPr>
          <w:rFonts w:ascii="Angsana New" w:hAnsi="Angsana New" w:hint="cs"/>
          <w:sz w:val="30"/>
          <w:szCs w:val="30"/>
          <w:cs/>
        </w:rPr>
        <w:t>ษัท มูราโมโต้</w:t>
      </w:r>
      <w:r>
        <w:rPr>
          <w:rFonts w:ascii="Angsana New" w:hAnsi="Angsana New"/>
          <w:sz w:val="30"/>
          <w:szCs w:val="30"/>
        </w:rPr>
        <w:t xml:space="preserve"> </w:t>
      </w:r>
      <w:r w:rsidRPr="00EB3AC3">
        <w:rPr>
          <w:rFonts w:ascii="Angsana New" w:hAnsi="Angsana New" w:hint="cs"/>
          <w:sz w:val="30"/>
          <w:szCs w:val="30"/>
          <w:cs/>
        </w:rPr>
        <w:t xml:space="preserve">อีเล็คตรอน (ประเทศไทย) </w:t>
      </w:r>
      <w:r w:rsidRPr="00EB3AC3">
        <w:rPr>
          <w:rFonts w:ascii="Angsana New" w:hAnsi="Angsana New"/>
          <w:sz w:val="30"/>
          <w:szCs w:val="30"/>
          <w:cs/>
        </w:rPr>
        <w:t>จำกัด (มหาชน)</w:t>
      </w:r>
      <w:r w:rsidRPr="00EB3AC3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EB3AC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B3AC3">
        <w:rPr>
          <w:rFonts w:ascii="Angsana New" w:hAnsi="Angsana New" w:hint="cs"/>
          <w:sz w:val="30"/>
          <w:szCs w:val="30"/>
          <w:cs/>
        </w:rPr>
        <w:t>มูราโมโต้</w:t>
      </w:r>
      <w:r>
        <w:rPr>
          <w:rFonts w:ascii="Angsana New" w:hAnsi="Angsana New"/>
          <w:sz w:val="30"/>
          <w:szCs w:val="30"/>
        </w:rPr>
        <w:t xml:space="preserve"> </w:t>
      </w:r>
      <w:r w:rsidRPr="00EB3AC3">
        <w:rPr>
          <w:rFonts w:ascii="Angsana New" w:hAnsi="Angsana New" w:hint="cs"/>
          <w:sz w:val="30"/>
          <w:szCs w:val="30"/>
          <w:cs/>
        </w:rPr>
        <w:t xml:space="preserve">อีเล็คตรอน (ประเทศไทย) </w:t>
      </w:r>
      <w:r w:rsidRPr="00EB3AC3">
        <w:rPr>
          <w:rFonts w:ascii="Angsana New" w:hAnsi="Angsana New"/>
          <w:sz w:val="30"/>
          <w:szCs w:val="30"/>
          <w:cs/>
        </w:rPr>
        <w:t>จำกัด (มหาชน)</w:t>
      </w:r>
      <w:r w:rsidRPr="00EB3AC3">
        <w:rPr>
          <w:rFonts w:ascii="Angsana New" w:hAnsi="Angsana New"/>
          <w:sz w:val="30"/>
          <w:szCs w:val="30"/>
        </w:rPr>
        <w:t xml:space="preserve"> </w:t>
      </w:r>
      <w:r w:rsidRPr="00EB3AC3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9C210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Pr="009C210A">
        <w:rPr>
          <w:rFonts w:ascii="Angsana New" w:hAnsi="Angsana New" w:hint="cs"/>
          <w:sz w:val="30"/>
          <w:szCs w:val="30"/>
          <w:cs/>
        </w:rPr>
        <w:t>ข้อมูลทาง</w:t>
      </w:r>
      <w:r w:rsidRPr="009C210A">
        <w:rPr>
          <w:rFonts w:ascii="Angsana New" w:hAnsi="Angsana New"/>
          <w:sz w:val="30"/>
          <w:szCs w:val="30"/>
          <w:cs/>
        </w:rPr>
        <w:t>การเงินระหว่างกาลเหล่านี้ตามมาตรฐาน</w:t>
      </w:r>
      <w:r w:rsidRPr="009C210A">
        <w:rPr>
          <w:rFonts w:ascii="Angsana New" w:hAnsi="Angsana New" w:hint="cs"/>
          <w:sz w:val="30"/>
          <w:szCs w:val="30"/>
          <w:cs/>
        </w:rPr>
        <w:t>การบัญชี</w:t>
      </w:r>
      <w:r w:rsidRPr="00716A33">
        <w:rPr>
          <w:rFonts w:ascii="Angsana New" w:hAnsi="Angsana New"/>
          <w:sz w:val="30"/>
          <w:szCs w:val="30"/>
        </w:rPr>
        <w:t xml:space="preserve"> </w:t>
      </w:r>
      <w:r w:rsidRPr="009C210A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C210A"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Pr="009C210A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16A33">
        <w:rPr>
          <w:rFonts w:ascii="Angsana New" w:hAnsi="Angsana New" w:hint="cs"/>
          <w:sz w:val="30"/>
          <w:szCs w:val="30"/>
          <w:cs/>
        </w:rPr>
        <w:t>ดังกล่าว</w:t>
      </w:r>
      <w:r w:rsidRPr="00716A33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1E5FB724" w14:textId="77777777" w:rsidR="002C64AB" w:rsidRPr="00716A33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1A5AF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16A3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F3E20F6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8356E7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6A3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Pr="002A3358">
        <w:rPr>
          <w:rFonts w:ascii="Angsana New" w:hAnsi="Angsana New"/>
          <w:sz w:val="30"/>
          <w:szCs w:val="30"/>
          <w:cs/>
        </w:rPr>
        <w:t xml:space="preserve">ทาน รหัส </w:t>
      </w:r>
      <w:r w:rsidR="008270CA">
        <w:rPr>
          <w:rFonts w:ascii="Angsana New" w:hAnsi="Angsana New"/>
          <w:sz w:val="30"/>
          <w:szCs w:val="30"/>
        </w:rPr>
        <w:t>2410</w:t>
      </w:r>
      <w:r w:rsidRPr="002A3358">
        <w:rPr>
          <w:rFonts w:ascii="Angsana New" w:hAnsi="Angsana New"/>
          <w:sz w:val="30"/>
          <w:szCs w:val="30"/>
          <w:cs/>
        </w:rPr>
        <w:t xml:space="preserve"> </w:t>
      </w:r>
      <w:r w:rsidRPr="002A3358">
        <w:rPr>
          <w:rFonts w:ascii="Angsana New" w:hAnsi="Angsana New"/>
          <w:sz w:val="30"/>
          <w:szCs w:val="30"/>
        </w:rPr>
        <w:t>“</w:t>
      </w:r>
      <w:r w:rsidRPr="002A3358">
        <w:rPr>
          <w:rFonts w:ascii="Angsana New" w:hAnsi="Angsana New"/>
          <w:sz w:val="30"/>
          <w:szCs w:val="30"/>
          <w:cs/>
        </w:rPr>
        <w:t>การสอบทานข้อมูลท</w:t>
      </w:r>
      <w:r w:rsidRPr="00716A33">
        <w:rPr>
          <w:rFonts w:ascii="Angsana New" w:hAnsi="Angsana New"/>
          <w:sz w:val="30"/>
          <w:szCs w:val="30"/>
          <w:cs/>
        </w:rPr>
        <w:t>างการเงินระหว่างกาลโดยผู้สอบบัญชีรับอนุญาตของกิจการ</w:t>
      </w:r>
      <w:r w:rsidRPr="00716A33">
        <w:rPr>
          <w:rFonts w:ascii="Angsana New" w:hAnsi="Angsana New"/>
          <w:sz w:val="30"/>
          <w:szCs w:val="30"/>
        </w:rPr>
        <w:t xml:space="preserve">” </w:t>
      </w:r>
      <w:r w:rsidRPr="00716A33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</w:t>
      </w:r>
      <w:r w:rsidRPr="00716A33">
        <w:rPr>
          <w:rFonts w:ascii="Angsana New" w:hAnsi="Angsana New" w:hint="cs"/>
          <w:sz w:val="30"/>
          <w:szCs w:val="30"/>
          <w:cs/>
        </w:rPr>
        <w:t>ร</w:t>
      </w:r>
      <w:r w:rsidRPr="00716A33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8405FE">
        <w:rPr>
          <w:rFonts w:ascii="Angsana New" w:hAnsi="Angsana New"/>
          <w:sz w:val="30"/>
          <w:szCs w:val="30"/>
          <w:cs/>
        </w:rPr>
        <w:t>ค</w:t>
      </w:r>
      <w:r w:rsidRPr="00716A33">
        <w:rPr>
          <w:rFonts w:ascii="Angsana New" w:hAnsi="Angsana New"/>
          <w:sz w:val="30"/>
          <w:szCs w:val="30"/>
          <w:cs/>
        </w:rPr>
        <w:t>วามเชื่อมั่นว่าจะพบเรื่องที่มีนัยสำคัญทั้งหมดซึ่งอาจพบได้จากการ</w:t>
      </w:r>
      <w:r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716A33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716A33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716A33">
        <w:rPr>
          <w:rFonts w:ascii="Angsana New" w:hAnsi="Angsana New"/>
          <w:sz w:val="30"/>
          <w:szCs w:val="30"/>
          <w:cs/>
        </w:rPr>
        <w:t>ระหว่างกาลที่สอบทานได้</w:t>
      </w:r>
    </w:p>
    <w:p w14:paraId="32A9DE72" w14:textId="2769FFA8" w:rsidR="00465B86" w:rsidRPr="00465B86" w:rsidRDefault="00A35411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465B86" w:rsidSect="00EF4B0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F9BFA2" wp14:editId="393E55AF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C74176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" strokecolor="white"/>
            </w:pict>
          </mc:Fallback>
        </mc:AlternateContent>
      </w:r>
    </w:p>
    <w:p w14:paraId="39C77F13" w14:textId="77777777" w:rsidR="00465B86" w:rsidRDefault="00465B86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62D691" w14:textId="77777777" w:rsidR="000161FA" w:rsidRDefault="000161FA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CE4A46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16A33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16A33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40431DA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F94A8A" w14:textId="77777777" w:rsidR="006C6417" w:rsidRPr="008811E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16A3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16A3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8811E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>
        <w:rPr>
          <w:rFonts w:ascii="Angsana New" w:hAnsi="Angsana New"/>
          <w:sz w:val="30"/>
          <w:szCs w:val="30"/>
        </w:rPr>
        <w:t>34</w:t>
      </w:r>
      <w:r w:rsidRPr="008811ED">
        <w:rPr>
          <w:rFonts w:ascii="Angsana New" w:hAnsi="Angsana New"/>
          <w:sz w:val="30"/>
          <w:szCs w:val="30"/>
          <w:cs/>
        </w:rPr>
        <w:t xml:space="preserve">  เรื่อง</w:t>
      </w:r>
      <w:r w:rsidRPr="008811ED">
        <w:rPr>
          <w:rFonts w:ascii="Angsana New" w:hAnsi="Angsana New"/>
          <w:sz w:val="30"/>
          <w:szCs w:val="30"/>
        </w:rPr>
        <w:t xml:space="preserve"> </w:t>
      </w:r>
      <w:r w:rsidR="008811ED" w:rsidRPr="008811ED">
        <w:rPr>
          <w:rFonts w:ascii="Angsana New" w:hAnsi="Angsana New"/>
          <w:sz w:val="30"/>
          <w:szCs w:val="30"/>
          <w:cs/>
        </w:rPr>
        <w:t>การรายงานทาง</w:t>
      </w:r>
      <w:r w:rsidRPr="008811E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8811ED">
        <w:rPr>
          <w:rFonts w:ascii="Angsana New" w:hAnsi="Angsana New"/>
          <w:sz w:val="30"/>
          <w:szCs w:val="30"/>
        </w:rPr>
        <w:t xml:space="preserve"> </w:t>
      </w:r>
      <w:r w:rsidRPr="008811E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9AD81E0" w14:textId="77777777" w:rsidR="006C6417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5C3DE1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BE897F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ADC626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976F27" w14:textId="77777777" w:rsidR="006C6417" w:rsidRPr="005151EB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</w:t>
      </w:r>
      <w:r w:rsidR="0039398E">
        <w:rPr>
          <w:rFonts w:ascii="Angsana New" w:hAnsi="Angsana New" w:cs="Angsana New" w:hint="cs"/>
          <w:cs/>
        </w:rPr>
        <w:t>นาง</w:t>
      </w:r>
      <w:r w:rsidR="00F032B4">
        <w:rPr>
          <w:rFonts w:ascii="Angsana New" w:hAnsi="Angsana New" w:cs="Angsana New" w:hint="cs"/>
          <w:cs/>
        </w:rPr>
        <w:t>สาวสุจิตรา มะเสนา</w:t>
      </w:r>
      <w:r w:rsidRPr="005151EB">
        <w:rPr>
          <w:rFonts w:ascii="Angsana New" w:hAnsi="Angsana New" w:cs="Angsana New"/>
          <w:cs/>
        </w:rPr>
        <w:t xml:space="preserve">)    </w:t>
      </w:r>
    </w:p>
    <w:p w14:paraId="469012B8" w14:textId="77777777" w:rsidR="006C6417" w:rsidRPr="005151EB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5151EB">
        <w:rPr>
          <w:rFonts w:ascii="Angsana New" w:hAnsi="Angsana New" w:cs="Angsana New"/>
          <w:cs/>
        </w:rPr>
        <w:t>ผู้สอบบัญชีรับอนุญาต</w:t>
      </w:r>
    </w:p>
    <w:p w14:paraId="202AF7BC" w14:textId="77777777" w:rsidR="006C6417" w:rsidRPr="00183FCC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5151EB">
        <w:rPr>
          <w:rFonts w:ascii="Angsana New" w:hAnsi="Angsana New" w:cs="Angsana New"/>
          <w:cs/>
        </w:rPr>
        <w:t xml:space="preserve">เลขทะเบียน </w:t>
      </w:r>
      <w:r w:rsidR="00DC1242">
        <w:rPr>
          <w:rFonts w:ascii="Angsana New" w:hAnsi="Angsana New" w:cs="Angsana New"/>
          <w:lang w:val="en-US"/>
        </w:rPr>
        <w:t>8645</w:t>
      </w:r>
    </w:p>
    <w:p w14:paraId="2B6EA770" w14:textId="77777777" w:rsidR="006C6417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F1A39BF" w14:textId="77777777" w:rsidR="006C6417" w:rsidRPr="0001132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132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C2627DB" w14:textId="77777777" w:rsidR="0026160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45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ED3E3BD" w14:textId="6DBDE6EC" w:rsidR="006C6417" w:rsidRDefault="005439EF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267A33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5018A1" w:rsidRPr="004216E7">
        <w:rPr>
          <w:rFonts w:ascii="Angsana New" w:hAnsi="Angsana New" w:hint="cs"/>
          <w:sz w:val="30"/>
          <w:szCs w:val="30"/>
          <w:cs/>
        </w:rPr>
        <w:t xml:space="preserve"> </w:t>
      </w:r>
      <w:r w:rsidR="000D6202" w:rsidRPr="004216E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5</w:t>
      </w:r>
    </w:p>
    <w:p w14:paraId="41D481B5" w14:textId="77777777" w:rsidR="005B68BD" w:rsidRDefault="005B68BD" w:rsidP="00F001EF">
      <w:pPr>
        <w:pStyle w:val="Heading9"/>
        <w:rPr>
          <w:rFonts w:ascii="Angsana New" w:hAnsi="Angsana New" w:cs="Angsana New"/>
          <w:cs/>
        </w:rPr>
      </w:pPr>
    </w:p>
    <w:p w14:paraId="33702EFF" w14:textId="77777777" w:rsidR="00C04783" w:rsidRDefault="00C04783" w:rsidP="00C04783">
      <w:pPr>
        <w:rPr>
          <w:cs/>
        </w:rPr>
      </w:pPr>
    </w:p>
    <w:sectPr w:rsidR="00C04783" w:rsidSect="00A02F8A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AAA38" w14:textId="77777777" w:rsidR="00C95DEC" w:rsidRDefault="00C95DEC">
      <w:r>
        <w:separator/>
      </w:r>
    </w:p>
  </w:endnote>
  <w:endnote w:type="continuationSeparator" w:id="0">
    <w:p w14:paraId="61AFA7EC" w14:textId="77777777" w:rsidR="00C95DEC" w:rsidRDefault="00C9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D45A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2F9579D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0A5B4" w14:textId="77777777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3F7D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8846151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79F111" w14:textId="388E65A2" w:rsidR="00A02F8A" w:rsidRPr="00A02F8A" w:rsidRDefault="00A02F8A" w:rsidP="00A02F8A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A02F8A">
          <w:rPr>
            <w:rFonts w:ascii="Angsana New" w:hAnsi="Angsana New" w:hint="cs"/>
            <w:sz w:val="30"/>
            <w:szCs w:val="30"/>
          </w:rPr>
          <w:fldChar w:fldCharType="begin"/>
        </w:r>
        <w:r w:rsidRPr="00A02F8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02F8A">
          <w:rPr>
            <w:rFonts w:ascii="Angsana New" w:hAnsi="Angsana New" w:hint="cs"/>
            <w:sz w:val="30"/>
            <w:szCs w:val="30"/>
          </w:rPr>
          <w:fldChar w:fldCharType="separate"/>
        </w:r>
        <w:r w:rsidRPr="00A02F8A">
          <w:rPr>
            <w:rFonts w:ascii="Angsana New" w:hAnsi="Angsana New" w:hint="cs"/>
            <w:noProof/>
            <w:sz w:val="30"/>
            <w:szCs w:val="30"/>
          </w:rPr>
          <w:t>2</w:t>
        </w:r>
        <w:r w:rsidRPr="00A02F8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6F574" w14:textId="77777777" w:rsidR="00C95DEC" w:rsidRDefault="00C95DEC">
      <w:r>
        <w:separator/>
      </w:r>
    </w:p>
  </w:footnote>
  <w:footnote w:type="continuationSeparator" w:id="0">
    <w:p w14:paraId="0D739C8B" w14:textId="77777777" w:rsidR="00C95DEC" w:rsidRDefault="00C95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45A3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947F9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3CAE437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A1D3C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2976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AF5CF1"/>
    <w:multiLevelType w:val="hybridMultilevel"/>
    <w:tmpl w:val="B844A8FC"/>
    <w:lvl w:ilvl="0" w:tplc="96D02DE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21"/>
  </w:num>
  <w:num w:numId="16">
    <w:abstractNumId w:val="19"/>
  </w:num>
  <w:num w:numId="17">
    <w:abstractNumId w:val="28"/>
  </w:num>
  <w:num w:numId="18">
    <w:abstractNumId w:val="13"/>
  </w:num>
  <w:num w:numId="19">
    <w:abstractNumId w:val="10"/>
  </w:num>
  <w:num w:numId="20">
    <w:abstractNumId w:val="22"/>
  </w:num>
  <w:num w:numId="21">
    <w:abstractNumId w:val="22"/>
  </w:num>
  <w:num w:numId="22">
    <w:abstractNumId w:val="16"/>
  </w:num>
  <w:num w:numId="23">
    <w:abstractNumId w:val="25"/>
  </w:num>
  <w:num w:numId="24">
    <w:abstractNumId w:val="14"/>
  </w:num>
  <w:num w:numId="25">
    <w:abstractNumId w:val="12"/>
  </w:num>
  <w:num w:numId="26">
    <w:abstractNumId w:val="26"/>
  </w:num>
  <w:num w:numId="27">
    <w:abstractNumId w:val="18"/>
  </w:num>
  <w:num w:numId="28">
    <w:abstractNumId w:val="27"/>
  </w:num>
  <w:num w:numId="29">
    <w:abstractNumId w:val="23"/>
  </w:num>
  <w:num w:numId="30">
    <w:abstractNumId w:val="11"/>
  </w:num>
  <w:num w:numId="31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51EA"/>
    <w:rsid w:val="000057C5"/>
    <w:rsid w:val="000057D2"/>
    <w:rsid w:val="000060F3"/>
    <w:rsid w:val="00006987"/>
    <w:rsid w:val="00007014"/>
    <w:rsid w:val="000103B6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423"/>
    <w:rsid w:val="000139CD"/>
    <w:rsid w:val="00013A90"/>
    <w:rsid w:val="00013BFD"/>
    <w:rsid w:val="00013C65"/>
    <w:rsid w:val="00014900"/>
    <w:rsid w:val="00014F0E"/>
    <w:rsid w:val="00015138"/>
    <w:rsid w:val="000152CD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7E4"/>
    <w:rsid w:val="00021E4F"/>
    <w:rsid w:val="00021F92"/>
    <w:rsid w:val="00022ADE"/>
    <w:rsid w:val="00022BA9"/>
    <w:rsid w:val="00022C22"/>
    <w:rsid w:val="00022C3F"/>
    <w:rsid w:val="00023488"/>
    <w:rsid w:val="0002393B"/>
    <w:rsid w:val="0002436D"/>
    <w:rsid w:val="00024C2C"/>
    <w:rsid w:val="00024E28"/>
    <w:rsid w:val="00025554"/>
    <w:rsid w:val="00025FDC"/>
    <w:rsid w:val="00026258"/>
    <w:rsid w:val="0002707D"/>
    <w:rsid w:val="0002748A"/>
    <w:rsid w:val="00027E5C"/>
    <w:rsid w:val="0003061A"/>
    <w:rsid w:val="0003091E"/>
    <w:rsid w:val="00030EDA"/>
    <w:rsid w:val="0003203F"/>
    <w:rsid w:val="000320A0"/>
    <w:rsid w:val="00032BEF"/>
    <w:rsid w:val="0003366B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E69"/>
    <w:rsid w:val="00035FBC"/>
    <w:rsid w:val="00037731"/>
    <w:rsid w:val="000377AE"/>
    <w:rsid w:val="0003787E"/>
    <w:rsid w:val="00037CA6"/>
    <w:rsid w:val="00037F4B"/>
    <w:rsid w:val="000403A0"/>
    <w:rsid w:val="000405FC"/>
    <w:rsid w:val="00040994"/>
    <w:rsid w:val="00040E81"/>
    <w:rsid w:val="000412D1"/>
    <w:rsid w:val="0004138B"/>
    <w:rsid w:val="00041760"/>
    <w:rsid w:val="00041AC4"/>
    <w:rsid w:val="00041BDD"/>
    <w:rsid w:val="00041E4E"/>
    <w:rsid w:val="0004319C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0C8"/>
    <w:rsid w:val="000523E0"/>
    <w:rsid w:val="0005335F"/>
    <w:rsid w:val="00054625"/>
    <w:rsid w:val="00054639"/>
    <w:rsid w:val="00054A24"/>
    <w:rsid w:val="00055174"/>
    <w:rsid w:val="000561FB"/>
    <w:rsid w:val="00056CD2"/>
    <w:rsid w:val="000571AC"/>
    <w:rsid w:val="000571F6"/>
    <w:rsid w:val="000576B4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38"/>
    <w:rsid w:val="000639BA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942"/>
    <w:rsid w:val="00073CF2"/>
    <w:rsid w:val="000741AC"/>
    <w:rsid w:val="000745C8"/>
    <w:rsid w:val="0007518B"/>
    <w:rsid w:val="00075BC6"/>
    <w:rsid w:val="00075F07"/>
    <w:rsid w:val="000763DA"/>
    <w:rsid w:val="0007740A"/>
    <w:rsid w:val="000776AF"/>
    <w:rsid w:val="00077708"/>
    <w:rsid w:val="00077741"/>
    <w:rsid w:val="00077B6E"/>
    <w:rsid w:val="00077F15"/>
    <w:rsid w:val="000811DE"/>
    <w:rsid w:val="0008245B"/>
    <w:rsid w:val="0008292D"/>
    <w:rsid w:val="000854AB"/>
    <w:rsid w:val="000856ED"/>
    <w:rsid w:val="0008576D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FB9"/>
    <w:rsid w:val="000B6793"/>
    <w:rsid w:val="000B6D69"/>
    <w:rsid w:val="000B7D32"/>
    <w:rsid w:val="000C0084"/>
    <w:rsid w:val="000C0404"/>
    <w:rsid w:val="000C084B"/>
    <w:rsid w:val="000C0B79"/>
    <w:rsid w:val="000C1364"/>
    <w:rsid w:val="000C139E"/>
    <w:rsid w:val="000C1E22"/>
    <w:rsid w:val="000C231A"/>
    <w:rsid w:val="000C2404"/>
    <w:rsid w:val="000C3A09"/>
    <w:rsid w:val="000C3E57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740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319E"/>
    <w:rsid w:val="000D3DCA"/>
    <w:rsid w:val="000D435E"/>
    <w:rsid w:val="000D4431"/>
    <w:rsid w:val="000D4613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5F8"/>
    <w:rsid w:val="000E5D18"/>
    <w:rsid w:val="000E6C0C"/>
    <w:rsid w:val="000E7269"/>
    <w:rsid w:val="000E72E8"/>
    <w:rsid w:val="000E7A3C"/>
    <w:rsid w:val="000E7AE9"/>
    <w:rsid w:val="000E7EF9"/>
    <w:rsid w:val="000F0092"/>
    <w:rsid w:val="000F05D0"/>
    <w:rsid w:val="000F073A"/>
    <w:rsid w:val="000F0789"/>
    <w:rsid w:val="000F0BB7"/>
    <w:rsid w:val="000F1138"/>
    <w:rsid w:val="000F113F"/>
    <w:rsid w:val="000F169D"/>
    <w:rsid w:val="000F1BC1"/>
    <w:rsid w:val="000F26F2"/>
    <w:rsid w:val="000F28FC"/>
    <w:rsid w:val="000F292D"/>
    <w:rsid w:val="000F2CCB"/>
    <w:rsid w:val="000F315A"/>
    <w:rsid w:val="000F362C"/>
    <w:rsid w:val="000F4272"/>
    <w:rsid w:val="000F4C17"/>
    <w:rsid w:val="000F4DD0"/>
    <w:rsid w:val="000F5017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683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D04"/>
    <w:rsid w:val="00122DF8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E66"/>
    <w:rsid w:val="00130F97"/>
    <w:rsid w:val="00131074"/>
    <w:rsid w:val="00131097"/>
    <w:rsid w:val="001311B4"/>
    <w:rsid w:val="001316C3"/>
    <w:rsid w:val="00131E44"/>
    <w:rsid w:val="001322CF"/>
    <w:rsid w:val="001322FF"/>
    <w:rsid w:val="00132EBD"/>
    <w:rsid w:val="001335A5"/>
    <w:rsid w:val="001337DF"/>
    <w:rsid w:val="00133F97"/>
    <w:rsid w:val="001342E5"/>
    <w:rsid w:val="0013474E"/>
    <w:rsid w:val="00134815"/>
    <w:rsid w:val="00134A19"/>
    <w:rsid w:val="00134E9E"/>
    <w:rsid w:val="001355A1"/>
    <w:rsid w:val="001355DC"/>
    <w:rsid w:val="0013663B"/>
    <w:rsid w:val="001368DA"/>
    <w:rsid w:val="001375C4"/>
    <w:rsid w:val="00137BF2"/>
    <w:rsid w:val="0014067A"/>
    <w:rsid w:val="00140FB2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733"/>
    <w:rsid w:val="00154877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3AF9"/>
    <w:rsid w:val="001651EF"/>
    <w:rsid w:val="00165CB4"/>
    <w:rsid w:val="00165FB5"/>
    <w:rsid w:val="00166000"/>
    <w:rsid w:val="0016602B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3C67"/>
    <w:rsid w:val="0017439F"/>
    <w:rsid w:val="00174656"/>
    <w:rsid w:val="0017613D"/>
    <w:rsid w:val="0017655D"/>
    <w:rsid w:val="00180004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5C4"/>
    <w:rsid w:val="00195773"/>
    <w:rsid w:val="001957B2"/>
    <w:rsid w:val="00195CA6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6B1F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682"/>
    <w:rsid w:val="001C79DD"/>
    <w:rsid w:val="001D0098"/>
    <w:rsid w:val="001D09C4"/>
    <w:rsid w:val="001D2137"/>
    <w:rsid w:val="001D318A"/>
    <w:rsid w:val="001D360D"/>
    <w:rsid w:val="001D3C96"/>
    <w:rsid w:val="001D41E0"/>
    <w:rsid w:val="001D5065"/>
    <w:rsid w:val="001D5390"/>
    <w:rsid w:val="001D557B"/>
    <w:rsid w:val="001D58F6"/>
    <w:rsid w:val="001D6911"/>
    <w:rsid w:val="001D6B80"/>
    <w:rsid w:val="001D7B2E"/>
    <w:rsid w:val="001E033D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FB4"/>
    <w:rsid w:val="002020D3"/>
    <w:rsid w:val="0020247C"/>
    <w:rsid w:val="002025EF"/>
    <w:rsid w:val="00202D89"/>
    <w:rsid w:val="00203376"/>
    <w:rsid w:val="0020347E"/>
    <w:rsid w:val="00203529"/>
    <w:rsid w:val="002035C0"/>
    <w:rsid w:val="002039A8"/>
    <w:rsid w:val="002044A6"/>
    <w:rsid w:val="0020528D"/>
    <w:rsid w:val="00205553"/>
    <w:rsid w:val="00205C52"/>
    <w:rsid w:val="00205E59"/>
    <w:rsid w:val="0020640B"/>
    <w:rsid w:val="00206752"/>
    <w:rsid w:val="00206D59"/>
    <w:rsid w:val="002079FB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DA"/>
    <w:rsid w:val="00222A54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3020E"/>
    <w:rsid w:val="0023212C"/>
    <w:rsid w:val="00232BC7"/>
    <w:rsid w:val="0023312E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FF6"/>
    <w:rsid w:val="0024119F"/>
    <w:rsid w:val="0024153A"/>
    <w:rsid w:val="0024162A"/>
    <w:rsid w:val="00241ABC"/>
    <w:rsid w:val="00242679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7F9"/>
    <w:rsid w:val="00252D7E"/>
    <w:rsid w:val="00252E67"/>
    <w:rsid w:val="00253213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05E"/>
    <w:rsid w:val="0025554A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533"/>
    <w:rsid w:val="0026160D"/>
    <w:rsid w:val="00261B22"/>
    <w:rsid w:val="00261C62"/>
    <w:rsid w:val="002622F2"/>
    <w:rsid w:val="0026236F"/>
    <w:rsid w:val="002629F1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6E"/>
    <w:rsid w:val="00267097"/>
    <w:rsid w:val="00267A33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B93"/>
    <w:rsid w:val="00272F62"/>
    <w:rsid w:val="002743DE"/>
    <w:rsid w:val="002749C6"/>
    <w:rsid w:val="00274A3F"/>
    <w:rsid w:val="002751C2"/>
    <w:rsid w:val="00275274"/>
    <w:rsid w:val="00275A21"/>
    <w:rsid w:val="00275A30"/>
    <w:rsid w:val="00275A58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4035"/>
    <w:rsid w:val="0028489A"/>
    <w:rsid w:val="0028507F"/>
    <w:rsid w:val="00285B7F"/>
    <w:rsid w:val="00285B96"/>
    <w:rsid w:val="0028634B"/>
    <w:rsid w:val="00286359"/>
    <w:rsid w:val="00286665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6010"/>
    <w:rsid w:val="002962FE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B0489"/>
    <w:rsid w:val="002B187C"/>
    <w:rsid w:val="002B1A15"/>
    <w:rsid w:val="002B1ACF"/>
    <w:rsid w:val="002B2B16"/>
    <w:rsid w:val="002B3A0F"/>
    <w:rsid w:val="002B56E9"/>
    <w:rsid w:val="002B58B7"/>
    <w:rsid w:val="002B62C2"/>
    <w:rsid w:val="002B6475"/>
    <w:rsid w:val="002B64BA"/>
    <w:rsid w:val="002B6F06"/>
    <w:rsid w:val="002B702D"/>
    <w:rsid w:val="002B7707"/>
    <w:rsid w:val="002B77C5"/>
    <w:rsid w:val="002B792F"/>
    <w:rsid w:val="002B7AFB"/>
    <w:rsid w:val="002B7CD8"/>
    <w:rsid w:val="002B7F89"/>
    <w:rsid w:val="002C04D2"/>
    <w:rsid w:val="002C0C42"/>
    <w:rsid w:val="002C0ECF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104"/>
    <w:rsid w:val="002D3AFA"/>
    <w:rsid w:val="002D3F60"/>
    <w:rsid w:val="002D4232"/>
    <w:rsid w:val="002D4548"/>
    <w:rsid w:val="002D4756"/>
    <w:rsid w:val="002D477B"/>
    <w:rsid w:val="002D486B"/>
    <w:rsid w:val="002D50B7"/>
    <w:rsid w:val="002D524F"/>
    <w:rsid w:val="002D5C3D"/>
    <w:rsid w:val="002D67F6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9F"/>
    <w:rsid w:val="002E2644"/>
    <w:rsid w:val="002E383E"/>
    <w:rsid w:val="002E3EFB"/>
    <w:rsid w:val="002E4A09"/>
    <w:rsid w:val="002E4FB4"/>
    <w:rsid w:val="002E4FE4"/>
    <w:rsid w:val="002E58F8"/>
    <w:rsid w:val="002E750A"/>
    <w:rsid w:val="002E788C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B3"/>
    <w:rsid w:val="00300116"/>
    <w:rsid w:val="00300235"/>
    <w:rsid w:val="00300903"/>
    <w:rsid w:val="00300CD4"/>
    <w:rsid w:val="00300FEE"/>
    <w:rsid w:val="00301078"/>
    <w:rsid w:val="003010D1"/>
    <w:rsid w:val="003015A7"/>
    <w:rsid w:val="00301A75"/>
    <w:rsid w:val="00301D45"/>
    <w:rsid w:val="0030200C"/>
    <w:rsid w:val="00302823"/>
    <w:rsid w:val="00302CCB"/>
    <w:rsid w:val="003033B1"/>
    <w:rsid w:val="00303B41"/>
    <w:rsid w:val="003040ED"/>
    <w:rsid w:val="00304D30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0F4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9E8"/>
    <w:rsid w:val="00321230"/>
    <w:rsid w:val="003220E7"/>
    <w:rsid w:val="00322491"/>
    <w:rsid w:val="0032381A"/>
    <w:rsid w:val="00323A5C"/>
    <w:rsid w:val="0032446D"/>
    <w:rsid w:val="00324CBB"/>
    <w:rsid w:val="00324CD0"/>
    <w:rsid w:val="00325083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C1A"/>
    <w:rsid w:val="0033315A"/>
    <w:rsid w:val="0033339C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4723"/>
    <w:rsid w:val="00344B72"/>
    <w:rsid w:val="00344CEC"/>
    <w:rsid w:val="0034598B"/>
    <w:rsid w:val="0034718E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6B7"/>
    <w:rsid w:val="00356C0B"/>
    <w:rsid w:val="00356F0F"/>
    <w:rsid w:val="00357CF3"/>
    <w:rsid w:val="003604BA"/>
    <w:rsid w:val="0036069C"/>
    <w:rsid w:val="00360889"/>
    <w:rsid w:val="0036093C"/>
    <w:rsid w:val="00360FB3"/>
    <w:rsid w:val="00363568"/>
    <w:rsid w:val="0036388F"/>
    <w:rsid w:val="0036447C"/>
    <w:rsid w:val="003644CC"/>
    <w:rsid w:val="003645B4"/>
    <w:rsid w:val="00364843"/>
    <w:rsid w:val="00364E7A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901"/>
    <w:rsid w:val="003859F5"/>
    <w:rsid w:val="00386499"/>
    <w:rsid w:val="00386AD0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A0D84"/>
    <w:rsid w:val="003A0F30"/>
    <w:rsid w:val="003A18E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5038"/>
    <w:rsid w:val="003A53E6"/>
    <w:rsid w:val="003A566A"/>
    <w:rsid w:val="003A6240"/>
    <w:rsid w:val="003A65D0"/>
    <w:rsid w:val="003A6840"/>
    <w:rsid w:val="003A6A75"/>
    <w:rsid w:val="003A71B9"/>
    <w:rsid w:val="003A7551"/>
    <w:rsid w:val="003A7B8F"/>
    <w:rsid w:val="003B1FC7"/>
    <w:rsid w:val="003B2214"/>
    <w:rsid w:val="003B25DC"/>
    <w:rsid w:val="003B2702"/>
    <w:rsid w:val="003B27EB"/>
    <w:rsid w:val="003B2D24"/>
    <w:rsid w:val="003B2E66"/>
    <w:rsid w:val="003B304C"/>
    <w:rsid w:val="003B3964"/>
    <w:rsid w:val="003B4C09"/>
    <w:rsid w:val="003B4E8C"/>
    <w:rsid w:val="003B4EDD"/>
    <w:rsid w:val="003B5226"/>
    <w:rsid w:val="003B5329"/>
    <w:rsid w:val="003B5773"/>
    <w:rsid w:val="003B5C17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C0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52E"/>
    <w:rsid w:val="003D7721"/>
    <w:rsid w:val="003D7B7A"/>
    <w:rsid w:val="003D7BC7"/>
    <w:rsid w:val="003E028A"/>
    <w:rsid w:val="003E04B2"/>
    <w:rsid w:val="003E18CA"/>
    <w:rsid w:val="003E199C"/>
    <w:rsid w:val="003E1D57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3137"/>
    <w:rsid w:val="003F3E86"/>
    <w:rsid w:val="003F56F2"/>
    <w:rsid w:val="003F59EA"/>
    <w:rsid w:val="003F5DC5"/>
    <w:rsid w:val="003F66D6"/>
    <w:rsid w:val="003F6ED3"/>
    <w:rsid w:val="003F6F23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78D"/>
    <w:rsid w:val="00404891"/>
    <w:rsid w:val="00405191"/>
    <w:rsid w:val="00405747"/>
    <w:rsid w:val="00405B7C"/>
    <w:rsid w:val="0040661B"/>
    <w:rsid w:val="004075D0"/>
    <w:rsid w:val="004079ED"/>
    <w:rsid w:val="00407EDF"/>
    <w:rsid w:val="00407EF5"/>
    <w:rsid w:val="0041020E"/>
    <w:rsid w:val="004106A4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8EE"/>
    <w:rsid w:val="00414906"/>
    <w:rsid w:val="00414C84"/>
    <w:rsid w:val="00414F60"/>
    <w:rsid w:val="004151A9"/>
    <w:rsid w:val="00415BD1"/>
    <w:rsid w:val="0041759F"/>
    <w:rsid w:val="004179EE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EA9"/>
    <w:rsid w:val="00427214"/>
    <w:rsid w:val="00427606"/>
    <w:rsid w:val="004279CD"/>
    <w:rsid w:val="004303E9"/>
    <w:rsid w:val="00430A42"/>
    <w:rsid w:val="00431659"/>
    <w:rsid w:val="00431860"/>
    <w:rsid w:val="004318C7"/>
    <w:rsid w:val="0043224B"/>
    <w:rsid w:val="0043240E"/>
    <w:rsid w:val="00433C86"/>
    <w:rsid w:val="004340F9"/>
    <w:rsid w:val="00435022"/>
    <w:rsid w:val="004350C7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650"/>
    <w:rsid w:val="00442D96"/>
    <w:rsid w:val="0044328F"/>
    <w:rsid w:val="00443300"/>
    <w:rsid w:val="0044382E"/>
    <w:rsid w:val="004438A4"/>
    <w:rsid w:val="00443B00"/>
    <w:rsid w:val="004440A1"/>
    <w:rsid w:val="00444138"/>
    <w:rsid w:val="0044415F"/>
    <w:rsid w:val="00444448"/>
    <w:rsid w:val="00444C90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50FA"/>
    <w:rsid w:val="00455B2F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CE7"/>
    <w:rsid w:val="0046315F"/>
    <w:rsid w:val="00463493"/>
    <w:rsid w:val="00463ECA"/>
    <w:rsid w:val="00463FCF"/>
    <w:rsid w:val="00464198"/>
    <w:rsid w:val="00464265"/>
    <w:rsid w:val="00464C99"/>
    <w:rsid w:val="004653A1"/>
    <w:rsid w:val="00465561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108C"/>
    <w:rsid w:val="004710AE"/>
    <w:rsid w:val="00471B63"/>
    <w:rsid w:val="00472525"/>
    <w:rsid w:val="0047269C"/>
    <w:rsid w:val="00472E46"/>
    <w:rsid w:val="00472E6F"/>
    <w:rsid w:val="0047391F"/>
    <w:rsid w:val="00473B32"/>
    <w:rsid w:val="00474897"/>
    <w:rsid w:val="00474E4A"/>
    <w:rsid w:val="00474E4C"/>
    <w:rsid w:val="0047547E"/>
    <w:rsid w:val="0047573F"/>
    <w:rsid w:val="00475F31"/>
    <w:rsid w:val="0047649B"/>
    <w:rsid w:val="0047662C"/>
    <w:rsid w:val="00477336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3277"/>
    <w:rsid w:val="004833BE"/>
    <w:rsid w:val="00483400"/>
    <w:rsid w:val="00484332"/>
    <w:rsid w:val="00484811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2D4E"/>
    <w:rsid w:val="004931F3"/>
    <w:rsid w:val="0049345F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B86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4B"/>
    <w:rsid w:val="004A257F"/>
    <w:rsid w:val="004A2CF3"/>
    <w:rsid w:val="004A3259"/>
    <w:rsid w:val="004A3458"/>
    <w:rsid w:val="004A3584"/>
    <w:rsid w:val="004A3ABD"/>
    <w:rsid w:val="004A46EF"/>
    <w:rsid w:val="004A54C1"/>
    <w:rsid w:val="004A658D"/>
    <w:rsid w:val="004A6CF3"/>
    <w:rsid w:val="004A6DF7"/>
    <w:rsid w:val="004A70AA"/>
    <w:rsid w:val="004A7F32"/>
    <w:rsid w:val="004B082C"/>
    <w:rsid w:val="004B13F7"/>
    <w:rsid w:val="004B1D98"/>
    <w:rsid w:val="004B2393"/>
    <w:rsid w:val="004B28A1"/>
    <w:rsid w:val="004B2C2C"/>
    <w:rsid w:val="004B3056"/>
    <w:rsid w:val="004B33BA"/>
    <w:rsid w:val="004B3843"/>
    <w:rsid w:val="004B4CAB"/>
    <w:rsid w:val="004B5459"/>
    <w:rsid w:val="004B571E"/>
    <w:rsid w:val="004B5C5F"/>
    <w:rsid w:val="004B675E"/>
    <w:rsid w:val="004B6C81"/>
    <w:rsid w:val="004B74A8"/>
    <w:rsid w:val="004B7D10"/>
    <w:rsid w:val="004B7F23"/>
    <w:rsid w:val="004C0234"/>
    <w:rsid w:val="004C076A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585"/>
    <w:rsid w:val="004D3E1C"/>
    <w:rsid w:val="004D3F8F"/>
    <w:rsid w:val="004D4CB0"/>
    <w:rsid w:val="004D5B25"/>
    <w:rsid w:val="004D6167"/>
    <w:rsid w:val="004D62E2"/>
    <w:rsid w:val="004D69C8"/>
    <w:rsid w:val="004D7291"/>
    <w:rsid w:val="004E0570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D6"/>
    <w:rsid w:val="00503E54"/>
    <w:rsid w:val="005045D1"/>
    <w:rsid w:val="00504691"/>
    <w:rsid w:val="00504FAC"/>
    <w:rsid w:val="00505708"/>
    <w:rsid w:val="00505DDB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55B5"/>
    <w:rsid w:val="0051590D"/>
    <w:rsid w:val="00515925"/>
    <w:rsid w:val="00515A81"/>
    <w:rsid w:val="005160C7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314F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592"/>
    <w:rsid w:val="005269DC"/>
    <w:rsid w:val="00526BF0"/>
    <w:rsid w:val="0052775A"/>
    <w:rsid w:val="00527787"/>
    <w:rsid w:val="00527A72"/>
    <w:rsid w:val="00530730"/>
    <w:rsid w:val="0053075E"/>
    <w:rsid w:val="00530894"/>
    <w:rsid w:val="005309B4"/>
    <w:rsid w:val="00530AAC"/>
    <w:rsid w:val="005318A6"/>
    <w:rsid w:val="00532703"/>
    <w:rsid w:val="00532CB4"/>
    <w:rsid w:val="00532F14"/>
    <w:rsid w:val="00533617"/>
    <w:rsid w:val="00533D59"/>
    <w:rsid w:val="0053462F"/>
    <w:rsid w:val="0053476A"/>
    <w:rsid w:val="0053485F"/>
    <w:rsid w:val="00535349"/>
    <w:rsid w:val="00535366"/>
    <w:rsid w:val="00536019"/>
    <w:rsid w:val="005364AF"/>
    <w:rsid w:val="005371BE"/>
    <w:rsid w:val="00537C7E"/>
    <w:rsid w:val="005400B4"/>
    <w:rsid w:val="005408AA"/>
    <w:rsid w:val="00540DD7"/>
    <w:rsid w:val="00540F00"/>
    <w:rsid w:val="00541243"/>
    <w:rsid w:val="005419D9"/>
    <w:rsid w:val="00541B54"/>
    <w:rsid w:val="00542EC4"/>
    <w:rsid w:val="005439EF"/>
    <w:rsid w:val="00543A0D"/>
    <w:rsid w:val="005447E7"/>
    <w:rsid w:val="00544A01"/>
    <w:rsid w:val="00544D22"/>
    <w:rsid w:val="00545598"/>
    <w:rsid w:val="00545618"/>
    <w:rsid w:val="0054623A"/>
    <w:rsid w:val="0054726A"/>
    <w:rsid w:val="00550B48"/>
    <w:rsid w:val="0055116B"/>
    <w:rsid w:val="00551249"/>
    <w:rsid w:val="00552239"/>
    <w:rsid w:val="00552621"/>
    <w:rsid w:val="005530A9"/>
    <w:rsid w:val="00553106"/>
    <w:rsid w:val="005533EA"/>
    <w:rsid w:val="00553524"/>
    <w:rsid w:val="00553CE0"/>
    <w:rsid w:val="0055496A"/>
    <w:rsid w:val="00554CA1"/>
    <w:rsid w:val="0055521A"/>
    <w:rsid w:val="00555FAF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642F"/>
    <w:rsid w:val="00566528"/>
    <w:rsid w:val="005669E1"/>
    <w:rsid w:val="00566A72"/>
    <w:rsid w:val="00566B20"/>
    <w:rsid w:val="0056728E"/>
    <w:rsid w:val="00567B96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CBA"/>
    <w:rsid w:val="0057651F"/>
    <w:rsid w:val="0057657C"/>
    <w:rsid w:val="0057674B"/>
    <w:rsid w:val="00576F82"/>
    <w:rsid w:val="00577415"/>
    <w:rsid w:val="00577BBD"/>
    <w:rsid w:val="00577D26"/>
    <w:rsid w:val="00577D42"/>
    <w:rsid w:val="00580DFD"/>
    <w:rsid w:val="0058103F"/>
    <w:rsid w:val="00581DA3"/>
    <w:rsid w:val="00582B24"/>
    <w:rsid w:val="005839C1"/>
    <w:rsid w:val="00584DE1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2F69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309D"/>
    <w:rsid w:val="005B362C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3DE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4432"/>
    <w:rsid w:val="005D4465"/>
    <w:rsid w:val="005D4572"/>
    <w:rsid w:val="005D46AA"/>
    <w:rsid w:val="005D4B54"/>
    <w:rsid w:val="005D501E"/>
    <w:rsid w:val="005D5667"/>
    <w:rsid w:val="005D6742"/>
    <w:rsid w:val="005D6E87"/>
    <w:rsid w:val="005D76F0"/>
    <w:rsid w:val="005D7A56"/>
    <w:rsid w:val="005D7CE9"/>
    <w:rsid w:val="005D7D4C"/>
    <w:rsid w:val="005E0E3C"/>
    <w:rsid w:val="005E38F1"/>
    <w:rsid w:val="005E3B2A"/>
    <w:rsid w:val="005E40E2"/>
    <w:rsid w:val="005E4919"/>
    <w:rsid w:val="005E52F6"/>
    <w:rsid w:val="005E53FF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09DF"/>
    <w:rsid w:val="005F0DDE"/>
    <w:rsid w:val="005F1193"/>
    <w:rsid w:val="005F157A"/>
    <w:rsid w:val="005F3539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DDF"/>
    <w:rsid w:val="00602288"/>
    <w:rsid w:val="00602518"/>
    <w:rsid w:val="006025DB"/>
    <w:rsid w:val="00602D7D"/>
    <w:rsid w:val="00603CAA"/>
    <w:rsid w:val="00603F77"/>
    <w:rsid w:val="006044EB"/>
    <w:rsid w:val="00604C79"/>
    <w:rsid w:val="0060580C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2146"/>
    <w:rsid w:val="006122A6"/>
    <w:rsid w:val="006124C9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BE8"/>
    <w:rsid w:val="00625F07"/>
    <w:rsid w:val="0062622D"/>
    <w:rsid w:val="00626E18"/>
    <w:rsid w:val="006272E0"/>
    <w:rsid w:val="0062739C"/>
    <w:rsid w:val="0062764C"/>
    <w:rsid w:val="00627827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35E3"/>
    <w:rsid w:val="006345FC"/>
    <w:rsid w:val="00634ECD"/>
    <w:rsid w:val="0063512B"/>
    <w:rsid w:val="006351D9"/>
    <w:rsid w:val="006356A0"/>
    <w:rsid w:val="00635903"/>
    <w:rsid w:val="00635ACD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C0C"/>
    <w:rsid w:val="00645144"/>
    <w:rsid w:val="006455F1"/>
    <w:rsid w:val="0064591C"/>
    <w:rsid w:val="00645975"/>
    <w:rsid w:val="00645C67"/>
    <w:rsid w:val="006467BA"/>
    <w:rsid w:val="00646A30"/>
    <w:rsid w:val="00646BA6"/>
    <w:rsid w:val="006475E0"/>
    <w:rsid w:val="00650018"/>
    <w:rsid w:val="006509DE"/>
    <w:rsid w:val="00650C35"/>
    <w:rsid w:val="00651820"/>
    <w:rsid w:val="006518CB"/>
    <w:rsid w:val="00651EA0"/>
    <w:rsid w:val="0065244D"/>
    <w:rsid w:val="006530A5"/>
    <w:rsid w:val="00653666"/>
    <w:rsid w:val="006538DB"/>
    <w:rsid w:val="00654020"/>
    <w:rsid w:val="0065407E"/>
    <w:rsid w:val="00654332"/>
    <w:rsid w:val="00654396"/>
    <w:rsid w:val="00654E65"/>
    <w:rsid w:val="0065543C"/>
    <w:rsid w:val="006554D7"/>
    <w:rsid w:val="00656535"/>
    <w:rsid w:val="0065698C"/>
    <w:rsid w:val="00656DC5"/>
    <w:rsid w:val="00657132"/>
    <w:rsid w:val="00657ED8"/>
    <w:rsid w:val="006602BD"/>
    <w:rsid w:val="00660AE8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AB"/>
    <w:rsid w:val="00663EE5"/>
    <w:rsid w:val="006644FA"/>
    <w:rsid w:val="00664745"/>
    <w:rsid w:val="00664B60"/>
    <w:rsid w:val="00665AEC"/>
    <w:rsid w:val="00665E4D"/>
    <w:rsid w:val="00666E01"/>
    <w:rsid w:val="006678C6"/>
    <w:rsid w:val="006679F3"/>
    <w:rsid w:val="006701A2"/>
    <w:rsid w:val="00671572"/>
    <w:rsid w:val="006718CD"/>
    <w:rsid w:val="00671F56"/>
    <w:rsid w:val="006724F7"/>
    <w:rsid w:val="00672AF6"/>
    <w:rsid w:val="00673120"/>
    <w:rsid w:val="0067332A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E0A"/>
    <w:rsid w:val="00680EDF"/>
    <w:rsid w:val="006810F7"/>
    <w:rsid w:val="0068162E"/>
    <w:rsid w:val="00681C2D"/>
    <w:rsid w:val="00681C88"/>
    <w:rsid w:val="0068249C"/>
    <w:rsid w:val="00683346"/>
    <w:rsid w:val="00683D94"/>
    <w:rsid w:val="0068417E"/>
    <w:rsid w:val="00684699"/>
    <w:rsid w:val="00684BE3"/>
    <w:rsid w:val="00684EA6"/>
    <w:rsid w:val="0068509D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3DA5"/>
    <w:rsid w:val="00694287"/>
    <w:rsid w:val="006942DE"/>
    <w:rsid w:val="00694D69"/>
    <w:rsid w:val="00695086"/>
    <w:rsid w:val="0069515E"/>
    <w:rsid w:val="006954CD"/>
    <w:rsid w:val="00695556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19EC"/>
    <w:rsid w:val="006A1D04"/>
    <w:rsid w:val="006A1EED"/>
    <w:rsid w:val="006A2BDB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7ED7"/>
    <w:rsid w:val="006C0198"/>
    <w:rsid w:val="006C07E4"/>
    <w:rsid w:val="006C09B5"/>
    <w:rsid w:val="006C27EF"/>
    <w:rsid w:val="006C2E25"/>
    <w:rsid w:val="006C32A4"/>
    <w:rsid w:val="006C35E1"/>
    <w:rsid w:val="006C3DF5"/>
    <w:rsid w:val="006C3F9D"/>
    <w:rsid w:val="006C44ED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B90"/>
    <w:rsid w:val="006C7EE1"/>
    <w:rsid w:val="006D0003"/>
    <w:rsid w:val="006D0124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E051E"/>
    <w:rsid w:val="006E0751"/>
    <w:rsid w:val="006E08ED"/>
    <w:rsid w:val="006E1756"/>
    <w:rsid w:val="006E1E7F"/>
    <w:rsid w:val="006E2B05"/>
    <w:rsid w:val="006E3022"/>
    <w:rsid w:val="006E318F"/>
    <w:rsid w:val="006E47B2"/>
    <w:rsid w:val="006E4C0D"/>
    <w:rsid w:val="006E53A2"/>
    <w:rsid w:val="006E5453"/>
    <w:rsid w:val="006E5613"/>
    <w:rsid w:val="006E5747"/>
    <w:rsid w:val="006E5AC7"/>
    <w:rsid w:val="006E669B"/>
    <w:rsid w:val="006E6E58"/>
    <w:rsid w:val="006E7520"/>
    <w:rsid w:val="006F0189"/>
    <w:rsid w:val="006F021E"/>
    <w:rsid w:val="006F06B0"/>
    <w:rsid w:val="006F16FC"/>
    <w:rsid w:val="006F1AC0"/>
    <w:rsid w:val="006F20DE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8D"/>
    <w:rsid w:val="00701BDA"/>
    <w:rsid w:val="00701CC9"/>
    <w:rsid w:val="00701D1B"/>
    <w:rsid w:val="00702768"/>
    <w:rsid w:val="00702D05"/>
    <w:rsid w:val="00702E50"/>
    <w:rsid w:val="00703064"/>
    <w:rsid w:val="007040CA"/>
    <w:rsid w:val="00704808"/>
    <w:rsid w:val="0070522C"/>
    <w:rsid w:val="007060E1"/>
    <w:rsid w:val="00706487"/>
    <w:rsid w:val="007070FC"/>
    <w:rsid w:val="00707256"/>
    <w:rsid w:val="0070751F"/>
    <w:rsid w:val="007076C0"/>
    <w:rsid w:val="0070770B"/>
    <w:rsid w:val="00707BA5"/>
    <w:rsid w:val="00707EB3"/>
    <w:rsid w:val="007106C8"/>
    <w:rsid w:val="00710822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4ED2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E66"/>
    <w:rsid w:val="007262F5"/>
    <w:rsid w:val="007268C0"/>
    <w:rsid w:val="00726C3D"/>
    <w:rsid w:val="00726EEA"/>
    <w:rsid w:val="00726FBD"/>
    <w:rsid w:val="007270D2"/>
    <w:rsid w:val="00727153"/>
    <w:rsid w:val="00727779"/>
    <w:rsid w:val="007307FC"/>
    <w:rsid w:val="007311C3"/>
    <w:rsid w:val="007317E9"/>
    <w:rsid w:val="007319DA"/>
    <w:rsid w:val="00731E25"/>
    <w:rsid w:val="00731E2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5BF"/>
    <w:rsid w:val="00753A96"/>
    <w:rsid w:val="00754147"/>
    <w:rsid w:val="00754FC5"/>
    <w:rsid w:val="00755168"/>
    <w:rsid w:val="00756159"/>
    <w:rsid w:val="00756CA9"/>
    <w:rsid w:val="00756FF0"/>
    <w:rsid w:val="00757983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36E"/>
    <w:rsid w:val="00766721"/>
    <w:rsid w:val="00766962"/>
    <w:rsid w:val="007671C4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47"/>
    <w:rsid w:val="00782FFD"/>
    <w:rsid w:val="007834D1"/>
    <w:rsid w:val="0078353D"/>
    <w:rsid w:val="00783BF9"/>
    <w:rsid w:val="00783DA4"/>
    <w:rsid w:val="00783F3E"/>
    <w:rsid w:val="007841F7"/>
    <w:rsid w:val="007847FE"/>
    <w:rsid w:val="00784DC4"/>
    <w:rsid w:val="0078535B"/>
    <w:rsid w:val="00785866"/>
    <w:rsid w:val="00785B4B"/>
    <w:rsid w:val="00785F47"/>
    <w:rsid w:val="007867FF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19D"/>
    <w:rsid w:val="00795220"/>
    <w:rsid w:val="007954FD"/>
    <w:rsid w:val="007960FC"/>
    <w:rsid w:val="00796B03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C0"/>
    <w:rsid w:val="007A3EE8"/>
    <w:rsid w:val="007A41A2"/>
    <w:rsid w:val="007A486B"/>
    <w:rsid w:val="007A4AA9"/>
    <w:rsid w:val="007A4ED2"/>
    <w:rsid w:val="007A5471"/>
    <w:rsid w:val="007A55CF"/>
    <w:rsid w:val="007A595F"/>
    <w:rsid w:val="007A5CE2"/>
    <w:rsid w:val="007A5D73"/>
    <w:rsid w:val="007A6D76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0DE5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7E5"/>
    <w:rsid w:val="007C5917"/>
    <w:rsid w:val="007C6192"/>
    <w:rsid w:val="007C629C"/>
    <w:rsid w:val="007C6DD9"/>
    <w:rsid w:val="007C6FDC"/>
    <w:rsid w:val="007C7036"/>
    <w:rsid w:val="007C7B77"/>
    <w:rsid w:val="007C7DCE"/>
    <w:rsid w:val="007C7F71"/>
    <w:rsid w:val="007D0492"/>
    <w:rsid w:val="007D088A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1E2E"/>
    <w:rsid w:val="007E203C"/>
    <w:rsid w:val="007E21FC"/>
    <w:rsid w:val="007E250D"/>
    <w:rsid w:val="007E2F1E"/>
    <w:rsid w:val="007E3666"/>
    <w:rsid w:val="007E37A0"/>
    <w:rsid w:val="007E40C9"/>
    <w:rsid w:val="007E4335"/>
    <w:rsid w:val="007E43AD"/>
    <w:rsid w:val="007E5E80"/>
    <w:rsid w:val="007E5EE6"/>
    <w:rsid w:val="007E679B"/>
    <w:rsid w:val="007E682D"/>
    <w:rsid w:val="007F0ADF"/>
    <w:rsid w:val="007F1CE5"/>
    <w:rsid w:val="007F260A"/>
    <w:rsid w:val="007F372B"/>
    <w:rsid w:val="007F422E"/>
    <w:rsid w:val="007F47D3"/>
    <w:rsid w:val="007F5475"/>
    <w:rsid w:val="007F57AD"/>
    <w:rsid w:val="007F5AB4"/>
    <w:rsid w:val="007F5F61"/>
    <w:rsid w:val="007F6AE9"/>
    <w:rsid w:val="007F737C"/>
    <w:rsid w:val="007F77C7"/>
    <w:rsid w:val="007F7B02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F9D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7CA"/>
    <w:rsid w:val="00806C53"/>
    <w:rsid w:val="00807A23"/>
    <w:rsid w:val="00807AAA"/>
    <w:rsid w:val="00807B87"/>
    <w:rsid w:val="00807C95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ABA"/>
    <w:rsid w:val="00823D9A"/>
    <w:rsid w:val="00823E43"/>
    <w:rsid w:val="00824249"/>
    <w:rsid w:val="00824459"/>
    <w:rsid w:val="0082488E"/>
    <w:rsid w:val="00824BA1"/>
    <w:rsid w:val="0082500A"/>
    <w:rsid w:val="0082527A"/>
    <w:rsid w:val="00825366"/>
    <w:rsid w:val="00825873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3B78"/>
    <w:rsid w:val="00834890"/>
    <w:rsid w:val="00834DD5"/>
    <w:rsid w:val="008355A4"/>
    <w:rsid w:val="00835B40"/>
    <w:rsid w:val="0083675F"/>
    <w:rsid w:val="00836B6A"/>
    <w:rsid w:val="00836D96"/>
    <w:rsid w:val="008374B5"/>
    <w:rsid w:val="00837527"/>
    <w:rsid w:val="0083754C"/>
    <w:rsid w:val="00840226"/>
    <w:rsid w:val="00840369"/>
    <w:rsid w:val="0084046B"/>
    <w:rsid w:val="008405FE"/>
    <w:rsid w:val="00840878"/>
    <w:rsid w:val="008408C9"/>
    <w:rsid w:val="00841709"/>
    <w:rsid w:val="00842E12"/>
    <w:rsid w:val="008435B1"/>
    <w:rsid w:val="0084380C"/>
    <w:rsid w:val="008439C1"/>
    <w:rsid w:val="00843F9D"/>
    <w:rsid w:val="00844082"/>
    <w:rsid w:val="00844179"/>
    <w:rsid w:val="008444E1"/>
    <w:rsid w:val="00844FE8"/>
    <w:rsid w:val="0084511C"/>
    <w:rsid w:val="008457D7"/>
    <w:rsid w:val="008458F3"/>
    <w:rsid w:val="00845C92"/>
    <w:rsid w:val="00845DA0"/>
    <w:rsid w:val="00846450"/>
    <w:rsid w:val="00846537"/>
    <w:rsid w:val="008472FE"/>
    <w:rsid w:val="008475FE"/>
    <w:rsid w:val="008478C5"/>
    <w:rsid w:val="00847A2A"/>
    <w:rsid w:val="00847C5C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201"/>
    <w:rsid w:val="00866D98"/>
    <w:rsid w:val="0086783F"/>
    <w:rsid w:val="00867B75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3ADA"/>
    <w:rsid w:val="00874240"/>
    <w:rsid w:val="008746D9"/>
    <w:rsid w:val="00874C90"/>
    <w:rsid w:val="00875016"/>
    <w:rsid w:val="0087542F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0D8"/>
    <w:rsid w:val="0088561A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A12"/>
    <w:rsid w:val="00890FFC"/>
    <w:rsid w:val="00891BAA"/>
    <w:rsid w:val="0089226B"/>
    <w:rsid w:val="008922E2"/>
    <w:rsid w:val="00892AF5"/>
    <w:rsid w:val="00892CD5"/>
    <w:rsid w:val="00892FF4"/>
    <w:rsid w:val="00894CCE"/>
    <w:rsid w:val="00894EDE"/>
    <w:rsid w:val="00895528"/>
    <w:rsid w:val="008957D1"/>
    <w:rsid w:val="00895D10"/>
    <w:rsid w:val="00896742"/>
    <w:rsid w:val="00897196"/>
    <w:rsid w:val="008A002C"/>
    <w:rsid w:val="008A02E4"/>
    <w:rsid w:val="008A0928"/>
    <w:rsid w:val="008A0A20"/>
    <w:rsid w:val="008A22E3"/>
    <w:rsid w:val="008A2551"/>
    <w:rsid w:val="008A2C58"/>
    <w:rsid w:val="008A33F9"/>
    <w:rsid w:val="008A5B9D"/>
    <w:rsid w:val="008A5C0D"/>
    <w:rsid w:val="008A5F37"/>
    <w:rsid w:val="008A6D06"/>
    <w:rsid w:val="008A6ECC"/>
    <w:rsid w:val="008A77B3"/>
    <w:rsid w:val="008A7E54"/>
    <w:rsid w:val="008B12F6"/>
    <w:rsid w:val="008B1E2E"/>
    <w:rsid w:val="008B2795"/>
    <w:rsid w:val="008B2FB9"/>
    <w:rsid w:val="008B3038"/>
    <w:rsid w:val="008B44EF"/>
    <w:rsid w:val="008B46CC"/>
    <w:rsid w:val="008B46DF"/>
    <w:rsid w:val="008B4C08"/>
    <w:rsid w:val="008B5260"/>
    <w:rsid w:val="008B5D56"/>
    <w:rsid w:val="008B6204"/>
    <w:rsid w:val="008B6ADE"/>
    <w:rsid w:val="008B6DA4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7BD"/>
    <w:rsid w:val="008C397E"/>
    <w:rsid w:val="008C3AEE"/>
    <w:rsid w:val="008C3C40"/>
    <w:rsid w:val="008C3E8C"/>
    <w:rsid w:val="008C47E0"/>
    <w:rsid w:val="008C4F17"/>
    <w:rsid w:val="008C5284"/>
    <w:rsid w:val="008C5586"/>
    <w:rsid w:val="008C5CE1"/>
    <w:rsid w:val="008C5F59"/>
    <w:rsid w:val="008C60DF"/>
    <w:rsid w:val="008C6A80"/>
    <w:rsid w:val="008C760A"/>
    <w:rsid w:val="008D01D3"/>
    <w:rsid w:val="008D0268"/>
    <w:rsid w:val="008D06A0"/>
    <w:rsid w:val="008D1EA8"/>
    <w:rsid w:val="008D2A70"/>
    <w:rsid w:val="008D33F7"/>
    <w:rsid w:val="008D4106"/>
    <w:rsid w:val="008D5576"/>
    <w:rsid w:val="008D5F79"/>
    <w:rsid w:val="008D60A3"/>
    <w:rsid w:val="008D61F9"/>
    <w:rsid w:val="008D6F49"/>
    <w:rsid w:val="008D7A6E"/>
    <w:rsid w:val="008D7B3B"/>
    <w:rsid w:val="008E04F6"/>
    <w:rsid w:val="008E0BC9"/>
    <w:rsid w:val="008E159C"/>
    <w:rsid w:val="008E17D7"/>
    <w:rsid w:val="008E2543"/>
    <w:rsid w:val="008E258B"/>
    <w:rsid w:val="008E25C8"/>
    <w:rsid w:val="008E2692"/>
    <w:rsid w:val="008E2EF8"/>
    <w:rsid w:val="008E3F6D"/>
    <w:rsid w:val="008E4410"/>
    <w:rsid w:val="008E50DB"/>
    <w:rsid w:val="008E5D6C"/>
    <w:rsid w:val="008E6398"/>
    <w:rsid w:val="008E6D35"/>
    <w:rsid w:val="008E74B3"/>
    <w:rsid w:val="008E75F3"/>
    <w:rsid w:val="008E7D7D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4708"/>
    <w:rsid w:val="00904C88"/>
    <w:rsid w:val="0090644A"/>
    <w:rsid w:val="009064CE"/>
    <w:rsid w:val="00907434"/>
    <w:rsid w:val="00907974"/>
    <w:rsid w:val="00910954"/>
    <w:rsid w:val="00910C2B"/>
    <w:rsid w:val="00911456"/>
    <w:rsid w:val="00911D74"/>
    <w:rsid w:val="00911FB9"/>
    <w:rsid w:val="009128A9"/>
    <w:rsid w:val="009134D6"/>
    <w:rsid w:val="009135BB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B20"/>
    <w:rsid w:val="00925F91"/>
    <w:rsid w:val="009260D8"/>
    <w:rsid w:val="0092657F"/>
    <w:rsid w:val="009267C2"/>
    <w:rsid w:val="00926947"/>
    <w:rsid w:val="009275C8"/>
    <w:rsid w:val="00930192"/>
    <w:rsid w:val="00930397"/>
    <w:rsid w:val="00931239"/>
    <w:rsid w:val="00931357"/>
    <w:rsid w:val="00931365"/>
    <w:rsid w:val="00931734"/>
    <w:rsid w:val="00931808"/>
    <w:rsid w:val="009323F7"/>
    <w:rsid w:val="00932483"/>
    <w:rsid w:val="009327CF"/>
    <w:rsid w:val="00934125"/>
    <w:rsid w:val="0093528D"/>
    <w:rsid w:val="00935C5C"/>
    <w:rsid w:val="00935CE1"/>
    <w:rsid w:val="0093667B"/>
    <w:rsid w:val="009404BB"/>
    <w:rsid w:val="00940F50"/>
    <w:rsid w:val="00942CA7"/>
    <w:rsid w:val="00942E75"/>
    <w:rsid w:val="00943992"/>
    <w:rsid w:val="00943994"/>
    <w:rsid w:val="00943DB0"/>
    <w:rsid w:val="00944107"/>
    <w:rsid w:val="00944B45"/>
    <w:rsid w:val="0094510B"/>
    <w:rsid w:val="00946410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DEF"/>
    <w:rsid w:val="00954689"/>
    <w:rsid w:val="00954EB5"/>
    <w:rsid w:val="00955B6B"/>
    <w:rsid w:val="00955BB5"/>
    <w:rsid w:val="00956C54"/>
    <w:rsid w:val="00956FB6"/>
    <w:rsid w:val="00957194"/>
    <w:rsid w:val="00957508"/>
    <w:rsid w:val="0095793F"/>
    <w:rsid w:val="00957A93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D1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ECD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B7"/>
    <w:rsid w:val="00975408"/>
    <w:rsid w:val="00977D0A"/>
    <w:rsid w:val="00980D37"/>
    <w:rsid w:val="0098121D"/>
    <w:rsid w:val="00981A08"/>
    <w:rsid w:val="00983329"/>
    <w:rsid w:val="00983747"/>
    <w:rsid w:val="0098386D"/>
    <w:rsid w:val="00983BC7"/>
    <w:rsid w:val="00983DEA"/>
    <w:rsid w:val="00983EA3"/>
    <w:rsid w:val="00984585"/>
    <w:rsid w:val="00984F31"/>
    <w:rsid w:val="009859E6"/>
    <w:rsid w:val="00985A13"/>
    <w:rsid w:val="00986255"/>
    <w:rsid w:val="009869D3"/>
    <w:rsid w:val="0098775B"/>
    <w:rsid w:val="009901DB"/>
    <w:rsid w:val="0099033C"/>
    <w:rsid w:val="00990C47"/>
    <w:rsid w:val="00991872"/>
    <w:rsid w:val="00991E66"/>
    <w:rsid w:val="00992246"/>
    <w:rsid w:val="0099256D"/>
    <w:rsid w:val="009927A6"/>
    <w:rsid w:val="00993B80"/>
    <w:rsid w:val="00993CE2"/>
    <w:rsid w:val="00994170"/>
    <w:rsid w:val="009945C6"/>
    <w:rsid w:val="00996859"/>
    <w:rsid w:val="009969DB"/>
    <w:rsid w:val="00996AAD"/>
    <w:rsid w:val="00996DBB"/>
    <w:rsid w:val="00997378"/>
    <w:rsid w:val="009A0A39"/>
    <w:rsid w:val="009A0E8E"/>
    <w:rsid w:val="009A158B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DA5"/>
    <w:rsid w:val="009A4396"/>
    <w:rsid w:val="009A533A"/>
    <w:rsid w:val="009A5506"/>
    <w:rsid w:val="009A5AD2"/>
    <w:rsid w:val="009A5BD5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E0"/>
    <w:rsid w:val="009B09DE"/>
    <w:rsid w:val="009B1CA6"/>
    <w:rsid w:val="009B206B"/>
    <w:rsid w:val="009B27BC"/>
    <w:rsid w:val="009B2AFF"/>
    <w:rsid w:val="009B3370"/>
    <w:rsid w:val="009B4545"/>
    <w:rsid w:val="009B47AA"/>
    <w:rsid w:val="009B5EBE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7498"/>
    <w:rsid w:val="009C7CAE"/>
    <w:rsid w:val="009C7D21"/>
    <w:rsid w:val="009D097F"/>
    <w:rsid w:val="009D1321"/>
    <w:rsid w:val="009D190D"/>
    <w:rsid w:val="009D284B"/>
    <w:rsid w:val="009D2B63"/>
    <w:rsid w:val="009D2EB1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228A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590"/>
    <w:rsid w:val="00A0174C"/>
    <w:rsid w:val="00A01F81"/>
    <w:rsid w:val="00A02343"/>
    <w:rsid w:val="00A02F8A"/>
    <w:rsid w:val="00A03333"/>
    <w:rsid w:val="00A03883"/>
    <w:rsid w:val="00A03A4A"/>
    <w:rsid w:val="00A03BF6"/>
    <w:rsid w:val="00A0426C"/>
    <w:rsid w:val="00A0491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E2A"/>
    <w:rsid w:val="00A12FA2"/>
    <w:rsid w:val="00A13229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EDD"/>
    <w:rsid w:val="00A21FA9"/>
    <w:rsid w:val="00A22162"/>
    <w:rsid w:val="00A224C1"/>
    <w:rsid w:val="00A23D37"/>
    <w:rsid w:val="00A23DAF"/>
    <w:rsid w:val="00A2409F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411"/>
    <w:rsid w:val="00A359E9"/>
    <w:rsid w:val="00A36066"/>
    <w:rsid w:val="00A36239"/>
    <w:rsid w:val="00A37153"/>
    <w:rsid w:val="00A37B13"/>
    <w:rsid w:val="00A37F86"/>
    <w:rsid w:val="00A40038"/>
    <w:rsid w:val="00A40458"/>
    <w:rsid w:val="00A40475"/>
    <w:rsid w:val="00A40487"/>
    <w:rsid w:val="00A41EEF"/>
    <w:rsid w:val="00A4251F"/>
    <w:rsid w:val="00A42D10"/>
    <w:rsid w:val="00A43C2A"/>
    <w:rsid w:val="00A445BA"/>
    <w:rsid w:val="00A44BF5"/>
    <w:rsid w:val="00A44F32"/>
    <w:rsid w:val="00A45075"/>
    <w:rsid w:val="00A45F8E"/>
    <w:rsid w:val="00A46854"/>
    <w:rsid w:val="00A4722F"/>
    <w:rsid w:val="00A4735E"/>
    <w:rsid w:val="00A474A5"/>
    <w:rsid w:val="00A47574"/>
    <w:rsid w:val="00A47838"/>
    <w:rsid w:val="00A50342"/>
    <w:rsid w:val="00A50A97"/>
    <w:rsid w:val="00A50EEA"/>
    <w:rsid w:val="00A510E7"/>
    <w:rsid w:val="00A51CE8"/>
    <w:rsid w:val="00A51D27"/>
    <w:rsid w:val="00A52020"/>
    <w:rsid w:val="00A52AB9"/>
    <w:rsid w:val="00A52D30"/>
    <w:rsid w:val="00A5323C"/>
    <w:rsid w:val="00A54292"/>
    <w:rsid w:val="00A54709"/>
    <w:rsid w:val="00A54CCF"/>
    <w:rsid w:val="00A5566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E16"/>
    <w:rsid w:val="00A67A0F"/>
    <w:rsid w:val="00A70343"/>
    <w:rsid w:val="00A70CF0"/>
    <w:rsid w:val="00A70CFB"/>
    <w:rsid w:val="00A70D8C"/>
    <w:rsid w:val="00A711BF"/>
    <w:rsid w:val="00A71EC2"/>
    <w:rsid w:val="00A7239C"/>
    <w:rsid w:val="00A73169"/>
    <w:rsid w:val="00A73C7B"/>
    <w:rsid w:val="00A73D3A"/>
    <w:rsid w:val="00A73F1D"/>
    <w:rsid w:val="00A745B9"/>
    <w:rsid w:val="00A748B0"/>
    <w:rsid w:val="00A74ABE"/>
    <w:rsid w:val="00A74D16"/>
    <w:rsid w:val="00A75B6A"/>
    <w:rsid w:val="00A7684B"/>
    <w:rsid w:val="00A77027"/>
    <w:rsid w:val="00A80154"/>
    <w:rsid w:val="00A8025F"/>
    <w:rsid w:val="00A809CC"/>
    <w:rsid w:val="00A80F9C"/>
    <w:rsid w:val="00A813F4"/>
    <w:rsid w:val="00A8150E"/>
    <w:rsid w:val="00A8178F"/>
    <w:rsid w:val="00A817F5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4063"/>
    <w:rsid w:val="00A94B38"/>
    <w:rsid w:val="00A951BF"/>
    <w:rsid w:val="00A95570"/>
    <w:rsid w:val="00A956BE"/>
    <w:rsid w:val="00A957B2"/>
    <w:rsid w:val="00A95ADA"/>
    <w:rsid w:val="00A95C1A"/>
    <w:rsid w:val="00A97207"/>
    <w:rsid w:val="00A972E1"/>
    <w:rsid w:val="00A97A69"/>
    <w:rsid w:val="00A97DD3"/>
    <w:rsid w:val="00AA03AB"/>
    <w:rsid w:val="00AA08C0"/>
    <w:rsid w:val="00AA0FA1"/>
    <w:rsid w:val="00AA17C2"/>
    <w:rsid w:val="00AA21BF"/>
    <w:rsid w:val="00AA2458"/>
    <w:rsid w:val="00AA2C08"/>
    <w:rsid w:val="00AA3772"/>
    <w:rsid w:val="00AA3B82"/>
    <w:rsid w:val="00AA3BF3"/>
    <w:rsid w:val="00AA4975"/>
    <w:rsid w:val="00AA4EE4"/>
    <w:rsid w:val="00AA503C"/>
    <w:rsid w:val="00AA5640"/>
    <w:rsid w:val="00AA59A3"/>
    <w:rsid w:val="00AA5A98"/>
    <w:rsid w:val="00AA5DE7"/>
    <w:rsid w:val="00AA5EE3"/>
    <w:rsid w:val="00AA6B39"/>
    <w:rsid w:val="00AA7E58"/>
    <w:rsid w:val="00AA7E5D"/>
    <w:rsid w:val="00AB04FB"/>
    <w:rsid w:val="00AB0807"/>
    <w:rsid w:val="00AB08D3"/>
    <w:rsid w:val="00AB08EF"/>
    <w:rsid w:val="00AB0F6E"/>
    <w:rsid w:val="00AB1337"/>
    <w:rsid w:val="00AB19A0"/>
    <w:rsid w:val="00AB1FC0"/>
    <w:rsid w:val="00AB1FC6"/>
    <w:rsid w:val="00AB23EB"/>
    <w:rsid w:val="00AB24A8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625"/>
    <w:rsid w:val="00AC7615"/>
    <w:rsid w:val="00AC7773"/>
    <w:rsid w:val="00AC7855"/>
    <w:rsid w:val="00AC7CBE"/>
    <w:rsid w:val="00AD0032"/>
    <w:rsid w:val="00AD03F1"/>
    <w:rsid w:val="00AD09A1"/>
    <w:rsid w:val="00AD1715"/>
    <w:rsid w:val="00AD1A0B"/>
    <w:rsid w:val="00AD2215"/>
    <w:rsid w:val="00AD28DC"/>
    <w:rsid w:val="00AD2D63"/>
    <w:rsid w:val="00AD3A15"/>
    <w:rsid w:val="00AD4016"/>
    <w:rsid w:val="00AD481E"/>
    <w:rsid w:val="00AD53FD"/>
    <w:rsid w:val="00AD5F63"/>
    <w:rsid w:val="00AD6428"/>
    <w:rsid w:val="00AD66A2"/>
    <w:rsid w:val="00AD7C0E"/>
    <w:rsid w:val="00AD7DD5"/>
    <w:rsid w:val="00AE0B26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59A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7013"/>
    <w:rsid w:val="00B008F8"/>
    <w:rsid w:val="00B00982"/>
    <w:rsid w:val="00B00C15"/>
    <w:rsid w:val="00B00F3B"/>
    <w:rsid w:val="00B01FEC"/>
    <w:rsid w:val="00B0278B"/>
    <w:rsid w:val="00B036A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74A"/>
    <w:rsid w:val="00B17861"/>
    <w:rsid w:val="00B17B81"/>
    <w:rsid w:val="00B2139D"/>
    <w:rsid w:val="00B213DF"/>
    <w:rsid w:val="00B2243F"/>
    <w:rsid w:val="00B229DE"/>
    <w:rsid w:val="00B22EA4"/>
    <w:rsid w:val="00B23080"/>
    <w:rsid w:val="00B23A60"/>
    <w:rsid w:val="00B2433E"/>
    <w:rsid w:val="00B252A6"/>
    <w:rsid w:val="00B256F7"/>
    <w:rsid w:val="00B25A95"/>
    <w:rsid w:val="00B25AF2"/>
    <w:rsid w:val="00B26E7A"/>
    <w:rsid w:val="00B27277"/>
    <w:rsid w:val="00B272AA"/>
    <w:rsid w:val="00B30118"/>
    <w:rsid w:val="00B30F6C"/>
    <w:rsid w:val="00B31A0F"/>
    <w:rsid w:val="00B31B7B"/>
    <w:rsid w:val="00B31D5A"/>
    <w:rsid w:val="00B32800"/>
    <w:rsid w:val="00B32B46"/>
    <w:rsid w:val="00B32BB3"/>
    <w:rsid w:val="00B32D47"/>
    <w:rsid w:val="00B32EFE"/>
    <w:rsid w:val="00B333FC"/>
    <w:rsid w:val="00B34201"/>
    <w:rsid w:val="00B344BE"/>
    <w:rsid w:val="00B348AA"/>
    <w:rsid w:val="00B34B41"/>
    <w:rsid w:val="00B34C91"/>
    <w:rsid w:val="00B3548F"/>
    <w:rsid w:val="00B356B2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734"/>
    <w:rsid w:val="00B42FF0"/>
    <w:rsid w:val="00B43101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A91"/>
    <w:rsid w:val="00B56B79"/>
    <w:rsid w:val="00B56C81"/>
    <w:rsid w:val="00B56F46"/>
    <w:rsid w:val="00B57481"/>
    <w:rsid w:val="00B57B0A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561C"/>
    <w:rsid w:val="00B657D6"/>
    <w:rsid w:val="00B661C5"/>
    <w:rsid w:val="00B665E0"/>
    <w:rsid w:val="00B66954"/>
    <w:rsid w:val="00B66BD7"/>
    <w:rsid w:val="00B6774B"/>
    <w:rsid w:val="00B67ED1"/>
    <w:rsid w:val="00B7065F"/>
    <w:rsid w:val="00B70EE4"/>
    <w:rsid w:val="00B70F2E"/>
    <w:rsid w:val="00B71748"/>
    <w:rsid w:val="00B71DA0"/>
    <w:rsid w:val="00B722A0"/>
    <w:rsid w:val="00B727AA"/>
    <w:rsid w:val="00B72C6D"/>
    <w:rsid w:val="00B73272"/>
    <w:rsid w:val="00B734B3"/>
    <w:rsid w:val="00B738D1"/>
    <w:rsid w:val="00B73DE4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1EA3"/>
    <w:rsid w:val="00B8202D"/>
    <w:rsid w:val="00B825D1"/>
    <w:rsid w:val="00B82827"/>
    <w:rsid w:val="00B83CD2"/>
    <w:rsid w:val="00B83D83"/>
    <w:rsid w:val="00B84675"/>
    <w:rsid w:val="00B85460"/>
    <w:rsid w:val="00B8571E"/>
    <w:rsid w:val="00B85737"/>
    <w:rsid w:val="00B8582C"/>
    <w:rsid w:val="00B86694"/>
    <w:rsid w:val="00B867CC"/>
    <w:rsid w:val="00B86F79"/>
    <w:rsid w:val="00B90B79"/>
    <w:rsid w:val="00B9105E"/>
    <w:rsid w:val="00B912C1"/>
    <w:rsid w:val="00B9181D"/>
    <w:rsid w:val="00B91D62"/>
    <w:rsid w:val="00B91F97"/>
    <w:rsid w:val="00B93538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722"/>
    <w:rsid w:val="00BB5E9B"/>
    <w:rsid w:val="00BB6419"/>
    <w:rsid w:val="00BB6678"/>
    <w:rsid w:val="00BB6FBA"/>
    <w:rsid w:val="00BB7248"/>
    <w:rsid w:val="00BB74F1"/>
    <w:rsid w:val="00BB7515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6B9"/>
    <w:rsid w:val="00BD201A"/>
    <w:rsid w:val="00BD223F"/>
    <w:rsid w:val="00BD2490"/>
    <w:rsid w:val="00BD2C46"/>
    <w:rsid w:val="00BD2CF1"/>
    <w:rsid w:val="00BD306C"/>
    <w:rsid w:val="00BD34CF"/>
    <w:rsid w:val="00BD3614"/>
    <w:rsid w:val="00BD3B4B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463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1F3"/>
    <w:rsid w:val="00BE648C"/>
    <w:rsid w:val="00BE6A65"/>
    <w:rsid w:val="00BE6A87"/>
    <w:rsid w:val="00BE6F64"/>
    <w:rsid w:val="00BE725F"/>
    <w:rsid w:val="00BE7DCF"/>
    <w:rsid w:val="00BF0789"/>
    <w:rsid w:val="00BF0C9F"/>
    <w:rsid w:val="00BF0D86"/>
    <w:rsid w:val="00BF0FC6"/>
    <w:rsid w:val="00BF1CBF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CBD"/>
    <w:rsid w:val="00C1501C"/>
    <w:rsid w:val="00C1531B"/>
    <w:rsid w:val="00C15444"/>
    <w:rsid w:val="00C15B0B"/>
    <w:rsid w:val="00C169A0"/>
    <w:rsid w:val="00C1726E"/>
    <w:rsid w:val="00C17887"/>
    <w:rsid w:val="00C17D15"/>
    <w:rsid w:val="00C2018F"/>
    <w:rsid w:val="00C201E2"/>
    <w:rsid w:val="00C2078B"/>
    <w:rsid w:val="00C213FD"/>
    <w:rsid w:val="00C21FDE"/>
    <w:rsid w:val="00C2264B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A74"/>
    <w:rsid w:val="00C26D67"/>
    <w:rsid w:val="00C27F2D"/>
    <w:rsid w:val="00C30123"/>
    <w:rsid w:val="00C309F1"/>
    <w:rsid w:val="00C30A2F"/>
    <w:rsid w:val="00C30B55"/>
    <w:rsid w:val="00C30BF4"/>
    <w:rsid w:val="00C31661"/>
    <w:rsid w:val="00C31BF1"/>
    <w:rsid w:val="00C31D88"/>
    <w:rsid w:val="00C31E3D"/>
    <w:rsid w:val="00C32690"/>
    <w:rsid w:val="00C32826"/>
    <w:rsid w:val="00C32964"/>
    <w:rsid w:val="00C32C09"/>
    <w:rsid w:val="00C330CE"/>
    <w:rsid w:val="00C339C5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3A4"/>
    <w:rsid w:val="00C3742C"/>
    <w:rsid w:val="00C3743D"/>
    <w:rsid w:val="00C37736"/>
    <w:rsid w:val="00C37BF3"/>
    <w:rsid w:val="00C37C41"/>
    <w:rsid w:val="00C40CE7"/>
    <w:rsid w:val="00C40E92"/>
    <w:rsid w:val="00C419A3"/>
    <w:rsid w:val="00C42012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F11"/>
    <w:rsid w:val="00C542D4"/>
    <w:rsid w:val="00C54750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9FD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159"/>
    <w:rsid w:val="00C739A8"/>
    <w:rsid w:val="00C73ACB"/>
    <w:rsid w:val="00C74C8D"/>
    <w:rsid w:val="00C7579E"/>
    <w:rsid w:val="00C7636B"/>
    <w:rsid w:val="00C7643D"/>
    <w:rsid w:val="00C76BE3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55B5"/>
    <w:rsid w:val="00C8583A"/>
    <w:rsid w:val="00C85A14"/>
    <w:rsid w:val="00C85C4D"/>
    <w:rsid w:val="00C86987"/>
    <w:rsid w:val="00C87426"/>
    <w:rsid w:val="00C875C9"/>
    <w:rsid w:val="00C87CE3"/>
    <w:rsid w:val="00C905D6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3AD"/>
    <w:rsid w:val="00C95410"/>
    <w:rsid w:val="00C95DEC"/>
    <w:rsid w:val="00C95E54"/>
    <w:rsid w:val="00C965E1"/>
    <w:rsid w:val="00C9672E"/>
    <w:rsid w:val="00C96956"/>
    <w:rsid w:val="00C96BB1"/>
    <w:rsid w:val="00C96E70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1E02"/>
    <w:rsid w:val="00CB2561"/>
    <w:rsid w:val="00CB305B"/>
    <w:rsid w:val="00CB312D"/>
    <w:rsid w:val="00CB3EC3"/>
    <w:rsid w:val="00CB4141"/>
    <w:rsid w:val="00CB4DC7"/>
    <w:rsid w:val="00CB50CE"/>
    <w:rsid w:val="00CB523E"/>
    <w:rsid w:val="00CB6735"/>
    <w:rsid w:val="00CB6A7A"/>
    <w:rsid w:val="00CB6EC5"/>
    <w:rsid w:val="00CB6FBD"/>
    <w:rsid w:val="00CB741C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F4F"/>
    <w:rsid w:val="00CC50B4"/>
    <w:rsid w:val="00CC5B96"/>
    <w:rsid w:val="00CC6841"/>
    <w:rsid w:val="00CC72C4"/>
    <w:rsid w:val="00CC76B6"/>
    <w:rsid w:val="00CD07BE"/>
    <w:rsid w:val="00CD0C5E"/>
    <w:rsid w:val="00CD1AC6"/>
    <w:rsid w:val="00CD1BC2"/>
    <w:rsid w:val="00CD1E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5EB"/>
    <w:rsid w:val="00CE6966"/>
    <w:rsid w:val="00CE734B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C8E"/>
    <w:rsid w:val="00CF3F70"/>
    <w:rsid w:val="00CF489E"/>
    <w:rsid w:val="00CF5271"/>
    <w:rsid w:val="00CF5B0C"/>
    <w:rsid w:val="00CF5CDF"/>
    <w:rsid w:val="00CF625A"/>
    <w:rsid w:val="00CF6A51"/>
    <w:rsid w:val="00CF777F"/>
    <w:rsid w:val="00CF7783"/>
    <w:rsid w:val="00D0050A"/>
    <w:rsid w:val="00D0057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5D0F"/>
    <w:rsid w:val="00D167DB"/>
    <w:rsid w:val="00D17C33"/>
    <w:rsid w:val="00D17F65"/>
    <w:rsid w:val="00D2117A"/>
    <w:rsid w:val="00D211A7"/>
    <w:rsid w:val="00D21377"/>
    <w:rsid w:val="00D217B2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D4D"/>
    <w:rsid w:val="00D25FAE"/>
    <w:rsid w:val="00D260CB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4D2"/>
    <w:rsid w:val="00D31820"/>
    <w:rsid w:val="00D31CA5"/>
    <w:rsid w:val="00D322E5"/>
    <w:rsid w:val="00D3233D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40AB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6772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3803"/>
    <w:rsid w:val="00D643F3"/>
    <w:rsid w:val="00D64936"/>
    <w:rsid w:val="00D64FFF"/>
    <w:rsid w:val="00D65607"/>
    <w:rsid w:val="00D65877"/>
    <w:rsid w:val="00D66561"/>
    <w:rsid w:val="00D66FA2"/>
    <w:rsid w:val="00D67321"/>
    <w:rsid w:val="00D676A2"/>
    <w:rsid w:val="00D708C1"/>
    <w:rsid w:val="00D70C1E"/>
    <w:rsid w:val="00D70FC5"/>
    <w:rsid w:val="00D7153E"/>
    <w:rsid w:val="00D71E3A"/>
    <w:rsid w:val="00D71F48"/>
    <w:rsid w:val="00D72502"/>
    <w:rsid w:val="00D72918"/>
    <w:rsid w:val="00D72946"/>
    <w:rsid w:val="00D73497"/>
    <w:rsid w:val="00D735F5"/>
    <w:rsid w:val="00D7419D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1797"/>
    <w:rsid w:val="00D81A00"/>
    <w:rsid w:val="00D81A0D"/>
    <w:rsid w:val="00D81A74"/>
    <w:rsid w:val="00D81F38"/>
    <w:rsid w:val="00D829F9"/>
    <w:rsid w:val="00D82C6F"/>
    <w:rsid w:val="00D8339E"/>
    <w:rsid w:val="00D84464"/>
    <w:rsid w:val="00D844A6"/>
    <w:rsid w:val="00D84BDD"/>
    <w:rsid w:val="00D84EE3"/>
    <w:rsid w:val="00D8595A"/>
    <w:rsid w:val="00D86A4B"/>
    <w:rsid w:val="00D86C33"/>
    <w:rsid w:val="00D871CC"/>
    <w:rsid w:val="00D87425"/>
    <w:rsid w:val="00D87738"/>
    <w:rsid w:val="00D90CE5"/>
    <w:rsid w:val="00D92991"/>
    <w:rsid w:val="00D938C1"/>
    <w:rsid w:val="00D94849"/>
    <w:rsid w:val="00D94D4E"/>
    <w:rsid w:val="00D94FFA"/>
    <w:rsid w:val="00D95803"/>
    <w:rsid w:val="00D962D0"/>
    <w:rsid w:val="00D96418"/>
    <w:rsid w:val="00D9697B"/>
    <w:rsid w:val="00D96E6C"/>
    <w:rsid w:val="00D97153"/>
    <w:rsid w:val="00D978AA"/>
    <w:rsid w:val="00DA02C8"/>
    <w:rsid w:val="00DA0364"/>
    <w:rsid w:val="00DA0548"/>
    <w:rsid w:val="00DA07C3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790"/>
    <w:rsid w:val="00DA5FA1"/>
    <w:rsid w:val="00DA616D"/>
    <w:rsid w:val="00DA67D0"/>
    <w:rsid w:val="00DA6BA9"/>
    <w:rsid w:val="00DA71A9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4B0B"/>
    <w:rsid w:val="00DB657E"/>
    <w:rsid w:val="00DB67D2"/>
    <w:rsid w:val="00DB6CF0"/>
    <w:rsid w:val="00DB7FFA"/>
    <w:rsid w:val="00DC0A22"/>
    <w:rsid w:val="00DC0A92"/>
    <w:rsid w:val="00DC11C0"/>
    <w:rsid w:val="00DC1242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4F5C"/>
    <w:rsid w:val="00DC68DB"/>
    <w:rsid w:val="00DC6F2F"/>
    <w:rsid w:val="00DC7576"/>
    <w:rsid w:val="00DC7B90"/>
    <w:rsid w:val="00DD01E7"/>
    <w:rsid w:val="00DD0320"/>
    <w:rsid w:val="00DD0357"/>
    <w:rsid w:val="00DD0407"/>
    <w:rsid w:val="00DD08B4"/>
    <w:rsid w:val="00DD0AA1"/>
    <w:rsid w:val="00DD0AC6"/>
    <w:rsid w:val="00DD13C0"/>
    <w:rsid w:val="00DD1A6B"/>
    <w:rsid w:val="00DD2A00"/>
    <w:rsid w:val="00DD2DD5"/>
    <w:rsid w:val="00DD3AC5"/>
    <w:rsid w:val="00DD3D62"/>
    <w:rsid w:val="00DD3E1E"/>
    <w:rsid w:val="00DD415E"/>
    <w:rsid w:val="00DD4350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3D6E"/>
    <w:rsid w:val="00DE423B"/>
    <w:rsid w:val="00DE4310"/>
    <w:rsid w:val="00DE4472"/>
    <w:rsid w:val="00DE48A7"/>
    <w:rsid w:val="00DE5CEA"/>
    <w:rsid w:val="00DE66F4"/>
    <w:rsid w:val="00DE6AEB"/>
    <w:rsid w:val="00DE6CF9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F23"/>
    <w:rsid w:val="00DF5F6B"/>
    <w:rsid w:val="00DF6063"/>
    <w:rsid w:val="00DF69D3"/>
    <w:rsid w:val="00DF7780"/>
    <w:rsid w:val="00E00645"/>
    <w:rsid w:val="00E00A11"/>
    <w:rsid w:val="00E013D4"/>
    <w:rsid w:val="00E01A67"/>
    <w:rsid w:val="00E01BFA"/>
    <w:rsid w:val="00E029D1"/>
    <w:rsid w:val="00E02EA1"/>
    <w:rsid w:val="00E03200"/>
    <w:rsid w:val="00E033BB"/>
    <w:rsid w:val="00E033C5"/>
    <w:rsid w:val="00E04240"/>
    <w:rsid w:val="00E045EF"/>
    <w:rsid w:val="00E04751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73A9"/>
    <w:rsid w:val="00E07B03"/>
    <w:rsid w:val="00E07EE6"/>
    <w:rsid w:val="00E1004C"/>
    <w:rsid w:val="00E109AA"/>
    <w:rsid w:val="00E11005"/>
    <w:rsid w:val="00E1129D"/>
    <w:rsid w:val="00E112E8"/>
    <w:rsid w:val="00E12908"/>
    <w:rsid w:val="00E12F45"/>
    <w:rsid w:val="00E130B1"/>
    <w:rsid w:val="00E13249"/>
    <w:rsid w:val="00E136E3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12"/>
    <w:rsid w:val="00E36BA4"/>
    <w:rsid w:val="00E374EF"/>
    <w:rsid w:val="00E37903"/>
    <w:rsid w:val="00E37A4A"/>
    <w:rsid w:val="00E40316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507B2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7AF"/>
    <w:rsid w:val="00E57CDE"/>
    <w:rsid w:val="00E57ED4"/>
    <w:rsid w:val="00E61599"/>
    <w:rsid w:val="00E623D5"/>
    <w:rsid w:val="00E62EA2"/>
    <w:rsid w:val="00E63C68"/>
    <w:rsid w:val="00E63CAF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5FE6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A28"/>
    <w:rsid w:val="00E9405A"/>
    <w:rsid w:val="00E94335"/>
    <w:rsid w:val="00E94592"/>
    <w:rsid w:val="00E94766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3427"/>
    <w:rsid w:val="00EA3679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DA9"/>
    <w:rsid w:val="00EA7EFF"/>
    <w:rsid w:val="00EB00A0"/>
    <w:rsid w:val="00EB0238"/>
    <w:rsid w:val="00EB0799"/>
    <w:rsid w:val="00EB09E9"/>
    <w:rsid w:val="00EB109A"/>
    <w:rsid w:val="00EB153C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4197"/>
    <w:rsid w:val="00ED4496"/>
    <w:rsid w:val="00ED4711"/>
    <w:rsid w:val="00ED4B81"/>
    <w:rsid w:val="00ED599E"/>
    <w:rsid w:val="00ED66E1"/>
    <w:rsid w:val="00ED6D58"/>
    <w:rsid w:val="00ED7D1A"/>
    <w:rsid w:val="00ED7D1D"/>
    <w:rsid w:val="00ED7DC9"/>
    <w:rsid w:val="00ED7E27"/>
    <w:rsid w:val="00EE15D3"/>
    <w:rsid w:val="00EE25B4"/>
    <w:rsid w:val="00EE287C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B33"/>
    <w:rsid w:val="00EF0DC2"/>
    <w:rsid w:val="00EF0EF8"/>
    <w:rsid w:val="00EF142F"/>
    <w:rsid w:val="00EF14C5"/>
    <w:rsid w:val="00EF21C4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B08"/>
    <w:rsid w:val="00EF50A4"/>
    <w:rsid w:val="00EF5B60"/>
    <w:rsid w:val="00EF5C29"/>
    <w:rsid w:val="00EF5F16"/>
    <w:rsid w:val="00EF62DC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DC8"/>
    <w:rsid w:val="00F0328A"/>
    <w:rsid w:val="00F032B4"/>
    <w:rsid w:val="00F0384E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BF8"/>
    <w:rsid w:val="00F23DFE"/>
    <w:rsid w:val="00F23FA2"/>
    <w:rsid w:val="00F247D6"/>
    <w:rsid w:val="00F24D65"/>
    <w:rsid w:val="00F25260"/>
    <w:rsid w:val="00F25DFC"/>
    <w:rsid w:val="00F25EB1"/>
    <w:rsid w:val="00F26296"/>
    <w:rsid w:val="00F26546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1485"/>
    <w:rsid w:val="00F31ECE"/>
    <w:rsid w:val="00F32014"/>
    <w:rsid w:val="00F32021"/>
    <w:rsid w:val="00F32165"/>
    <w:rsid w:val="00F32179"/>
    <w:rsid w:val="00F33F6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C7D"/>
    <w:rsid w:val="00F36DE5"/>
    <w:rsid w:val="00F36E4F"/>
    <w:rsid w:val="00F377CE"/>
    <w:rsid w:val="00F3797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28E7"/>
    <w:rsid w:val="00F537F9"/>
    <w:rsid w:val="00F54178"/>
    <w:rsid w:val="00F5453D"/>
    <w:rsid w:val="00F54630"/>
    <w:rsid w:val="00F55421"/>
    <w:rsid w:val="00F55EED"/>
    <w:rsid w:val="00F56477"/>
    <w:rsid w:val="00F572AD"/>
    <w:rsid w:val="00F57D7B"/>
    <w:rsid w:val="00F60710"/>
    <w:rsid w:val="00F60CF6"/>
    <w:rsid w:val="00F60D6B"/>
    <w:rsid w:val="00F61875"/>
    <w:rsid w:val="00F62656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5966"/>
    <w:rsid w:val="00F8598F"/>
    <w:rsid w:val="00F85D2F"/>
    <w:rsid w:val="00F86B22"/>
    <w:rsid w:val="00F86D22"/>
    <w:rsid w:val="00F87090"/>
    <w:rsid w:val="00F870BE"/>
    <w:rsid w:val="00F87B17"/>
    <w:rsid w:val="00F87BB3"/>
    <w:rsid w:val="00F87F4B"/>
    <w:rsid w:val="00F9041D"/>
    <w:rsid w:val="00F904F4"/>
    <w:rsid w:val="00F91131"/>
    <w:rsid w:val="00F923E2"/>
    <w:rsid w:val="00F92C51"/>
    <w:rsid w:val="00F92D95"/>
    <w:rsid w:val="00F9338A"/>
    <w:rsid w:val="00F937DC"/>
    <w:rsid w:val="00F93A95"/>
    <w:rsid w:val="00F9410D"/>
    <w:rsid w:val="00F943AF"/>
    <w:rsid w:val="00F94AA0"/>
    <w:rsid w:val="00F94F58"/>
    <w:rsid w:val="00F958D0"/>
    <w:rsid w:val="00F95D88"/>
    <w:rsid w:val="00F96745"/>
    <w:rsid w:val="00F973FE"/>
    <w:rsid w:val="00F97DC0"/>
    <w:rsid w:val="00FA038C"/>
    <w:rsid w:val="00FA1384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7E2"/>
    <w:rsid w:val="00FB0E29"/>
    <w:rsid w:val="00FB19A8"/>
    <w:rsid w:val="00FB1F65"/>
    <w:rsid w:val="00FB2769"/>
    <w:rsid w:val="00FB30EF"/>
    <w:rsid w:val="00FB3340"/>
    <w:rsid w:val="00FB3A61"/>
    <w:rsid w:val="00FB3B72"/>
    <w:rsid w:val="00FB4385"/>
    <w:rsid w:val="00FB62EE"/>
    <w:rsid w:val="00FB6AB4"/>
    <w:rsid w:val="00FB77BE"/>
    <w:rsid w:val="00FB7BD9"/>
    <w:rsid w:val="00FB7E29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E45"/>
    <w:rsid w:val="00FC5263"/>
    <w:rsid w:val="00FC584B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541D"/>
    <w:rsid w:val="00FD5532"/>
    <w:rsid w:val="00FD583A"/>
    <w:rsid w:val="00FD5C4F"/>
    <w:rsid w:val="00FD65FA"/>
    <w:rsid w:val="00FD76D6"/>
    <w:rsid w:val="00FD7D00"/>
    <w:rsid w:val="00FE0052"/>
    <w:rsid w:val="00FE00BB"/>
    <w:rsid w:val="00FE03CC"/>
    <w:rsid w:val="00FE0592"/>
    <w:rsid w:val="00FE1216"/>
    <w:rsid w:val="00FE15F1"/>
    <w:rsid w:val="00FE1702"/>
    <w:rsid w:val="00FE2000"/>
    <w:rsid w:val="00FE26DA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1"/>
    </o:shapelayout>
  </w:shapeDefaults>
  <w:decimalSymbol w:val="."/>
  <w:listSeparator w:val=","/>
  <w14:docId w14:val="6C46EEFD"/>
  <w15:chartTrackingRefBased/>
  <w15:docId w15:val="{3C50A958-9337-46A5-92B1-C5914A0A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,index heading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433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Saisamorn, Chimyoo</cp:lastModifiedBy>
  <cp:revision>3</cp:revision>
  <cp:lastPrinted>2022-08-05T16:27:00Z</cp:lastPrinted>
  <dcterms:created xsi:type="dcterms:W3CDTF">2022-08-10T08:25:00Z</dcterms:created>
  <dcterms:modified xsi:type="dcterms:W3CDTF">2022-08-10T08:25:00Z</dcterms:modified>
</cp:coreProperties>
</file>