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7650" w:type="dxa"/>
        <w:tblInd w:w="-90" w:type="dxa"/>
        <w:tblLook w:val="04A0" w:firstRow="1" w:lastRow="0" w:firstColumn="1" w:lastColumn="0" w:noHBand="0" w:noVBand="1"/>
      </w:tblPr>
      <w:tblGrid>
        <w:gridCol w:w="1026"/>
        <w:gridCol w:w="491"/>
        <w:gridCol w:w="6133"/>
      </w:tblGrid>
      <w:tr w:rsidR="001079D5" w:rsidRPr="001079D5" w14:paraId="159D447A" w14:textId="77777777" w:rsidTr="007C57E5">
        <w:trPr>
          <w:trHeight w:val="351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4F73B" w14:textId="77777777" w:rsidR="001079D5" w:rsidRPr="001079D5" w:rsidRDefault="001079D5" w:rsidP="00107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079D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0D9D0C" w14:textId="77777777" w:rsidR="001079D5" w:rsidRPr="001079D5" w:rsidRDefault="001079D5" w:rsidP="00107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ED710" w14:textId="77777777" w:rsidR="001079D5" w:rsidRPr="001079D5" w:rsidRDefault="001079D5" w:rsidP="00107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079D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</w:tr>
      <w:tr w:rsidR="001079D5" w:rsidRPr="001079D5" w14:paraId="3BAB7CD1" w14:textId="77777777" w:rsidTr="007C57E5">
        <w:trPr>
          <w:trHeight w:val="351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58B09F" w14:textId="77777777" w:rsidR="001079D5" w:rsidRPr="001079D5" w:rsidRDefault="001079D5" w:rsidP="00107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C955B" w14:textId="77777777" w:rsidR="001079D5" w:rsidRPr="001079D5" w:rsidRDefault="001079D5" w:rsidP="00107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ABCD7" w14:textId="77777777" w:rsidR="001079D5" w:rsidRPr="001079D5" w:rsidRDefault="001079D5" w:rsidP="00107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079D5" w:rsidRPr="001079D5" w14:paraId="5F6F4B92" w14:textId="77777777" w:rsidTr="007C57E5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02961" w14:textId="77777777" w:rsidR="001079D5" w:rsidRPr="001079D5" w:rsidRDefault="00CD43C2" w:rsidP="00107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044B4" w14:textId="77777777" w:rsidR="001079D5" w:rsidRPr="001079D5" w:rsidRDefault="001079D5" w:rsidP="00107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789EC1" w14:textId="77777777" w:rsidR="001079D5" w:rsidRPr="001079D5" w:rsidRDefault="001079D5" w:rsidP="00107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9D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4C1E59" w:rsidRPr="001079D5" w14:paraId="0A69629F" w14:textId="77777777" w:rsidTr="007C57E5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30ABD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FC150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97ECEF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9D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C1E59" w:rsidRPr="001079D5" w14:paraId="3D0217B6" w14:textId="77777777" w:rsidTr="007C57E5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9206B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5D5440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7621F9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4C1E59" w:rsidRPr="001079D5" w14:paraId="19B6FAFF" w14:textId="77777777" w:rsidTr="007C57E5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547B2F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67A4B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E35E8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79D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4C1E59" w:rsidRPr="001079D5" w14:paraId="32CB357A" w14:textId="77777777" w:rsidTr="007C57E5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7C9E7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995E69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7C486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9D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C1E59" w:rsidRPr="001079D5" w14:paraId="6B23D8A2" w14:textId="77777777" w:rsidTr="007C57E5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F5945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A07EA4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27137F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079D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F62656" w:rsidRPr="001079D5" w14:paraId="623E36CF" w14:textId="77777777" w:rsidTr="007C57E5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AB576" w14:textId="77777777" w:rsidR="00F62656" w:rsidRDefault="00F62656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05E63" w14:textId="77777777" w:rsidR="00F62656" w:rsidRPr="001079D5" w:rsidRDefault="00F62656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1D2BB" w14:textId="77777777" w:rsidR="00F62656" w:rsidRPr="001079D5" w:rsidRDefault="00F62656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4C1E59" w:rsidRPr="001079D5" w14:paraId="0841C5C2" w14:textId="77777777" w:rsidTr="007C57E5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C98C2D" w14:textId="77777777" w:rsidR="004C1E59" w:rsidRPr="001079D5" w:rsidRDefault="00F62656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3602E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5DA9A4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9D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ข้อมูลงบกระแสเงินสด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เปิดเผย</w:t>
            </w:r>
            <w:r w:rsidRPr="001079D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เพิ่มเติม</w:t>
            </w:r>
          </w:p>
        </w:tc>
      </w:tr>
      <w:tr w:rsidR="004C1E59" w:rsidRPr="001079D5" w14:paraId="046BF7B2" w14:textId="77777777" w:rsidTr="007C57E5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C5A66" w14:textId="77777777" w:rsidR="004C1E59" w:rsidRPr="001079D5" w:rsidRDefault="00F62656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4DA5D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A9FD6C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9D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C1E59" w:rsidRPr="001079D5" w14:paraId="2FD9ADE3" w14:textId="77777777" w:rsidTr="007C57E5">
        <w:trPr>
          <w:trHeight w:val="302"/>
        </w:trPr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0A2AE0" w14:textId="77777777" w:rsidR="004C1E59" w:rsidRPr="001079D5" w:rsidRDefault="00F62656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10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1BAA97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6C4D2E" w14:textId="77777777" w:rsidR="004C1E59" w:rsidRPr="001079D5" w:rsidRDefault="004C1E59" w:rsidP="004C1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079D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4CF09E94" w14:textId="77777777" w:rsidR="00CB7DCF" w:rsidRPr="00CB7DCF" w:rsidRDefault="00CB7DCF" w:rsidP="00CB7DCF">
      <w:pPr>
        <w:jc w:val="center"/>
        <w:rPr>
          <w:rFonts w:ascii="Angsana New" w:hAnsi="Angsana New"/>
          <w:sz w:val="30"/>
          <w:szCs w:val="30"/>
          <w:cs/>
        </w:rPr>
      </w:pPr>
    </w:p>
    <w:p w14:paraId="460067AF" w14:textId="77777777" w:rsidR="00CB7DCF" w:rsidRPr="00CB7DCF" w:rsidRDefault="00CB7DCF" w:rsidP="00CB7DCF">
      <w:pPr>
        <w:rPr>
          <w:rFonts w:ascii="Angsana New" w:hAnsi="Angsana New"/>
          <w:sz w:val="30"/>
          <w:szCs w:val="30"/>
          <w:cs/>
        </w:rPr>
      </w:pPr>
    </w:p>
    <w:p w14:paraId="18968F33" w14:textId="77777777" w:rsidR="00CB7DCF" w:rsidRPr="00CB7DCF" w:rsidRDefault="00CB7DCF" w:rsidP="00CB7DCF">
      <w:pPr>
        <w:rPr>
          <w:rFonts w:ascii="Angsana New" w:hAnsi="Angsana New"/>
          <w:sz w:val="30"/>
          <w:szCs w:val="30"/>
          <w:cs/>
        </w:rPr>
      </w:pPr>
    </w:p>
    <w:p w14:paraId="63005D35" w14:textId="77777777" w:rsidR="00CB7DCF" w:rsidRPr="00CB7DCF" w:rsidRDefault="00CB7DCF" w:rsidP="00CB7DCF">
      <w:pPr>
        <w:rPr>
          <w:rFonts w:ascii="Angsana New" w:hAnsi="Angsana New"/>
          <w:sz w:val="30"/>
          <w:szCs w:val="30"/>
          <w:cs/>
        </w:rPr>
      </w:pPr>
    </w:p>
    <w:p w14:paraId="2004B79C" w14:textId="77777777" w:rsidR="00CB7DCF" w:rsidRPr="00CB7DCF" w:rsidRDefault="00CB7DCF" w:rsidP="00CB7DCF">
      <w:pPr>
        <w:rPr>
          <w:rFonts w:ascii="Angsana New" w:hAnsi="Angsana New"/>
          <w:sz w:val="30"/>
          <w:szCs w:val="30"/>
          <w:cs/>
        </w:rPr>
      </w:pPr>
    </w:p>
    <w:p w14:paraId="7004B116" w14:textId="77777777" w:rsidR="00CB7DCF" w:rsidRPr="00CB7DCF" w:rsidRDefault="00CB7DCF" w:rsidP="00CB7DCF">
      <w:pPr>
        <w:rPr>
          <w:rFonts w:ascii="Angsana New" w:hAnsi="Angsana New"/>
          <w:sz w:val="30"/>
          <w:szCs w:val="30"/>
          <w:cs/>
        </w:rPr>
      </w:pPr>
    </w:p>
    <w:p w14:paraId="7F0A9BE3" w14:textId="77777777" w:rsidR="00CB7DCF" w:rsidRPr="00CB7DCF" w:rsidRDefault="00CB7DCF" w:rsidP="00CB7DCF">
      <w:pPr>
        <w:rPr>
          <w:rFonts w:ascii="Angsana New" w:hAnsi="Angsana New"/>
          <w:sz w:val="30"/>
          <w:szCs w:val="30"/>
          <w:cs/>
        </w:rPr>
      </w:pPr>
    </w:p>
    <w:p w14:paraId="550B6041" w14:textId="77777777" w:rsidR="00CB7DCF" w:rsidRPr="00CB7DCF" w:rsidRDefault="00CB7DCF" w:rsidP="00CB7DCF">
      <w:pPr>
        <w:rPr>
          <w:rFonts w:ascii="Angsana New" w:hAnsi="Angsana New"/>
          <w:sz w:val="30"/>
          <w:szCs w:val="30"/>
          <w:cs/>
        </w:rPr>
      </w:pPr>
    </w:p>
    <w:p w14:paraId="30788324" w14:textId="77777777" w:rsidR="00CB7DCF" w:rsidRPr="00CB7DCF" w:rsidRDefault="00CB7DCF" w:rsidP="00CB7DCF">
      <w:pPr>
        <w:rPr>
          <w:rFonts w:ascii="Angsana New" w:hAnsi="Angsana New"/>
          <w:sz w:val="30"/>
          <w:szCs w:val="30"/>
          <w:cs/>
        </w:rPr>
      </w:pPr>
    </w:p>
    <w:p w14:paraId="1A4BDAA4" w14:textId="77777777" w:rsidR="00CB7DCF" w:rsidRPr="00CB7DCF" w:rsidRDefault="00CB7DCF" w:rsidP="00CB7DCF">
      <w:pPr>
        <w:rPr>
          <w:rFonts w:ascii="Angsana New" w:hAnsi="Angsana New"/>
          <w:sz w:val="30"/>
          <w:szCs w:val="30"/>
          <w:cs/>
        </w:rPr>
      </w:pPr>
    </w:p>
    <w:p w14:paraId="6B0F81E5" w14:textId="77777777" w:rsidR="00CB7DCF" w:rsidRPr="00CB7DCF" w:rsidRDefault="00CB7DCF" w:rsidP="00CB7DCF">
      <w:pPr>
        <w:rPr>
          <w:rFonts w:ascii="Angsana New" w:hAnsi="Angsana New"/>
          <w:sz w:val="30"/>
          <w:szCs w:val="30"/>
          <w:cs/>
        </w:rPr>
      </w:pPr>
    </w:p>
    <w:p w14:paraId="4CF7107F" w14:textId="77777777" w:rsidR="00CB7DCF" w:rsidRPr="00CB7DCF" w:rsidRDefault="00CB7DCF" w:rsidP="00CB7DCF">
      <w:pPr>
        <w:rPr>
          <w:rFonts w:ascii="Angsana New" w:hAnsi="Angsana New"/>
          <w:sz w:val="30"/>
          <w:szCs w:val="30"/>
          <w:cs/>
        </w:rPr>
      </w:pPr>
    </w:p>
    <w:p w14:paraId="3D40BDF7" w14:textId="77777777" w:rsidR="00CB7DCF" w:rsidRPr="00CB7DCF" w:rsidRDefault="00CB7DCF" w:rsidP="00CB7DCF">
      <w:pPr>
        <w:rPr>
          <w:rFonts w:ascii="Angsana New" w:hAnsi="Angsana New"/>
          <w:sz w:val="30"/>
          <w:szCs w:val="30"/>
          <w:cs/>
        </w:rPr>
      </w:pPr>
    </w:p>
    <w:p w14:paraId="77C480CC" w14:textId="77777777" w:rsidR="00CD7C3F" w:rsidRDefault="002E750A" w:rsidP="007C57E5">
      <w:pPr>
        <w:tabs>
          <w:tab w:val="clear" w:pos="454"/>
          <w:tab w:val="clear" w:pos="680"/>
          <w:tab w:val="clear" w:pos="907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CB7DCF">
        <w:rPr>
          <w:rFonts w:ascii="Angsana New" w:hAnsi="Angsana New"/>
          <w:sz w:val="30"/>
          <w:szCs w:val="30"/>
          <w:cs/>
        </w:rPr>
        <w:br w:type="page"/>
      </w:r>
      <w:r w:rsidR="00CD7C3F" w:rsidRPr="00D81A00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CD7C3F">
        <w:rPr>
          <w:rFonts w:ascii="Angsana New" w:hAnsi="Angsana New" w:hint="cs"/>
          <w:sz w:val="30"/>
          <w:szCs w:val="30"/>
          <w:cs/>
        </w:rPr>
        <w:t>ระหว่างกาล</w:t>
      </w:r>
      <w:r w:rsidR="00CD7C3F" w:rsidRPr="00D81A00">
        <w:rPr>
          <w:rFonts w:ascii="Angsana New" w:hAnsi="Angsana New"/>
          <w:sz w:val="30"/>
          <w:szCs w:val="30"/>
          <w:cs/>
        </w:rPr>
        <w:t>นี้</w:t>
      </w:r>
    </w:p>
    <w:p w14:paraId="488E0AAB" w14:textId="77777777" w:rsidR="00FD541D" w:rsidRPr="00617D92" w:rsidRDefault="00FD541D" w:rsidP="007C57E5">
      <w:pPr>
        <w:tabs>
          <w:tab w:val="clear" w:pos="680"/>
          <w:tab w:val="clear" w:pos="907"/>
        </w:tabs>
        <w:spacing w:line="240" w:lineRule="auto"/>
        <w:ind w:left="360"/>
        <w:jc w:val="thaiDistribute"/>
        <w:rPr>
          <w:rFonts w:ascii="Angsana New" w:hAnsi="Angsana New"/>
          <w:sz w:val="20"/>
          <w:szCs w:val="20"/>
        </w:rPr>
      </w:pPr>
    </w:p>
    <w:p w14:paraId="0C3C2601" w14:textId="0C0A6E28" w:rsidR="001F41B2" w:rsidRDefault="00CD7C3F" w:rsidP="007C57E5">
      <w:pPr>
        <w:tabs>
          <w:tab w:val="clear" w:pos="680"/>
          <w:tab w:val="clear" w:pos="907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8A6D75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</w:t>
      </w:r>
      <w:r>
        <w:rPr>
          <w:rFonts w:ascii="Angsana New" w:hAnsi="Angsana New"/>
          <w:sz w:val="30"/>
          <w:szCs w:val="30"/>
          <w:cs/>
        </w:rPr>
        <w:t>รเงินจาก</w:t>
      </w:r>
      <w:r w:rsidRPr="00140FB2">
        <w:rPr>
          <w:rFonts w:ascii="Angsana New" w:hAnsi="Angsana New"/>
          <w:sz w:val="30"/>
          <w:szCs w:val="30"/>
          <w:cs/>
        </w:rPr>
        <w:t>คณะกรรมการ</w:t>
      </w:r>
      <w:r w:rsidR="008E7D7D" w:rsidRPr="00140FB2">
        <w:rPr>
          <w:rFonts w:ascii="Angsana New" w:hAnsi="Angsana New"/>
          <w:sz w:val="30"/>
          <w:szCs w:val="30"/>
          <w:cs/>
        </w:rPr>
        <w:t>เมื่อวันที</w:t>
      </w:r>
      <w:r w:rsidR="008E7D7D" w:rsidRPr="00140FB2">
        <w:rPr>
          <w:rFonts w:ascii="Angsana New" w:hAnsi="Angsana New" w:hint="cs"/>
          <w:sz w:val="30"/>
          <w:szCs w:val="30"/>
          <w:cs/>
        </w:rPr>
        <w:t xml:space="preserve">่ </w:t>
      </w:r>
      <w:r w:rsidR="00D65222">
        <w:rPr>
          <w:rFonts w:ascii="Angsana New" w:hAnsi="Angsana New"/>
          <w:sz w:val="30"/>
          <w:szCs w:val="30"/>
        </w:rPr>
        <w:t>11</w:t>
      </w:r>
      <w:r w:rsidR="00267A33">
        <w:rPr>
          <w:rFonts w:ascii="Angsana New" w:hAnsi="Angsana New" w:hint="cs"/>
          <w:sz w:val="30"/>
          <w:szCs w:val="30"/>
          <w:cs/>
        </w:rPr>
        <w:t xml:space="preserve"> สิงหาคม</w:t>
      </w:r>
      <w:r w:rsidR="008E7D7D" w:rsidRPr="004216E7">
        <w:rPr>
          <w:rFonts w:ascii="Angsana New" w:hAnsi="Angsana New" w:hint="cs"/>
          <w:sz w:val="30"/>
          <w:szCs w:val="30"/>
          <w:cs/>
        </w:rPr>
        <w:t xml:space="preserve"> </w:t>
      </w:r>
      <w:r w:rsidR="009A4396" w:rsidRPr="004216E7">
        <w:rPr>
          <w:rFonts w:ascii="Angsana New" w:hAnsi="Angsana New"/>
          <w:sz w:val="30"/>
          <w:szCs w:val="30"/>
        </w:rPr>
        <w:t>256</w:t>
      </w:r>
      <w:r w:rsidR="00695086">
        <w:rPr>
          <w:rFonts w:ascii="Angsana New" w:hAnsi="Angsana New"/>
          <w:sz w:val="30"/>
          <w:szCs w:val="30"/>
        </w:rPr>
        <w:t>5</w:t>
      </w:r>
      <w:r w:rsidR="001F41B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A8AACB5" w14:textId="77777777" w:rsidR="00142CD2" w:rsidRPr="00617D92" w:rsidRDefault="00142CD2" w:rsidP="00E661B0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35108C5F" w14:textId="77777777" w:rsidR="00253213" w:rsidRPr="007C57E5" w:rsidRDefault="00DA4847" w:rsidP="007C5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7C57E5">
        <w:rPr>
          <w:rFonts w:ascii="Angsana New" w:hAnsi="Angsana New"/>
          <w:b/>
          <w:bCs/>
          <w:sz w:val="30"/>
          <w:szCs w:val="30"/>
          <w:lang w:val="th-TH"/>
        </w:rPr>
        <w:t>1</w:t>
      </w:r>
      <w:r w:rsidR="00253213" w:rsidRPr="007C57E5">
        <w:rPr>
          <w:rFonts w:ascii="Angsana New" w:hAnsi="Angsana New"/>
          <w:b/>
          <w:bCs/>
          <w:sz w:val="30"/>
          <w:szCs w:val="30"/>
          <w:lang w:val="th-TH"/>
        </w:rPr>
        <w:tab/>
      </w:r>
      <w:r w:rsidR="00253213" w:rsidRPr="007C57E5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253213" w:rsidRPr="007C57E5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</w:p>
    <w:p w14:paraId="56E5F2A6" w14:textId="77777777" w:rsidR="00DA4847" w:rsidRPr="00617D92" w:rsidRDefault="00DA4847" w:rsidP="007C5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E9AB7D9" w14:textId="77777777" w:rsidR="00DA4847" w:rsidRPr="00DA4847" w:rsidRDefault="00DA4847" w:rsidP="007C5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DA4847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95EDA">
        <w:rPr>
          <w:rFonts w:ascii="Angsana New" w:hAnsi="Angsana New" w:hint="cs"/>
          <w:sz w:val="30"/>
          <w:szCs w:val="30"/>
          <w:cs/>
        </w:rPr>
        <w:t xml:space="preserve"> </w:t>
      </w:r>
      <w:r w:rsidRPr="00DA4847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DA4847">
        <w:rPr>
          <w:rFonts w:ascii="Angsana New" w:hAnsi="Angsana New"/>
          <w:sz w:val="30"/>
          <w:szCs w:val="30"/>
        </w:rPr>
        <w:t>34</w:t>
      </w:r>
      <w:r w:rsidRPr="00DA4847">
        <w:rPr>
          <w:rFonts w:ascii="Angsana New" w:hAnsi="Angsana New"/>
          <w:sz w:val="30"/>
          <w:szCs w:val="30"/>
          <w:cs/>
        </w:rPr>
        <w:t xml:space="preserve"> เรื่อง </w:t>
      </w:r>
      <w:r w:rsidRPr="00E95EDA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DA4847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DA4847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 xml:space="preserve">0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DA4847">
        <w:rPr>
          <w:rFonts w:ascii="Angsana New" w:hAnsi="Angsana New"/>
          <w:sz w:val="30"/>
          <w:szCs w:val="30"/>
          <w:cs/>
        </w:rPr>
        <w:t xml:space="preserve"> </w:t>
      </w:r>
      <w:r w:rsidRPr="00DA4847">
        <w:rPr>
          <w:rFonts w:ascii="Angsana New" w:hAnsi="Angsana New"/>
          <w:sz w:val="30"/>
          <w:szCs w:val="30"/>
        </w:rPr>
        <w:t>256</w:t>
      </w:r>
      <w:r w:rsidR="00695086">
        <w:rPr>
          <w:rFonts w:ascii="Angsana New" w:hAnsi="Angsana New"/>
          <w:sz w:val="30"/>
          <w:szCs w:val="30"/>
        </w:rPr>
        <w:t>4</w:t>
      </w:r>
    </w:p>
    <w:p w14:paraId="208BEF1A" w14:textId="77777777" w:rsidR="00DA4847" w:rsidRPr="00617D92" w:rsidRDefault="00DA4847" w:rsidP="007C5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360882C" w14:textId="77777777" w:rsidR="00DA4847" w:rsidRDefault="00DA4847" w:rsidP="007C5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DA4847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DA4847">
        <w:rPr>
          <w:rFonts w:ascii="Angsana New" w:hAnsi="Angsana New"/>
          <w:sz w:val="30"/>
          <w:szCs w:val="30"/>
        </w:rPr>
        <w:t xml:space="preserve">30 </w:t>
      </w:r>
      <w:r w:rsidRPr="00DA4847">
        <w:rPr>
          <w:rFonts w:ascii="Angsana New" w:hAnsi="Angsana New" w:hint="cs"/>
          <w:sz w:val="30"/>
          <w:szCs w:val="30"/>
          <w:cs/>
        </w:rPr>
        <w:t>กันยายน</w:t>
      </w:r>
      <w:r w:rsidRPr="00DA4847">
        <w:rPr>
          <w:rFonts w:ascii="Angsana New" w:hAnsi="Angsana New"/>
          <w:sz w:val="30"/>
          <w:szCs w:val="30"/>
          <w:cs/>
        </w:rPr>
        <w:t xml:space="preserve"> </w:t>
      </w:r>
      <w:r w:rsidRPr="00DA4847">
        <w:rPr>
          <w:rFonts w:ascii="Angsana New" w:hAnsi="Angsana New"/>
          <w:sz w:val="30"/>
          <w:szCs w:val="30"/>
        </w:rPr>
        <w:t>256</w:t>
      </w:r>
      <w:r w:rsidR="00695086">
        <w:rPr>
          <w:rFonts w:ascii="Angsana New" w:hAnsi="Angsana New"/>
          <w:sz w:val="30"/>
          <w:szCs w:val="30"/>
        </w:rPr>
        <w:t>4</w:t>
      </w:r>
      <w:r w:rsidR="009B78AD">
        <w:rPr>
          <w:rFonts w:ascii="Angsana New" w:hAnsi="Angsana New"/>
          <w:sz w:val="30"/>
          <w:szCs w:val="30"/>
        </w:rPr>
        <w:t xml:space="preserve"> </w:t>
      </w:r>
    </w:p>
    <w:p w14:paraId="1954BDA7" w14:textId="77777777" w:rsidR="007960FC" w:rsidRPr="00617D92" w:rsidRDefault="007960FC" w:rsidP="00796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2FC75F3" w14:textId="77777777" w:rsidR="00931365" w:rsidRPr="00EC4950" w:rsidRDefault="00931365" w:rsidP="007D6D8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526BF0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A45D3A8" w14:textId="77777777" w:rsidR="00EC4950" w:rsidRPr="00983EA3" w:rsidRDefault="00EC4950" w:rsidP="00EC49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68A2D8BE" w14:textId="7A5EF869" w:rsidR="00D440AB" w:rsidRDefault="00B50A49" w:rsidP="00D44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jc w:val="thaiDistribute"/>
        <w:rPr>
          <w:rFonts w:ascii="Angsana New" w:hAnsi="Angsana New"/>
          <w:sz w:val="30"/>
          <w:szCs w:val="30"/>
        </w:rPr>
      </w:pPr>
      <w:r w:rsidRPr="00B50A49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Pr="00B50A49">
        <w:rPr>
          <w:rFonts w:ascii="Angsana New" w:hAnsi="Angsana New"/>
          <w:sz w:val="30"/>
          <w:szCs w:val="30"/>
        </w:rPr>
        <w:t> </w:t>
      </w:r>
      <w:r w:rsidR="00F5168D">
        <w:rPr>
          <w:rFonts w:ascii="Angsana New" w:hAnsi="Angsana New"/>
          <w:sz w:val="30"/>
          <w:szCs w:val="30"/>
        </w:rPr>
        <w:t>4</w:t>
      </w:r>
      <w:r w:rsidR="007D6D84">
        <w:rPr>
          <w:rFonts w:ascii="Angsana New" w:hAnsi="Angsana New"/>
          <w:sz w:val="30"/>
          <w:szCs w:val="30"/>
        </w:rPr>
        <w:t xml:space="preserve"> </w:t>
      </w:r>
      <w:r w:rsidRPr="00B50A49">
        <w:rPr>
          <w:rFonts w:ascii="Angsana New" w:hAnsi="Angsana New"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 และนโยบายการ</w:t>
      </w:r>
      <w:r w:rsidR="003537F5">
        <w:rPr>
          <w:rFonts w:ascii="Angsana New" w:hAnsi="Angsana New" w:hint="cs"/>
          <w:sz w:val="30"/>
          <w:szCs w:val="30"/>
          <w:cs/>
        </w:rPr>
        <w:t>กำหนด</w:t>
      </w:r>
      <w:r w:rsidRPr="00B50A49">
        <w:rPr>
          <w:rFonts w:ascii="Angsana New" w:hAnsi="Angsana New"/>
          <w:sz w:val="30"/>
          <w:szCs w:val="30"/>
          <w:cs/>
        </w:rPr>
        <w:t xml:space="preserve">ราคาไม่มีการเปลี่ยนแปลงอย่างมีสาระสำคัญจากงบการเงินสำหรับปีสิ้นสุดวันที่ </w:t>
      </w:r>
      <w:r w:rsidR="00A748B0">
        <w:rPr>
          <w:rFonts w:ascii="Angsana New" w:hAnsi="Angsana New"/>
          <w:sz w:val="30"/>
          <w:szCs w:val="30"/>
        </w:rPr>
        <w:t>30</w:t>
      </w:r>
      <w:r w:rsidRPr="00B50A49">
        <w:rPr>
          <w:rFonts w:ascii="Angsana New" w:hAnsi="Angsana New"/>
          <w:sz w:val="30"/>
          <w:szCs w:val="30"/>
          <w:cs/>
        </w:rPr>
        <w:t> กันยายน</w:t>
      </w:r>
      <w:r w:rsidR="00E16865">
        <w:rPr>
          <w:rFonts w:ascii="Angsana New" w:hAnsi="Angsana New"/>
          <w:sz w:val="30"/>
          <w:szCs w:val="30"/>
        </w:rPr>
        <w:t xml:space="preserve"> 256</w:t>
      </w:r>
      <w:r w:rsidR="003A6240">
        <w:rPr>
          <w:rFonts w:ascii="Angsana New" w:hAnsi="Angsana New"/>
          <w:sz w:val="30"/>
          <w:szCs w:val="30"/>
        </w:rPr>
        <w:t>4</w:t>
      </w:r>
    </w:p>
    <w:p w14:paraId="394BC261" w14:textId="77777777" w:rsidR="00267A33" w:rsidRDefault="00267A33" w:rsidP="00CD4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990"/>
      </w:tblGrid>
      <w:tr w:rsidR="00267A33" w:rsidRPr="00D81A00" w14:paraId="01AD0CEF" w14:textId="77777777" w:rsidTr="00D440AB">
        <w:trPr>
          <w:tblHeader/>
        </w:trPr>
        <w:tc>
          <w:tcPr>
            <w:tcW w:w="4320" w:type="dxa"/>
          </w:tcPr>
          <w:p w14:paraId="14B15D94" w14:textId="77777777" w:rsidR="00267A33" w:rsidRPr="006136EC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36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735FC13E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B85567E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0553FA11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7A33" w:rsidRPr="00D81A00" w14:paraId="375338C3" w14:textId="77777777" w:rsidTr="00D440AB">
        <w:trPr>
          <w:tblHeader/>
        </w:trPr>
        <w:tc>
          <w:tcPr>
            <w:tcW w:w="4320" w:type="dxa"/>
          </w:tcPr>
          <w:p w14:paraId="66D5ED7C" w14:textId="0A040B47" w:rsidR="00267A33" w:rsidRPr="00701BDA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2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E112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</w:tcPr>
          <w:p w14:paraId="3804A4E3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5366618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F76117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75475F0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E3D5612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21BE13A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9C7578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67A33" w:rsidRPr="00D81A00" w14:paraId="5DC59379" w14:textId="77777777" w:rsidTr="00D440AB">
        <w:trPr>
          <w:tblHeader/>
        </w:trPr>
        <w:tc>
          <w:tcPr>
            <w:tcW w:w="4320" w:type="dxa"/>
          </w:tcPr>
          <w:p w14:paraId="0EB56536" w14:textId="77777777" w:rsidR="00267A33" w:rsidRPr="004A1A0B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5FF89052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1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7A33" w:rsidRPr="00D81A00" w14:paraId="3F36A8DA" w14:textId="77777777" w:rsidTr="00D440AB">
        <w:tc>
          <w:tcPr>
            <w:tcW w:w="4320" w:type="dxa"/>
          </w:tcPr>
          <w:p w14:paraId="7FB76231" w14:textId="77777777" w:rsidR="00267A33" w:rsidRPr="003B27EB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27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393EFED1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C26C12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B8C7B3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D22413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BEC517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9BFB8A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0DC476" w14:textId="77777777" w:rsidR="00267A33" w:rsidRPr="003D5C08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7A33" w:rsidRPr="00D81A00" w14:paraId="6B25F5CE" w14:textId="77777777" w:rsidTr="00D440AB">
        <w:tc>
          <w:tcPr>
            <w:tcW w:w="4320" w:type="dxa"/>
          </w:tcPr>
          <w:p w14:paraId="2EF87FB3" w14:textId="77777777" w:rsidR="00267A33" w:rsidRPr="003B27EB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0E47BAF7" w14:textId="789D0CC4" w:rsidR="00267A33" w:rsidRPr="00DB67D2" w:rsidRDefault="00FB07E2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="006E5AC7">
              <w:rPr>
                <w:rFonts w:ascii="Angsana New" w:hAnsi="Angsana New"/>
                <w:sz w:val="30"/>
                <w:szCs w:val="30"/>
              </w:rPr>
              <w:t>6,717</w:t>
            </w:r>
          </w:p>
        </w:tc>
        <w:tc>
          <w:tcPr>
            <w:tcW w:w="270" w:type="dxa"/>
          </w:tcPr>
          <w:p w14:paraId="70DC4D66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9240AF" w14:textId="66C229B5" w:rsidR="00267A33" w:rsidRPr="00F36DE5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373,409</w:t>
            </w:r>
          </w:p>
        </w:tc>
        <w:tc>
          <w:tcPr>
            <w:tcW w:w="270" w:type="dxa"/>
          </w:tcPr>
          <w:p w14:paraId="5BC85283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125CBC" w14:textId="71B50B3E" w:rsidR="00267A33" w:rsidRPr="002C1D21" w:rsidRDefault="00FB07E2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="006E5AC7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E5AC7"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270" w:type="dxa"/>
          </w:tcPr>
          <w:p w14:paraId="6E7C5669" w14:textId="77777777" w:rsidR="00267A33" w:rsidRPr="006B4B54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0BEA3D" w14:textId="3735C48B" w:rsidR="00267A33" w:rsidRPr="00F36DE5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373,408</w:t>
            </w:r>
          </w:p>
        </w:tc>
      </w:tr>
      <w:tr w:rsidR="00267A33" w:rsidRPr="00D81A00" w14:paraId="29D393AE" w14:textId="77777777" w:rsidTr="00D440AB">
        <w:tc>
          <w:tcPr>
            <w:tcW w:w="4320" w:type="dxa"/>
          </w:tcPr>
          <w:p w14:paraId="2A53E343" w14:textId="5B73D669" w:rsidR="00267A33" w:rsidRPr="003B27EB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3B27E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080" w:type="dxa"/>
          </w:tcPr>
          <w:p w14:paraId="6F424BE4" w14:textId="5CC61713" w:rsidR="00267A33" w:rsidRPr="00DB67D2" w:rsidRDefault="00FB07E2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11,059</w:t>
            </w:r>
          </w:p>
        </w:tc>
        <w:tc>
          <w:tcPr>
            <w:tcW w:w="270" w:type="dxa"/>
          </w:tcPr>
          <w:p w14:paraId="5D665FC4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74B872" w14:textId="118FD592" w:rsidR="00267A33" w:rsidRPr="00F36DE5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29,944</w:t>
            </w:r>
          </w:p>
        </w:tc>
        <w:tc>
          <w:tcPr>
            <w:tcW w:w="270" w:type="dxa"/>
          </w:tcPr>
          <w:p w14:paraId="07D4C9E1" w14:textId="77777777" w:rsidR="00267A33" w:rsidRPr="006B4B54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5175C3" w14:textId="67E84683" w:rsidR="00267A33" w:rsidRPr="002C1D21" w:rsidRDefault="00FB07E2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9,548</w:t>
            </w:r>
          </w:p>
        </w:tc>
        <w:tc>
          <w:tcPr>
            <w:tcW w:w="270" w:type="dxa"/>
          </w:tcPr>
          <w:p w14:paraId="151F7616" w14:textId="77777777" w:rsidR="00267A33" w:rsidRPr="006B4B54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01DEF7" w14:textId="5EB78F06" w:rsidR="00267A33" w:rsidRPr="00F36DE5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29,564</w:t>
            </w:r>
          </w:p>
        </w:tc>
      </w:tr>
      <w:tr w:rsidR="00267A33" w:rsidRPr="00D81A00" w14:paraId="1E030BAF" w14:textId="77777777" w:rsidTr="00D440AB">
        <w:tc>
          <w:tcPr>
            <w:tcW w:w="4320" w:type="dxa"/>
          </w:tcPr>
          <w:p w14:paraId="34D54E0F" w14:textId="77777777" w:rsidR="00267A33" w:rsidRPr="003B27EB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29AC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0" w:type="dxa"/>
          </w:tcPr>
          <w:p w14:paraId="762052BD" w14:textId="6A19FA9B" w:rsidR="00267A33" w:rsidRPr="00DB67D2" w:rsidRDefault="00FB07E2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69,432</w:t>
            </w:r>
          </w:p>
        </w:tc>
        <w:tc>
          <w:tcPr>
            <w:tcW w:w="270" w:type="dxa"/>
          </w:tcPr>
          <w:p w14:paraId="51130CD4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DFF7B5" w14:textId="6C2868DE" w:rsidR="00267A33" w:rsidRPr="00F36DE5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70,128</w:t>
            </w:r>
          </w:p>
        </w:tc>
        <w:tc>
          <w:tcPr>
            <w:tcW w:w="270" w:type="dxa"/>
          </w:tcPr>
          <w:p w14:paraId="452EBAAA" w14:textId="77777777" w:rsidR="00267A33" w:rsidRPr="006B4B54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BBD26B" w14:textId="12532037" w:rsidR="00267A33" w:rsidRPr="002C1D21" w:rsidRDefault="00FB07E2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68,860</w:t>
            </w:r>
          </w:p>
        </w:tc>
        <w:tc>
          <w:tcPr>
            <w:tcW w:w="270" w:type="dxa"/>
          </w:tcPr>
          <w:p w14:paraId="3C84115D" w14:textId="77777777" w:rsidR="00267A33" w:rsidRPr="006B4B54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9AE2FF" w14:textId="1A3E4552" w:rsidR="00267A33" w:rsidRPr="00F36DE5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69,542</w:t>
            </w:r>
          </w:p>
        </w:tc>
      </w:tr>
      <w:tr w:rsidR="00267A33" w:rsidRPr="00D81A00" w14:paraId="73E8BB29" w14:textId="77777777" w:rsidTr="00D440AB">
        <w:tc>
          <w:tcPr>
            <w:tcW w:w="4320" w:type="dxa"/>
          </w:tcPr>
          <w:p w14:paraId="75E3F124" w14:textId="77777777" w:rsidR="00267A33" w:rsidRPr="003B27EB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ธรรมเนียมทางเทคนิค</w:t>
            </w:r>
          </w:p>
        </w:tc>
        <w:tc>
          <w:tcPr>
            <w:tcW w:w="1080" w:type="dxa"/>
          </w:tcPr>
          <w:p w14:paraId="44A6F79A" w14:textId="69667561" w:rsidR="00267A33" w:rsidRPr="00DB67D2" w:rsidRDefault="00FB07E2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1,706</w:t>
            </w:r>
          </w:p>
        </w:tc>
        <w:tc>
          <w:tcPr>
            <w:tcW w:w="270" w:type="dxa"/>
          </w:tcPr>
          <w:p w14:paraId="54759CCB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0D0D62" w14:textId="510307CA" w:rsidR="00267A33" w:rsidRPr="00F36DE5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1,564</w:t>
            </w:r>
          </w:p>
        </w:tc>
        <w:tc>
          <w:tcPr>
            <w:tcW w:w="270" w:type="dxa"/>
          </w:tcPr>
          <w:p w14:paraId="72C7492E" w14:textId="77777777" w:rsidR="00267A33" w:rsidRPr="006B4B54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4F6F15" w14:textId="52E762C8" w:rsidR="00267A33" w:rsidRPr="002C1D21" w:rsidRDefault="00FB07E2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1,654</w:t>
            </w:r>
          </w:p>
        </w:tc>
        <w:tc>
          <w:tcPr>
            <w:tcW w:w="270" w:type="dxa"/>
          </w:tcPr>
          <w:p w14:paraId="1C655EC2" w14:textId="77777777" w:rsidR="00267A33" w:rsidRPr="006B4B54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F1020E" w14:textId="4FE2E47F" w:rsidR="00267A33" w:rsidRPr="00F36DE5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1,008</w:t>
            </w:r>
          </w:p>
        </w:tc>
      </w:tr>
      <w:tr w:rsidR="00267A33" w:rsidRPr="00D81A00" w14:paraId="52E4D172" w14:textId="77777777" w:rsidTr="00D440AB">
        <w:tc>
          <w:tcPr>
            <w:tcW w:w="4320" w:type="dxa"/>
          </w:tcPr>
          <w:p w14:paraId="4260F946" w14:textId="77777777" w:rsidR="00267A33" w:rsidRPr="003B27EB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27E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1D47C321" w14:textId="381CC731" w:rsidR="00267A33" w:rsidRPr="00DB67D2" w:rsidRDefault="00FB07E2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 w:right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5159484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EF6964" w14:textId="60D65E9C" w:rsidR="00267A33" w:rsidRPr="00F36DE5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6AAE837" w14:textId="77777777" w:rsidR="00267A33" w:rsidRPr="006B4B54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9B3303" w14:textId="6035FAE8" w:rsidR="00267A33" w:rsidRPr="002C1D21" w:rsidRDefault="00FB07E2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E00DA4D" w14:textId="77777777" w:rsidR="00267A33" w:rsidRPr="006B4B54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C37824" w14:textId="4C3A0B9D" w:rsidR="00267A33" w:rsidRPr="00F36DE5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7A33" w:rsidRPr="00D81A00" w14:paraId="1A642D75" w14:textId="77777777" w:rsidTr="00D440AB">
        <w:tc>
          <w:tcPr>
            <w:tcW w:w="4320" w:type="dxa"/>
          </w:tcPr>
          <w:p w14:paraId="2F43F07C" w14:textId="77777777" w:rsidR="00267A33" w:rsidRPr="004A1A0B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27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บริษัทย่อย</w:t>
            </w:r>
          </w:p>
        </w:tc>
        <w:tc>
          <w:tcPr>
            <w:tcW w:w="1080" w:type="dxa"/>
          </w:tcPr>
          <w:p w14:paraId="5C6D985E" w14:textId="77777777" w:rsidR="00267A33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7B2763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A2E79E" w14:textId="77777777" w:rsidR="00267A33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9C6C8B" w14:textId="77777777" w:rsidR="00267A33" w:rsidRPr="006B4B54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CE9AA" w14:textId="77777777" w:rsidR="00267A33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86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9CD814" w14:textId="77777777" w:rsidR="00267A33" w:rsidRPr="006B4B54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1A4F61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459A" w:rsidRPr="00D81A00" w14:paraId="27D630C5" w14:textId="77777777" w:rsidTr="00D440AB">
        <w:tc>
          <w:tcPr>
            <w:tcW w:w="4320" w:type="dxa"/>
          </w:tcPr>
          <w:p w14:paraId="1030A697" w14:textId="77777777" w:rsidR="00AE459A" w:rsidRPr="003B27EB" w:rsidRDefault="00AE459A" w:rsidP="00AE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3573B477" w14:textId="3F5523EA" w:rsidR="00AE459A" w:rsidRPr="00D81A00" w:rsidRDefault="00AE459A" w:rsidP="00AE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DF0941" w14:textId="77777777" w:rsidR="00AE459A" w:rsidRPr="00D81A00" w:rsidRDefault="00AE459A" w:rsidP="00AE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72DC27" w14:textId="77777777" w:rsidR="00AE459A" w:rsidRPr="00D81A00" w:rsidRDefault="00AE459A" w:rsidP="00AE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74A055" w14:textId="77777777" w:rsidR="00AE459A" w:rsidRPr="00D81A00" w:rsidRDefault="00AE459A" w:rsidP="00AE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37A063" w14:textId="7A79BC41" w:rsidR="00AE459A" w:rsidRPr="002C1D21" w:rsidRDefault="00AE459A" w:rsidP="00AE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766"/>
                <w:tab w:val="left" w:pos="86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2010E90F" w14:textId="77777777" w:rsidR="00AE459A" w:rsidRPr="00D81A00" w:rsidRDefault="00AE459A" w:rsidP="00AE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C997ED" w14:textId="03ED9D74" w:rsidR="00AE459A" w:rsidRPr="00F36DE5" w:rsidRDefault="00AE459A" w:rsidP="00AE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AE459A" w:rsidRPr="00D81A00" w14:paraId="6DA6D4F3" w14:textId="77777777" w:rsidTr="00D440AB">
        <w:tc>
          <w:tcPr>
            <w:tcW w:w="4320" w:type="dxa"/>
          </w:tcPr>
          <w:p w14:paraId="5F19CEF4" w14:textId="24965A3B" w:rsidR="00AE459A" w:rsidRPr="00D81A00" w:rsidRDefault="00AE459A" w:rsidP="00AE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3B27E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vAlign w:val="center"/>
          </w:tcPr>
          <w:p w14:paraId="7C255B3A" w14:textId="48FB3F46" w:rsidR="00AE459A" w:rsidRPr="001368DA" w:rsidRDefault="00AE459A" w:rsidP="00AE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29B230" w14:textId="77777777" w:rsidR="00AE459A" w:rsidRPr="00E2047E" w:rsidRDefault="00AE459A" w:rsidP="00AE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AA5A77E" w14:textId="77777777" w:rsidR="00AE459A" w:rsidRPr="001368DA" w:rsidRDefault="00AE459A" w:rsidP="00AE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174E42" w14:textId="77777777" w:rsidR="00AE459A" w:rsidRPr="000C4696" w:rsidRDefault="00AE459A" w:rsidP="00AE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2230BC" w14:textId="0CDBB0F2" w:rsidR="00AE459A" w:rsidRPr="002C1D21" w:rsidRDefault="00AE459A" w:rsidP="00AE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766"/>
                <w:tab w:val="left" w:pos="86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30,730</w:t>
            </w:r>
          </w:p>
        </w:tc>
        <w:tc>
          <w:tcPr>
            <w:tcW w:w="270" w:type="dxa"/>
          </w:tcPr>
          <w:p w14:paraId="2FB498AE" w14:textId="77777777" w:rsidR="00AE459A" w:rsidRPr="000C4696" w:rsidRDefault="00AE459A" w:rsidP="00AE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3E5212C5" w14:textId="3A49760B" w:rsidR="00AE459A" w:rsidRPr="00F36DE5" w:rsidRDefault="00AE459A" w:rsidP="00AE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32,470</w:t>
            </w:r>
          </w:p>
        </w:tc>
      </w:tr>
      <w:tr w:rsidR="00267A33" w:rsidRPr="00617D92" w14:paraId="409535D4" w14:textId="77777777" w:rsidTr="00D440AB">
        <w:tc>
          <w:tcPr>
            <w:tcW w:w="4320" w:type="dxa"/>
          </w:tcPr>
          <w:p w14:paraId="7E04998E" w14:textId="77777777" w:rsidR="00267A33" w:rsidRPr="00617D92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1183E602" w14:textId="77777777" w:rsidR="00267A33" w:rsidRPr="00617D92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-60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1B934D" w14:textId="77777777" w:rsidR="00267A33" w:rsidRPr="00617D92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8EEA9C5" w14:textId="77777777" w:rsidR="00267A33" w:rsidRPr="00617D92" w:rsidRDefault="00267A33" w:rsidP="0045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F3B845" w14:textId="77777777" w:rsidR="00267A33" w:rsidRPr="00617D92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F0F068" w14:textId="77777777" w:rsidR="00267A33" w:rsidRPr="00617D92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766"/>
                <w:tab w:val="left" w:pos="86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3883F" w14:textId="77777777" w:rsidR="00267A33" w:rsidRPr="00617D92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CE90C8" w14:textId="77777777" w:rsidR="00267A33" w:rsidRPr="00617D92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3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7A33" w:rsidRPr="00612ED8" w14:paraId="695B7776" w14:textId="77777777" w:rsidTr="00D440AB">
        <w:tc>
          <w:tcPr>
            <w:tcW w:w="4320" w:type="dxa"/>
          </w:tcPr>
          <w:p w14:paraId="373ED271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B1A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2B1A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2B1A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001C1D62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9FF465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6F9E97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23A4D3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7725AB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ECEF75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AB2947" w14:textId="77777777" w:rsidR="00267A33" w:rsidRPr="003D5C08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32"/>
                <w:tab w:val="left" w:pos="76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7A33" w:rsidRPr="00612ED8" w14:paraId="19D4CA60" w14:textId="77777777" w:rsidTr="00D440AB">
        <w:trPr>
          <w:trHeight w:val="452"/>
        </w:trPr>
        <w:tc>
          <w:tcPr>
            <w:tcW w:w="4320" w:type="dxa"/>
          </w:tcPr>
          <w:p w14:paraId="7502CE91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1A0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07BB95AD" w14:textId="5DBC47C9" w:rsidR="00267A33" w:rsidRPr="00DB67D2" w:rsidRDefault="00FB07E2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17,949</w:t>
            </w:r>
          </w:p>
        </w:tc>
        <w:tc>
          <w:tcPr>
            <w:tcW w:w="270" w:type="dxa"/>
          </w:tcPr>
          <w:p w14:paraId="4269D135" w14:textId="77777777" w:rsidR="00267A33" w:rsidRPr="0066065F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60" w:right="-18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08BC368" w14:textId="292C5E7F" w:rsidR="00267A33" w:rsidRPr="00F36DE5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117,089</w:t>
            </w:r>
          </w:p>
        </w:tc>
        <w:tc>
          <w:tcPr>
            <w:tcW w:w="270" w:type="dxa"/>
          </w:tcPr>
          <w:p w14:paraId="3CD44EDD" w14:textId="77777777" w:rsidR="00267A33" w:rsidRPr="000C4696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E24549" w14:textId="0AF7F390" w:rsidR="00267A33" w:rsidRPr="002C1D21" w:rsidRDefault="00FB07E2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766"/>
                <w:tab w:val="left" w:pos="85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17,949</w:t>
            </w:r>
          </w:p>
        </w:tc>
        <w:tc>
          <w:tcPr>
            <w:tcW w:w="270" w:type="dxa"/>
          </w:tcPr>
          <w:p w14:paraId="7E88C28E" w14:textId="77777777" w:rsidR="00267A33" w:rsidRPr="000C4696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18"/>
              </w:tabs>
              <w:ind w:left="-60" w:right="-18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5F9CB4E6" w14:textId="61268E1B" w:rsidR="00267A33" w:rsidRPr="00F36DE5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117,089</w:t>
            </w:r>
          </w:p>
        </w:tc>
      </w:tr>
      <w:tr w:rsidR="00267A33" w:rsidRPr="00617D92" w14:paraId="366D1FD8" w14:textId="77777777" w:rsidTr="00D440AB">
        <w:trPr>
          <w:trHeight w:val="344"/>
        </w:trPr>
        <w:tc>
          <w:tcPr>
            <w:tcW w:w="4320" w:type="dxa"/>
          </w:tcPr>
          <w:p w14:paraId="2431E9FC" w14:textId="77777777" w:rsidR="00267A33" w:rsidRPr="00617D92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9EA2AC9" w14:textId="77777777" w:rsidR="00267A33" w:rsidRPr="00617D92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782A61" w14:textId="77777777" w:rsidR="00267A33" w:rsidRPr="00617D92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FE780B" w14:textId="77777777" w:rsidR="00267A33" w:rsidRPr="00617D92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502FA9" w14:textId="77777777" w:rsidR="00267A33" w:rsidRPr="00617D92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41555D" w14:textId="77777777" w:rsidR="00267A33" w:rsidRPr="00617D92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74AB12" w14:textId="77777777" w:rsidR="00267A33" w:rsidRPr="00617D92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D3CD05" w14:textId="77777777" w:rsidR="00267A33" w:rsidRPr="00617D92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7A33" w:rsidRPr="00D81A00" w14:paraId="68B86445" w14:textId="77777777" w:rsidTr="00D440AB">
        <w:trPr>
          <w:trHeight w:val="407"/>
        </w:trPr>
        <w:tc>
          <w:tcPr>
            <w:tcW w:w="4320" w:type="dxa"/>
          </w:tcPr>
          <w:p w14:paraId="136B7205" w14:textId="77777777" w:rsidR="00267A33" w:rsidRPr="004C7895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3473B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1C01E769" w14:textId="77777777" w:rsidR="00267A33" w:rsidRPr="004C7895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left" w:pos="792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10176676" w14:textId="77777777" w:rsidR="00267A33" w:rsidRPr="004C7895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6CC282FF" w14:textId="77777777" w:rsidR="00267A33" w:rsidRPr="004C7895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left" w:pos="792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7D28716F" w14:textId="77777777" w:rsidR="00267A33" w:rsidRPr="004C7895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1394B8D2" w14:textId="77777777" w:rsidR="00267A33" w:rsidRPr="004C7895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left" w:pos="792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4B830FC1" w14:textId="77777777" w:rsidR="00267A33" w:rsidRPr="004C7895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</w:tcPr>
          <w:p w14:paraId="7E00332E" w14:textId="77777777" w:rsidR="00267A33" w:rsidRPr="004C7895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732"/>
                <w:tab w:val="left" w:pos="792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267A33" w:rsidRPr="00D81A00" w14:paraId="58D711FA" w14:textId="77777777" w:rsidTr="00D440AB">
        <w:tc>
          <w:tcPr>
            <w:tcW w:w="4320" w:type="dxa"/>
          </w:tcPr>
          <w:p w14:paraId="04EB8EF3" w14:textId="77777777" w:rsidR="00267A33" w:rsidRPr="00591552" w:rsidRDefault="00267A33" w:rsidP="000C5081">
            <w:pPr>
              <w:ind w:left="7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9D607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5BD7B89F" w14:textId="77777777" w:rsidR="00267A33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29C60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C60F4E" w14:textId="77777777" w:rsidR="00267A33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45E3B3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3D24FF" w14:textId="77777777" w:rsidR="00267A33" w:rsidRPr="00BA3EAE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0EB62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12D089" w14:textId="77777777" w:rsidR="00267A33" w:rsidRPr="00BA3EAE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3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7A33" w:rsidRPr="00D81A00" w14:paraId="790305AB" w14:textId="77777777" w:rsidTr="00D440AB">
        <w:tc>
          <w:tcPr>
            <w:tcW w:w="4320" w:type="dxa"/>
          </w:tcPr>
          <w:p w14:paraId="4DD98779" w14:textId="77777777" w:rsidR="00267A33" w:rsidRPr="0084645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607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2D2F1D20" w14:textId="4538B9C9" w:rsidR="00267A33" w:rsidRDefault="00FB07E2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36B12">
              <w:rPr>
                <w:rFonts w:ascii="Angsana New" w:hAnsi="Angsana New"/>
                <w:sz w:val="30"/>
                <w:szCs w:val="30"/>
              </w:rPr>
              <w:t>2,929</w:t>
            </w:r>
          </w:p>
        </w:tc>
        <w:tc>
          <w:tcPr>
            <w:tcW w:w="270" w:type="dxa"/>
          </w:tcPr>
          <w:p w14:paraId="037D2B3F" w14:textId="77777777" w:rsidR="00267A33" w:rsidRPr="00D81A00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F0C276" w14:textId="2DE02536" w:rsidR="00267A33" w:rsidRPr="00F36DE5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16,714</w:t>
            </w:r>
          </w:p>
        </w:tc>
        <w:tc>
          <w:tcPr>
            <w:tcW w:w="270" w:type="dxa"/>
          </w:tcPr>
          <w:p w14:paraId="76611A02" w14:textId="77777777" w:rsidR="00267A33" w:rsidRPr="00F36DE5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4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2FA35C" w14:textId="4D74C665" w:rsidR="00267A33" w:rsidRPr="00F36DE5" w:rsidRDefault="00FB07E2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766"/>
                <w:tab w:val="left" w:pos="85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5,005</w:t>
            </w:r>
          </w:p>
        </w:tc>
        <w:tc>
          <w:tcPr>
            <w:tcW w:w="270" w:type="dxa"/>
          </w:tcPr>
          <w:p w14:paraId="6C9AB1CC" w14:textId="77777777" w:rsidR="00267A33" w:rsidRPr="00F36DE5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A3D3DA" w14:textId="4516AF65" w:rsidR="00267A33" w:rsidRPr="00F36DE5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8,347</w:t>
            </w:r>
          </w:p>
        </w:tc>
      </w:tr>
      <w:tr w:rsidR="00267A33" w:rsidRPr="00D81A00" w14:paraId="71799F01" w14:textId="77777777" w:rsidTr="00D440AB">
        <w:trPr>
          <w:trHeight w:val="380"/>
        </w:trPr>
        <w:tc>
          <w:tcPr>
            <w:tcW w:w="4320" w:type="dxa"/>
          </w:tcPr>
          <w:p w14:paraId="03FD6929" w14:textId="77777777" w:rsidR="00267A33" w:rsidRPr="002F48F1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both"/>
              <w:rPr>
                <w:rFonts w:ascii="AngsanaUPC" w:hAnsi="AngsanaUPC" w:cs="AngsanaUPC"/>
                <w:sz w:val="30"/>
                <w:szCs w:val="30"/>
                <w:highlight w:val="yellow"/>
                <w:cs/>
              </w:rPr>
            </w:pPr>
            <w:r w:rsidRPr="007F55E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B7FD12" w14:textId="53976B0E" w:rsidR="00267A33" w:rsidRPr="00F73F4F" w:rsidRDefault="00FB07E2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4C7477B3" w14:textId="77777777" w:rsidR="00267A33" w:rsidRPr="00F73F4F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20F7E7" w14:textId="4A9BDD99" w:rsidR="00267A33" w:rsidRPr="00F36DE5" w:rsidRDefault="00267A33" w:rsidP="00AE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2AD325A5" w14:textId="77777777" w:rsidR="00267A33" w:rsidRPr="00F36DE5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792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5804C9" w14:textId="5B18A605" w:rsidR="00267A33" w:rsidRPr="00F36DE5" w:rsidRDefault="00FB07E2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766"/>
                <w:tab w:val="left" w:pos="85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28BC3E54" w14:textId="77777777" w:rsidR="00267A33" w:rsidRPr="00F36DE5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18"/>
              </w:tabs>
              <w:ind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AFF5E8" w14:textId="15E26227" w:rsidR="00267A33" w:rsidRPr="00F36DE5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267A33" w:rsidRPr="00D81A00" w14:paraId="75B7A30B" w14:textId="77777777" w:rsidTr="00D440AB">
        <w:trPr>
          <w:trHeight w:val="380"/>
        </w:trPr>
        <w:tc>
          <w:tcPr>
            <w:tcW w:w="4320" w:type="dxa"/>
          </w:tcPr>
          <w:p w14:paraId="61D5EA17" w14:textId="77777777" w:rsidR="00267A33" w:rsidRPr="007F55E5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55E5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825097" w14:textId="708528D2" w:rsidR="00267A33" w:rsidRPr="004664D7" w:rsidRDefault="00FB07E2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36B12">
              <w:rPr>
                <w:rFonts w:ascii="Angsana New" w:hAnsi="Angsana New"/>
                <w:b/>
                <w:bCs/>
                <w:sz w:val="30"/>
                <w:szCs w:val="30"/>
              </w:rPr>
              <w:t>2,962</w:t>
            </w:r>
          </w:p>
        </w:tc>
        <w:tc>
          <w:tcPr>
            <w:tcW w:w="270" w:type="dxa"/>
          </w:tcPr>
          <w:p w14:paraId="305AA1B3" w14:textId="77777777" w:rsidR="00267A33" w:rsidRPr="00AA3254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FA18A3" w14:textId="0417C980" w:rsidR="00267A33" w:rsidRPr="00612ED8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16,743</w:t>
            </w:r>
          </w:p>
        </w:tc>
        <w:tc>
          <w:tcPr>
            <w:tcW w:w="270" w:type="dxa"/>
          </w:tcPr>
          <w:p w14:paraId="588FD910" w14:textId="77777777" w:rsidR="00267A33" w:rsidRPr="00612ED8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872F54" w14:textId="09751B4C" w:rsidR="00267A33" w:rsidRPr="00D421BE" w:rsidRDefault="00FB07E2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766"/>
                <w:tab w:val="left" w:pos="85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5,020</w:t>
            </w:r>
          </w:p>
        </w:tc>
        <w:tc>
          <w:tcPr>
            <w:tcW w:w="270" w:type="dxa"/>
          </w:tcPr>
          <w:p w14:paraId="5A2F6E4C" w14:textId="77777777" w:rsidR="00267A33" w:rsidRPr="00AA3254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8A75012" w14:textId="32DD15D4" w:rsidR="00267A33" w:rsidRPr="0061603E" w:rsidRDefault="00267A33" w:rsidP="000C5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8,361</w:t>
            </w:r>
          </w:p>
        </w:tc>
      </w:tr>
    </w:tbl>
    <w:p w14:paraId="65B2AB5C" w14:textId="77777777" w:rsidR="00477336" w:rsidRPr="00701BDA" w:rsidRDefault="00477336" w:rsidP="004773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30"/>
          <w:szCs w:val="30"/>
        </w:rPr>
        <w:tab/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990"/>
      </w:tblGrid>
      <w:tr w:rsidR="00477336" w:rsidRPr="00D81A00" w14:paraId="6CB31E06" w14:textId="77777777" w:rsidTr="00AE459A">
        <w:trPr>
          <w:tblHeader/>
        </w:trPr>
        <w:tc>
          <w:tcPr>
            <w:tcW w:w="4320" w:type="dxa"/>
          </w:tcPr>
          <w:p w14:paraId="1264CC87" w14:textId="77777777" w:rsidR="00477336" w:rsidRPr="006136EC" w:rsidRDefault="00477336" w:rsidP="000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36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007244B" w14:textId="77777777" w:rsidR="00477336" w:rsidRPr="00D81A00" w:rsidRDefault="00477336" w:rsidP="000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08357F" w14:textId="77777777" w:rsidR="00477336" w:rsidRPr="00D81A00" w:rsidRDefault="00477336" w:rsidP="000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6EF94AAF" w14:textId="77777777" w:rsidR="00477336" w:rsidRPr="00D81A00" w:rsidRDefault="00477336" w:rsidP="000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7336" w:rsidRPr="00D81A00" w14:paraId="6A3A40FA" w14:textId="77777777" w:rsidTr="00AE459A">
        <w:trPr>
          <w:tblHeader/>
        </w:trPr>
        <w:tc>
          <w:tcPr>
            <w:tcW w:w="4320" w:type="dxa"/>
          </w:tcPr>
          <w:p w14:paraId="2E93AF29" w14:textId="77777777" w:rsidR="00477336" w:rsidRPr="00701BDA" w:rsidRDefault="00477336" w:rsidP="000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112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112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</w:tcPr>
          <w:p w14:paraId="72B38FC8" w14:textId="2829DAB1" w:rsidR="00477336" w:rsidRPr="00D81A00" w:rsidRDefault="00477336" w:rsidP="000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D9FEE54" w14:textId="77777777" w:rsidR="00477336" w:rsidRPr="00D81A00" w:rsidRDefault="00477336" w:rsidP="000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870454" w14:textId="5B311D2D" w:rsidR="00477336" w:rsidRPr="00D81A00" w:rsidRDefault="00477336" w:rsidP="000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5BDCF12" w14:textId="77777777" w:rsidR="00477336" w:rsidRPr="00D81A00" w:rsidRDefault="00477336" w:rsidP="000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BDED76" w14:textId="3EA33106" w:rsidR="00477336" w:rsidRPr="00D81A00" w:rsidRDefault="00477336" w:rsidP="000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A4B8E86" w14:textId="77777777" w:rsidR="00477336" w:rsidRPr="00D81A00" w:rsidRDefault="00477336" w:rsidP="000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A78F88" w14:textId="35DE8033" w:rsidR="00477336" w:rsidRPr="00D81A00" w:rsidRDefault="00477336" w:rsidP="000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77336" w:rsidRPr="00D81A00" w14:paraId="27E4AD86" w14:textId="77777777" w:rsidTr="00AE459A">
        <w:trPr>
          <w:tblHeader/>
        </w:trPr>
        <w:tc>
          <w:tcPr>
            <w:tcW w:w="4320" w:type="dxa"/>
          </w:tcPr>
          <w:p w14:paraId="57DB983A" w14:textId="77777777" w:rsidR="00477336" w:rsidRPr="004A1A0B" w:rsidRDefault="00477336" w:rsidP="000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1E6BC802" w14:textId="77777777" w:rsidR="00477336" w:rsidRPr="00D81A00" w:rsidRDefault="00477336" w:rsidP="000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1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7336" w:rsidRPr="00D81A00" w14:paraId="53D50BF8" w14:textId="77777777" w:rsidTr="00AE459A">
        <w:tc>
          <w:tcPr>
            <w:tcW w:w="4320" w:type="dxa"/>
          </w:tcPr>
          <w:p w14:paraId="0AE1BB62" w14:textId="77777777" w:rsidR="00477336" w:rsidRPr="003B27EB" w:rsidRDefault="00477336" w:rsidP="000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B27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10DE5FF1" w14:textId="77777777" w:rsidR="00477336" w:rsidRPr="00D81A00" w:rsidRDefault="00477336" w:rsidP="000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136303" w14:textId="77777777" w:rsidR="00477336" w:rsidRPr="00D81A00" w:rsidRDefault="00477336" w:rsidP="000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CA485A" w14:textId="77777777" w:rsidR="00477336" w:rsidRPr="00D81A00" w:rsidRDefault="00477336" w:rsidP="000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466B80" w14:textId="77777777" w:rsidR="00477336" w:rsidRPr="00D81A00" w:rsidRDefault="00477336" w:rsidP="000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97004A" w14:textId="77777777" w:rsidR="00477336" w:rsidRPr="00D81A00" w:rsidRDefault="00477336" w:rsidP="000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2FB36" w14:textId="77777777" w:rsidR="00477336" w:rsidRPr="00D81A00" w:rsidRDefault="00477336" w:rsidP="000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9C28C5" w14:textId="77777777" w:rsidR="00477336" w:rsidRPr="003D5C08" w:rsidRDefault="00477336" w:rsidP="000F5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7336" w:rsidRPr="00D81A00" w14:paraId="214BC042" w14:textId="77777777" w:rsidTr="00AE459A">
        <w:tc>
          <w:tcPr>
            <w:tcW w:w="4320" w:type="dxa"/>
          </w:tcPr>
          <w:p w14:paraId="2F39136B" w14:textId="77777777" w:rsidR="00477336" w:rsidRPr="003B27EB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3BAAC00C" w14:textId="0AF4C69D" w:rsidR="00477336" w:rsidRPr="00DB67D2" w:rsidRDefault="00FB07E2" w:rsidP="00B17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</w:t>
            </w:r>
            <w:r w:rsidR="006E5AC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E5AC7"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270" w:type="dxa"/>
          </w:tcPr>
          <w:p w14:paraId="20964D79" w14:textId="77777777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26EEE1" w14:textId="11B092B0" w:rsidR="00477336" w:rsidRPr="00F36DE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11D74">
              <w:rPr>
                <w:rFonts w:ascii="Angsana New" w:hAnsi="Angsana New"/>
                <w:sz w:val="30"/>
                <w:szCs w:val="30"/>
              </w:rPr>
              <w:t>905,533</w:t>
            </w:r>
          </w:p>
        </w:tc>
        <w:tc>
          <w:tcPr>
            <w:tcW w:w="270" w:type="dxa"/>
          </w:tcPr>
          <w:p w14:paraId="0DA6F200" w14:textId="77777777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9EAFAF" w14:textId="7CDBB045" w:rsidR="00477336" w:rsidRPr="002C1D21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</w:t>
            </w:r>
            <w:r w:rsidR="006E5AC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E5AC7"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270" w:type="dxa"/>
          </w:tcPr>
          <w:p w14:paraId="5AC6A391" w14:textId="77777777" w:rsidR="00477336" w:rsidRPr="006B4B54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7DC719" w14:textId="21E99262" w:rsidR="00477336" w:rsidRPr="00F36DE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11D74">
              <w:rPr>
                <w:rFonts w:ascii="Angsana New" w:hAnsi="Angsana New"/>
                <w:sz w:val="30"/>
                <w:szCs w:val="30"/>
              </w:rPr>
              <w:t>904,920</w:t>
            </w:r>
          </w:p>
        </w:tc>
      </w:tr>
      <w:tr w:rsidR="00477336" w:rsidRPr="00D81A00" w14:paraId="16094CC6" w14:textId="77777777" w:rsidTr="00AE459A">
        <w:tc>
          <w:tcPr>
            <w:tcW w:w="4320" w:type="dxa"/>
          </w:tcPr>
          <w:p w14:paraId="721B63F6" w14:textId="2A254B02" w:rsidR="00477336" w:rsidRPr="003B27EB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3B27E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267A33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1FD6D938" w14:textId="3794126C" w:rsidR="00477336" w:rsidRPr="00DB67D2" w:rsidRDefault="00FB07E2" w:rsidP="00AE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51,359</w:t>
            </w:r>
          </w:p>
        </w:tc>
        <w:tc>
          <w:tcPr>
            <w:tcW w:w="270" w:type="dxa"/>
          </w:tcPr>
          <w:p w14:paraId="1057EEC5" w14:textId="77777777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6FC29A" w14:textId="7190488F" w:rsidR="00477336" w:rsidRPr="00F36DE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11D74">
              <w:rPr>
                <w:rFonts w:ascii="Angsana New" w:hAnsi="Angsana New"/>
                <w:sz w:val="30"/>
                <w:szCs w:val="30"/>
              </w:rPr>
              <w:t>98,928</w:t>
            </w:r>
          </w:p>
        </w:tc>
        <w:tc>
          <w:tcPr>
            <w:tcW w:w="270" w:type="dxa"/>
          </w:tcPr>
          <w:p w14:paraId="128948EB" w14:textId="77777777" w:rsidR="00477336" w:rsidRPr="006B4B54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BF10F9" w14:textId="6CE05845" w:rsidR="00477336" w:rsidRPr="002C1D21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49,473</w:t>
            </w:r>
          </w:p>
        </w:tc>
        <w:tc>
          <w:tcPr>
            <w:tcW w:w="270" w:type="dxa"/>
          </w:tcPr>
          <w:p w14:paraId="37FB03BD" w14:textId="77777777" w:rsidR="00477336" w:rsidRPr="006B4B54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CB36FD" w14:textId="08CA916D" w:rsidR="00477336" w:rsidRPr="00F36DE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11D74">
              <w:rPr>
                <w:rFonts w:ascii="Angsana New" w:hAnsi="Angsana New"/>
                <w:sz w:val="30"/>
                <w:szCs w:val="30"/>
              </w:rPr>
              <w:t>97,510</w:t>
            </w:r>
          </w:p>
        </w:tc>
      </w:tr>
      <w:tr w:rsidR="00477336" w:rsidRPr="00D81A00" w14:paraId="08AA2A78" w14:textId="77777777" w:rsidTr="00AE459A">
        <w:tc>
          <w:tcPr>
            <w:tcW w:w="4320" w:type="dxa"/>
          </w:tcPr>
          <w:p w14:paraId="7DD2F8A1" w14:textId="77777777" w:rsidR="00477336" w:rsidRPr="003B27EB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629AC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0" w:type="dxa"/>
          </w:tcPr>
          <w:p w14:paraId="21993B3E" w14:textId="0A4AD20C" w:rsidR="00477336" w:rsidRPr="00DB67D2" w:rsidRDefault="00FB07E2" w:rsidP="00AE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213,255</w:t>
            </w:r>
          </w:p>
        </w:tc>
        <w:tc>
          <w:tcPr>
            <w:tcW w:w="270" w:type="dxa"/>
          </w:tcPr>
          <w:p w14:paraId="0E826BA7" w14:textId="77777777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68AD00" w14:textId="77230CE6" w:rsidR="00477336" w:rsidRPr="00F36DE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11D74">
              <w:rPr>
                <w:rFonts w:ascii="Angsana New" w:hAnsi="Angsana New"/>
                <w:sz w:val="30"/>
                <w:szCs w:val="30"/>
              </w:rPr>
              <w:t>214,686</w:t>
            </w:r>
          </w:p>
        </w:tc>
        <w:tc>
          <w:tcPr>
            <w:tcW w:w="270" w:type="dxa"/>
          </w:tcPr>
          <w:p w14:paraId="16C1AFD8" w14:textId="77777777" w:rsidR="00477336" w:rsidRPr="006B4B54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83B8F4" w14:textId="2F58B318" w:rsidR="00477336" w:rsidRPr="002C1D21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211,237</w:t>
            </w:r>
          </w:p>
        </w:tc>
        <w:tc>
          <w:tcPr>
            <w:tcW w:w="270" w:type="dxa"/>
          </w:tcPr>
          <w:p w14:paraId="1B5B270F" w14:textId="77777777" w:rsidR="00477336" w:rsidRPr="006B4B54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F629B1" w14:textId="674CE599" w:rsidR="00477336" w:rsidRPr="00F36DE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11D74">
              <w:rPr>
                <w:rFonts w:ascii="Angsana New" w:hAnsi="Angsana New"/>
                <w:sz w:val="30"/>
                <w:szCs w:val="30"/>
              </w:rPr>
              <w:t>212,918</w:t>
            </w:r>
          </w:p>
        </w:tc>
      </w:tr>
      <w:tr w:rsidR="00477336" w:rsidRPr="00D81A00" w14:paraId="4ED55A49" w14:textId="77777777" w:rsidTr="00AE459A">
        <w:tc>
          <w:tcPr>
            <w:tcW w:w="4320" w:type="dxa"/>
          </w:tcPr>
          <w:p w14:paraId="032BF5CB" w14:textId="77777777" w:rsidR="00477336" w:rsidRPr="003B27EB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ธรรมเนียมทางเทคนิค</w:t>
            </w:r>
          </w:p>
        </w:tc>
        <w:tc>
          <w:tcPr>
            <w:tcW w:w="1080" w:type="dxa"/>
          </w:tcPr>
          <w:p w14:paraId="48812910" w14:textId="6C383595" w:rsidR="00477336" w:rsidRPr="00DB67D2" w:rsidRDefault="00FB07E2" w:rsidP="00AE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4,545</w:t>
            </w:r>
          </w:p>
        </w:tc>
        <w:tc>
          <w:tcPr>
            <w:tcW w:w="270" w:type="dxa"/>
          </w:tcPr>
          <w:p w14:paraId="1E112D20" w14:textId="77777777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FCD4BB" w14:textId="64D47242" w:rsidR="00477336" w:rsidRPr="00F36DE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11D74">
              <w:rPr>
                <w:rFonts w:ascii="Angsana New" w:hAnsi="Angsana New"/>
                <w:sz w:val="30"/>
                <w:szCs w:val="30"/>
              </w:rPr>
              <w:t>9,148</w:t>
            </w:r>
          </w:p>
        </w:tc>
        <w:tc>
          <w:tcPr>
            <w:tcW w:w="270" w:type="dxa"/>
          </w:tcPr>
          <w:p w14:paraId="6579D4EF" w14:textId="77777777" w:rsidR="00477336" w:rsidRPr="006B4B54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EACE36" w14:textId="246318CD" w:rsidR="00477336" w:rsidRPr="002C1D21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3,512</w:t>
            </w:r>
          </w:p>
        </w:tc>
        <w:tc>
          <w:tcPr>
            <w:tcW w:w="270" w:type="dxa"/>
          </w:tcPr>
          <w:p w14:paraId="03F5AAFD" w14:textId="77777777" w:rsidR="00477336" w:rsidRPr="006B4B54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18"/>
              </w:tabs>
              <w:spacing w:line="240" w:lineRule="auto"/>
              <w:ind w:left="-60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AD5653" w14:textId="0510D6A4" w:rsidR="00477336" w:rsidRPr="00F36DE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11D74">
              <w:rPr>
                <w:rFonts w:ascii="Angsana New" w:hAnsi="Angsana New"/>
                <w:sz w:val="30"/>
                <w:szCs w:val="30"/>
              </w:rPr>
              <w:t>7,493</w:t>
            </w:r>
          </w:p>
        </w:tc>
      </w:tr>
      <w:tr w:rsidR="00477336" w:rsidRPr="00D81A00" w14:paraId="6B99B117" w14:textId="77777777" w:rsidTr="00AE459A">
        <w:tc>
          <w:tcPr>
            <w:tcW w:w="4320" w:type="dxa"/>
          </w:tcPr>
          <w:p w14:paraId="69F57BD6" w14:textId="77777777" w:rsidR="00477336" w:rsidRPr="003B27EB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27EB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99C9F01" w14:textId="00F15D84" w:rsidR="00477336" w:rsidRPr="00DB67D2" w:rsidRDefault="00FB07E2" w:rsidP="00AE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1,538</w:t>
            </w:r>
          </w:p>
        </w:tc>
        <w:tc>
          <w:tcPr>
            <w:tcW w:w="270" w:type="dxa"/>
          </w:tcPr>
          <w:p w14:paraId="588CB02B" w14:textId="77777777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4F546A" w14:textId="689BB33C" w:rsidR="00477336" w:rsidRPr="00F36DE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11D74">
              <w:rPr>
                <w:rFonts w:ascii="Angsana New" w:hAnsi="Angsana New"/>
                <w:sz w:val="30"/>
                <w:szCs w:val="30"/>
              </w:rPr>
              <w:t>3,355</w:t>
            </w:r>
          </w:p>
        </w:tc>
        <w:tc>
          <w:tcPr>
            <w:tcW w:w="270" w:type="dxa"/>
          </w:tcPr>
          <w:p w14:paraId="0666247A" w14:textId="77777777" w:rsidR="00477336" w:rsidRPr="006B4B54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92181E" w14:textId="2E6573AB" w:rsidR="00477336" w:rsidRPr="002C1D21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1,538</w:t>
            </w:r>
          </w:p>
        </w:tc>
        <w:tc>
          <w:tcPr>
            <w:tcW w:w="270" w:type="dxa"/>
          </w:tcPr>
          <w:p w14:paraId="5AB3E86D" w14:textId="77777777" w:rsidR="00477336" w:rsidRPr="006B4B54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E879E9" w14:textId="0F997B72" w:rsidR="00477336" w:rsidRPr="00F36DE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11D74">
              <w:rPr>
                <w:rFonts w:ascii="Angsana New" w:hAnsi="Angsana New"/>
                <w:sz w:val="30"/>
                <w:szCs w:val="30"/>
              </w:rPr>
              <w:t>3,346</w:t>
            </w:r>
          </w:p>
        </w:tc>
      </w:tr>
      <w:tr w:rsidR="00455B2F" w:rsidRPr="00D81A00" w14:paraId="7E9ED70B" w14:textId="77777777" w:rsidTr="00AE459A">
        <w:tc>
          <w:tcPr>
            <w:tcW w:w="4320" w:type="dxa"/>
          </w:tcPr>
          <w:p w14:paraId="642915BC" w14:textId="77777777" w:rsidR="00455B2F" w:rsidRPr="003B27EB" w:rsidRDefault="00455B2F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33AB43" w14:textId="77777777" w:rsidR="00455B2F" w:rsidRPr="00DB67D2" w:rsidRDefault="00455B2F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DD446" w14:textId="77777777" w:rsidR="00455B2F" w:rsidRPr="00D81A00" w:rsidRDefault="00455B2F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055E57" w14:textId="77777777" w:rsidR="00455B2F" w:rsidRPr="00911D74" w:rsidRDefault="00455B2F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011270" w14:textId="77777777" w:rsidR="00455B2F" w:rsidRPr="006B4B54" w:rsidRDefault="00455B2F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91"/>
                <w:tab w:val="left" w:pos="858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2D1C92" w14:textId="77777777" w:rsidR="00455B2F" w:rsidRPr="002C1D21" w:rsidRDefault="00455B2F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ADC443" w14:textId="77777777" w:rsidR="00455B2F" w:rsidRPr="006B4B54" w:rsidRDefault="00455B2F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4F1329" w14:textId="77777777" w:rsidR="00455B2F" w:rsidRPr="00911D74" w:rsidRDefault="00455B2F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7336" w:rsidRPr="00D81A00" w14:paraId="5167521E" w14:textId="77777777" w:rsidTr="00AE459A">
        <w:tc>
          <w:tcPr>
            <w:tcW w:w="4320" w:type="dxa"/>
          </w:tcPr>
          <w:p w14:paraId="53865D05" w14:textId="77777777" w:rsidR="00477336" w:rsidRPr="004A1A0B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B27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4AB7B15" w14:textId="77777777" w:rsidR="00477336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9DAE8C" w14:textId="77777777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3DE323" w14:textId="77777777" w:rsidR="00477336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F8AFC" w14:textId="77777777" w:rsidR="00477336" w:rsidRPr="006B4B54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C3B426" w14:textId="77777777" w:rsidR="00477336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86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2DE09" w14:textId="77777777" w:rsidR="00477336" w:rsidRPr="006B4B54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08" w:right="-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6CDD02" w14:textId="77777777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7336" w:rsidRPr="00D81A00" w14:paraId="19ADAE62" w14:textId="77777777" w:rsidTr="00AE459A">
        <w:tc>
          <w:tcPr>
            <w:tcW w:w="4320" w:type="dxa"/>
          </w:tcPr>
          <w:p w14:paraId="03C6322D" w14:textId="77777777" w:rsidR="00477336" w:rsidRPr="003B27EB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657FA3B0" w14:textId="412AB542" w:rsidR="00477336" w:rsidRPr="00D81A00" w:rsidRDefault="00FB07E2" w:rsidP="00AE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B791BE" w14:textId="77777777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5F1B0F" w14:textId="2276DB57" w:rsidR="00477336" w:rsidRPr="00D81A00" w:rsidRDefault="00477336" w:rsidP="0045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9E042A" w14:textId="77777777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128072" w14:textId="194569B2" w:rsidR="00477336" w:rsidRPr="002C1D21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766"/>
                <w:tab w:val="left" w:pos="86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270" w:type="dxa"/>
          </w:tcPr>
          <w:p w14:paraId="15D6704E" w14:textId="77777777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9F2079" w14:textId="7BAB9CAF" w:rsidR="00477336" w:rsidRPr="00F36DE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11D74">
              <w:rPr>
                <w:rFonts w:ascii="Angsana New" w:hAnsi="Angsana New"/>
                <w:sz w:val="30"/>
                <w:szCs w:val="30"/>
              </w:rPr>
              <w:t>145</w:t>
            </w:r>
          </w:p>
        </w:tc>
      </w:tr>
      <w:tr w:rsidR="00477336" w:rsidRPr="00D81A00" w14:paraId="6E5FE6F2" w14:textId="77777777" w:rsidTr="00AE459A">
        <w:tc>
          <w:tcPr>
            <w:tcW w:w="4320" w:type="dxa"/>
          </w:tcPr>
          <w:p w14:paraId="370792B6" w14:textId="7EC71DE0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B27EB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  <w:r w:rsidRPr="003B27E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267A33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vAlign w:val="center"/>
          </w:tcPr>
          <w:p w14:paraId="389410EE" w14:textId="1E788137" w:rsidR="00477336" w:rsidRPr="001368DA" w:rsidRDefault="00FB07E2" w:rsidP="00AE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5A58DF" w14:textId="77777777" w:rsidR="00477336" w:rsidRPr="00E2047E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C1037C1" w14:textId="7CC2CD68" w:rsidR="00477336" w:rsidRPr="001368DA" w:rsidRDefault="00477336" w:rsidP="0045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37D1A9" w14:textId="77777777" w:rsidR="00477336" w:rsidRPr="000C4696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732578" w14:textId="0692E088" w:rsidR="00477336" w:rsidRPr="002C1D21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766"/>
                <w:tab w:val="left" w:pos="86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94,037</w:t>
            </w:r>
          </w:p>
        </w:tc>
        <w:tc>
          <w:tcPr>
            <w:tcW w:w="270" w:type="dxa"/>
          </w:tcPr>
          <w:p w14:paraId="51716E25" w14:textId="77777777" w:rsidR="00477336" w:rsidRPr="000C4696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79B5D88" w14:textId="7979843E" w:rsidR="00477336" w:rsidRPr="00F36DE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11D74">
              <w:rPr>
                <w:rFonts w:ascii="Angsana New" w:hAnsi="Angsana New"/>
                <w:sz w:val="30"/>
                <w:szCs w:val="30"/>
              </w:rPr>
              <w:t>103,983</w:t>
            </w:r>
          </w:p>
        </w:tc>
      </w:tr>
      <w:tr w:rsidR="00477336" w:rsidRPr="00D81A00" w14:paraId="092E7D3E" w14:textId="77777777" w:rsidTr="00AE459A">
        <w:tc>
          <w:tcPr>
            <w:tcW w:w="4320" w:type="dxa"/>
          </w:tcPr>
          <w:p w14:paraId="702BC91F" w14:textId="77777777" w:rsidR="00477336" w:rsidRPr="004A1A0B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vAlign w:val="center"/>
          </w:tcPr>
          <w:p w14:paraId="5ACFAA2A" w14:textId="1001E576" w:rsidR="00477336" w:rsidRPr="001368DA" w:rsidRDefault="00FB07E2" w:rsidP="00AE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BFE97E" w14:textId="77777777" w:rsidR="00477336" w:rsidRPr="0066065F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C6D779E" w14:textId="6932EB92" w:rsidR="00477336" w:rsidRPr="001368DA" w:rsidRDefault="00477336" w:rsidP="0045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92B127" w14:textId="77777777" w:rsidR="00477336" w:rsidRPr="000C4696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A30D51" w14:textId="1C2D2D65" w:rsidR="00477336" w:rsidRPr="001E275E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766"/>
                <w:tab w:val="left" w:pos="86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  <w:tc>
          <w:tcPr>
            <w:tcW w:w="270" w:type="dxa"/>
          </w:tcPr>
          <w:p w14:paraId="4642C8B2" w14:textId="77777777" w:rsidR="00477336" w:rsidRPr="000C4696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B1A40A4" w14:textId="53A46815" w:rsidR="00477336" w:rsidRPr="00F36DE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11D74">
              <w:rPr>
                <w:rFonts w:ascii="Angsana New" w:hAnsi="Angsana New"/>
                <w:sz w:val="30"/>
                <w:szCs w:val="30"/>
              </w:rPr>
              <w:t>50,000</w:t>
            </w:r>
          </w:p>
        </w:tc>
      </w:tr>
      <w:tr w:rsidR="00477336" w:rsidRPr="00617D92" w14:paraId="68F4E280" w14:textId="77777777" w:rsidTr="00AE459A">
        <w:tc>
          <w:tcPr>
            <w:tcW w:w="4320" w:type="dxa"/>
          </w:tcPr>
          <w:p w14:paraId="578766B3" w14:textId="3A6B4E18" w:rsidR="00477336" w:rsidRPr="00617D92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vAlign w:val="center"/>
          </w:tcPr>
          <w:p w14:paraId="007BBD31" w14:textId="29231007" w:rsidR="00477336" w:rsidRPr="00617D92" w:rsidRDefault="00FB07E2" w:rsidP="00AE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15C450" w14:textId="77777777" w:rsidR="00477336" w:rsidRPr="00617D92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C18FDCB" w14:textId="419FC3B0" w:rsidR="00477336" w:rsidRPr="00617D92" w:rsidRDefault="00FB07E2" w:rsidP="00AE4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CD13B9" w14:textId="77777777" w:rsidR="00477336" w:rsidRPr="00617D92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7A8087" w14:textId="4D68042C" w:rsidR="00477336" w:rsidRPr="00617D92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766"/>
                <w:tab w:val="left" w:pos="86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71A194CE" w14:textId="77777777" w:rsidR="00477336" w:rsidRPr="00617D92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D693E7" w14:textId="324ADC21" w:rsidR="00477336" w:rsidRPr="00617D92" w:rsidRDefault="005E53FF" w:rsidP="005E53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-60" w:right="-56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="00FB07E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B07E2" w:rsidRPr="00617D92" w14:paraId="0C41FEAD" w14:textId="77777777" w:rsidTr="00AE459A">
        <w:tc>
          <w:tcPr>
            <w:tcW w:w="4320" w:type="dxa"/>
          </w:tcPr>
          <w:p w14:paraId="0FE62573" w14:textId="77777777" w:rsidR="00FB07E2" w:rsidRPr="00617D92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0B3775C3" w14:textId="77777777" w:rsidR="00FB07E2" w:rsidRPr="00617D92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-60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AD6A2B" w14:textId="77777777" w:rsidR="00FB07E2" w:rsidRPr="00617D92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CCED388" w14:textId="77777777" w:rsidR="00FB07E2" w:rsidRPr="00617D92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-60"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5CF10" w14:textId="77777777" w:rsidR="00FB07E2" w:rsidRPr="00617D92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357DAB" w14:textId="77777777" w:rsidR="00FB07E2" w:rsidRPr="00617D92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766"/>
                <w:tab w:val="left" w:pos="86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22CF55" w14:textId="77777777" w:rsidR="00FB07E2" w:rsidRPr="00617D92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78AAED" w14:textId="77777777" w:rsidR="00FB07E2" w:rsidRPr="00617D92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3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7336" w:rsidRPr="00612ED8" w14:paraId="28B6392D" w14:textId="77777777" w:rsidTr="00AE459A">
        <w:tc>
          <w:tcPr>
            <w:tcW w:w="4320" w:type="dxa"/>
          </w:tcPr>
          <w:p w14:paraId="15A243AF" w14:textId="77777777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 xml:space="preserve"> </w:t>
            </w:r>
            <w:r w:rsidRPr="002B1A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2B1A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2B1A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14:paraId="0D0B5BBB" w14:textId="77777777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CACF88" w14:textId="77777777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884989" w14:textId="77777777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79B7EE" w14:textId="77777777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91F0EA" w14:textId="77777777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D4177A" w14:textId="77777777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956E53" w14:textId="77777777" w:rsidR="00477336" w:rsidRPr="003D5C08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732"/>
                <w:tab w:val="left" w:pos="766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7336" w:rsidRPr="00612ED8" w14:paraId="59405BC8" w14:textId="77777777" w:rsidTr="00AE459A">
        <w:trPr>
          <w:trHeight w:val="452"/>
        </w:trPr>
        <w:tc>
          <w:tcPr>
            <w:tcW w:w="4320" w:type="dxa"/>
          </w:tcPr>
          <w:p w14:paraId="71BC30B6" w14:textId="77777777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1A0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5BA5AD40" w14:textId="55F2D1C1" w:rsidR="00477336" w:rsidRPr="00DB67D2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88,577</w:t>
            </w:r>
          </w:p>
        </w:tc>
        <w:tc>
          <w:tcPr>
            <w:tcW w:w="270" w:type="dxa"/>
          </w:tcPr>
          <w:p w14:paraId="7DF46941" w14:textId="77777777" w:rsidR="00477336" w:rsidRPr="0066065F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60" w:right="-18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476F03B" w14:textId="247437D1" w:rsidR="00477336" w:rsidRPr="00F36DE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11D74">
              <w:rPr>
                <w:rFonts w:ascii="Angsana New" w:hAnsi="Angsana New"/>
                <w:sz w:val="30"/>
                <w:szCs w:val="30"/>
              </w:rPr>
              <w:t>761,650</w:t>
            </w:r>
          </w:p>
        </w:tc>
        <w:tc>
          <w:tcPr>
            <w:tcW w:w="270" w:type="dxa"/>
          </w:tcPr>
          <w:p w14:paraId="01EAC69A" w14:textId="77777777" w:rsidR="00477336" w:rsidRPr="000C4696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6D1BA25" w14:textId="299C13D4" w:rsidR="00477336" w:rsidRPr="002C1D21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766"/>
                <w:tab w:val="left" w:pos="858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88,577</w:t>
            </w:r>
          </w:p>
        </w:tc>
        <w:tc>
          <w:tcPr>
            <w:tcW w:w="270" w:type="dxa"/>
          </w:tcPr>
          <w:p w14:paraId="56DED9C3" w14:textId="77777777" w:rsidR="00477336" w:rsidRPr="000C4696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18"/>
              </w:tabs>
              <w:ind w:left="-60" w:right="-18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3E54E0C9" w14:textId="76BFA014" w:rsidR="00477336" w:rsidRPr="00F36DE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11D74">
              <w:rPr>
                <w:rFonts w:ascii="Angsana New" w:hAnsi="Angsana New"/>
                <w:sz w:val="30"/>
                <w:szCs w:val="30"/>
              </w:rPr>
              <w:t>761,650</w:t>
            </w:r>
          </w:p>
        </w:tc>
      </w:tr>
      <w:tr w:rsidR="00477336" w:rsidRPr="00612ED8" w14:paraId="603C7EA3" w14:textId="77777777" w:rsidTr="00AE459A">
        <w:trPr>
          <w:trHeight w:val="452"/>
        </w:trPr>
        <w:tc>
          <w:tcPr>
            <w:tcW w:w="4320" w:type="dxa"/>
          </w:tcPr>
          <w:p w14:paraId="150DDC8E" w14:textId="77777777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vAlign w:val="center"/>
          </w:tcPr>
          <w:p w14:paraId="4FD2DF58" w14:textId="7A71C1B8" w:rsidR="00477336" w:rsidRPr="00DB67D2" w:rsidRDefault="00FB07E2" w:rsidP="001B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13,599</w:t>
            </w:r>
          </w:p>
        </w:tc>
        <w:tc>
          <w:tcPr>
            <w:tcW w:w="270" w:type="dxa"/>
          </w:tcPr>
          <w:p w14:paraId="67CF0FCE" w14:textId="77777777" w:rsidR="00477336" w:rsidRPr="0066065F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60" w:right="-18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D9E2DB4" w14:textId="7AA07F55" w:rsidR="00477336" w:rsidRPr="00F36DE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4BFA08" w14:textId="77777777" w:rsidR="00477336" w:rsidRPr="000C4696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5C3BBC0" w14:textId="37F4E4E8" w:rsidR="00477336" w:rsidRPr="002C1D21" w:rsidRDefault="001B6B1F" w:rsidP="001B6B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60"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FB07E2">
              <w:rPr>
                <w:rFonts w:ascii="Angsana New" w:hAnsi="Angsana New"/>
                <w:sz w:val="30"/>
                <w:szCs w:val="30"/>
              </w:rPr>
              <w:t>13,599</w:t>
            </w:r>
          </w:p>
        </w:tc>
        <w:tc>
          <w:tcPr>
            <w:tcW w:w="270" w:type="dxa"/>
          </w:tcPr>
          <w:p w14:paraId="2106B375" w14:textId="77777777" w:rsidR="00477336" w:rsidRPr="000C4696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18"/>
              </w:tabs>
              <w:ind w:left="-60" w:right="-189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191F48E7" w14:textId="64CA76DC" w:rsidR="00477336" w:rsidRPr="00F36DE5" w:rsidRDefault="00477336" w:rsidP="0045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911D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7336" w:rsidRPr="00617D92" w14:paraId="21EA7C46" w14:textId="77777777" w:rsidTr="00AE459A">
        <w:trPr>
          <w:trHeight w:val="344"/>
        </w:trPr>
        <w:tc>
          <w:tcPr>
            <w:tcW w:w="4320" w:type="dxa"/>
          </w:tcPr>
          <w:p w14:paraId="0BD32050" w14:textId="77777777" w:rsidR="00477336" w:rsidRPr="00617D92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8B6286" w14:textId="77777777" w:rsidR="00477336" w:rsidRPr="00617D92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4F70C5" w14:textId="77777777" w:rsidR="00477336" w:rsidRPr="00617D92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A5F0FC" w14:textId="77777777" w:rsidR="00477336" w:rsidRPr="00617D92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1ACEF5" w14:textId="77777777" w:rsidR="00477336" w:rsidRPr="00617D92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827DEB" w14:textId="77777777" w:rsidR="00477336" w:rsidRPr="00617D92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25964F" w14:textId="77777777" w:rsidR="00477336" w:rsidRPr="00617D92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042ACB" w14:textId="77777777" w:rsidR="00477336" w:rsidRPr="00617D92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7336" w:rsidRPr="00D81A00" w14:paraId="416FFD22" w14:textId="77777777" w:rsidTr="00AE459A">
        <w:trPr>
          <w:trHeight w:val="407"/>
        </w:trPr>
        <w:tc>
          <w:tcPr>
            <w:tcW w:w="4320" w:type="dxa"/>
          </w:tcPr>
          <w:p w14:paraId="3BAE4AB1" w14:textId="77777777" w:rsidR="00477336" w:rsidRPr="004C789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3473B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28744A29" w14:textId="77777777" w:rsidR="00477336" w:rsidRPr="004C789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left" w:pos="792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104DC2EA" w14:textId="77777777" w:rsidR="00477336" w:rsidRPr="004C789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rPr>
                <w:rFonts w:ascii="Times New Roman" w:hAnsi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123B5172" w14:textId="77777777" w:rsidR="00477336" w:rsidRPr="004C789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left" w:pos="792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08B02C01" w14:textId="77777777" w:rsidR="00477336" w:rsidRPr="004C789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</w:tcPr>
          <w:p w14:paraId="6994CE92" w14:textId="77777777" w:rsidR="00477336" w:rsidRPr="004C789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left" w:pos="792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70" w:type="dxa"/>
          </w:tcPr>
          <w:p w14:paraId="0CC59753" w14:textId="77777777" w:rsidR="00477336" w:rsidRPr="004C789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27"/>
              </w:tabs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990" w:type="dxa"/>
          </w:tcPr>
          <w:p w14:paraId="134B0E4B" w14:textId="77777777" w:rsidR="00477336" w:rsidRPr="004C789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732"/>
                <w:tab w:val="left" w:pos="792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477336" w:rsidRPr="00D81A00" w14:paraId="0A4E6632" w14:textId="77777777" w:rsidTr="00AE459A">
        <w:tc>
          <w:tcPr>
            <w:tcW w:w="4320" w:type="dxa"/>
          </w:tcPr>
          <w:p w14:paraId="004EC970" w14:textId="77777777" w:rsidR="00477336" w:rsidRPr="00591552" w:rsidRDefault="00477336" w:rsidP="00477336">
            <w:pPr>
              <w:ind w:left="72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9D607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6992771F" w14:textId="77777777" w:rsidR="00477336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0CB43" w14:textId="77777777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B299E3" w14:textId="77777777" w:rsidR="00477336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C67D6C" w14:textId="77777777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C6578D" w14:textId="77777777" w:rsidR="00477336" w:rsidRPr="00BA3EAE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8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19825B" w14:textId="77777777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AAB780" w14:textId="77777777" w:rsidR="00477336" w:rsidRPr="00BA3EAE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73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7336" w:rsidRPr="00D81A00" w14:paraId="5C6F804C" w14:textId="77777777" w:rsidTr="00AE459A">
        <w:tc>
          <w:tcPr>
            <w:tcW w:w="4320" w:type="dxa"/>
          </w:tcPr>
          <w:p w14:paraId="7CB34495" w14:textId="77777777" w:rsidR="00477336" w:rsidRPr="0084645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D607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045AFFB8" w14:textId="7B0AF705" w:rsidR="00477336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E36B12">
              <w:rPr>
                <w:rFonts w:ascii="Angsana New" w:hAnsi="Angsana New"/>
                <w:sz w:val="30"/>
                <w:szCs w:val="30"/>
              </w:rPr>
              <w:t>6,349</w:t>
            </w:r>
          </w:p>
        </w:tc>
        <w:tc>
          <w:tcPr>
            <w:tcW w:w="270" w:type="dxa"/>
          </w:tcPr>
          <w:p w14:paraId="3210E56D" w14:textId="77777777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3E472F" w14:textId="4BF67AAF" w:rsidR="00477336" w:rsidRPr="00F36DE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4F5495">
              <w:rPr>
                <w:rFonts w:ascii="Angsana New" w:hAnsi="Angsana New"/>
                <w:sz w:val="30"/>
                <w:szCs w:val="30"/>
              </w:rPr>
              <w:t>46,604</w:t>
            </w:r>
          </w:p>
        </w:tc>
        <w:tc>
          <w:tcPr>
            <w:tcW w:w="270" w:type="dxa"/>
          </w:tcPr>
          <w:p w14:paraId="693DC5F1" w14:textId="77777777" w:rsidR="00477336" w:rsidRPr="00F36DE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4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DF8FA9" w14:textId="19BBAE0D" w:rsidR="00477336" w:rsidRPr="00F36DE5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766"/>
                <w:tab w:val="left" w:pos="85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16,193</w:t>
            </w:r>
          </w:p>
        </w:tc>
        <w:tc>
          <w:tcPr>
            <w:tcW w:w="270" w:type="dxa"/>
          </w:tcPr>
          <w:p w14:paraId="78970974" w14:textId="77777777" w:rsidR="00477336" w:rsidRPr="00F36DE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5296C9" w14:textId="70989E9A" w:rsidR="00477336" w:rsidRPr="00F36DE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4F5495">
              <w:rPr>
                <w:rFonts w:ascii="Angsana New" w:hAnsi="Angsana New"/>
                <w:sz w:val="30"/>
                <w:szCs w:val="30"/>
              </w:rPr>
              <w:t>26,205</w:t>
            </w:r>
          </w:p>
        </w:tc>
      </w:tr>
      <w:tr w:rsidR="00477336" w:rsidRPr="00D81A00" w14:paraId="728D27E2" w14:textId="77777777" w:rsidTr="00AE459A">
        <w:trPr>
          <w:trHeight w:val="380"/>
        </w:trPr>
        <w:tc>
          <w:tcPr>
            <w:tcW w:w="4320" w:type="dxa"/>
          </w:tcPr>
          <w:p w14:paraId="3C99D74D" w14:textId="77777777" w:rsidR="00477336" w:rsidRPr="002F48F1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/>
              <w:jc w:val="both"/>
              <w:rPr>
                <w:rFonts w:ascii="AngsanaUPC" w:hAnsi="AngsanaUPC" w:cs="AngsanaUPC"/>
                <w:sz w:val="30"/>
                <w:szCs w:val="30"/>
                <w:highlight w:val="yellow"/>
                <w:cs/>
              </w:rPr>
            </w:pPr>
            <w:r w:rsidRPr="007F55E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E569D4" w14:textId="70243261" w:rsidR="00477336" w:rsidRPr="00F73F4F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2019E773" w14:textId="77777777" w:rsidR="00477336" w:rsidRPr="00F73F4F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left="-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D0DCF4" w14:textId="67F1E297" w:rsidR="00477336" w:rsidRPr="00F36DE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4F5495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70" w:type="dxa"/>
          </w:tcPr>
          <w:p w14:paraId="13B93CA2" w14:textId="77777777" w:rsidR="00477336" w:rsidRPr="00F36DE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792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57CAF9" w14:textId="3149C8CC" w:rsidR="00477336" w:rsidRPr="00F36DE5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766"/>
                <w:tab w:val="left" w:pos="85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270" w:type="dxa"/>
          </w:tcPr>
          <w:p w14:paraId="77128E2B" w14:textId="77777777" w:rsidR="00477336" w:rsidRPr="00F36DE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"/>
                <w:tab w:val="decimal" w:pos="918"/>
              </w:tabs>
              <w:ind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E4EE0D" w14:textId="44AEE2DF" w:rsidR="00477336" w:rsidRPr="00F36DE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 w:rsidRPr="004F5495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477336" w:rsidRPr="00D81A00" w14:paraId="13E52CF6" w14:textId="77777777" w:rsidTr="00AE459A">
        <w:trPr>
          <w:trHeight w:val="380"/>
        </w:trPr>
        <w:tc>
          <w:tcPr>
            <w:tcW w:w="4320" w:type="dxa"/>
          </w:tcPr>
          <w:p w14:paraId="2C400E07" w14:textId="77777777" w:rsidR="00477336" w:rsidRPr="007F55E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F55E5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66DF03" w14:textId="37AC072B" w:rsidR="00477336" w:rsidRPr="004664D7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E36B12">
              <w:rPr>
                <w:rFonts w:ascii="Angsana New" w:hAnsi="Angsana New"/>
                <w:b/>
                <w:bCs/>
                <w:sz w:val="30"/>
                <w:szCs w:val="30"/>
              </w:rPr>
              <w:t>6,449</w:t>
            </w:r>
          </w:p>
        </w:tc>
        <w:tc>
          <w:tcPr>
            <w:tcW w:w="270" w:type="dxa"/>
          </w:tcPr>
          <w:p w14:paraId="75863FF7" w14:textId="77777777" w:rsidR="00477336" w:rsidRPr="00AA3254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50EAAE" w14:textId="0EBF4ABB" w:rsidR="00477336" w:rsidRPr="00612ED8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495">
              <w:rPr>
                <w:rFonts w:ascii="Angsana New" w:hAnsi="Angsana New"/>
                <w:b/>
                <w:bCs/>
                <w:sz w:val="30"/>
                <w:szCs w:val="30"/>
              </w:rPr>
              <w:t>46,692</w:t>
            </w:r>
          </w:p>
        </w:tc>
        <w:tc>
          <w:tcPr>
            <w:tcW w:w="270" w:type="dxa"/>
          </w:tcPr>
          <w:p w14:paraId="4D47EA1B" w14:textId="77777777" w:rsidR="00477336" w:rsidRPr="00612ED8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decimal" w:pos="927"/>
              </w:tabs>
              <w:ind w:left="-60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ECDFEE" w14:textId="72F2D7B6" w:rsidR="00477336" w:rsidRPr="00D421BE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  <w:tab w:val="left" w:pos="766"/>
                <w:tab w:val="left" w:pos="85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16,238</w:t>
            </w:r>
          </w:p>
        </w:tc>
        <w:tc>
          <w:tcPr>
            <w:tcW w:w="270" w:type="dxa"/>
          </w:tcPr>
          <w:p w14:paraId="4C578A4C" w14:textId="77777777" w:rsidR="00477336" w:rsidRPr="00AA3254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616178" w14:textId="7F7A572B" w:rsidR="00477336" w:rsidRPr="0061603E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5495">
              <w:rPr>
                <w:rFonts w:ascii="Angsana New" w:hAnsi="Angsana New"/>
                <w:b/>
                <w:bCs/>
                <w:sz w:val="30"/>
                <w:szCs w:val="30"/>
              </w:rPr>
              <w:t>26,247</w:t>
            </w:r>
          </w:p>
        </w:tc>
      </w:tr>
    </w:tbl>
    <w:p w14:paraId="59FA9037" w14:textId="77777777" w:rsidR="00477336" w:rsidRDefault="00477336" w:rsidP="004773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7299CB8C" w14:textId="25852E51" w:rsidR="004A1A0B" w:rsidRDefault="007B7B20" w:rsidP="00404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253213" w:rsidRPr="00F0328A">
        <w:rPr>
          <w:rFonts w:ascii="Angsana New" w:hAnsi="Angsana New"/>
          <w:sz w:val="30"/>
          <w:szCs w:val="30"/>
          <w:cs/>
        </w:rPr>
        <w:t>ยอดคงเหลือ ณ วันที่</w:t>
      </w:r>
      <w:r w:rsidR="00253213" w:rsidRPr="00F0328A">
        <w:rPr>
          <w:rFonts w:ascii="Angsana New" w:hAnsi="Angsana New"/>
          <w:sz w:val="30"/>
          <w:szCs w:val="30"/>
        </w:rPr>
        <w:t xml:space="preserve"> </w:t>
      </w:r>
      <w:r w:rsidR="00D421BE">
        <w:rPr>
          <w:rFonts w:ascii="Angsana New" w:hAnsi="Angsana New"/>
          <w:sz w:val="30"/>
          <w:szCs w:val="30"/>
        </w:rPr>
        <w:t>3</w:t>
      </w:r>
      <w:r w:rsidR="00477336">
        <w:rPr>
          <w:rFonts w:ascii="Angsana New" w:hAnsi="Angsana New"/>
          <w:sz w:val="30"/>
          <w:szCs w:val="30"/>
        </w:rPr>
        <w:t>0</w:t>
      </w:r>
      <w:r w:rsidR="003A6240">
        <w:rPr>
          <w:rFonts w:ascii="Angsana New" w:hAnsi="Angsana New" w:hint="cs"/>
          <w:sz w:val="30"/>
          <w:szCs w:val="30"/>
          <w:cs/>
        </w:rPr>
        <w:t xml:space="preserve"> </w:t>
      </w:r>
      <w:r w:rsidR="00477336">
        <w:rPr>
          <w:rFonts w:ascii="Angsana New" w:hAnsi="Angsana New" w:hint="cs"/>
          <w:sz w:val="30"/>
          <w:szCs w:val="30"/>
          <w:cs/>
        </w:rPr>
        <w:t>มิถุนายน</w:t>
      </w:r>
      <w:r w:rsidR="00F85966">
        <w:rPr>
          <w:rFonts w:ascii="Angsana New" w:hAnsi="Angsana New" w:hint="cs"/>
          <w:sz w:val="30"/>
          <w:szCs w:val="30"/>
          <w:cs/>
        </w:rPr>
        <w:t xml:space="preserve"> </w:t>
      </w:r>
      <w:r w:rsidR="00F85966">
        <w:rPr>
          <w:rFonts w:ascii="Angsana New" w:hAnsi="Angsana New"/>
          <w:sz w:val="30"/>
          <w:szCs w:val="30"/>
        </w:rPr>
        <w:t>2565</w:t>
      </w:r>
      <w:r w:rsidR="00253213" w:rsidRPr="00F0328A">
        <w:rPr>
          <w:rFonts w:ascii="Angsana New" w:hAnsi="Angsana New"/>
          <w:sz w:val="30"/>
          <w:szCs w:val="30"/>
        </w:rPr>
        <w:t xml:space="preserve"> </w:t>
      </w:r>
      <w:r w:rsidR="00253213" w:rsidRPr="00F0328A">
        <w:rPr>
          <w:rFonts w:ascii="Angsana New" w:hAnsi="Angsana New"/>
          <w:sz w:val="30"/>
          <w:szCs w:val="30"/>
          <w:cs/>
        </w:rPr>
        <w:t xml:space="preserve">และ </w:t>
      </w:r>
      <w:r w:rsidR="00D421BE">
        <w:rPr>
          <w:rFonts w:ascii="Angsana New" w:hAnsi="Angsana New"/>
          <w:sz w:val="30"/>
          <w:szCs w:val="30"/>
        </w:rPr>
        <w:t>30</w:t>
      </w:r>
      <w:r w:rsidR="00E40AF6" w:rsidRPr="00F0328A">
        <w:rPr>
          <w:rFonts w:ascii="Angsana New" w:hAnsi="Angsana New"/>
          <w:sz w:val="30"/>
          <w:szCs w:val="30"/>
        </w:rPr>
        <w:t xml:space="preserve"> </w:t>
      </w:r>
      <w:r w:rsidR="00E40AF6" w:rsidRPr="00F0328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D421BE">
        <w:rPr>
          <w:rFonts w:ascii="Angsana New" w:hAnsi="Angsana New"/>
          <w:sz w:val="30"/>
          <w:szCs w:val="30"/>
        </w:rPr>
        <w:t>256</w:t>
      </w:r>
      <w:r w:rsidR="0085187B">
        <w:rPr>
          <w:rFonts w:ascii="Angsana New" w:hAnsi="Angsana New"/>
          <w:sz w:val="30"/>
          <w:szCs w:val="30"/>
        </w:rPr>
        <w:t>4</w:t>
      </w:r>
      <w:r w:rsidR="00253213" w:rsidRPr="00F0328A">
        <w:rPr>
          <w:rFonts w:ascii="Angsana New" w:hAnsi="Angsana New"/>
          <w:sz w:val="30"/>
          <w:szCs w:val="30"/>
          <w:cs/>
        </w:rPr>
        <w:t xml:space="preserve"> กับกิจการที่เกี่ยวข้องกัน มีดังนี้</w:t>
      </w:r>
    </w:p>
    <w:p w14:paraId="1122A5D6" w14:textId="77777777" w:rsidR="00D12813" w:rsidRPr="00F125FC" w:rsidRDefault="00D12813" w:rsidP="004A1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14" w:type="dxa"/>
        <w:tblInd w:w="18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4"/>
        <w:gridCol w:w="1066"/>
        <w:gridCol w:w="284"/>
        <w:gridCol w:w="1080"/>
        <w:gridCol w:w="270"/>
        <w:gridCol w:w="1080"/>
        <w:gridCol w:w="270"/>
        <w:gridCol w:w="1080"/>
      </w:tblGrid>
      <w:tr w:rsidR="00E74891" w:rsidRPr="004D15AC" w14:paraId="6CCC3C72" w14:textId="77777777" w:rsidTr="00AE459A">
        <w:trPr>
          <w:tblHeader/>
        </w:trPr>
        <w:tc>
          <w:tcPr>
            <w:tcW w:w="4284" w:type="dxa"/>
            <w:tcBorders>
              <w:top w:val="nil"/>
              <w:bottom w:val="nil"/>
            </w:tcBorders>
          </w:tcPr>
          <w:p w14:paraId="7940AC79" w14:textId="77777777" w:rsidR="00E74891" w:rsidRPr="00F0328A" w:rsidRDefault="00E74891" w:rsidP="005A6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 w:right="-1098" w:hanging="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4125A4D4" w14:textId="77777777" w:rsidR="00E74891" w:rsidRPr="00F0328A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32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31310E" w14:textId="77777777" w:rsidR="00E74891" w:rsidRPr="004D15AC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6633D055" w14:textId="77777777" w:rsidR="00E74891" w:rsidRPr="00F0328A" w:rsidRDefault="00E74891" w:rsidP="00301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32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7336" w:rsidRPr="004D15AC" w14:paraId="4AC4DE8B" w14:textId="77777777" w:rsidTr="00AE459A">
        <w:trPr>
          <w:tblHeader/>
        </w:trPr>
        <w:tc>
          <w:tcPr>
            <w:tcW w:w="4284" w:type="dxa"/>
            <w:tcBorders>
              <w:top w:val="nil"/>
            </w:tcBorders>
          </w:tcPr>
          <w:p w14:paraId="7237CD02" w14:textId="77777777" w:rsidR="00477336" w:rsidRPr="00F0328A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</w:tcBorders>
          </w:tcPr>
          <w:p w14:paraId="61C0BFA2" w14:textId="35C3413D" w:rsidR="00477336" w:rsidRPr="00F0328A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tcBorders>
              <w:top w:val="nil"/>
            </w:tcBorders>
          </w:tcPr>
          <w:p w14:paraId="3A849812" w14:textId="77777777" w:rsidR="00477336" w:rsidRPr="00F0328A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0BCACBCD" w14:textId="77777777" w:rsidR="00477336" w:rsidRPr="00F0328A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328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0328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7DF9221A" w14:textId="77777777" w:rsidR="00477336" w:rsidRPr="004D15AC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599E4D35" w14:textId="2A8318AE" w:rsidR="00477336" w:rsidRPr="00F0328A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7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</w:tcBorders>
          </w:tcPr>
          <w:p w14:paraId="2904DD92" w14:textId="77777777" w:rsidR="00477336" w:rsidRPr="00F0328A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3AB4F26C" w14:textId="77777777" w:rsidR="00477336" w:rsidRPr="00F0328A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328A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0328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77336" w:rsidRPr="004D15AC" w14:paraId="358132D9" w14:textId="77777777" w:rsidTr="00AE459A">
        <w:trPr>
          <w:tblHeader/>
        </w:trPr>
        <w:tc>
          <w:tcPr>
            <w:tcW w:w="4284" w:type="dxa"/>
            <w:tcBorders>
              <w:top w:val="nil"/>
            </w:tcBorders>
          </w:tcPr>
          <w:p w14:paraId="7D9A5502" w14:textId="77777777" w:rsidR="00477336" w:rsidRPr="00F0328A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nil"/>
            </w:tcBorders>
          </w:tcPr>
          <w:p w14:paraId="24BC17C1" w14:textId="77777777" w:rsidR="00477336" w:rsidRPr="00F0328A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328A">
              <w:rPr>
                <w:rFonts w:ascii="Angsana New" w:hAnsi="Angsana New"/>
                <w:sz w:val="30"/>
                <w:szCs w:val="30"/>
              </w:rPr>
              <w:t>25</w:t>
            </w:r>
            <w:r w:rsidRPr="00F0328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top w:val="nil"/>
            </w:tcBorders>
          </w:tcPr>
          <w:p w14:paraId="5EE7FB7D" w14:textId="77777777" w:rsidR="00477336" w:rsidRPr="00F0328A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04A7C2FB" w14:textId="77777777" w:rsidR="00477336" w:rsidRPr="00F0328A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32EFBF1F" w14:textId="77777777" w:rsidR="00477336" w:rsidRPr="004D15AC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3283DAFC" w14:textId="503A9E93" w:rsidR="00477336" w:rsidRPr="00F0328A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328A">
              <w:rPr>
                <w:rFonts w:ascii="Angsana New" w:hAnsi="Angsana New"/>
                <w:sz w:val="30"/>
                <w:szCs w:val="30"/>
              </w:rPr>
              <w:t>25</w:t>
            </w:r>
            <w:r w:rsidRPr="00F0328A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0774BD68" w14:textId="77777777" w:rsidR="00477336" w:rsidRPr="00F0328A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2492F9AD" w14:textId="77777777" w:rsidR="00477336" w:rsidRPr="00F0328A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477336" w:rsidRPr="00D81A00" w14:paraId="4537EE1C" w14:textId="77777777" w:rsidTr="00AE459A">
        <w:trPr>
          <w:tblHeader/>
        </w:trPr>
        <w:tc>
          <w:tcPr>
            <w:tcW w:w="4284" w:type="dxa"/>
          </w:tcPr>
          <w:p w14:paraId="38886FDF" w14:textId="77777777" w:rsidR="00477336" w:rsidRPr="00F0328A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"/>
              </w:tabs>
              <w:spacing w:line="240" w:lineRule="auto"/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5388AF6" w14:textId="77777777" w:rsidR="00477336" w:rsidRPr="00F0328A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0328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7336" w:rsidRPr="00D81A00" w14:paraId="6CD04A34" w14:textId="77777777" w:rsidTr="00AE459A">
        <w:tc>
          <w:tcPr>
            <w:tcW w:w="4284" w:type="dxa"/>
          </w:tcPr>
          <w:p w14:paraId="0DB693D9" w14:textId="77777777" w:rsidR="00477336" w:rsidRPr="00F0328A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9"/>
                <w:tab w:val="left" w:pos="262"/>
              </w:tabs>
              <w:spacing w:line="240" w:lineRule="auto"/>
              <w:ind w:right="-10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0328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5130" w:type="dxa"/>
            <w:gridSpan w:val="7"/>
          </w:tcPr>
          <w:p w14:paraId="30529FFC" w14:textId="77777777" w:rsidR="00477336" w:rsidRPr="00F0328A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77336" w:rsidRPr="00D81A00" w14:paraId="3360A007" w14:textId="77777777" w:rsidTr="00AE459A">
        <w:tc>
          <w:tcPr>
            <w:tcW w:w="4284" w:type="dxa"/>
            <w:tcBorders>
              <w:bottom w:val="nil"/>
            </w:tcBorders>
          </w:tcPr>
          <w:p w14:paraId="0DBBADEC" w14:textId="77777777" w:rsidR="00477336" w:rsidRPr="0002707D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02707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6" w:type="dxa"/>
            <w:tcBorders>
              <w:bottom w:val="nil"/>
            </w:tcBorders>
          </w:tcPr>
          <w:p w14:paraId="740BE21D" w14:textId="60D9B2CE" w:rsidR="00477336" w:rsidRPr="00D0494F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294,448</w:t>
            </w:r>
          </w:p>
        </w:tc>
        <w:tc>
          <w:tcPr>
            <w:tcW w:w="284" w:type="dxa"/>
            <w:tcBorders>
              <w:bottom w:val="nil"/>
            </w:tcBorders>
          </w:tcPr>
          <w:p w14:paraId="06EE7943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5AEA33C" w14:textId="77777777" w:rsidR="00477336" w:rsidRPr="00A44644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60" w:right="-2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307,455</w:t>
            </w:r>
          </w:p>
        </w:tc>
        <w:tc>
          <w:tcPr>
            <w:tcW w:w="270" w:type="dxa"/>
            <w:tcBorders>
              <w:bottom w:val="nil"/>
            </w:tcBorders>
          </w:tcPr>
          <w:p w14:paraId="17B8E880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BBC36B7" w14:textId="5A1C2B43" w:rsidR="00477336" w:rsidRPr="002C1D21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70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294,448</w:t>
            </w:r>
          </w:p>
        </w:tc>
        <w:tc>
          <w:tcPr>
            <w:tcW w:w="270" w:type="dxa"/>
            <w:tcBorders>
              <w:bottom w:val="nil"/>
            </w:tcBorders>
          </w:tcPr>
          <w:p w14:paraId="6E8BD781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5D76594" w14:textId="77777777" w:rsidR="00477336" w:rsidRPr="00AA3254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307,455</w:t>
            </w:r>
          </w:p>
        </w:tc>
      </w:tr>
      <w:tr w:rsidR="00477336" w:rsidRPr="00D81A00" w14:paraId="263F92D0" w14:textId="77777777" w:rsidTr="00AE459A">
        <w:tc>
          <w:tcPr>
            <w:tcW w:w="4284" w:type="dxa"/>
            <w:tcBorders>
              <w:top w:val="nil"/>
              <w:bottom w:val="nil"/>
            </w:tcBorders>
          </w:tcPr>
          <w:p w14:paraId="1CE80E67" w14:textId="77777777" w:rsidR="00477336" w:rsidRPr="0002707D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9"/>
                <w:tab w:val="left" w:pos="166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02707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6" w:type="dxa"/>
            <w:tcBorders>
              <w:top w:val="nil"/>
              <w:bottom w:val="nil"/>
            </w:tcBorders>
            <w:vAlign w:val="bottom"/>
          </w:tcPr>
          <w:p w14:paraId="0D7D4170" w14:textId="1AAD5FE8" w:rsidR="00477336" w:rsidRPr="00D0494F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9442C1F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75D7135" w14:textId="77777777" w:rsidR="00477336" w:rsidRPr="00A44644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CCF731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5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033CCB9" w14:textId="7A5E1EC4" w:rsidR="00477336" w:rsidRPr="002C1D21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419857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57E3839" w14:textId="77777777" w:rsidR="00477336" w:rsidRPr="00AA3254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477336" w:rsidRPr="00D81A00" w14:paraId="5CF8A03B" w14:textId="77777777" w:rsidTr="00AE459A">
        <w:tc>
          <w:tcPr>
            <w:tcW w:w="4284" w:type="dxa"/>
            <w:tcBorders>
              <w:top w:val="nil"/>
              <w:bottom w:val="nil"/>
            </w:tcBorders>
          </w:tcPr>
          <w:p w14:paraId="6FF00090" w14:textId="77777777" w:rsidR="00477336" w:rsidRPr="0002707D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02707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02707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2707D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65528DB2" w14:textId="67FD8774" w:rsidR="00477336" w:rsidRPr="00B30118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34,079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B12C965" w14:textId="77777777" w:rsidR="00477336" w:rsidRPr="00DD3AC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0AC4F878" w14:textId="77777777" w:rsidR="00477336" w:rsidRPr="00B30118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37,511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7CBFBA" w14:textId="77777777" w:rsidR="00477336" w:rsidRPr="00B30118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9D41BE2" w14:textId="32CE742B" w:rsidR="00477336" w:rsidRPr="00B30118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34,079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3E9ABA" w14:textId="77777777" w:rsidR="00477336" w:rsidRPr="00B30118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1C27B15" w14:textId="77777777" w:rsidR="00477336" w:rsidRPr="00B30118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37,511</w:t>
            </w:r>
          </w:p>
        </w:tc>
      </w:tr>
      <w:tr w:rsidR="00477336" w:rsidRPr="002F48F1" w14:paraId="2F290305" w14:textId="77777777" w:rsidTr="00AE459A">
        <w:tc>
          <w:tcPr>
            <w:tcW w:w="4284" w:type="dxa"/>
            <w:tcBorders>
              <w:top w:val="nil"/>
              <w:bottom w:val="nil"/>
            </w:tcBorders>
          </w:tcPr>
          <w:p w14:paraId="4927DBD6" w14:textId="77777777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192989DF" w14:textId="2208A0D8" w:rsidR="00477336" w:rsidRPr="00D0494F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328,527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99ADD6B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2D2E8E" w14:textId="77777777" w:rsidR="00477336" w:rsidRPr="00A44644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60"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344,966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5FF1DF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CEF49E" w14:textId="781677C5" w:rsidR="00477336" w:rsidRPr="00D421BE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328,578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8B2DDB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6B304E" w14:textId="77777777" w:rsidR="00477336" w:rsidRPr="004C279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344,975</w:t>
            </w:r>
          </w:p>
        </w:tc>
      </w:tr>
      <w:tr w:rsidR="00477336" w:rsidRPr="002F48F1" w14:paraId="76C04451" w14:textId="77777777" w:rsidTr="00AE459A">
        <w:tc>
          <w:tcPr>
            <w:tcW w:w="4284" w:type="dxa"/>
            <w:tcBorders>
              <w:top w:val="nil"/>
              <w:bottom w:val="nil"/>
            </w:tcBorders>
          </w:tcPr>
          <w:p w14:paraId="536592C2" w14:textId="77777777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double" w:sz="4" w:space="0" w:color="auto"/>
              <w:bottom w:val="nil"/>
            </w:tcBorders>
          </w:tcPr>
          <w:p w14:paraId="7ABC024D" w14:textId="77777777" w:rsidR="00477336" w:rsidRPr="00D0494F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9B13E68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3FB3EE21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C3335D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7F966CA5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D2EB81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5EA18D8D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477336" w:rsidRPr="00D81A00" w14:paraId="4862EEB8" w14:textId="77777777" w:rsidTr="00AE459A">
        <w:tc>
          <w:tcPr>
            <w:tcW w:w="4284" w:type="dxa"/>
            <w:tcBorders>
              <w:top w:val="nil"/>
              <w:bottom w:val="nil"/>
            </w:tcBorders>
          </w:tcPr>
          <w:p w14:paraId="4909DF6C" w14:textId="77777777" w:rsidR="00477336" w:rsidRPr="005B1CD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B1C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1ACCFFCA" w14:textId="77777777" w:rsidR="00477336" w:rsidRPr="00D0494F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7D9BC9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7ECE38B8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477336" w:rsidRPr="00D81A00" w14:paraId="2D905CD5" w14:textId="77777777" w:rsidTr="00AE459A">
        <w:tc>
          <w:tcPr>
            <w:tcW w:w="4284" w:type="dxa"/>
            <w:tcBorders>
              <w:top w:val="nil"/>
              <w:bottom w:val="nil"/>
            </w:tcBorders>
          </w:tcPr>
          <w:p w14:paraId="166CD6B2" w14:textId="77777777" w:rsidR="00477336" w:rsidRPr="0002707D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02707D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6" w:type="dxa"/>
            <w:tcBorders>
              <w:top w:val="nil"/>
              <w:bottom w:val="nil"/>
            </w:tcBorders>
            <w:vAlign w:val="bottom"/>
          </w:tcPr>
          <w:p w14:paraId="687539F0" w14:textId="1788D3A4" w:rsidR="00477336" w:rsidRPr="001E275E" w:rsidRDefault="00AD481E" w:rsidP="00AD4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7"/>
              </w:tabs>
              <w:spacing w:line="240" w:lineRule="auto"/>
              <w:ind w:left="74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FB07E2">
              <w:rPr>
                <w:rFonts w:ascii="Angsana New" w:hAnsi="Angsana New"/>
                <w:sz w:val="30"/>
                <w:szCs w:val="30"/>
              </w:rPr>
              <w:t>1,385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43C8CC4" w14:textId="77777777" w:rsidR="00477336" w:rsidRPr="001E275E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1F14093" w14:textId="77777777" w:rsidR="00477336" w:rsidRPr="001E275E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70"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30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472D88" w14:textId="77777777" w:rsidR="00477336" w:rsidRPr="001E275E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8AA83FC" w14:textId="3A6147ED" w:rsidR="00477336" w:rsidRPr="001E275E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9642A0" w14:textId="77777777" w:rsidR="00477336" w:rsidRPr="001E275E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F86B311" w14:textId="77777777" w:rsidR="00477336" w:rsidRPr="001E275E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20" w:right="-2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477336" w:rsidRPr="00D81A00" w14:paraId="43156904" w14:textId="77777777" w:rsidTr="00AE459A">
        <w:tc>
          <w:tcPr>
            <w:tcW w:w="4284" w:type="dxa"/>
            <w:tcBorders>
              <w:top w:val="nil"/>
              <w:bottom w:val="nil"/>
            </w:tcBorders>
          </w:tcPr>
          <w:p w14:paraId="16462010" w14:textId="77777777" w:rsidR="00477336" w:rsidRPr="0002707D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02707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6" w:type="dxa"/>
            <w:tcBorders>
              <w:top w:val="nil"/>
              <w:bottom w:val="nil"/>
            </w:tcBorders>
            <w:vAlign w:val="bottom"/>
          </w:tcPr>
          <w:p w14:paraId="1B48C0A2" w14:textId="07925573" w:rsidR="00477336" w:rsidRPr="001E275E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58" w:right="-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112D0E1" w14:textId="77777777" w:rsidR="00477336" w:rsidRPr="001E275E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60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9E43342" w14:textId="250D1C3D" w:rsidR="00477336" w:rsidRPr="001E275E" w:rsidRDefault="00AD481E" w:rsidP="00AD4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58" w:right="-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47733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8F5DEB" w14:textId="77777777" w:rsidR="00477336" w:rsidRPr="001E275E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60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112CC45" w14:textId="41111169" w:rsidR="00477336" w:rsidRPr="001E275E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60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337357" w14:textId="77777777" w:rsidR="00477336" w:rsidRPr="001E275E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5DCCF9C" w14:textId="77777777" w:rsidR="00477336" w:rsidRPr="001E275E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477336" w:rsidRPr="00D81A00" w14:paraId="313E1302" w14:textId="77777777" w:rsidTr="00AE459A">
        <w:tc>
          <w:tcPr>
            <w:tcW w:w="4284" w:type="dxa"/>
            <w:tcBorders>
              <w:top w:val="nil"/>
              <w:bottom w:val="nil"/>
            </w:tcBorders>
          </w:tcPr>
          <w:p w14:paraId="276A9406" w14:textId="77777777" w:rsidR="00477336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02707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02707D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2707D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66" w:type="dxa"/>
            <w:tcBorders>
              <w:top w:val="nil"/>
              <w:bottom w:val="nil"/>
            </w:tcBorders>
            <w:vAlign w:val="bottom"/>
          </w:tcPr>
          <w:p w14:paraId="3EBD6E4A" w14:textId="33355AC5" w:rsidR="00477336" w:rsidRPr="001E275E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ind w:left="-58" w:right="-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14,147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43CEAFF" w14:textId="77777777" w:rsidR="00477336" w:rsidRPr="001E275E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60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00FF182" w14:textId="77777777" w:rsidR="00477336" w:rsidRPr="001E275E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6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B0DCE5" w14:textId="77777777" w:rsidR="00477336" w:rsidRPr="001E275E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60" w:right="-7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21720C6" w14:textId="72058B66" w:rsidR="00477336" w:rsidRPr="001E275E" w:rsidRDefault="00FB07E2" w:rsidP="00AD4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  <w:tab w:val="left" w:pos="826"/>
              </w:tabs>
              <w:ind w:left="-60" w:right="-37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510ED8" w14:textId="77777777" w:rsidR="00477336" w:rsidRPr="001E275E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CB32FCF" w14:textId="77777777" w:rsidR="00477336" w:rsidRPr="001E275E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6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77336" w:rsidRPr="00D81A00" w14:paraId="3FB29E52" w14:textId="77777777" w:rsidTr="00AE459A">
        <w:tc>
          <w:tcPr>
            <w:tcW w:w="4284" w:type="dxa"/>
            <w:tcBorders>
              <w:top w:val="nil"/>
              <w:bottom w:val="nil"/>
            </w:tcBorders>
          </w:tcPr>
          <w:p w14:paraId="356C027A" w14:textId="77777777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7D87E" w14:textId="2B909310" w:rsidR="00477336" w:rsidRPr="00D41DB9" w:rsidRDefault="00AD481E" w:rsidP="00AD4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7"/>
              </w:tabs>
              <w:ind w:left="69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</w:t>
            </w:r>
            <w:r w:rsidR="00FB07E2">
              <w:rPr>
                <w:rFonts w:ascii="Angsana New" w:hAnsi="Angsana New"/>
                <w:b/>
                <w:bCs/>
                <w:sz w:val="30"/>
                <w:szCs w:val="30"/>
              </w:rPr>
              <w:t>15,532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12908E7" w14:textId="77777777" w:rsidR="00477336" w:rsidRPr="00D41DB9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7696C" w14:textId="77777777" w:rsidR="00477336" w:rsidRPr="00D41DB9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60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A43676" w14:textId="77777777" w:rsidR="00477336" w:rsidRPr="00D41DB9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CA5217" w14:textId="264E609E" w:rsidR="00477336" w:rsidRPr="00D41DB9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15,532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BC14B3" w14:textId="77777777" w:rsidR="00477336" w:rsidRPr="00D41DB9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72D06C" w14:textId="77777777" w:rsidR="00477336" w:rsidRPr="00D41DB9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</w:tr>
      <w:tr w:rsidR="00477336" w:rsidRPr="00D81A00" w14:paraId="523581FD" w14:textId="77777777" w:rsidTr="00AE459A">
        <w:tc>
          <w:tcPr>
            <w:tcW w:w="4284" w:type="dxa"/>
            <w:tcBorders>
              <w:top w:val="nil"/>
              <w:bottom w:val="nil"/>
            </w:tcBorders>
          </w:tcPr>
          <w:p w14:paraId="11C7FF2B" w14:textId="5C8044E1" w:rsidR="00477336" w:rsidRPr="005B1CD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6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4094D030" w14:textId="77777777" w:rsidR="00477336" w:rsidRPr="00D0494F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03AACA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2FBBC9B2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477336" w:rsidRPr="00D81A00" w14:paraId="7353A64F" w14:textId="77777777" w:rsidTr="00AE459A">
        <w:tc>
          <w:tcPr>
            <w:tcW w:w="4284" w:type="dxa"/>
            <w:tcBorders>
              <w:top w:val="nil"/>
              <w:bottom w:val="nil"/>
            </w:tcBorders>
          </w:tcPr>
          <w:p w14:paraId="69C895F5" w14:textId="77777777" w:rsidR="00477336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4F2DCA0B" w14:textId="77777777" w:rsidR="00477336" w:rsidRPr="00D0494F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ACF35F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48014227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477336" w:rsidRPr="00AA3254" w14:paraId="6FA3E785" w14:textId="77777777" w:rsidTr="00AE459A">
        <w:tc>
          <w:tcPr>
            <w:tcW w:w="4284" w:type="dxa"/>
            <w:tcBorders>
              <w:top w:val="nil"/>
              <w:bottom w:val="nil"/>
            </w:tcBorders>
          </w:tcPr>
          <w:p w14:paraId="6B20243A" w14:textId="77777777" w:rsidR="00477336" w:rsidRPr="00972907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972907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4B1AA4E7" w14:textId="27475FC0" w:rsidR="00477336" w:rsidRPr="00D0494F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4,213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835180B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7E84DF1" w14:textId="77777777" w:rsidR="00477336" w:rsidRPr="00A44644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70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02D843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62F67A4" w14:textId="638AE990" w:rsidR="00477336" w:rsidRPr="002C1D21" w:rsidRDefault="00835B40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A7EE99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C792C44" w14:textId="77777777" w:rsidR="00477336" w:rsidRPr="00AA3254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9,788</w:t>
            </w:r>
          </w:p>
        </w:tc>
      </w:tr>
      <w:tr w:rsidR="00477336" w:rsidRPr="002420FB" w14:paraId="35F401C1" w14:textId="77777777" w:rsidTr="00AE459A">
        <w:tc>
          <w:tcPr>
            <w:tcW w:w="4284" w:type="dxa"/>
            <w:tcBorders>
              <w:top w:val="nil"/>
              <w:bottom w:val="nil"/>
            </w:tcBorders>
          </w:tcPr>
          <w:p w14:paraId="7DF5C9B5" w14:textId="77777777" w:rsidR="00477336" w:rsidRPr="00972907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97290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6" w:type="dxa"/>
            <w:tcBorders>
              <w:top w:val="nil"/>
              <w:bottom w:val="nil"/>
            </w:tcBorders>
            <w:vAlign w:val="bottom"/>
          </w:tcPr>
          <w:p w14:paraId="59481046" w14:textId="783108A9" w:rsidR="00477336" w:rsidRPr="00D0494F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CA54072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60" w:right="-7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AA62849" w14:textId="77777777" w:rsidR="00477336" w:rsidRPr="00A44644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2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644E50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60" w:right="-7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A1D2C13" w14:textId="76ED3BEC" w:rsidR="00477336" w:rsidRPr="002C1D21" w:rsidRDefault="00835B40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23,965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C30CD03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735CC87" w14:textId="77777777" w:rsidR="00477336" w:rsidRPr="00AA3254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22,080</w:t>
            </w:r>
          </w:p>
        </w:tc>
      </w:tr>
      <w:tr w:rsidR="00477336" w:rsidRPr="002420FB" w14:paraId="0ACD8A9B" w14:textId="77777777" w:rsidTr="00AE459A">
        <w:tc>
          <w:tcPr>
            <w:tcW w:w="4284" w:type="dxa"/>
            <w:tcBorders>
              <w:top w:val="nil"/>
              <w:bottom w:val="nil"/>
            </w:tcBorders>
          </w:tcPr>
          <w:p w14:paraId="6CF4111E" w14:textId="77777777" w:rsidR="00477336" w:rsidRPr="00972907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97290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7290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972907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66" w:type="dxa"/>
            <w:tcBorders>
              <w:top w:val="nil"/>
              <w:bottom w:val="single" w:sz="4" w:space="0" w:color="auto"/>
            </w:tcBorders>
            <w:vAlign w:val="bottom"/>
          </w:tcPr>
          <w:p w14:paraId="6A419B17" w14:textId="33797A65" w:rsidR="00FB07E2" w:rsidRPr="001E275E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1E7B079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60" w:right="-7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6069FA1B" w14:textId="77777777" w:rsidR="00477336" w:rsidRPr="00A44644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2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ACCA3A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60" w:right="-7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BD70CE7" w14:textId="0620CC31" w:rsidR="00477336" w:rsidRPr="00B30118" w:rsidRDefault="00835B40" w:rsidP="007C62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16E118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CC63433" w14:textId="77777777" w:rsidR="00477336" w:rsidRPr="00355561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709</w:t>
            </w:r>
          </w:p>
        </w:tc>
      </w:tr>
      <w:tr w:rsidR="00477336" w:rsidRPr="00491142" w14:paraId="55CF5AC6" w14:textId="77777777" w:rsidTr="00AE459A">
        <w:tc>
          <w:tcPr>
            <w:tcW w:w="4284" w:type="dxa"/>
            <w:tcBorders>
              <w:top w:val="nil"/>
              <w:bottom w:val="nil"/>
            </w:tcBorders>
          </w:tcPr>
          <w:p w14:paraId="0A4B1C60" w14:textId="77777777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7E8C4DF6" w14:textId="5C115757" w:rsidR="00477336" w:rsidRPr="00B30118" w:rsidRDefault="00FB07E2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4,213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797D452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B934AA" w14:textId="77777777" w:rsidR="00477336" w:rsidRPr="00A44644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10,956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2646A8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718043" w14:textId="1DD0CD0C" w:rsidR="00477336" w:rsidRPr="001E275E" w:rsidRDefault="00835B40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28,178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524D06" w14:textId="77777777" w:rsidR="00477336" w:rsidRPr="002C1D21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61D258" w14:textId="77777777" w:rsidR="00477336" w:rsidRPr="004C2795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32,577</w:t>
            </w:r>
          </w:p>
        </w:tc>
      </w:tr>
      <w:tr w:rsidR="00477336" w:rsidRPr="00491142" w14:paraId="411B70F7" w14:textId="77777777" w:rsidTr="00AE459A">
        <w:tc>
          <w:tcPr>
            <w:tcW w:w="4284" w:type="dxa"/>
            <w:tcBorders>
              <w:top w:val="nil"/>
              <w:bottom w:val="nil"/>
            </w:tcBorders>
          </w:tcPr>
          <w:p w14:paraId="0EDA51D9" w14:textId="77777777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6882A53B" w14:textId="77777777" w:rsidR="00477336" w:rsidRPr="00D0494F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709B97F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B1E4103" w14:textId="77777777" w:rsidR="00477336" w:rsidRPr="00355561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B0DDF0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63F35D3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00C03C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1DB9CCE" w14:textId="77777777" w:rsidR="00477336" w:rsidRPr="00355561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77336" w:rsidRPr="00491142" w14:paraId="7D899D01" w14:textId="77777777" w:rsidTr="00AE459A">
        <w:tc>
          <w:tcPr>
            <w:tcW w:w="4284" w:type="dxa"/>
            <w:tcBorders>
              <w:top w:val="nil"/>
              <w:bottom w:val="nil"/>
            </w:tcBorders>
          </w:tcPr>
          <w:p w14:paraId="54C97D4F" w14:textId="77777777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42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50D927C6" w14:textId="77777777" w:rsidR="00477336" w:rsidRPr="00D0494F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5D7BC3C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05D1374" w14:textId="77777777" w:rsidR="00477336" w:rsidRPr="00355561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C011D1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C788678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CB9A10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BE223F1" w14:textId="77777777" w:rsidR="00477336" w:rsidRPr="00355561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77336" w:rsidRPr="001C0947" w14:paraId="5E1DE70E" w14:textId="77777777" w:rsidTr="00AE459A">
        <w:trPr>
          <w:trHeight w:val="400"/>
        </w:trPr>
        <w:tc>
          <w:tcPr>
            <w:tcW w:w="4284" w:type="dxa"/>
            <w:tcBorders>
              <w:top w:val="nil"/>
              <w:bottom w:val="nil"/>
            </w:tcBorders>
          </w:tcPr>
          <w:p w14:paraId="23592201" w14:textId="77777777" w:rsidR="00477336" w:rsidRPr="00840878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84087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2D7A56E8" w14:textId="46ED0393" w:rsidR="00477336" w:rsidRPr="00D0494F" w:rsidRDefault="00835B40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75,044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964D441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882"/>
              </w:tabs>
              <w:spacing w:line="240" w:lineRule="auto"/>
              <w:ind w:left="-108" w:right="-77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C2F9083" w14:textId="77777777" w:rsidR="00477336" w:rsidRPr="000A6F76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60,180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C7D5B3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  <w:tab w:val="decimal" w:pos="882"/>
              </w:tabs>
              <w:ind w:left="-108" w:right="-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85DDAEB" w14:textId="54ABC205" w:rsidR="00477336" w:rsidRPr="002C1D21" w:rsidRDefault="00835B40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73,715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A42743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ind w:left="-60" w:right="-1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B831087" w14:textId="77777777" w:rsidR="00477336" w:rsidRPr="00AA3254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58,059</w:t>
            </w:r>
          </w:p>
        </w:tc>
      </w:tr>
      <w:tr w:rsidR="00477336" w:rsidRPr="000F26F2" w14:paraId="0C1FB3CD" w14:textId="77777777" w:rsidTr="00AE459A">
        <w:trPr>
          <w:trHeight w:val="416"/>
        </w:trPr>
        <w:tc>
          <w:tcPr>
            <w:tcW w:w="4284" w:type="dxa"/>
            <w:tcBorders>
              <w:top w:val="nil"/>
              <w:bottom w:val="nil"/>
            </w:tcBorders>
          </w:tcPr>
          <w:p w14:paraId="3C35E006" w14:textId="77777777" w:rsidR="00477336" w:rsidRPr="00840878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84087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84087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840878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79E01B25" w14:textId="0DAF0B6D" w:rsidR="00477336" w:rsidRPr="00D0494F" w:rsidRDefault="00835B40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57E59E5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u w:val="double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7B4B7EFA" w14:textId="77777777" w:rsidR="00477336" w:rsidRPr="000A6F76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534664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83"/>
              </w:tabs>
              <w:spacing w:line="240" w:lineRule="auto"/>
              <w:ind w:left="-213" w:right="-108" w:firstLine="15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7C030B1" w14:textId="5C3F2ACF" w:rsidR="00477336" w:rsidRPr="002C1D21" w:rsidRDefault="00835B40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1898EA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left="-60" w:right="-1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1AF4611" w14:textId="77777777" w:rsidR="00477336" w:rsidRPr="00AA3254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  <w:tr w:rsidR="00477336" w:rsidRPr="001C0947" w14:paraId="35CC3018" w14:textId="77777777" w:rsidTr="00AE459A">
        <w:trPr>
          <w:trHeight w:val="416"/>
        </w:trPr>
        <w:tc>
          <w:tcPr>
            <w:tcW w:w="4284" w:type="dxa"/>
            <w:tcBorders>
              <w:top w:val="nil"/>
              <w:bottom w:val="nil"/>
            </w:tcBorders>
          </w:tcPr>
          <w:p w14:paraId="374166BC" w14:textId="77777777" w:rsidR="00477336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30F1B07" w14:textId="2091CDD8" w:rsidR="00477336" w:rsidRPr="002A364B" w:rsidRDefault="00835B40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75,049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58CC87D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F4414C" w14:textId="77777777" w:rsidR="00477336" w:rsidRPr="00491142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60,406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79CAEF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7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6B3A38" w14:textId="1AE6C387" w:rsidR="00477336" w:rsidRPr="002A364B" w:rsidRDefault="00835B40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73,720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A558E0" w14:textId="77777777" w:rsidR="00477336" w:rsidRPr="003A3F5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956"/>
              </w:tabs>
              <w:ind w:left="-60" w:right="-1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4F5DBF" w14:textId="77777777" w:rsidR="00477336" w:rsidRPr="00491142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58,285</w:t>
            </w:r>
          </w:p>
        </w:tc>
      </w:tr>
      <w:tr w:rsidR="00477336" w:rsidRPr="001C0947" w14:paraId="3D78901A" w14:textId="77777777" w:rsidTr="00AE459A">
        <w:trPr>
          <w:trHeight w:val="416"/>
        </w:trPr>
        <w:tc>
          <w:tcPr>
            <w:tcW w:w="4284" w:type="dxa"/>
            <w:tcBorders>
              <w:top w:val="nil"/>
              <w:bottom w:val="nil"/>
            </w:tcBorders>
          </w:tcPr>
          <w:p w14:paraId="755DDC09" w14:textId="77777777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nil"/>
            </w:tcBorders>
          </w:tcPr>
          <w:p w14:paraId="2CCF44E0" w14:textId="77777777" w:rsidR="00477336" w:rsidRPr="00D0494F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69205BE" w14:textId="77777777" w:rsidR="00477336" w:rsidRPr="006136EC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AF2FE9F" w14:textId="77777777" w:rsidR="00477336" w:rsidRPr="00355561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1F073B" w14:textId="77777777" w:rsidR="00477336" w:rsidRPr="006136EC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C654ABC" w14:textId="77777777" w:rsidR="00477336" w:rsidRPr="002C1D21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F0E224" w14:textId="77777777" w:rsidR="00477336" w:rsidRPr="006136EC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936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82062BB" w14:textId="77777777" w:rsidR="00477336" w:rsidRPr="00355561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  <w:tab w:val="decimal" w:pos="93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77336" w:rsidRPr="001C0947" w14:paraId="1E1D6008" w14:textId="77777777" w:rsidTr="00AE459A">
        <w:trPr>
          <w:trHeight w:val="416"/>
        </w:trPr>
        <w:tc>
          <w:tcPr>
            <w:tcW w:w="4284" w:type="dxa"/>
            <w:tcBorders>
              <w:top w:val="nil"/>
              <w:bottom w:val="nil"/>
            </w:tcBorders>
          </w:tcPr>
          <w:p w14:paraId="553D0C10" w14:textId="77777777" w:rsidR="00477336" w:rsidRPr="006136EC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36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 w:rsidRPr="006136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66" w:type="dxa"/>
            <w:tcBorders>
              <w:top w:val="nil"/>
              <w:bottom w:val="nil"/>
            </w:tcBorders>
          </w:tcPr>
          <w:p w14:paraId="22049AC1" w14:textId="77777777" w:rsidR="00477336" w:rsidRPr="00D0494F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5B1A8E5" w14:textId="77777777" w:rsidR="00477336" w:rsidRPr="006136EC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BA9174F" w14:textId="77777777" w:rsidR="00477336" w:rsidRPr="00355561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EFFB6F" w14:textId="77777777" w:rsidR="00477336" w:rsidRPr="006136EC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18D7A9C" w14:textId="77777777" w:rsidR="00477336" w:rsidRPr="002C1D21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A58FBD" w14:textId="77777777" w:rsidR="00477336" w:rsidRPr="006136EC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936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987E9B3" w14:textId="77777777" w:rsidR="00477336" w:rsidRPr="00355561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  <w:tab w:val="decimal" w:pos="93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77336" w:rsidRPr="00AA59A3" w14:paraId="65C156D5" w14:textId="77777777" w:rsidTr="00AE459A">
        <w:trPr>
          <w:trHeight w:val="416"/>
        </w:trPr>
        <w:tc>
          <w:tcPr>
            <w:tcW w:w="4284" w:type="dxa"/>
            <w:tcBorders>
              <w:top w:val="nil"/>
              <w:bottom w:val="nil"/>
            </w:tcBorders>
          </w:tcPr>
          <w:p w14:paraId="67F9CAE0" w14:textId="77777777" w:rsidR="00477336" w:rsidRPr="00D81A00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087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6" w:type="dxa"/>
            <w:tcBorders>
              <w:top w:val="nil"/>
              <w:bottom w:val="single" w:sz="4" w:space="0" w:color="auto"/>
            </w:tcBorders>
          </w:tcPr>
          <w:p w14:paraId="74E8E783" w14:textId="6AF755B8" w:rsidR="00477336" w:rsidRPr="002A364B" w:rsidRDefault="00835B40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2,356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6067B43" w14:textId="77777777" w:rsidR="00477336" w:rsidRPr="006136EC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61B377C1" w14:textId="77777777" w:rsidR="00477336" w:rsidRPr="00AA59A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0"/>
              </w:tabs>
              <w:spacing w:line="240" w:lineRule="auto"/>
              <w:ind w:left="323" w:right="-2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17,870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060CB7" w14:textId="77777777" w:rsidR="00477336" w:rsidRPr="00AA59A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C22AE03" w14:textId="35B34725" w:rsidR="00477336" w:rsidRPr="00AA59A3" w:rsidRDefault="00835B40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7A6149" w14:textId="77777777" w:rsidR="00477336" w:rsidRPr="006136EC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936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6F31032" w14:textId="77777777" w:rsidR="00477336" w:rsidRPr="00AA59A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2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16,304</w:t>
            </w:r>
          </w:p>
        </w:tc>
      </w:tr>
      <w:tr w:rsidR="00477336" w:rsidRPr="001C0947" w14:paraId="52FEED34" w14:textId="77777777" w:rsidTr="00AE459A">
        <w:trPr>
          <w:trHeight w:val="416"/>
        </w:trPr>
        <w:tc>
          <w:tcPr>
            <w:tcW w:w="4284" w:type="dxa"/>
            <w:tcBorders>
              <w:top w:val="nil"/>
              <w:bottom w:val="nil"/>
            </w:tcBorders>
          </w:tcPr>
          <w:p w14:paraId="452D0F35" w14:textId="77777777" w:rsidR="00477336" w:rsidRPr="00840878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 w:right="-1098"/>
              <w:rPr>
                <w:rFonts w:ascii="Angsana New" w:hAnsi="Angsana New"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6CAD3852" w14:textId="5859078F" w:rsidR="00477336" w:rsidRPr="00D0494F" w:rsidRDefault="00835B40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2,356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C569A59" w14:textId="77777777" w:rsidR="00477336" w:rsidRPr="006136EC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6C2C36" w14:textId="77777777" w:rsidR="00477336" w:rsidRPr="00355561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2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17,870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E8F254" w14:textId="77777777" w:rsidR="00477336" w:rsidRPr="006136EC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A54AC6" w14:textId="2560A147" w:rsidR="00477336" w:rsidRPr="00AA59A3" w:rsidRDefault="00835B40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2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3241A1" w14:textId="77777777" w:rsidR="00477336" w:rsidRPr="006136EC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936"/>
              </w:tabs>
              <w:ind w:left="-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0CA410" w14:textId="77777777" w:rsidR="00477336" w:rsidRPr="00AA59A3" w:rsidRDefault="00477336" w:rsidP="0047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233" w:right="-2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7832">
              <w:rPr>
                <w:rFonts w:ascii="Angsana New" w:hAnsi="Angsana New"/>
                <w:b/>
                <w:bCs/>
                <w:sz w:val="30"/>
                <w:szCs w:val="30"/>
              </w:rPr>
              <w:t>16,304</w:t>
            </w:r>
          </w:p>
        </w:tc>
      </w:tr>
    </w:tbl>
    <w:p w14:paraId="108A1C2C" w14:textId="6FE9841E" w:rsidR="00AE459A" w:rsidRDefault="00AE459A" w:rsidP="00AE459A">
      <w:pPr>
        <w:tabs>
          <w:tab w:val="clear" w:pos="227"/>
          <w:tab w:val="clear" w:pos="454"/>
          <w:tab w:val="clear" w:pos="680"/>
          <w:tab w:val="clear" w:pos="907"/>
          <w:tab w:val="left" w:pos="0"/>
          <w:tab w:val="left" w:pos="360"/>
          <w:tab w:val="left" w:pos="720"/>
        </w:tabs>
      </w:pPr>
    </w:p>
    <w:p w14:paraId="6C7E56B3" w14:textId="6ACE19AF" w:rsidR="00AE459A" w:rsidRPr="00E241C6" w:rsidRDefault="00AE459A" w:rsidP="00AE459A">
      <w:pPr>
        <w:tabs>
          <w:tab w:val="clear" w:pos="227"/>
          <w:tab w:val="clear" w:pos="454"/>
          <w:tab w:val="clear" w:pos="680"/>
          <w:tab w:val="clear" w:pos="907"/>
          <w:tab w:val="left" w:pos="0"/>
          <w:tab w:val="left" w:pos="360"/>
          <w:tab w:val="left" w:pos="720"/>
        </w:tabs>
        <w:rPr>
          <w:vanish/>
        </w:rPr>
      </w:pPr>
      <w:r>
        <w:br/>
        <w:t xml:space="preserve">       </w:t>
      </w:r>
    </w:p>
    <w:p w14:paraId="2E262BDE" w14:textId="77777777" w:rsidR="00C37736" w:rsidRDefault="00C37736" w:rsidP="00AE4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25"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สัญญาที่สำคัญกับกิจการที่เกี่ยวข้องกัน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64985730" w14:textId="77777777" w:rsidR="00AE459A" w:rsidRDefault="00AE459A" w:rsidP="00AE4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F145839" w14:textId="3CDF7BAC" w:rsidR="008543E1" w:rsidRDefault="00566A72" w:rsidP="00AE4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25"/>
        <w:jc w:val="thaiDistribute"/>
        <w:rPr>
          <w:rFonts w:ascii="Angsana New" w:hAnsi="Angsana New"/>
          <w:sz w:val="30"/>
          <w:szCs w:val="30"/>
        </w:rPr>
      </w:pPr>
      <w:r w:rsidRPr="00E16865">
        <w:rPr>
          <w:rFonts w:ascii="Angsana New" w:hAnsi="Angsana New" w:hint="cs"/>
          <w:sz w:val="30"/>
          <w:szCs w:val="30"/>
          <w:cs/>
        </w:rPr>
        <w:t xml:space="preserve">ณ </w:t>
      </w:r>
      <w:r w:rsidR="00C37736" w:rsidRPr="00E1686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477336">
        <w:rPr>
          <w:rFonts w:ascii="Angsana New" w:hAnsi="Angsana New"/>
          <w:sz w:val="30"/>
          <w:szCs w:val="30"/>
        </w:rPr>
        <w:t xml:space="preserve">30 </w:t>
      </w:r>
      <w:r w:rsidR="00477336">
        <w:rPr>
          <w:rFonts w:ascii="Angsana New" w:hAnsi="Angsana New" w:hint="cs"/>
          <w:sz w:val="30"/>
          <w:szCs w:val="30"/>
          <w:cs/>
        </w:rPr>
        <w:t>มิถุนายน</w:t>
      </w:r>
      <w:r w:rsidR="00F85966">
        <w:rPr>
          <w:rFonts w:ascii="Angsana New" w:hAnsi="Angsana New" w:hint="cs"/>
          <w:sz w:val="30"/>
          <w:szCs w:val="30"/>
          <w:cs/>
        </w:rPr>
        <w:t xml:space="preserve"> </w:t>
      </w:r>
      <w:r w:rsidR="00F85966">
        <w:rPr>
          <w:rFonts w:ascii="Angsana New" w:hAnsi="Angsana New"/>
          <w:sz w:val="30"/>
          <w:szCs w:val="30"/>
        </w:rPr>
        <w:t>2565</w:t>
      </w:r>
      <w:r w:rsidR="00C37736" w:rsidRPr="002A364B">
        <w:rPr>
          <w:rFonts w:ascii="Angsana New" w:hAnsi="Angsana New" w:hint="cs"/>
          <w:sz w:val="30"/>
          <w:szCs w:val="30"/>
          <w:cs/>
        </w:rPr>
        <w:t xml:space="preserve"> บริษัทใหญ่ค้ำ</w:t>
      </w:r>
      <w:r w:rsidR="00C37736" w:rsidRPr="00DC1F24">
        <w:rPr>
          <w:rFonts w:ascii="Angsana New" w:hAnsi="Angsana New" w:hint="cs"/>
          <w:sz w:val="30"/>
          <w:szCs w:val="30"/>
          <w:cs/>
        </w:rPr>
        <w:t>ประกัน</w:t>
      </w:r>
      <w:r w:rsidR="00275274" w:rsidRPr="00DC1F24">
        <w:rPr>
          <w:rFonts w:ascii="Angsana New" w:hAnsi="Angsana New" w:hint="cs"/>
          <w:sz w:val="30"/>
          <w:szCs w:val="30"/>
          <w:cs/>
        </w:rPr>
        <w:t>วง</w:t>
      </w:r>
      <w:r w:rsidR="00C37736" w:rsidRPr="00DC1F24">
        <w:rPr>
          <w:rFonts w:ascii="Angsana New" w:hAnsi="Angsana New" w:hint="cs"/>
          <w:sz w:val="30"/>
          <w:szCs w:val="30"/>
          <w:cs/>
        </w:rPr>
        <w:t>เงินสินเชื่อที่บริษัทได้รับจากธนาคาร</w:t>
      </w:r>
      <w:r w:rsidR="00C37736" w:rsidRPr="0079519D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35B40">
        <w:rPr>
          <w:rFonts w:ascii="Angsana New" w:hAnsi="Angsana New"/>
          <w:sz w:val="30"/>
          <w:szCs w:val="30"/>
        </w:rPr>
        <w:t>6.1</w:t>
      </w:r>
      <w:r w:rsidR="00E16865" w:rsidRPr="0079519D">
        <w:rPr>
          <w:rFonts w:ascii="Angsana New" w:hAnsi="Angsana New"/>
          <w:sz w:val="30"/>
          <w:szCs w:val="30"/>
        </w:rPr>
        <w:t xml:space="preserve"> </w:t>
      </w:r>
      <w:r w:rsidR="00C37736" w:rsidRPr="0079519D">
        <w:rPr>
          <w:rFonts w:ascii="Angsana New" w:hAnsi="Angsana New" w:hint="cs"/>
          <w:sz w:val="30"/>
          <w:szCs w:val="30"/>
          <w:cs/>
        </w:rPr>
        <w:t xml:space="preserve">ล้านเหรียญสหรัฐอเมริกา </w:t>
      </w:r>
      <w:r w:rsidR="00EE2FF0" w:rsidRPr="0079519D">
        <w:rPr>
          <w:rFonts w:ascii="Angsana New" w:hAnsi="Angsana New" w:hint="cs"/>
          <w:i/>
          <w:iCs/>
          <w:sz w:val="30"/>
          <w:szCs w:val="30"/>
          <w:cs/>
        </w:rPr>
        <w:t>(เทียบเท่าจำนวนเงิ</w:t>
      </w:r>
      <w:r w:rsidRPr="0079519D">
        <w:rPr>
          <w:rFonts w:ascii="Angsana New" w:hAnsi="Angsana New" w:hint="cs"/>
          <w:i/>
          <w:iCs/>
          <w:sz w:val="30"/>
          <w:szCs w:val="30"/>
          <w:cs/>
        </w:rPr>
        <w:t xml:space="preserve">น </w:t>
      </w:r>
      <w:r w:rsidR="00835B40">
        <w:rPr>
          <w:rFonts w:ascii="Angsana New" w:hAnsi="Angsana New"/>
          <w:i/>
          <w:iCs/>
          <w:sz w:val="30"/>
          <w:szCs w:val="30"/>
        </w:rPr>
        <w:t>216.33</w:t>
      </w:r>
      <w:r w:rsidR="00C37736" w:rsidRPr="0079519D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  <w:r w:rsidR="00C37736" w:rsidRPr="0079519D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35B40">
        <w:rPr>
          <w:rFonts w:ascii="Angsana New" w:hAnsi="Angsana New"/>
          <w:sz w:val="30"/>
          <w:szCs w:val="30"/>
        </w:rPr>
        <w:t>775</w:t>
      </w:r>
      <w:r w:rsidR="00C37736" w:rsidRPr="0079519D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78022A" w:rsidRPr="0079519D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E535D9" w:rsidRPr="0079519D">
        <w:rPr>
          <w:rFonts w:ascii="Angsana New" w:hAnsi="Angsana New"/>
          <w:i/>
          <w:iCs/>
          <w:sz w:val="30"/>
          <w:szCs w:val="30"/>
        </w:rPr>
        <w:t>30</w:t>
      </w:r>
      <w:r w:rsidR="0078022A" w:rsidRPr="0079519D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 </w:t>
      </w:r>
      <w:r w:rsidR="00E535D9" w:rsidRPr="0079519D">
        <w:rPr>
          <w:rFonts w:ascii="Angsana New" w:hAnsi="Angsana New"/>
          <w:i/>
          <w:iCs/>
          <w:sz w:val="30"/>
          <w:szCs w:val="30"/>
        </w:rPr>
        <w:t>256</w:t>
      </w:r>
      <w:r w:rsidR="00DC1F24" w:rsidRPr="0079519D">
        <w:rPr>
          <w:rFonts w:ascii="Angsana New" w:hAnsi="Angsana New"/>
          <w:i/>
          <w:iCs/>
          <w:sz w:val="30"/>
          <w:szCs w:val="30"/>
        </w:rPr>
        <w:t>4</w:t>
      </w:r>
      <w:r w:rsidR="00C37736" w:rsidRPr="0079519D">
        <w:rPr>
          <w:rFonts w:ascii="Angsana New" w:hAnsi="Angsana New" w:hint="cs"/>
          <w:i/>
          <w:iCs/>
          <w:sz w:val="30"/>
          <w:szCs w:val="30"/>
          <w:cs/>
        </w:rPr>
        <w:t xml:space="preserve"> : จำนวน</w:t>
      </w:r>
      <w:r w:rsidR="00E535D9" w:rsidRPr="0079519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535D9" w:rsidRPr="0079519D">
        <w:rPr>
          <w:rFonts w:ascii="Angsana New" w:hAnsi="Angsana New"/>
          <w:i/>
          <w:iCs/>
          <w:sz w:val="30"/>
          <w:szCs w:val="30"/>
        </w:rPr>
        <w:t xml:space="preserve">6.1 </w:t>
      </w:r>
      <w:r w:rsidR="00B356B2" w:rsidRPr="0079519D">
        <w:rPr>
          <w:rFonts w:ascii="Angsana New" w:hAnsi="Angsana New"/>
          <w:i/>
          <w:iCs/>
          <w:sz w:val="30"/>
          <w:szCs w:val="30"/>
        </w:rPr>
        <w:br/>
      </w:r>
      <w:r w:rsidR="00C37736" w:rsidRPr="0079519D">
        <w:rPr>
          <w:rFonts w:ascii="Angsana New" w:hAnsi="Angsana New" w:hint="cs"/>
          <w:i/>
          <w:iCs/>
          <w:sz w:val="30"/>
          <w:szCs w:val="30"/>
          <w:cs/>
        </w:rPr>
        <w:t>ล้านเหรียญสหรั</w:t>
      </w:r>
      <w:r w:rsidR="0078022A" w:rsidRPr="0079519D">
        <w:rPr>
          <w:rFonts w:ascii="Angsana New" w:hAnsi="Angsana New" w:hint="cs"/>
          <w:i/>
          <w:iCs/>
          <w:sz w:val="30"/>
          <w:szCs w:val="30"/>
          <w:cs/>
        </w:rPr>
        <w:t>ฐอเมริกา (เทียบเท่าจำนวนเงิน</w:t>
      </w:r>
      <w:r w:rsidR="00EE2FF0" w:rsidRPr="0079519D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F5168D" w:rsidRPr="0079519D">
        <w:rPr>
          <w:rFonts w:ascii="Angsana New" w:hAnsi="Angsana New"/>
          <w:i/>
          <w:iCs/>
          <w:sz w:val="30"/>
          <w:szCs w:val="30"/>
        </w:rPr>
        <w:t>207.95</w:t>
      </w:r>
      <w:r w:rsidR="00C37736" w:rsidRPr="0079519D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 และ </w:t>
      </w:r>
      <w:r w:rsidR="00E535D9" w:rsidRPr="0079519D">
        <w:rPr>
          <w:rFonts w:ascii="Angsana New" w:hAnsi="Angsana New"/>
          <w:i/>
          <w:iCs/>
          <w:sz w:val="30"/>
          <w:szCs w:val="30"/>
        </w:rPr>
        <w:t>775</w:t>
      </w:r>
      <w:r w:rsidR="002A364B" w:rsidRPr="0079519D">
        <w:rPr>
          <w:rFonts w:ascii="Angsana New" w:hAnsi="Angsana New"/>
          <w:i/>
          <w:iCs/>
          <w:sz w:val="30"/>
          <w:szCs w:val="30"/>
        </w:rPr>
        <w:t xml:space="preserve"> </w:t>
      </w:r>
      <w:r w:rsidR="00C37736" w:rsidRPr="0079519D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="00C37736" w:rsidRPr="00E16865">
        <w:rPr>
          <w:rFonts w:ascii="Angsana New" w:hAnsi="Angsana New" w:hint="cs"/>
          <w:sz w:val="30"/>
          <w:szCs w:val="30"/>
          <w:cs/>
        </w:rPr>
        <w:t xml:space="preserve"> </w:t>
      </w:r>
      <w:r w:rsidR="00C17887" w:rsidRPr="00E16865">
        <w:rPr>
          <w:rFonts w:ascii="Angsana New" w:hAnsi="Angsana New" w:hint="cs"/>
          <w:sz w:val="30"/>
          <w:szCs w:val="30"/>
        </w:rPr>
        <w:tab/>
      </w:r>
    </w:p>
    <w:p w14:paraId="0DAA3535" w14:textId="4D48A812" w:rsidR="006D0F81" w:rsidRPr="00267A33" w:rsidRDefault="00267A33" w:rsidP="00267A3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55C7E07C" w14:textId="77777777" w:rsidR="006D0F81" w:rsidRPr="00E661B0" w:rsidRDefault="006D0F81" w:rsidP="006D0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</w:rPr>
      </w:pPr>
    </w:p>
    <w:tbl>
      <w:tblPr>
        <w:tblW w:w="9295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19"/>
        <w:gridCol w:w="1080"/>
        <w:gridCol w:w="270"/>
        <w:gridCol w:w="1080"/>
        <w:gridCol w:w="270"/>
        <w:gridCol w:w="1080"/>
        <w:gridCol w:w="180"/>
        <w:gridCol w:w="1116"/>
      </w:tblGrid>
      <w:tr w:rsidR="006D0F81" w:rsidRPr="006D0F81" w14:paraId="568B1591" w14:textId="77777777" w:rsidTr="00D440AB">
        <w:trPr>
          <w:cantSplit/>
          <w:trHeight w:val="428"/>
          <w:tblHeader/>
        </w:trPr>
        <w:tc>
          <w:tcPr>
            <w:tcW w:w="4219" w:type="dxa"/>
            <w:vAlign w:val="bottom"/>
            <w:hideMark/>
          </w:tcPr>
          <w:p w14:paraId="6FFBD1A8" w14:textId="77777777" w:rsidR="006D0F81" w:rsidRPr="0004138B" w:rsidRDefault="006D0F81" w:rsidP="0004138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AA7075A" w14:textId="77777777" w:rsidR="006D0F81" w:rsidRPr="0004138B" w:rsidRDefault="006D0F81" w:rsidP="0004138B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4138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64D1E222" w14:textId="77777777" w:rsidR="006D0F81" w:rsidRPr="0004138B" w:rsidRDefault="006D0F81" w:rsidP="0004138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vAlign w:val="bottom"/>
          </w:tcPr>
          <w:p w14:paraId="62DD1568" w14:textId="77777777" w:rsidR="006D0F81" w:rsidRPr="0004138B" w:rsidRDefault="006D0F81" w:rsidP="0004138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  <w:r w:rsidRPr="0004138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6772" w:rsidRPr="009A4B73" w14:paraId="43E9FBBB" w14:textId="77777777" w:rsidTr="00D440AB">
        <w:trPr>
          <w:cantSplit/>
          <w:trHeight w:val="825"/>
          <w:tblHeader/>
        </w:trPr>
        <w:tc>
          <w:tcPr>
            <w:tcW w:w="4219" w:type="dxa"/>
            <w:vAlign w:val="bottom"/>
          </w:tcPr>
          <w:p w14:paraId="30C72CE6" w14:textId="77777777" w:rsidR="00D56772" w:rsidRPr="0004138B" w:rsidRDefault="00D56772" w:rsidP="00D5677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1001E7" w14:textId="77777777" w:rsidR="00D56772" w:rsidRDefault="00D56772" w:rsidP="00D5677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มิถุนายน</w:t>
            </w:r>
          </w:p>
          <w:p w14:paraId="6412497F" w14:textId="01943B19" w:rsidR="00D56772" w:rsidRPr="00D56772" w:rsidRDefault="00D56772" w:rsidP="00D5677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vAlign w:val="bottom"/>
          </w:tcPr>
          <w:p w14:paraId="2C9A7417" w14:textId="77777777" w:rsidR="00D56772" w:rsidRPr="0004138B" w:rsidRDefault="00D56772" w:rsidP="00D56772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645FDC" w14:textId="77777777" w:rsidR="00D56772" w:rsidRPr="00235B3D" w:rsidRDefault="00D56772" w:rsidP="00D56772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04138B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30 </w:t>
            </w:r>
            <w:r w:rsidRPr="0004138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04138B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71BE5C07" w14:textId="77777777" w:rsidR="00D56772" w:rsidRPr="00F85966" w:rsidRDefault="00D56772" w:rsidP="00D5677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50FBBE" w14:textId="77777777" w:rsidR="00D56772" w:rsidRDefault="00D56772" w:rsidP="00D5677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มิถุนายน</w:t>
            </w:r>
          </w:p>
          <w:p w14:paraId="2EDD61F8" w14:textId="7DD68AA0" w:rsidR="00D56772" w:rsidRPr="00D56772" w:rsidRDefault="00D56772" w:rsidP="00D56772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56772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7E043072" w14:textId="77777777" w:rsidR="00D56772" w:rsidRPr="0004138B" w:rsidRDefault="00D56772" w:rsidP="00D5677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1C37EF4" w14:textId="77777777" w:rsidR="00D56772" w:rsidRPr="00235B3D" w:rsidRDefault="00D56772" w:rsidP="00D56772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04138B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30 </w:t>
            </w:r>
            <w:r w:rsidRPr="0004138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04138B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</w:t>
            </w:r>
          </w:p>
        </w:tc>
      </w:tr>
      <w:tr w:rsidR="00D56772" w:rsidRPr="0004138B" w14:paraId="4A972F8E" w14:textId="77777777" w:rsidTr="00D440AB">
        <w:trPr>
          <w:cantSplit/>
          <w:trHeight w:val="406"/>
          <w:tblHeader/>
        </w:trPr>
        <w:tc>
          <w:tcPr>
            <w:tcW w:w="4219" w:type="dxa"/>
            <w:vAlign w:val="bottom"/>
            <w:hideMark/>
          </w:tcPr>
          <w:p w14:paraId="026B0B68" w14:textId="77777777" w:rsidR="00D56772" w:rsidRPr="0004138B" w:rsidRDefault="00D56772" w:rsidP="00D5677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076" w:type="dxa"/>
            <w:gridSpan w:val="7"/>
            <w:vAlign w:val="bottom"/>
            <w:hideMark/>
          </w:tcPr>
          <w:p w14:paraId="5FA1506C" w14:textId="77777777" w:rsidR="00D56772" w:rsidRPr="0004138B" w:rsidRDefault="00D56772" w:rsidP="00D5677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  <w:r w:rsidRPr="0004138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4138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56772" w:rsidRPr="006D0F81" w14:paraId="2A0F5CAE" w14:textId="77777777" w:rsidTr="00D440AB">
        <w:trPr>
          <w:cantSplit/>
          <w:trHeight w:val="406"/>
        </w:trPr>
        <w:tc>
          <w:tcPr>
            <w:tcW w:w="4219" w:type="dxa"/>
            <w:hideMark/>
          </w:tcPr>
          <w:p w14:paraId="25082FC8" w14:textId="77777777" w:rsidR="00D56772" w:rsidRPr="0004138B" w:rsidRDefault="00D56772" w:rsidP="00D5677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138B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461DD34A" w14:textId="35ECE3B9" w:rsidR="00D56772" w:rsidRPr="002A364B" w:rsidRDefault="00835B40" w:rsidP="00D567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2,466,214</w:t>
            </w:r>
          </w:p>
        </w:tc>
        <w:tc>
          <w:tcPr>
            <w:tcW w:w="270" w:type="dxa"/>
          </w:tcPr>
          <w:p w14:paraId="013F8A3D" w14:textId="77777777" w:rsidR="00D56772" w:rsidRPr="002A364B" w:rsidRDefault="00D56772" w:rsidP="00D56772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DA6FD27" w14:textId="77777777" w:rsidR="00D56772" w:rsidRPr="002A364B" w:rsidRDefault="00D56772" w:rsidP="00D56772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1,861,146</w:t>
            </w:r>
          </w:p>
        </w:tc>
        <w:tc>
          <w:tcPr>
            <w:tcW w:w="270" w:type="dxa"/>
          </w:tcPr>
          <w:p w14:paraId="0A4ACDD0" w14:textId="77777777" w:rsidR="00D56772" w:rsidRPr="0004138B" w:rsidRDefault="00D56772" w:rsidP="00D5677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C66154" w14:textId="2BC73BB2" w:rsidR="00D56772" w:rsidRPr="0004138B" w:rsidRDefault="00835B40" w:rsidP="00D567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2,000,878</w:t>
            </w:r>
          </w:p>
        </w:tc>
        <w:tc>
          <w:tcPr>
            <w:tcW w:w="180" w:type="dxa"/>
          </w:tcPr>
          <w:p w14:paraId="3F90B945" w14:textId="77777777" w:rsidR="00D56772" w:rsidRPr="0004138B" w:rsidRDefault="00D56772" w:rsidP="00D5677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E205952" w14:textId="77777777" w:rsidR="00D56772" w:rsidRPr="0004138B" w:rsidRDefault="00D56772" w:rsidP="00D56772">
            <w:pPr>
              <w:pStyle w:val="acctfourfigures"/>
              <w:tabs>
                <w:tab w:val="decimal" w:pos="731"/>
              </w:tabs>
              <w:spacing w:line="240" w:lineRule="auto"/>
              <w:ind w:righ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1,419,828</w:t>
            </w:r>
          </w:p>
        </w:tc>
      </w:tr>
      <w:tr w:rsidR="00D56772" w:rsidRPr="006D0F81" w14:paraId="28B8C5D5" w14:textId="77777777" w:rsidTr="00D440AB">
        <w:trPr>
          <w:cantSplit/>
          <w:trHeight w:val="418"/>
        </w:trPr>
        <w:tc>
          <w:tcPr>
            <w:tcW w:w="4219" w:type="dxa"/>
            <w:hideMark/>
          </w:tcPr>
          <w:p w14:paraId="2A635A66" w14:textId="77777777" w:rsidR="00D56772" w:rsidRPr="0004138B" w:rsidRDefault="00D56772" w:rsidP="00D5677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138B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408FD711" w14:textId="77777777" w:rsidR="00D56772" w:rsidRPr="002A364B" w:rsidRDefault="00D56772" w:rsidP="00D567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3A831C" w14:textId="77777777" w:rsidR="00D56772" w:rsidRPr="002A364B" w:rsidRDefault="00D56772" w:rsidP="00D56772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4C4C482" w14:textId="77777777" w:rsidR="00D56772" w:rsidRPr="002A364B" w:rsidRDefault="00D56772" w:rsidP="00D56772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B361F5" w14:textId="77777777" w:rsidR="00D56772" w:rsidRPr="0004138B" w:rsidRDefault="00D56772" w:rsidP="00D5677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1A65A" w14:textId="77777777" w:rsidR="00D56772" w:rsidRPr="0004138B" w:rsidRDefault="00D56772" w:rsidP="00D567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17CD4B" w14:textId="77777777" w:rsidR="00D56772" w:rsidRPr="0004138B" w:rsidRDefault="00D56772" w:rsidP="00D5677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F2BA729" w14:textId="77777777" w:rsidR="00D56772" w:rsidRPr="0004138B" w:rsidRDefault="00D56772" w:rsidP="00D5677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6772" w:rsidRPr="006D0F81" w14:paraId="7F247606" w14:textId="77777777" w:rsidTr="00D440AB">
        <w:trPr>
          <w:cantSplit/>
          <w:trHeight w:val="418"/>
        </w:trPr>
        <w:tc>
          <w:tcPr>
            <w:tcW w:w="4219" w:type="dxa"/>
            <w:hideMark/>
          </w:tcPr>
          <w:p w14:paraId="538A5278" w14:textId="77777777" w:rsidR="00D56772" w:rsidRPr="0004138B" w:rsidRDefault="00D56772" w:rsidP="00A35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138B">
              <w:rPr>
                <w:rFonts w:ascii="Angsana New" w:hAnsi="Angsana New"/>
                <w:sz w:val="30"/>
                <w:szCs w:val="30"/>
              </w:rPr>
              <w:t xml:space="preserve">   1 - 30 </w:t>
            </w:r>
            <w:r w:rsidRPr="0004138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</w:tcPr>
          <w:p w14:paraId="7C8ABA7A" w14:textId="77C55ABA" w:rsidR="00D56772" w:rsidRPr="002A364B" w:rsidRDefault="00835B40" w:rsidP="007C629C">
            <w:pPr>
              <w:pStyle w:val="acctfourfigures"/>
              <w:tabs>
                <w:tab w:val="clear" w:pos="765"/>
                <w:tab w:val="decimal" w:pos="701"/>
                <w:tab w:val="decimal" w:pos="822"/>
              </w:tabs>
              <w:spacing w:line="240" w:lineRule="auto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2,720</w:t>
            </w:r>
          </w:p>
        </w:tc>
        <w:tc>
          <w:tcPr>
            <w:tcW w:w="270" w:type="dxa"/>
          </w:tcPr>
          <w:p w14:paraId="7120E84F" w14:textId="77777777" w:rsidR="00D56772" w:rsidRPr="002A364B" w:rsidRDefault="00D56772" w:rsidP="00D56772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67D00A2" w14:textId="77777777" w:rsidR="00D56772" w:rsidRPr="002A364B" w:rsidRDefault="00D56772" w:rsidP="00D56772">
            <w:pPr>
              <w:pStyle w:val="acctfourfigures"/>
              <w:tabs>
                <w:tab w:val="decimal" w:pos="643"/>
                <w:tab w:val="decimal" w:pos="731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548E09E9" w14:textId="77777777" w:rsidR="00D56772" w:rsidRPr="0004138B" w:rsidRDefault="00D56772" w:rsidP="00D5677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1F1F49" w14:textId="5A820437" w:rsidR="00D56772" w:rsidRPr="007B7B20" w:rsidRDefault="00835B40" w:rsidP="00D567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2,720</w:t>
            </w:r>
          </w:p>
        </w:tc>
        <w:tc>
          <w:tcPr>
            <w:tcW w:w="180" w:type="dxa"/>
          </w:tcPr>
          <w:p w14:paraId="0D002617" w14:textId="77777777" w:rsidR="00D56772" w:rsidRPr="0004138B" w:rsidRDefault="00D56772" w:rsidP="00D5677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9C1E96A" w14:textId="77777777" w:rsidR="00D56772" w:rsidRPr="0004138B" w:rsidRDefault="00D56772" w:rsidP="00D56772">
            <w:pPr>
              <w:pStyle w:val="acctfourfigures"/>
              <w:tabs>
                <w:tab w:val="decimal" w:pos="1280"/>
              </w:tabs>
              <w:spacing w:line="240" w:lineRule="auto"/>
              <w:ind w:right="-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D56772" w:rsidRPr="00A35411" w14:paraId="1E598245" w14:textId="77777777" w:rsidTr="00D440AB">
        <w:trPr>
          <w:cantSplit/>
          <w:trHeight w:val="406"/>
        </w:trPr>
        <w:tc>
          <w:tcPr>
            <w:tcW w:w="4219" w:type="dxa"/>
            <w:hideMark/>
          </w:tcPr>
          <w:p w14:paraId="34D0C150" w14:textId="77777777" w:rsidR="00D56772" w:rsidRPr="0004138B" w:rsidRDefault="00D56772" w:rsidP="00A35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138B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04138B">
              <w:rPr>
                <w:rFonts w:ascii="Angsana New" w:hAnsi="Angsana New"/>
                <w:sz w:val="30"/>
                <w:szCs w:val="30"/>
              </w:rPr>
              <w:t xml:space="preserve">1 -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04138B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04138B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</w:tcPr>
          <w:p w14:paraId="4794DABA" w14:textId="40C8E19A" w:rsidR="00D56772" w:rsidRPr="002A364B" w:rsidRDefault="00835B40" w:rsidP="00D56772">
            <w:pPr>
              <w:pStyle w:val="acctfourfigures"/>
              <w:tabs>
                <w:tab w:val="clear" w:pos="765"/>
                <w:tab w:val="decimal" w:pos="98"/>
                <w:tab w:val="decimal" w:pos="360"/>
                <w:tab w:val="left" w:pos="822"/>
              </w:tabs>
              <w:spacing w:line="240" w:lineRule="auto"/>
              <w:ind w:left="-79" w:right="94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3,091</w:t>
            </w:r>
          </w:p>
        </w:tc>
        <w:tc>
          <w:tcPr>
            <w:tcW w:w="270" w:type="dxa"/>
          </w:tcPr>
          <w:p w14:paraId="3497E20B" w14:textId="77777777" w:rsidR="00D56772" w:rsidRPr="002A364B" w:rsidRDefault="00D56772" w:rsidP="00D56772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1C79CFB" w14:textId="77777777" w:rsidR="00D56772" w:rsidRPr="002A364B" w:rsidRDefault="00D56772" w:rsidP="00D56772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DE32FC" w14:textId="77777777" w:rsidR="00D56772" w:rsidRPr="0004138B" w:rsidRDefault="00D56772" w:rsidP="00D5677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56B34E" w14:textId="6AD427FC" w:rsidR="00D56772" w:rsidRPr="007B7B20" w:rsidRDefault="00835B40" w:rsidP="00D567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3,091</w:t>
            </w:r>
          </w:p>
        </w:tc>
        <w:tc>
          <w:tcPr>
            <w:tcW w:w="180" w:type="dxa"/>
          </w:tcPr>
          <w:p w14:paraId="6D29954B" w14:textId="77777777" w:rsidR="00D56772" w:rsidRPr="0004138B" w:rsidRDefault="00D56772" w:rsidP="00D5677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F5155E7" w14:textId="77777777" w:rsidR="00D56772" w:rsidRPr="00A35411" w:rsidRDefault="00D56772" w:rsidP="00D56772">
            <w:pPr>
              <w:pStyle w:val="acctfourfigures"/>
              <w:tabs>
                <w:tab w:val="decimal" w:pos="726"/>
              </w:tabs>
              <w:spacing w:line="240" w:lineRule="auto"/>
              <w:ind w:right="-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6772" w:rsidRPr="006D0F81" w14:paraId="524D4094" w14:textId="77777777" w:rsidTr="00D440AB">
        <w:trPr>
          <w:cantSplit/>
          <w:trHeight w:val="406"/>
        </w:trPr>
        <w:tc>
          <w:tcPr>
            <w:tcW w:w="4219" w:type="dxa"/>
          </w:tcPr>
          <w:p w14:paraId="6AE75493" w14:textId="77777777" w:rsidR="00D56772" w:rsidRPr="0004138B" w:rsidRDefault="00D56772" w:rsidP="00A35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61 - 90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</w:tcPr>
          <w:p w14:paraId="47A47E7E" w14:textId="23E5C776" w:rsidR="00D56772" w:rsidRDefault="007C629C" w:rsidP="00D56772">
            <w:pPr>
              <w:pStyle w:val="acctfourfigures"/>
              <w:tabs>
                <w:tab w:val="clear" w:pos="765"/>
                <w:tab w:val="decimal" w:pos="98"/>
                <w:tab w:val="decimal" w:pos="360"/>
              </w:tabs>
              <w:spacing w:line="240" w:lineRule="auto"/>
              <w:ind w:left="-79" w:right="9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</w:t>
            </w:r>
            <w:r w:rsidR="00835B4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4,751</w:t>
            </w:r>
          </w:p>
        </w:tc>
        <w:tc>
          <w:tcPr>
            <w:tcW w:w="270" w:type="dxa"/>
          </w:tcPr>
          <w:p w14:paraId="0C95819E" w14:textId="77777777" w:rsidR="00D56772" w:rsidRPr="002A364B" w:rsidRDefault="00D56772" w:rsidP="00D56772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E9A35B5" w14:textId="77777777" w:rsidR="00D56772" w:rsidRDefault="00D56772" w:rsidP="00D56772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0B3A24" w14:textId="77777777" w:rsidR="00D56772" w:rsidRPr="0004138B" w:rsidRDefault="00D56772" w:rsidP="00D5677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C26BAB" w14:textId="32CC98CC" w:rsidR="00D56772" w:rsidRPr="007B7B20" w:rsidRDefault="00835B40" w:rsidP="00D567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4,751</w:t>
            </w:r>
          </w:p>
        </w:tc>
        <w:tc>
          <w:tcPr>
            <w:tcW w:w="180" w:type="dxa"/>
          </w:tcPr>
          <w:p w14:paraId="47A94AE0" w14:textId="77777777" w:rsidR="00D56772" w:rsidRPr="0004138B" w:rsidRDefault="00D56772" w:rsidP="00D5677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4AA3F5A" w14:textId="77777777" w:rsidR="00D56772" w:rsidRDefault="00D56772" w:rsidP="00D56772">
            <w:pPr>
              <w:pStyle w:val="acctfourfigures"/>
              <w:tabs>
                <w:tab w:val="decimal" w:pos="726"/>
              </w:tabs>
              <w:spacing w:line="240" w:lineRule="auto"/>
              <w:ind w:right="-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5B40" w:rsidRPr="006D0F81" w14:paraId="3F7FABB5" w14:textId="77777777" w:rsidTr="00D440AB">
        <w:trPr>
          <w:cantSplit/>
          <w:trHeight w:val="406"/>
        </w:trPr>
        <w:tc>
          <w:tcPr>
            <w:tcW w:w="4219" w:type="dxa"/>
          </w:tcPr>
          <w:p w14:paraId="49C21C0F" w14:textId="1FC148CA" w:rsidR="00835B40" w:rsidRDefault="00A35411" w:rsidP="00A35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35B40">
              <w:rPr>
                <w:rFonts w:ascii="Angsana New" w:hAnsi="Angsana New"/>
                <w:sz w:val="30"/>
                <w:szCs w:val="30"/>
              </w:rPr>
              <w:t xml:space="preserve">121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835B40">
              <w:rPr>
                <w:rFonts w:ascii="Angsana New" w:hAnsi="Angsana New"/>
                <w:sz w:val="30"/>
                <w:szCs w:val="30"/>
              </w:rPr>
              <w:t xml:space="preserve"> 150 </w:t>
            </w:r>
            <w:r w:rsidR="00835B40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6BB4510" w14:textId="104F05D3" w:rsidR="00835B40" w:rsidRDefault="00835B40" w:rsidP="00D56772">
            <w:pPr>
              <w:pStyle w:val="acctfourfigures"/>
              <w:tabs>
                <w:tab w:val="decimal" w:pos="701"/>
              </w:tabs>
              <w:spacing w:line="240" w:lineRule="auto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3,800</w:t>
            </w:r>
          </w:p>
        </w:tc>
        <w:tc>
          <w:tcPr>
            <w:tcW w:w="270" w:type="dxa"/>
          </w:tcPr>
          <w:p w14:paraId="495559F1" w14:textId="77777777" w:rsidR="00835B40" w:rsidRPr="002A364B" w:rsidRDefault="00835B40" w:rsidP="00D56772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A68584D" w14:textId="2AB4C1FD" w:rsidR="00835B40" w:rsidRDefault="007C629C" w:rsidP="007C629C">
            <w:pPr>
              <w:pStyle w:val="acctfourfigures"/>
              <w:tabs>
                <w:tab w:val="clear" w:pos="765"/>
                <w:tab w:val="left" w:pos="913"/>
                <w:tab w:val="left" w:pos="1003"/>
                <w:tab w:val="left" w:pos="1093"/>
              </w:tabs>
              <w:spacing w:line="240" w:lineRule="auto"/>
              <w:ind w:left="283" w:right="-3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835B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107570" w14:textId="77777777" w:rsidR="00835B40" w:rsidRPr="0004138B" w:rsidRDefault="00835B40" w:rsidP="00D5677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762001" w14:textId="05B97699" w:rsidR="00835B40" w:rsidRPr="007B7B20" w:rsidRDefault="00835B40" w:rsidP="00D567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3,800</w:t>
            </w:r>
          </w:p>
        </w:tc>
        <w:tc>
          <w:tcPr>
            <w:tcW w:w="180" w:type="dxa"/>
          </w:tcPr>
          <w:p w14:paraId="18B6A9CC" w14:textId="77777777" w:rsidR="00835B40" w:rsidRPr="0004138B" w:rsidRDefault="00835B40" w:rsidP="00D5677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</w:tcPr>
          <w:p w14:paraId="329CAC03" w14:textId="5DE08DF2" w:rsidR="00835B40" w:rsidRDefault="00A35411" w:rsidP="00A35411">
            <w:pPr>
              <w:pStyle w:val="acctfourfigures"/>
              <w:tabs>
                <w:tab w:val="decimal" w:pos="726"/>
              </w:tabs>
              <w:spacing w:line="240" w:lineRule="auto"/>
              <w:ind w:right="-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56772" w:rsidRPr="006D0F81" w14:paraId="7E699969" w14:textId="77777777" w:rsidTr="00D440AB">
        <w:trPr>
          <w:cantSplit/>
          <w:trHeight w:val="406"/>
        </w:trPr>
        <w:tc>
          <w:tcPr>
            <w:tcW w:w="4219" w:type="dxa"/>
          </w:tcPr>
          <w:p w14:paraId="78B34248" w14:textId="77777777" w:rsidR="00D56772" w:rsidRPr="0004138B" w:rsidRDefault="00D56772" w:rsidP="00A35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365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002C02A" w14:textId="43E3FAC3" w:rsidR="00D56772" w:rsidRPr="00B30118" w:rsidRDefault="00835B40" w:rsidP="00D56772">
            <w:pPr>
              <w:pStyle w:val="acctfourfigures"/>
              <w:tabs>
                <w:tab w:val="decimal" w:pos="701"/>
              </w:tabs>
              <w:spacing w:line="240" w:lineRule="auto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492D669" w14:textId="77777777" w:rsidR="00D56772" w:rsidRPr="002A364B" w:rsidRDefault="00D56772" w:rsidP="00D56772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0385B1B" w14:textId="77777777" w:rsidR="00D56772" w:rsidRPr="002A364B" w:rsidRDefault="00D56772" w:rsidP="00D56772">
            <w:pPr>
              <w:pStyle w:val="acctfourfigures"/>
              <w:tabs>
                <w:tab w:val="clear" w:pos="765"/>
                <w:tab w:val="left" w:pos="913"/>
                <w:tab w:val="left" w:pos="1003"/>
                <w:tab w:val="left" w:pos="1093"/>
              </w:tabs>
              <w:spacing w:line="240" w:lineRule="auto"/>
              <w:ind w:left="283" w:right="-334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838</w:t>
            </w:r>
          </w:p>
        </w:tc>
        <w:tc>
          <w:tcPr>
            <w:tcW w:w="270" w:type="dxa"/>
          </w:tcPr>
          <w:p w14:paraId="2D0BCFEF" w14:textId="77777777" w:rsidR="00D56772" w:rsidRPr="0004138B" w:rsidRDefault="00D56772" w:rsidP="00D5677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934D559" w14:textId="37078C52" w:rsidR="00D56772" w:rsidRPr="007B7B20" w:rsidRDefault="00835B40" w:rsidP="00D567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AE982C9" w14:textId="77777777" w:rsidR="00D56772" w:rsidRPr="0004138B" w:rsidRDefault="00D56772" w:rsidP="00D5677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</w:tcPr>
          <w:p w14:paraId="2B4B2F7D" w14:textId="77777777" w:rsidR="00D56772" w:rsidRPr="0004138B" w:rsidRDefault="00D56772" w:rsidP="00D56772">
            <w:pPr>
              <w:pStyle w:val="acctfourfigures"/>
              <w:tabs>
                <w:tab w:val="clear" w:pos="765"/>
                <w:tab w:val="decimal" w:pos="1174"/>
                <w:tab w:val="decimal" w:pos="1354"/>
              </w:tabs>
              <w:spacing w:line="240" w:lineRule="auto"/>
              <w:ind w:right="-6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838</w:t>
            </w:r>
          </w:p>
        </w:tc>
      </w:tr>
      <w:tr w:rsidR="00D56772" w:rsidRPr="006D0F81" w14:paraId="18FC2D2B" w14:textId="77777777" w:rsidTr="00D440AB">
        <w:trPr>
          <w:cantSplit/>
          <w:trHeight w:val="418"/>
        </w:trPr>
        <w:tc>
          <w:tcPr>
            <w:tcW w:w="4219" w:type="dxa"/>
            <w:hideMark/>
          </w:tcPr>
          <w:p w14:paraId="342F4A88" w14:textId="77777777" w:rsidR="00D56772" w:rsidRPr="0004138B" w:rsidRDefault="00D56772" w:rsidP="00D5677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4B00C7" w14:textId="0827E9A8" w:rsidR="00D56772" w:rsidRPr="002A364B" w:rsidRDefault="00835B40" w:rsidP="00D56772">
            <w:pPr>
              <w:pStyle w:val="acctfourfigures"/>
              <w:tabs>
                <w:tab w:val="decimal" w:pos="701"/>
              </w:tabs>
              <w:spacing w:line="240" w:lineRule="auto"/>
              <w:ind w:left="-79" w:right="10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2,480,576</w:t>
            </w:r>
          </w:p>
        </w:tc>
        <w:tc>
          <w:tcPr>
            <w:tcW w:w="270" w:type="dxa"/>
          </w:tcPr>
          <w:p w14:paraId="79697CB3" w14:textId="77777777" w:rsidR="00D56772" w:rsidRPr="002A364B" w:rsidRDefault="00D56772" w:rsidP="00D56772">
            <w:pPr>
              <w:pStyle w:val="acctfourfigures"/>
              <w:tabs>
                <w:tab w:val="decimal" w:pos="701"/>
                <w:tab w:val="decimal" w:pos="731"/>
              </w:tabs>
              <w:spacing w:line="240" w:lineRule="auto"/>
              <w:ind w:left="-79" w:right="6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E1D7E3" w14:textId="77777777" w:rsidR="00D56772" w:rsidRPr="002A364B" w:rsidRDefault="00D56772" w:rsidP="00D56772">
            <w:pPr>
              <w:pStyle w:val="acctfourfigures"/>
              <w:tabs>
                <w:tab w:val="clear" w:pos="765"/>
                <w:tab w:val="decimal" w:pos="643"/>
                <w:tab w:val="decimal" w:pos="733"/>
              </w:tabs>
              <w:spacing w:line="240" w:lineRule="auto"/>
              <w:ind w:left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1,861,999</w:t>
            </w:r>
          </w:p>
        </w:tc>
        <w:tc>
          <w:tcPr>
            <w:tcW w:w="270" w:type="dxa"/>
          </w:tcPr>
          <w:p w14:paraId="1923F8DB" w14:textId="77777777" w:rsidR="00D56772" w:rsidRPr="0004138B" w:rsidRDefault="00D56772" w:rsidP="00D5677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0EB7C9" w14:textId="6661F75A" w:rsidR="00D56772" w:rsidRPr="007B7B20" w:rsidRDefault="00835B40" w:rsidP="00D5677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2,015,240</w:t>
            </w:r>
          </w:p>
        </w:tc>
        <w:tc>
          <w:tcPr>
            <w:tcW w:w="180" w:type="dxa"/>
          </w:tcPr>
          <w:p w14:paraId="13AD65C6" w14:textId="77777777" w:rsidR="00D56772" w:rsidRPr="0004138B" w:rsidRDefault="00D56772" w:rsidP="00D5677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7E2628E7" w14:textId="77777777" w:rsidR="00D56772" w:rsidRPr="0004138B" w:rsidRDefault="00D56772" w:rsidP="00D56772">
            <w:pPr>
              <w:pStyle w:val="acctfourfigures"/>
              <w:tabs>
                <w:tab w:val="decimal" w:pos="701"/>
              </w:tabs>
              <w:spacing w:line="240" w:lineRule="auto"/>
              <w:ind w:left="-79" w:right="-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1,420,681</w:t>
            </w:r>
          </w:p>
        </w:tc>
      </w:tr>
    </w:tbl>
    <w:p w14:paraId="1D5D78DB" w14:textId="77777777" w:rsidR="002C64AB" w:rsidRDefault="002C64AB" w:rsidP="000E7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25F21FCF" w14:textId="3802739A" w:rsidR="008714C1" w:rsidRDefault="008714C1" w:rsidP="008714C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81A00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54BB0F28" w14:textId="77777777" w:rsidR="008714C1" w:rsidRPr="00F125FC" w:rsidRDefault="008714C1" w:rsidP="00871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820" w:type="dxa"/>
        <w:tblInd w:w="360" w:type="dxa"/>
        <w:tblLook w:val="04A0" w:firstRow="1" w:lastRow="0" w:firstColumn="1" w:lastColumn="0" w:noHBand="0" w:noVBand="1"/>
      </w:tblPr>
      <w:tblGrid>
        <w:gridCol w:w="1692"/>
        <w:gridCol w:w="1017"/>
        <w:gridCol w:w="1020"/>
        <w:gridCol w:w="1017"/>
        <w:gridCol w:w="1020"/>
        <w:gridCol w:w="1037"/>
        <w:gridCol w:w="1038"/>
        <w:gridCol w:w="959"/>
        <w:gridCol w:w="1020"/>
      </w:tblGrid>
      <w:tr w:rsidR="008714C1" w:rsidRPr="003C0EF9" w14:paraId="0D9A5299" w14:textId="77777777" w:rsidTr="00AE459A">
        <w:trPr>
          <w:trHeight w:val="965"/>
        </w:trPr>
        <w:tc>
          <w:tcPr>
            <w:tcW w:w="169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414BE6" w14:textId="77777777" w:rsidR="008714C1" w:rsidRPr="003C0EF9" w:rsidRDefault="008714C1" w:rsidP="0061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096C48" w14:textId="77777777" w:rsidR="008714C1" w:rsidRDefault="008714C1" w:rsidP="0061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78BC2B2" w14:textId="77777777" w:rsidR="008714C1" w:rsidRPr="003C0EF9" w:rsidRDefault="008714C1" w:rsidP="0061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สัดส่วน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       </w:t>
            </w:r>
            <w:r w:rsidRPr="003C0EF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2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91DE0" w14:textId="77777777" w:rsidR="008714C1" w:rsidRDefault="008714C1" w:rsidP="0061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3BBF3EB" w14:textId="77777777" w:rsidR="008714C1" w:rsidRDefault="008714C1" w:rsidP="0061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C89342B" w14:textId="77777777" w:rsidR="008714C1" w:rsidRPr="003C0EF9" w:rsidRDefault="008714C1" w:rsidP="0061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A33F7F" w14:textId="77777777" w:rsidR="008714C1" w:rsidRDefault="008714C1" w:rsidP="0061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FC7B7F1" w14:textId="77777777" w:rsidR="008714C1" w:rsidRDefault="008714C1" w:rsidP="0061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BE852FF" w14:textId="77777777" w:rsidR="008714C1" w:rsidRPr="003C0EF9" w:rsidRDefault="008714C1" w:rsidP="0061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ตามราคาทุน</w:t>
            </w:r>
          </w:p>
        </w:tc>
        <w:tc>
          <w:tcPr>
            <w:tcW w:w="1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C4CE30" w14:textId="77777777" w:rsidR="008714C1" w:rsidRDefault="008714C1" w:rsidP="0061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</w:t>
            </w:r>
          </w:p>
          <w:p w14:paraId="2B26E134" w14:textId="7B4F7A2B" w:rsidR="008714C1" w:rsidRPr="003C0EF9" w:rsidRDefault="008714C1" w:rsidP="00612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สำหรับงวด</w:t>
            </w:r>
            <w:r w:rsidR="00A475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3C0EF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เดือนสิ้นสุดวันที่</w:t>
            </w:r>
          </w:p>
        </w:tc>
      </w:tr>
      <w:tr w:rsidR="00D56772" w:rsidRPr="003C0EF9" w14:paraId="1D19D91C" w14:textId="77777777" w:rsidTr="00AE459A">
        <w:trPr>
          <w:trHeight w:val="86"/>
        </w:trPr>
        <w:tc>
          <w:tcPr>
            <w:tcW w:w="16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5F6EBA" w14:textId="77777777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7C9CA" w14:textId="73C023A5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74F35E" w14:textId="77777777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944B3" w14:textId="0706B666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D6212" w14:textId="77777777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</w:rPr>
              <w:t>30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7F441" w14:textId="46FD1FAA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121F6F" w14:textId="77777777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</w:rPr>
              <w:t>30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C932D" w14:textId="3805C622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B72BD8" w14:textId="30DFB45D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</w:p>
        </w:tc>
      </w:tr>
      <w:tr w:rsidR="00D56772" w:rsidRPr="003C0EF9" w14:paraId="53A13F97" w14:textId="77777777" w:rsidTr="00AE459A">
        <w:trPr>
          <w:trHeight w:val="119"/>
        </w:trPr>
        <w:tc>
          <w:tcPr>
            <w:tcW w:w="16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AAC045" w14:textId="77777777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EDA47" w14:textId="4140BAB8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8AD03" w14:textId="77777777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82100C" w14:textId="61420374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E92E5" w14:textId="77777777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642AA" w14:textId="67EAE744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86E1E" w14:textId="77777777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254020" w14:textId="1515FFA6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9F38D" w14:textId="40DF4911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D56772" w:rsidRPr="003C0EF9" w14:paraId="5272DA5A" w14:textId="77777777" w:rsidTr="00AE459A">
        <w:trPr>
          <w:trHeight w:val="86"/>
        </w:trPr>
        <w:tc>
          <w:tcPr>
            <w:tcW w:w="16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1155C0" w14:textId="77777777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13950B" w14:textId="77777777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49AF39" w14:textId="77777777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D3EAA9" w14:textId="77777777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E1DC6" w14:textId="77777777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92099" w14:textId="77777777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565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D48E75" w14:textId="77777777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564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6A0887" w14:textId="77777777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D5FDB4" w14:textId="77777777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564</w:t>
            </w:r>
          </w:p>
        </w:tc>
      </w:tr>
      <w:tr w:rsidR="00D56772" w:rsidRPr="003C0EF9" w14:paraId="2F2DEA34" w14:textId="77777777" w:rsidTr="00AE459A">
        <w:trPr>
          <w:trHeight w:val="108"/>
        </w:trPr>
        <w:tc>
          <w:tcPr>
            <w:tcW w:w="16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2F811E" w14:textId="77777777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792E40" w14:textId="77777777" w:rsidR="00D56772" w:rsidRPr="00B13DBA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13DB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60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EFF244" w14:textId="77777777" w:rsidR="00D56772" w:rsidRPr="00B13DBA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13DB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56772" w:rsidRPr="003C0EF9" w14:paraId="49E4FCAF" w14:textId="77777777" w:rsidTr="00AE459A">
        <w:trPr>
          <w:trHeight w:val="153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7E9C05" w14:textId="77777777" w:rsidR="00D56772" w:rsidRPr="00A12AD2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0" w:firstLine="12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12AD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218478" w14:textId="77777777" w:rsidR="00D56772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93450A6" w14:textId="77777777" w:rsidR="00267A33" w:rsidRDefault="00267A33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E68C841" w14:textId="19B11447" w:rsidR="00267A33" w:rsidRPr="00122E7E" w:rsidRDefault="00267A33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99.99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75CAD" w14:textId="77777777" w:rsidR="00D56772" w:rsidRPr="00122E7E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50B2474" w14:textId="77777777" w:rsidR="00D56772" w:rsidRPr="00122E7E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782342E" w14:textId="77777777" w:rsidR="00D56772" w:rsidRPr="00122E7E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2E7E">
              <w:rPr>
                <w:rFonts w:ascii="Angsana New" w:hAnsi="Angsana New" w:hint="cs"/>
                <w:color w:val="000000"/>
                <w:sz w:val="30"/>
                <w:szCs w:val="30"/>
              </w:rPr>
              <w:t>99.99</w:t>
            </w:r>
          </w:p>
        </w:tc>
        <w:tc>
          <w:tcPr>
            <w:tcW w:w="101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8B1D7" w14:textId="3963B485" w:rsidR="00D56772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1112C28" w14:textId="4AD7CC34" w:rsidR="00267A33" w:rsidRDefault="00267A33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3C1C047" w14:textId="346B64BD" w:rsidR="00267A33" w:rsidRPr="00122E7E" w:rsidRDefault="00267A33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300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  <w:p w14:paraId="127DA847" w14:textId="77777777" w:rsidR="00D56772" w:rsidRPr="00122E7E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AD79B7" w14:textId="77777777" w:rsidR="00D56772" w:rsidRPr="00122E7E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F235E17" w14:textId="77777777" w:rsidR="00D56772" w:rsidRPr="00122E7E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ADD4E87" w14:textId="77777777" w:rsidR="00D56772" w:rsidRPr="00122E7E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2E7E">
              <w:rPr>
                <w:rFonts w:ascii="Angsana New" w:hAnsi="Angsana New" w:hint="cs"/>
                <w:color w:val="000000"/>
                <w:sz w:val="30"/>
                <w:szCs w:val="30"/>
              </w:rPr>
              <w:t>300,000</w:t>
            </w:r>
          </w:p>
        </w:tc>
        <w:tc>
          <w:tcPr>
            <w:tcW w:w="10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1A7764" w14:textId="17047EEE" w:rsidR="00D56772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28622E4" w14:textId="0EF541AC" w:rsidR="00267A33" w:rsidRDefault="00267A33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1E529D7" w14:textId="3FAC8F64" w:rsidR="00267A33" w:rsidRPr="00122E7E" w:rsidRDefault="00267A33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299,998</w:t>
            </w:r>
          </w:p>
          <w:p w14:paraId="73086622" w14:textId="77777777" w:rsidR="00D56772" w:rsidRPr="00122E7E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313C0" w14:textId="77777777" w:rsidR="00D56772" w:rsidRPr="00122E7E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C5967B8" w14:textId="77777777" w:rsidR="00D56772" w:rsidRPr="00122E7E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CECD5CF" w14:textId="77777777" w:rsidR="00D56772" w:rsidRPr="00122E7E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22E7E">
              <w:rPr>
                <w:rFonts w:ascii="Angsana New" w:hAnsi="Angsana New" w:hint="cs"/>
                <w:color w:val="000000"/>
                <w:sz w:val="30"/>
                <w:szCs w:val="30"/>
              </w:rPr>
              <w:t>299,998</w:t>
            </w:r>
          </w:p>
        </w:tc>
        <w:tc>
          <w:tcPr>
            <w:tcW w:w="95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3497B" w14:textId="5A05BD67" w:rsidR="00D56772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93FFC99" w14:textId="16CA4DCE" w:rsidR="00267A33" w:rsidRDefault="00267A33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A17919A" w14:textId="4EE9337D" w:rsidR="00267A33" w:rsidRPr="00122E7E" w:rsidRDefault="00267A33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  <w:r w:rsidR="00A47574"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  <w:p w14:paraId="061754F4" w14:textId="4190A6F5" w:rsidR="00D56772" w:rsidRPr="00122E7E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22C558" w14:textId="77777777" w:rsidR="00D56772" w:rsidRPr="00F3797A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8F99D5A" w14:textId="77777777" w:rsidR="00D56772" w:rsidRPr="00F3797A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B16847A" w14:textId="36B149A5" w:rsidR="00D56772" w:rsidRPr="00F3797A" w:rsidRDefault="00D56772" w:rsidP="00267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</w:t>
            </w:r>
            <w:r w:rsidR="00A47574"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</w:tc>
      </w:tr>
      <w:tr w:rsidR="00D56772" w:rsidRPr="003C0EF9" w14:paraId="5D736834" w14:textId="77777777" w:rsidTr="00AE459A">
        <w:trPr>
          <w:trHeight w:val="317"/>
        </w:trPr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BEA089" w14:textId="77777777" w:rsidR="00D56772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สีมา </w:t>
            </w:r>
          </w:p>
          <w:p w14:paraId="5C21953D" w14:textId="77777777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C0EF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เทคโนโลยี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่</w:t>
            </w:r>
            <w:r w:rsidRPr="003C0EF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672D8A" w14:textId="77777777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4ABB96" w14:textId="77777777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0B22AA" w14:textId="77777777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3D9DF0" w14:textId="77777777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E0D349" w14:textId="77777777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165BDB" w14:textId="77777777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CEAD36" w14:textId="77777777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D7C37D" w14:textId="77777777" w:rsidR="00D56772" w:rsidRPr="003C0EF9" w:rsidRDefault="00D56772" w:rsidP="00D56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</w:tbl>
    <w:p w14:paraId="2F716BE8" w14:textId="77777777" w:rsidR="008714C1" w:rsidRPr="00487D92" w:rsidRDefault="008714C1" w:rsidP="00871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2D457508" w14:textId="77777777" w:rsidR="00DE2D5D" w:rsidRDefault="008714C1" w:rsidP="00AE4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</w:tabs>
        <w:spacing w:line="240" w:lineRule="auto"/>
        <w:ind w:left="3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Pr="003F6F38">
        <w:rPr>
          <w:rFonts w:ascii="Angsana New" w:hAnsi="Angsana New" w:hint="cs"/>
          <w:sz w:val="30"/>
          <w:szCs w:val="30"/>
          <w:cs/>
        </w:rPr>
        <w:t>ดำเนินธุรกิจ</w:t>
      </w:r>
      <w:r>
        <w:rPr>
          <w:rFonts w:ascii="Angsana New" w:hAnsi="Angsana New" w:hint="cs"/>
          <w:sz w:val="30"/>
          <w:szCs w:val="30"/>
          <w:cs/>
        </w:rPr>
        <w:t>ผลิตชิ้นส่วน</w:t>
      </w:r>
      <w:r w:rsidRPr="00D86D9A">
        <w:rPr>
          <w:rFonts w:ascii="Angsana New" w:hAnsi="Angsana New"/>
          <w:sz w:val="30"/>
          <w:szCs w:val="30"/>
          <w:cs/>
        </w:rPr>
        <w:t>อ</w:t>
      </w:r>
      <w:r>
        <w:rPr>
          <w:rFonts w:ascii="Angsana New" w:hAnsi="Angsana New" w:hint="cs"/>
          <w:sz w:val="30"/>
          <w:szCs w:val="30"/>
          <w:cs/>
        </w:rPr>
        <w:t>ิ</w:t>
      </w:r>
      <w:r w:rsidRPr="00D86D9A">
        <w:rPr>
          <w:rFonts w:ascii="Angsana New" w:hAnsi="Angsana New"/>
          <w:sz w:val="30"/>
          <w:szCs w:val="30"/>
          <w:cs/>
        </w:rPr>
        <w:t>เล็</w:t>
      </w:r>
      <w:r>
        <w:rPr>
          <w:rFonts w:ascii="Angsana New" w:hAnsi="Angsana New" w:hint="cs"/>
          <w:sz w:val="30"/>
          <w:szCs w:val="30"/>
          <w:cs/>
        </w:rPr>
        <w:t>ก</w:t>
      </w:r>
      <w:r w:rsidRPr="00D86D9A">
        <w:rPr>
          <w:rFonts w:ascii="Angsana New" w:hAnsi="Angsana New"/>
          <w:sz w:val="30"/>
          <w:szCs w:val="30"/>
          <w:cs/>
        </w:rPr>
        <w:t>ทร</w:t>
      </w:r>
      <w:r>
        <w:rPr>
          <w:rFonts w:ascii="Angsana New" w:hAnsi="Angsana New" w:hint="cs"/>
          <w:sz w:val="30"/>
          <w:szCs w:val="30"/>
          <w:cs/>
        </w:rPr>
        <w:t>อ</w:t>
      </w:r>
      <w:r w:rsidRPr="00D86D9A">
        <w:rPr>
          <w:rFonts w:ascii="Angsana New" w:hAnsi="Angsana New"/>
          <w:sz w:val="30"/>
          <w:szCs w:val="30"/>
          <w:cs/>
        </w:rPr>
        <w:t>นิกส์</w:t>
      </w:r>
      <w:r w:rsidRPr="003F6F38">
        <w:rPr>
          <w:rFonts w:ascii="Angsana New" w:hAnsi="Angsana New" w:hint="cs"/>
          <w:sz w:val="30"/>
          <w:szCs w:val="30"/>
          <w:cs/>
        </w:rPr>
        <w:t>ในประเทศไทย</w:t>
      </w:r>
      <w:r>
        <w:rPr>
          <w:rFonts w:ascii="Angsana New" w:hAnsi="Angsana New" w:hint="cs"/>
          <w:sz w:val="30"/>
          <w:szCs w:val="30"/>
          <w:cs/>
        </w:rPr>
        <w:t>ซึ่งไม่ได้จดทะเบียนในตลาดหลักทรัพย์ จึงไม่มีราคาที่เปิดเผยต่อสาธารณชน</w:t>
      </w:r>
    </w:p>
    <w:p w14:paraId="5CA76DE6" w14:textId="77777777" w:rsidR="004D3141" w:rsidRDefault="004D3141" w:rsidP="004D3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1E300106" w14:textId="77777777" w:rsidR="007B7B20" w:rsidRDefault="007B7B20" w:rsidP="004D3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32A40F4F" w14:textId="77777777" w:rsidR="007B7B20" w:rsidRDefault="007B7B20" w:rsidP="004D3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00"/>
        </w:tabs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2D8154CF" w14:textId="77777777" w:rsidR="008714C1" w:rsidRDefault="008714C1" w:rsidP="003555A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559F5F97" w14:textId="77777777" w:rsidR="008714C1" w:rsidRPr="004E28A3" w:rsidRDefault="008714C1" w:rsidP="00963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770"/>
        <w:gridCol w:w="1978"/>
        <w:gridCol w:w="272"/>
        <w:gridCol w:w="1980"/>
      </w:tblGrid>
      <w:tr w:rsidR="0044328F" w:rsidRPr="00E50FD1" w14:paraId="07120E90" w14:textId="77777777" w:rsidTr="00D440AB">
        <w:trPr>
          <w:tblHeader/>
        </w:trPr>
        <w:tc>
          <w:tcPr>
            <w:tcW w:w="2650" w:type="pct"/>
            <w:shd w:val="clear" w:color="auto" w:fill="auto"/>
          </w:tcPr>
          <w:p w14:paraId="5E230E41" w14:textId="77777777" w:rsidR="00134E9E" w:rsidRPr="00E50FD1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9" w:type="pct"/>
            <w:shd w:val="clear" w:color="auto" w:fill="auto"/>
          </w:tcPr>
          <w:p w14:paraId="01E6AAC2" w14:textId="77777777" w:rsidR="00134E9E" w:rsidRPr="00E50FD1" w:rsidDel="003621D0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F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09319179" w14:textId="77777777" w:rsidR="00134E9E" w:rsidRPr="00E50FD1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pct"/>
          </w:tcPr>
          <w:p w14:paraId="4DA67CE4" w14:textId="77777777" w:rsidR="00134E9E" w:rsidRPr="00E50FD1" w:rsidDel="003621D0" w:rsidRDefault="00134E9E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0F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328F" w:rsidRPr="00E50FD1" w14:paraId="01616F88" w14:textId="77777777" w:rsidTr="00D440AB">
        <w:trPr>
          <w:tblHeader/>
        </w:trPr>
        <w:tc>
          <w:tcPr>
            <w:tcW w:w="2650" w:type="pct"/>
            <w:shd w:val="clear" w:color="auto" w:fill="auto"/>
          </w:tcPr>
          <w:p w14:paraId="5AC56967" w14:textId="77777777" w:rsidR="0044328F" w:rsidRPr="00E50FD1" w:rsidRDefault="0044328F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0" w:type="pct"/>
            <w:gridSpan w:val="3"/>
            <w:shd w:val="clear" w:color="auto" w:fill="auto"/>
          </w:tcPr>
          <w:p w14:paraId="62696C02" w14:textId="77777777" w:rsidR="0044328F" w:rsidRPr="00E50FD1" w:rsidRDefault="0044328F" w:rsidP="00443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50F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50FD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50FD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50FD1" w:rsidRPr="007B7B20" w14:paraId="04C9D637" w14:textId="77777777" w:rsidTr="00D440AB">
        <w:trPr>
          <w:tblHeader/>
        </w:trPr>
        <w:tc>
          <w:tcPr>
            <w:tcW w:w="2650" w:type="pct"/>
          </w:tcPr>
          <w:p w14:paraId="12006FFA" w14:textId="77777777" w:rsidR="00E50FD1" w:rsidRPr="007B7B20" w:rsidRDefault="00E50FD1" w:rsidP="00E50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B7B20">
              <w:rPr>
                <w:rFonts w:ascii="Angsana New" w:hAnsi="Angsana New"/>
                <w:sz w:val="30"/>
                <w:szCs w:val="30"/>
                <w:cs/>
              </w:rPr>
              <w:t xml:space="preserve">ราคาตามบัญชี ณ </w:t>
            </w:r>
            <w:r w:rsidRPr="007B7B20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7B7B2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B7B20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7B7B20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DD3E1E" w:rsidRPr="007B7B2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099" w:type="pct"/>
          </w:tcPr>
          <w:p w14:paraId="35D48CCF" w14:textId="783EAF64" w:rsidR="00E50FD1" w:rsidRPr="007B7B20" w:rsidRDefault="00835B40" w:rsidP="00654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2,483,707</w:t>
            </w:r>
          </w:p>
        </w:tc>
        <w:tc>
          <w:tcPr>
            <w:tcW w:w="151" w:type="pct"/>
          </w:tcPr>
          <w:p w14:paraId="362AAF03" w14:textId="77777777" w:rsidR="00E50FD1" w:rsidRPr="007B7B20" w:rsidRDefault="00E50FD1" w:rsidP="00E50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pct"/>
            <w:vAlign w:val="bottom"/>
          </w:tcPr>
          <w:p w14:paraId="1E88E51A" w14:textId="0EA938D0" w:rsidR="00E50FD1" w:rsidRPr="007B7B20" w:rsidRDefault="00835B40" w:rsidP="0065407E">
            <w:pPr>
              <w:tabs>
                <w:tab w:val="clear" w:pos="1644"/>
                <w:tab w:val="left" w:pos="1240"/>
                <w:tab w:val="left" w:pos="1330"/>
                <w:tab w:val="left" w:pos="1425"/>
              </w:tabs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1,864,451</w:t>
            </w:r>
          </w:p>
        </w:tc>
      </w:tr>
      <w:tr w:rsidR="002A364B" w:rsidRPr="007B7B20" w14:paraId="08601126" w14:textId="77777777" w:rsidTr="00D440AB">
        <w:trPr>
          <w:tblHeader/>
        </w:trPr>
        <w:tc>
          <w:tcPr>
            <w:tcW w:w="2650" w:type="pct"/>
          </w:tcPr>
          <w:p w14:paraId="4E2B9F32" w14:textId="77777777" w:rsidR="002A364B" w:rsidRPr="007B7B20" w:rsidRDefault="00025554" w:rsidP="002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7B2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99" w:type="pct"/>
          </w:tcPr>
          <w:p w14:paraId="7A87293C" w14:textId="79515EBD" w:rsidR="002A364B" w:rsidRPr="007B7B20" w:rsidRDefault="00835B40" w:rsidP="002A3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402,0</w:t>
            </w:r>
            <w:r w:rsidR="00F958D0">
              <w:rPr>
                <w:rFonts w:ascii="Angsana New" w:hAnsi="Angsana New"/>
                <w:sz w:val="30"/>
                <w:szCs w:val="30"/>
              </w:rPr>
              <w:t>6</w:t>
            </w:r>
            <w:r w:rsidR="000520C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1" w:type="pct"/>
          </w:tcPr>
          <w:p w14:paraId="2E45EE77" w14:textId="77777777" w:rsidR="002A364B" w:rsidRPr="007B7B20" w:rsidRDefault="002A364B" w:rsidP="002A3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pct"/>
          </w:tcPr>
          <w:p w14:paraId="4BDA14E2" w14:textId="3E63F8BC" w:rsidR="002A364B" w:rsidRPr="007B7B20" w:rsidRDefault="00835B40" w:rsidP="004E2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216,</w:t>
            </w:r>
            <w:r w:rsidR="00F958D0">
              <w:rPr>
                <w:rFonts w:ascii="Angsana New" w:hAnsi="Angsana New"/>
                <w:sz w:val="30"/>
                <w:szCs w:val="30"/>
              </w:rPr>
              <w:t>191</w:t>
            </w:r>
          </w:p>
        </w:tc>
      </w:tr>
      <w:tr w:rsidR="0065407E" w:rsidRPr="007B7B20" w14:paraId="131725A5" w14:textId="77777777" w:rsidTr="00D440AB">
        <w:trPr>
          <w:tblHeader/>
        </w:trPr>
        <w:tc>
          <w:tcPr>
            <w:tcW w:w="2650" w:type="pct"/>
          </w:tcPr>
          <w:p w14:paraId="687E999F" w14:textId="77777777" w:rsidR="0065407E" w:rsidRPr="007B7B20" w:rsidRDefault="0065407E" w:rsidP="002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099" w:type="pct"/>
          </w:tcPr>
          <w:p w14:paraId="5BD85927" w14:textId="46BE611C" w:rsidR="0065407E" w:rsidRDefault="00835B40" w:rsidP="002A3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(341)</w:t>
            </w:r>
          </w:p>
        </w:tc>
        <w:tc>
          <w:tcPr>
            <w:tcW w:w="151" w:type="pct"/>
          </w:tcPr>
          <w:p w14:paraId="15E118B1" w14:textId="77777777" w:rsidR="0065407E" w:rsidRPr="007B7B20" w:rsidRDefault="0065407E" w:rsidP="002A3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pct"/>
          </w:tcPr>
          <w:p w14:paraId="777D0AE0" w14:textId="3C927D06" w:rsidR="0065407E" w:rsidRPr="007B7B20" w:rsidRDefault="00835B40" w:rsidP="002A3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(340)</w:t>
            </w:r>
          </w:p>
        </w:tc>
      </w:tr>
      <w:tr w:rsidR="002A364B" w:rsidRPr="007B7B20" w14:paraId="22A39FCB" w14:textId="77777777" w:rsidTr="00D440AB">
        <w:trPr>
          <w:tblHeader/>
        </w:trPr>
        <w:tc>
          <w:tcPr>
            <w:tcW w:w="2650" w:type="pct"/>
          </w:tcPr>
          <w:p w14:paraId="7A0BDE90" w14:textId="77777777" w:rsidR="002A364B" w:rsidRPr="007B7B20" w:rsidRDefault="002A364B" w:rsidP="002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B7B2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99" w:type="pct"/>
            <w:tcBorders>
              <w:bottom w:val="single" w:sz="4" w:space="0" w:color="auto"/>
            </w:tcBorders>
          </w:tcPr>
          <w:p w14:paraId="34664049" w14:textId="437A05C8" w:rsidR="002A364B" w:rsidRPr="007B7B20" w:rsidRDefault="00835B40" w:rsidP="002A3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(301,3</w:t>
            </w:r>
            <w:r w:rsidR="00F958D0">
              <w:rPr>
                <w:rFonts w:ascii="Angsana New" w:hAnsi="Angsana New"/>
                <w:sz w:val="30"/>
                <w:szCs w:val="30"/>
              </w:rPr>
              <w:t>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1" w:type="pct"/>
          </w:tcPr>
          <w:p w14:paraId="51BD01AB" w14:textId="77777777" w:rsidR="002A364B" w:rsidRPr="007B7B20" w:rsidRDefault="002A364B" w:rsidP="002A3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pct"/>
            <w:tcBorders>
              <w:bottom w:val="single" w:sz="4" w:space="0" w:color="auto"/>
            </w:tcBorders>
          </w:tcPr>
          <w:p w14:paraId="5AF5CC18" w14:textId="371F31D8" w:rsidR="002A364B" w:rsidRPr="007B7B20" w:rsidRDefault="00835B40" w:rsidP="002A3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(182,4</w:t>
            </w:r>
            <w:r w:rsidR="00F958D0">
              <w:rPr>
                <w:rFonts w:ascii="Angsana New" w:hAnsi="Angsana New"/>
                <w:sz w:val="30"/>
                <w:szCs w:val="30"/>
              </w:rPr>
              <w:t>6</w:t>
            </w:r>
            <w:r w:rsidR="000520C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A364B" w:rsidRPr="00E50FD1" w14:paraId="39D079EA" w14:textId="77777777" w:rsidTr="00D440AB">
        <w:trPr>
          <w:tblHeader/>
        </w:trPr>
        <w:tc>
          <w:tcPr>
            <w:tcW w:w="2650" w:type="pct"/>
          </w:tcPr>
          <w:p w14:paraId="7A35F7DF" w14:textId="4A041EC7" w:rsidR="002A364B" w:rsidRPr="007B7B20" w:rsidRDefault="002A364B" w:rsidP="002A3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0"/>
              </w:tabs>
              <w:ind w:left="-24" w:right="20" w:firstLine="2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7B2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ราคาตามบัญชี ณ </w:t>
            </w:r>
            <w:r w:rsidRPr="007B7B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7B7B2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D567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D567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F859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F85966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99" w:type="pct"/>
            <w:tcBorders>
              <w:top w:val="single" w:sz="4" w:space="0" w:color="auto"/>
              <w:bottom w:val="double" w:sz="4" w:space="0" w:color="auto"/>
            </w:tcBorders>
          </w:tcPr>
          <w:p w14:paraId="03733102" w14:textId="0D8C2BBB" w:rsidR="002A364B" w:rsidRPr="007B7B20" w:rsidRDefault="00835B40" w:rsidP="002A3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2,584,09</w:t>
            </w:r>
            <w:r w:rsidR="000520C8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1" w:type="pct"/>
          </w:tcPr>
          <w:p w14:paraId="752BCB1A" w14:textId="77777777" w:rsidR="002A364B" w:rsidRPr="007B7B20" w:rsidRDefault="002A364B" w:rsidP="002A3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pct"/>
            <w:tcBorders>
              <w:top w:val="single" w:sz="4" w:space="0" w:color="auto"/>
              <w:bottom w:val="double" w:sz="4" w:space="0" w:color="auto"/>
            </w:tcBorders>
          </w:tcPr>
          <w:p w14:paraId="2C1B992F" w14:textId="0E60DACC" w:rsidR="002A364B" w:rsidRPr="007B7B20" w:rsidRDefault="00835B40" w:rsidP="00571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1,897,83</w:t>
            </w:r>
            <w:r w:rsidR="000520C8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0DE1D7AF" w14:textId="77777777" w:rsidR="004D3141" w:rsidRPr="004E28A3" w:rsidRDefault="004D3141" w:rsidP="004A3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</w:rPr>
      </w:pPr>
    </w:p>
    <w:p w14:paraId="2C1C079A" w14:textId="77777777" w:rsidR="003F3137" w:rsidRDefault="003F3137" w:rsidP="003F313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EF31FE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Pr="004A3458">
        <w:rPr>
          <w:rFonts w:ascii="Angsana New" w:hAnsi="Angsana New" w:hint="cs"/>
          <w:b/>
          <w:bCs/>
          <w:sz w:val="30"/>
          <w:szCs w:val="30"/>
          <w:cs/>
        </w:rPr>
        <w:t>การจำแนกรายได้</w:t>
      </w:r>
    </w:p>
    <w:p w14:paraId="4A5C6D2C" w14:textId="77777777" w:rsidR="006E1E7F" w:rsidRPr="004E28A3" w:rsidRDefault="006E1E7F" w:rsidP="006E1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</w:rPr>
      </w:pPr>
    </w:p>
    <w:p w14:paraId="56D4FCBC" w14:textId="77777777" w:rsidR="00CE0514" w:rsidRDefault="00CE0514" w:rsidP="00D44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9"/>
        <w:jc w:val="thaiDistribute"/>
        <w:rPr>
          <w:rFonts w:ascii="Angsana New" w:hAnsi="Angsana New"/>
          <w:b/>
          <w:bCs/>
          <w:sz w:val="30"/>
          <w:szCs w:val="30"/>
        </w:rPr>
      </w:pPr>
      <w:r w:rsidRPr="004A3584">
        <w:rPr>
          <w:rFonts w:ascii="Angsana New" w:hAnsi="Angsana New"/>
          <w:sz w:val="30"/>
          <w:szCs w:val="30"/>
          <w:cs/>
        </w:rPr>
        <w:t>ส่วนงานดำเนินงานของกลุ่มบริษัทประกอบด้วย ธุรกิจชิ้นส่วนอิเล็กทรอนิกส์สำหรับอุปกรณ์ยานยนต์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ธุรกิจชิ้นส่วนอ</w:t>
      </w:r>
      <w:r>
        <w:rPr>
          <w:rFonts w:ascii="Angsana New" w:hAnsi="Angsana New" w:hint="cs"/>
          <w:sz w:val="30"/>
          <w:szCs w:val="30"/>
          <w:cs/>
        </w:rPr>
        <w:t>ิ</w:t>
      </w:r>
      <w:r>
        <w:rPr>
          <w:rFonts w:ascii="Angsana New" w:hAnsi="Angsana New"/>
          <w:sz w:val="30"/>
          <w:szCs w:val="30"/>
          <w:cs/>
        </w:rPr>
        <w:t>เล็</w:t>
      </w:r>
      <w:r>
        <w:rPr>
          <w:rFonts w:ascii="Angsana New" w:hAnsi="Angsana New" w:hint="cs"/>
          <w:sz w:val="30"/>
          <w:szCs w:val="30"/>
          <w:cs/>
        </w:rPr>
        <w:t>ก</w:t>
      </w:r>
      <w:r w:rsidRPr="00023B96">
        <w:rPr>
          <w:rFonts w:ascii="Angsana New" w:hAnsi="Angsana New"/>
          <w:sz w:val="30"/>
          <w:szCs w:val="30"/>
          <w:cs/>
        </w:rPr>
        <w:t>ทร</w:t>
      </w:r>
      <w:r>
        <w:rPr>
          <w:rFonts w:ascii="Angsana New" w:hAnsi="Angsana New" w:hint="cs"/>
          <w:sz w:val="30"/>
          <w:szCs w:val="30"/>
          <w:cs/>
        </w:rPr>
        <w:t>อ</w:t>
      </w:r>
      <w:r w:rsidRPr="00023B96">
        <w:rPr>
          <w:rFonts w:ascii="Angsana New" w:hAnsi="Angsana New"/>
          <w:sz w:val="30"/>
          <w:szCs w:val="30"/>
          <w:cs/>
        </w:rPr>
        <w:t>นิกส์</w:t>
      </w:r>
      <w:r>
        <w:rPr>
          <w:rFonts w:ascii="Angsana New" w:hAnsi="Angsana New" w:hint="cs"/>
          <w:sz w:val="30"/>
          <w:szCs w:val="30"/>
          <w:cs/>
        </w:rPr>
        <w:t>สำหรับอุปกรณ์สำนักงาน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และธุรกิจ</w:t>
      </w:r>
      <w:r>
        <w:rPr>
          <w:rFonts w:ascii="Angsana New" w:hAnsi="Angsana New"/>
          <w:sz w:val="30"/>
          <w:szCs w:val="30"/>
          <w:cs/>
        </w:rPr>
        <w:t>ชิ้นส่วนอ</w:t>
      </w:r>
      <w:r>
        <w:rPr>
          <w:rFonts w:ascii="Angsana New" w:hAnsi="Angsana New" w:hint="cs"/>
          <w:sz w:val="30"/>
          <w:szCs w:val="30"/>
          <w:cs/>
        </w:rPr>
        <w:t>ิ</w:t>
      </w:r>
      <w:r>
        <w:rPr>
          <w:rFonts w:ascii="Angsana New" w:hAnsi="Angsana New"/>
          <w:sz w:val="30"/>
          <w:szCs w:val="30"/>
          <w:cs/>
        </w:rPr>
        <w:t>เล็</w:t>
      </w:r>
      <w:r>
        <w:rPr>
          <w:rFonts w:ascii="Angsana New" w:hAnsi="Angsana New" w:hint="cs"/>
          <w:sz w:val="30"/>
          <w:szCs w:val="30"/>
          <w:cs/>
        </w:rPr>
        <w:t>ก</w:t>
      </w:r>
      <w:r w:rsidRPr="00023B96">
        <w:rPr>
          <w:rFonts w:ascii="Angsana New" w:hAnsi="Angsana New"/>
          <w:sz w:val="30"/>
          <w:szCs w:val="30"/>
          <w:cs/>
        </w:rPr>
        <w:t>ทร</w:t>
      </w:r>
      <w:r>
        <w:rPr>
          <w:rFonts w:ascii="Angsana New" w:hAnsi="Angsana New" w:hint="cs"/>
          <w:sz w:val="30"/>
          <w:szCs w:val="30"/>
          <w:cs/>
        </w:rPr>
        <w:t>อ</w:t>
      </w:r>
      <w:r w:rsidRPr="00023B96">
        <w:rPr>
          <w:rFonts w:ascii="Angsana New" w:hAnsi="Angsana New"/>
          <w:sz w:val="30"/>
          <w:szCs w:val="30"/>
          <w:cs/>
        </w:rPr>
        <w:t>นิกส์</w:t>
      </w:r>
      <w:r>
        <w:rPr>
          <w:rFonts w:ascii="Angsana New" w:hAnsi="Angsana New" w:hint="cs"/>
          <w:sz w:val="30"/>
          <w:szCs w:val="30"/>
          <w:cs/>
        </w:rPr>
        <w:t>อื่นๆ</w:t>
      </w:r>
    </w:p>
    <w:p w14:paraId="10C8F656" w14:textId="77777777" w:rsidR="00CE0514" w:rsidRDefault="00CE0514" w:rsidP="00CE0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F152C48" w14:textId="77777777" w:rsidR="00D56772" w:rsidRDefault="00D56772" w:rsidP="00CE0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ABC0005" w14:textId="77777777" w:rsidR="00D56772" w:rsidRDefault="00D56772" w:rsidP="00CE0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9AB5EC4" w14:textId="77777777" w:rsidR="00D56772" w:rsidRDefault="00D56772" w:rsidP="00CE0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3F0AAA3" w14:textId="595980B4" w:rsidR="00D56772" w:rsidRPr="004A3458" w:rsidRDefault="00D56772" w:rsidP="00CE05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D56772" w:rsidRPr="004A3458" w:rsidSect="00904C8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619" w:gutter="0"/>
          <w:pgNumType w:start="11"/>
          <w:cols w:space="720"/>
        </w:sectPr>
      </w:pPr>
    </w:p>
    <w:tbl>
      <w:tblPr>
        <w:tblW w:w="15210" w:type="dxa"/>
        <w:tblLayout w:type="fixed"/>
        <w:tblLook w:val="04A0" w:firstRow="1" w:lastRow="0" w:firstColumn="1" w:lastColumn="0" w:noHBand="0" w:noVBand="1"/>
      </w:tblPr>
      <w:tblGrid>
        <w:gridCol w:w="3330"/>
        <w:gridCol w:w="810"/>
        <w:gridCol w:w="270"/>
        <w:gridCol w:w="810"/>
        <w:gridCol w:w="239"/>
        <w:gridCol w:w="13"/>
        <w:gridCol w:w="828"/>
        <w:gridCol w:w="236"/>
        <w:gridCol w:w="776"/>
        <w:gridCol w:w="17"/>
        <w:gridCol w:w="227"/>
        <w:gridCol w:w="17"/>
        <w:gridCol w:w="731"/>
        <w:gridCol w:w="236"/>
        <w:gridCol w:w="698"/>
        <w:gridCol w:w="17"/>
        <w:gridCol w:w="227"/>
        <w:gridCol w:w="17"/>
        <w:gridCol w:w="785"/>
        <w:gridCol w:w="236"/>
        <w:gridCol w:w="828"/>
        <w:gridCol w:w="17"/>
        <w:gridCol w:w="227"/>
        <w:gridCol w:w="17"/>
        <w:gridCol w:w="591"/>
        <w:gridCol w:w="236"/>
        <w:gridCol w:w="664"/>
        <w:gridCol w:w="17"/>
        <w:gridCol w:w="250"/>
        <w:gridCol w:w="17"/>
        <w:gridCol w:w="746"/>
        <w:gridCol w:w="267"/>
        <w:gridCol w:w="813"/>
      </w:tblGrid>
      <w:tr w:rsidR="00D56772" w:rsidRPr="00275A58" w14:paraId="4F6678B9" w14:textId="77777777" w:rsidTr="00275A58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67992DF3" w14:textId="77777777" w:rsidR="00D56772" w:rsidRPr="00275A58" w:rsidRDefault="00D56772" w:rsidP="00873AD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0" w:type="dxa"/>
            <w:gridSpan w:val="32"/>
            <w:shd w:val="clear" w:color="auto" w:fill="auto"/>
            <w:vAlign w:val="bottom"/>
          </w:tcPr>
          <w:p w14:paraId="7A84B025" w14:textId="77777777" w:rsidR="00D56772" w:rsidRPr="00275A58" w:rsidRDefault="00D56772" w:rsidP="00873ADA">
            <w:pPr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56772" w:rsidRPr="00275A58" w14:paraId="72ADE4B5" w14:textId="77777777" w:rsidTr="00275A58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29321FA9" w14:textId="77777777" w:rsidR="00D56772" w:rsidRPr="00275A58" w:rsidRDefault="00D56772" w:rsidP="00873ADA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02F550B1" w14:textId="77777777" w:rsidR="00D56772" w:rsidRPr="00275A58" w:rsidRDefault="00D56772" w:rsidP="00873ADA">
            <w:pPr>
              <w:ind w:left="-108" w:right="-10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ชิ้นส่วน</w:t>
            </w:r>
          </w:p>
          <w:p w14:paraId="182555EB" w14:textId="77777777" w:rsidR="00D56772" w:rsidRPr="00275A58" w:rsidRDefault="00D56772" w:rsidP="00873ADA">
            <w:pPr>
              <w:ind w:left="-108" w:right="-10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อิเล็กทรอนิกส์</w:t>
            </w:r>
          </w:p>
          <w:p w14:paraId="6B5DD404" w14:textId="77777777" w:rsidR="00D56772" w:rsidRPr="00275A58" w:rsidRDefault="00D56772" w:rsidP="00873ADA">
            <w:pPr>
              <w:spacing w:line="240" w:lineRule="auto"/>
              <w:ind w:left="-134" w:right="-7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สำหรับอุปกรณ์ยา</w:t>
            </w:r>
            <w:r w:rsidRPr="00275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</w:t>
            </w:r>
            <w:r w:rsidRPr="00275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ยนต์</w:t>
            </w:r>
          </w:p>
        </w:tc>
        <w:tc>
          <w:tcPr>
            <w:tcW w:w="252" w:type="dxa"/>
            <w:gridSpan w:val="2"/>
            <w:shd w:val="clear" w:color="auto" w:fill="auto"/>
          </w:tcPr>
          <w:p w14:paraId="099B7E6A" w14:textId="77777777" w:rsidR="00D56772" w:rsidRPr="00275A58" w:rsidRDefault="00D56772" w:rsidP="00873AD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7" w:type="dxa"/>
            <w:gridSpan w:val="4"/>
            <w:shd w:val="clear" w:color="auto" w:fill="auto"/>
          </w:tcPr>
          <w:p w14:paraId="2D4D5DC9" w14:textId="77777777" w:rsidR="00D56772" w:rsidRPr="00275A58" w:rsidRDefault="00D56772" w:rsidP="00873ADA">
            <w:pPr>
              <w:ind w:left="-108" w:right="-10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ชิ้นส่วน</w:t>
            </w:r>
          </w:p>
          <w:p w14:paraId="0C13A11E" w14:textId="77777777" w:rsidR="00D56772" w:rsidRPr="00275A58" w:rsidRDefault="00D56772" w:rsidP="00873ADA">
            <w:pPr>
              <w:spacing w:line="240" w:lineRule="auto"/>
              <w:ind w:left="-78" w:right="-13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อิเล็กทรอนิกส์สำหรับอุปกรณ์สำนักงาน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6818BF1B" w14:textId="77777777" w:rsidR="00D56772" w:rsidRPr="00275A58" w:rsidRDefault="00D56772" w:rsidP="00873ADA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82" w:type="dxa"/>
            <w:gridSpan w:val="4"/>
            <w:shd w:val="clear" w:color="auto" w:fill="auto"/>
          </w:tcPr>
          <w:p w14:paraId="18686C64" w14:textId="77777777" w:rsidR="00D56772" w:rsidRPr="00275A58" w:rsidRDefault="00D56772" w:rsidP="00873ADA">
            <w:pPr>
              <w:ind w:left="-108" w:right="-10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912FC49" w14:textId="77777777" w:rsidR="00D56772" w:rsidRPr="00275A58" w:rsidRDefault="00D56772" w:rsidP="00873ADA">
            <w:pPr>
              <w:ind w:left="-108" w:right="-10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ชิ้นส่วน</w:t>
            </w:r>
          </w:p>
          <w:p w14:paraId="6865730E" w14:textId="77777777" w:rsidR="00D56772" w:rsidRPr="00275A58" w:rsidRDefault="00D56772" w:rsidP="00873ADA">
            <w:pPr>
              <w:spacing w:line="240" w:lineRule="auto"/>
              <w:ind w:left="-112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อิเล็กทรอนิกส์อื่นๆ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16FBC7B7" w14:textId="77777777" w:rsidR="00D56772" w:rsidRPr="00275A58" w:rsidRDefault="00D56772" w:rsidP="00873AD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66" w:type="dxa"/>
            <w:gridSpan w:val="4"/>
            <w:shd w:val="clear" w:color="auto" w:fill="auto"/>
          </w:tcPr>
          <w:p w14:paraId="542972F9" w14:textId="77777777" w:rsidR="00D56772" w:rsidRPr="00275A58" w:rsidRDefault="00D56772" w:rsidP="00873ADA">
            <w:pPr>
              <w:ind w:left="-108" w:right="-10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52C9CD6" w14:textId="77777777" w:rsidR="00D56772" w:rsidRPr="00275A58" w:rsidRDefault="00D56772" w:rsidP="00873ADA">
            <w:pPr>
              <w:ind w:left="-108" w:right="-10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B89AA8A" w14:textId="77777777" w:rsidR="00D56772" w:rsidRPr="00275A58" w:rsidRDefault="00D56772" w:rsidP="00873ADA">
            <w:pPr>
              <w:spacing w:line="240" w:lineRule="auto"/>
              <w:ind w:left="-146" w:right="-1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5B604014" w14:textId="77777777" w:rsidR="00D56772" w:rsidRPr="00275A58" w:rsidRDefault="00D56772" w:rsidP="00873AD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8" w:type="dxa"/>
            <w:gridSpan w:val="4"/>
            <w:shd w:val="clear" w:color="auto" w:fill="auto"/>
          </w:tcPr>
          <w:p w14:paraId="16873834" w14:textId="77777777" w:rsidR="00D56772" w:rsidRPr="00275A58" w:rsidRDefault="00D56772" w:rsidP="00873ADA">
            <w:pPr>
              <w:ind w:left="-108" w:right="-10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C83DCCF" w14:textId="77777777" w:rsidR="00D56772" w:rsidRPr="00275A58" w:rsidRDefault="00D56772" w:rsidP="00873ADA">
            <w:pPr>
              <w:ind w:right="-10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ตัดรายการ</w:t>
            </w:r>
          </w:p>
          <w:p w14:paraId="49BADAB3" w14:textId="77777777" w:rsidR="00D56772" w:rsidRPr="00275A58" w:rsidRDefault="00D56772" w:rsidP="00873ADA">
            <w:pPr>
              <w:spacing w:line="240" w:lineRule="auto"/>
              <w:ind w:left="-9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2064D547" w14:textId="77777777" w:rsidR="00D56772" w:rsidRPr="00275A58" w:rsidRDefault="00D56772" w:rsidP="00873ADA">
            <w:pPr>
              <w:ind w:left="-108" w:right="-10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26" w:type="dxa"/>
            <w:gridSpan w:val="3"/>
            <w:shd w:val="clear" w:color="auto" w:fill="auto"/>
          </w:tcPr>
          <w:p w14:paraId="5756CCDF" w14:textId="77777777" w:rsidR="00D56772" w:rsidRPr="00275A58" w:rsidRDefault="00D56772" w:rsidP="00873ADA">
            <w:pPr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7FE7D2D" w14:textId="77777777" w:rsidR="00D56772" w:rsidRPr="00275A58" w:rsidRDefault="00D56772" w:rsidP="00873ADA">
            <w:pPr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914EBFC" w14:textId="77777777" w:rsidR="00D56772" w:rsidRPr="00275A58" w:rsidRDefault="00D56772" w:rsidP="00873ADA">
            <w:pPr>
              <w:spacing w:line="240" w:lineRule="auto"/>
              <w:ind w:left="-90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</w:tr>
      <w:tr w:rsidR="00D56772" w:rsidRPr="00275A58" w14:paraId="3C110A2D" w14:textId="77777777" w:rsidTr="00275A58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142BDC82" w14:textId="77777777" w:rsidR="00D56772" w:rsidRPr="00275A58" w:rsidRDefault="00D56772" w:rsidP="00873AD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75A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275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275A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Pr="00275A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275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1B7184D" w14:textId="751051E0" w:rsidR="00D56772" w:rsidRPr="00275A58" w:rsidRDefault="00D56772" w:rsidP="00873ADA">
            <w:pPr>
              <w:spacing w:line="240" w:lineRule="auto"/>
              <w:ind w:left="-72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2C4134" w14:textId="77777777" w:rsidR="00D56772" w:rsidRPr="00275A58" w:rsidRDefault="00D56772" w:rsidP="00873AD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CE2BD9" w14:textId="2FF7A97D" w:rsidR="00D56772" w:rsidRPr="00275A58" w:rsidRDefault="00D56772" w:rsidP="00873ADA">
            <w:pPr>
              <w:spacing w:line="240" w:lineRule="auto"/>
              <w:ind w:left="-134" w:right="-7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4751A5F" w14:textId="77777777" w:rsidR="00D56772" w:rsidRPr="00275A58" w:rsidRDefault="00D56772" w:rsidP="00873AD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3B816FC6" w14:textId="2BAE86AC" w:rsidR="00D56772" w:rsidRPr="00275A58" w:rsidRDefault="00D56772" w:rsidP="00873ADA">
            <w:pPr>
              <w:spacing w:line="240" w:lineRule="auto"/>
              <w:ind w:left="-72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A9E0C9" w14:textId="77777777" w:rsidR="00D56772" w:rsidRPr="00275A58" w:rsidRDefault="00D56772" w:rsidP="00873AD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3216166" w14:textId="61714BD9" w:rsidR="00D56772" w:rsidRPr="00275A58" w:rsidRDefault="00D56772" w:rsidP="00873ADA">
            <w:pPr>
              <w:spacing w:line="240" w:lineRule="auto"/>
              <w:ind w:left="-134" w:right="-7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12A272EE" w14:textId="77777777" w:rsidR="00D56772" w:rsidRPr="00275A58" w:rsidRDefault="00D56772" w:rsidP="00873AD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8" w:type="dxa"/>
            <w:gridSpan w:val="2"/>
            <w:shd w:val="clear" w:color="auto" w:fill="auto"/>
            <w:vAlign w:val="bottom"/>
          </w:tcPr>
          <w:p w14:paraId="7D1FC503" w14:textId="5EBED48E" w:rsidR="00D56772" w:rsidRPr="00275A58" w:rsidRDefault="00D56772" w:rsidP="00873ADA">
            <w:pPr>
              <w:spacing w:line="240" w:lineRule="auto"/>
              <w:ind w:left="-72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D5F8E7" w14:textId="77777777" w:rsidR="00D56772" w:rsidRPr="00275A58" w:rsidRDefault="00D56772" w:rsidP="00873AD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19BA96A7" w14:textId="59ED2340" w:rsidR="00D56772" w:rsidRPr="00275A58" w:rsidRDefault="00D56772" w:rsidP="00873ADA">
            <w:pPr>
              <w:spacing w:line="240" w:lineRule="auto"/>
              <w:ind w:left="-134" w:right="-7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26324B41" w14:textId="77777777" w:rsidR="00D56772" w:rsidRPr="00275A58" w:rsidRDefault="00D56772" w:rsidP="00873AD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727DB422" w14:textId="2EE412C7" w:rsidR="00D56772" w:rsidRPr="00275A58" w:rsidRDefault="00D56772" w:rsidP="00873ADA">
            <w:pPr>
              <w:spacing w:line="240" w:lineRule="auto"/>
              <w:ind w:left="-72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746D0B" w14:textId="77777777" w:rsidR="00D56772" w:rsidRPr="00275A58" w:rsidRDefault="00D56772" w:rsidP="00873AD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C882008" w14:textId="7EB13B26" w:rsidR="00D56772" w:rsidRPr="00275A58" w:rsidRDefault="00D56772" w:rsidP="00873ADA">
            <w:pPr>
              <w:spacing w:line="240" w:lineRule="auto"/>
              <w:ind w:left="-134" w:right="-7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2D418F00" w14:textId="77777777" w:rsidR="00D56772" w:rsidRPr="00275A58" w:rsidRDefault="00D56772" w:rsidP="00873AD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dxa"/>
            <w:gridSpan w:val="2"/>
            <w:shd w:val="clear" w:color="auto" w:fill="auto"/>
            <w:vAlign w:val="bottom"/>
          </w:tcPr>
          <w:p w14:paraId="4717C067" w14:textId="1C9E474F" w:rsidR="00D56772" w:rsidRPr="00275A58" w:rsidRDefault="00D56772" w:rsidP="00873ADA">
            <w:pPr>
              <w:spacing w:line="240" w:lineRule="auto"/>
              <w:ind w:left="-72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3CFB3E" w14:textId="77777777" w:rsidR="00D56772" w:rsidRPr="00275A58" w:rsidRDefault="00D56772" w:rsidP="00873AD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3F7F72D5" w14:textId="7F22637C" w:rsidR="00D56772" w:rsidRPr="00275A58" w:rsidRDefault="00D56772" w:rsidP="00873ADA">
            <w:pPr>
              <w:spacing w:line="240" w:lineRule="auto"/>
              <w:ind w:left="-134" w:right="-7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7" w:type="dxa"/>
            <w:gridSpan w:val="2"/>
            <w:shd w:val="clear" w:color="auto" w:fill="auto"/>
          </w:tcPr>
          <w:p w14:paraId="17653238" w14:textId="77777777" w:rsidR="00D56772" w:rsidRPr="00275A58" w:rsidRDefault="00D56772" w:rsidP="00873ADA">
            <w:pPr>
              <w:spacing w:line="240" w:lineRule="auto"/>
              <w:ind w:left="-90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gridSpan w:val="2"/>
            <w:shd w:val="clear" w:color="auto" w:fill="auto"/>
            <w:vAlign w:val="bottom"/>
          </w:tcPr>
          <w:p w14:paraId="204443D8" w14:textId="1FE01700" w:rsidR="00D56772" w:rsidRPr="00275A58" w:rsidRDefault="00D56772" w:rsidP="00873ADA">
            <w:pPr>
              <w:spacing w:line="240" w:lineRule="auto"/>
              <w:ind w:left="-72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5EB8377" w14:textId="77777777" w:rsidR="00D56772" w:rsidRPr="00275A58" w:rsidRDefault="00D56772" w:rsidP="00873AD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71F6FCD" w14:textId="72DF1E82" w:rsidR="00D56772" w:rsidRPr="00275A58" w:rsidRDefault="00D56772" w:rsidP="00873ADA">
            <w:pPr>
              <w:spacing w:line="240" w:lineRule="auto"/>
              <w:ind w:left="-134" w:right="-7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D56772" w:rsidRPr="00275A58" w14:paraId="4D425A00" w14:textId="77777777" w:rsidTr="00275A58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74C0401A" w14:textId="77777777" w:rsidR="00D56772" w:rsidRPr="00275A58" w:rsidRDefault="00D56772" w:rsidP="00873AD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0" w:type="dxa"/>
            <w:gridSpan w:val="32"/>
            <w:shd w:val="clear" w:color="auto" w:fill="auto"/>
            <w:vAlign w:val="bottom"/>
          </w:tcPr>
          <w:p w14:paraId="0E682AE5" w14:textId="77777777" w:rsidR="00D56772" w:rsidRPr="00275A58" w:rsidRDefault="00D56772" w:rsidP="00873ADA">
            <w:pPr>
              <w:spacing w:line="240" w:lineRule="auto"/>
              <w:ind w:left="-90" w:right="-12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75A5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275A5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ล้านบาท</w:t>
            </w:r>
            <w:r w:rsidRPr="00275A5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D56772" w:rsidRPr="00275A58" w14:paraId="7A337956" w14:textId="77777777" w:rsidTr="00275A58">
        <w:tc>
          <w:tcPr>
            <w:tcW w:w="3330" w:type="dxa"/>
            <w:shd w:val="clear" w:color="auto" w:fill="auto"/>
          </w:tcPr>
          <w:p w14:paraId="05837E6E" w14:textId="77777777" w:rsidR="00D56772" w:rsidRPr="00275A58" w:rsidRDefault="00D56772" w:rsidP="00873AD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095FFEE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13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880941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D7DA81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9E6632C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167786CC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1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7B04AC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46EF5AE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1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6FD3DAB8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8" w:type="dxa"/>
            <w:gridSpan w:val="2"/>
            <w:shd w:val="clear" w:color="auto" w:fill="auto"/>
            <w:vAlign w:val="bottom"/>
          </w:tcPr>
          <w:p w14:paraId="2D7AB2C4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28CEA9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538D11D8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65F26D40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2" w:type="dxa"/>
            <w:gridSpan w:val="2"/>
            <w:shd w:val="clear" w:color="auto" w:fill="auto"/>
            <w:vAlign w:val="bottom"/>
          </w:tcPr>
          <w:p w14:paraId="20560BAA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12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0A4350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4C523A3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72" w:right="-15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59F4FA4E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dxa"/>
            <w:gridSpan w:val="2"/>
            <w:shd w:val="clear" w:color="auto" w:fill="auto"/>
            <w:vAlign w:val="bottom"/>
          </w:tcPr>
          <w:p w14:paraId="2633773A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72" w:right="-9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71AD56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671377BC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72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70E549AD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27485EA5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</w:tcPr>
          <w:p w14:paraId="1E63AFE4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</w:tcPr>
          <w:p w14:paraId="715F9065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6772" w:rsidRPr="00275A58" w14:paraId="0C3718CF" w14:textId="77777777" w:rsidTr="00275A58">
        <w:tc>
          <w:tcPr>
            <w:tcW w:w="3330" w:type="dxa"/>
            <w:shd w:val="clear" w:color="auto" w:fill="auto"/>
          </w:tcPr>
          <w:p w14:paraId="23C2C1D1" w14:textId="77777777" w:rsidR="00D56772" w:rsidRPr="00275A58" w:rsidRDefault="00D56772" w:rsidP="00873AD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10" w:type="dxa"/>
            <w:shd w:val="clear" w:color="auto" w:fill="auto"/>
          </w:tcPr>
          <w:p w14:paraId="01924639" w14:textId="068E2F61" w:rsidR="00D56772" w:rsidRPr="00275A58" w:rsidRDefault="00F377CE" w:rsidP="00F37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2,762</w:t>
            </w:r>
          </w:p>
        </w:tc>
        <w:tc>
          <w:tcPr>
            <w:tcW w:w="270" w:type="dxa"/>
            <w:shd w:val="clear" w:color="auto" w:fill="auto"/>
          </w:tcPr>
          <w:p w14:paraId="639C9D45" w14:textId="525FA32B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</w:tcPr>
          <w:p w14:paraId="0A4A527D" w14:textId="12C280A3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2,866</w:t>
            </w:r>
          </w:p>
        </w:tc>
        <w:tc>
          <w:tcPr>
            <w:tcW w:w="239" w:type="dxa"/>
          </w:tcPr>
          <w:p w14:paraId="604B2BFF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41" w:type="dxa"/>
            <w:gridSpan w:val="2"/>
          </w:tcPr>
          <w:p w14:paraId="3EE3C462" w14:textId="4DE78DB4" w:rsidR="00D56772" w:rsidRPr="00275A58" w:rsidRDefault="00F377CE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9,761</w:t>
            </w:r>
          </w:p>
        </w:tc>
        <w:tc>
          <w:tcPr>
            <w:tcW w:w="236" w:type="dxa"/>
          </w:tcPr>
          <w:p w14:paraId="42F1A8E9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76" w:type="dxa"/>
          </w:tcPr>
          <w:p w14:paraId="4BE9CD28" w14:textId="1E6FCB1E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9,974</w:t>
            </w:r>
          </w:p>
        </w:tc>
        <w:tc>
          <w:tcPr>
            <w:tcW w:w="244" w:type="dxa"/>
            <w:gridSpan w:val="2"/>
          </w:tcPr>
          <w:p w14:paraId="6370618E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48" w:type="dxa"/>
            <w:gridSpan w:val="2"/>
          </w:tcPr>
          <w:p w14:paraId="695B5F3F" w14:textId="12CF4309" w:rsidR="00D56772" w:rsidRPr="00275A58" w:rsidRDefault="00F377CE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656</w:t>
            </w:r>
          </w:p>
        </w:tc>
        <w:tc>
          <w:tcPr>
            <w:tcW w:w="236" w:type="dxa"/>
          </w:tcPr>
          <w:p w14:paraId="7161EBD8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698" w:type="dxa"/>
          </w:tcPr>
          <w:p w14:paraId="54A1B641" w14:textId="0716B8A5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806</w:t>
            </w:r>
          </w:p>
        </w:tc>
        <w:tc>
          <w:tcPr>
            <w:tcW w:w="244" w:type="dxa"/>
            <w:gridSpan w:val="2"/>
          </w:tcPr>
          <w:p w14:paraId="5AD9ADF5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02" w:type="dxa"/>
            <w:gridSpan w:val="2"/>
          </w:tcPr>
          <w:p w14:paraId="6BF381BE" w14:textId="01455B46" w:rsidR="00D56772" w:rsidRPr="00275A58" w:rsidRDefault="00F377CE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13,179</w:t>
            </w:r>
          </w:p>
        </w:tc>
        <w:tc>
          <w:tcPr>
            <w:tcW w:w="236" w:type="dxa"/>
          </w:tcPr>
          <w:p w14:paraId="77C54BE2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28" w:type="dxa"/>
          </w:tcPr>
          <w:p w14:paraId="66FD12A9" w14:textId="00F42D4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13,646</w:t>
            </w:r>
          </w:p>
        </w:tc>
        <w:tc>
          <w:tcPr>
            <w:tcW w:w="244" w:type="dxa"/>
            <w:gridSpan w:val="2"/>
          </w:tcPr>
          <w:p w14:paraId="15C1DD73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608" w:type="dxa"/>
            <w:gridSpan w:val="2"/>
          </w:tcPr>
          <w:p w14:paraId="49594883" w14:textId="5773713A" w:rsidR="00D56772" w:rsidRPr="00275A58" w:rsidRDefault="00F377CE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13FAB3A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02987730" w14:textId="786D65B9" w:rsidR="00D56772" w:rsidRPr="00275A58" w:rsidRDefault="00D56772" w:rsidP="005C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4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</w:tcPr>
          <w:p w14:paraId="2E2118DF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gridSpan w:val="2"/>
          </w:tcPr>
          <w:p w14:paraId="46C3FD56" w14:textId="3FD74FA4" w:rsidR="00D56772" w:rsidRPr="00275A58" w:rsidRDefault="00F377CE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13,179</w:t>
            </w:r>
          </w:p>
        </w:tc>
        <w:tc>
          <w:tcPr>
            <w:tcW w:w="267" w:type="dxa"/>
          </w:tcPr>
          <w:p w14:paraId="67DAA105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13" w:type="dxa"/>
          </w:tcPr>
          <w:p w14:paraId="49603DFE" w14:textId="4FB32E22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13,646</w:t>
            </w:r>
          </w:p>
        </w:tc>
      </w:tr>
      <w:tr w:rsidR="00D56772" w:rsidRPr="00275A58" w14:paraId="6A342403" w14:textId="77777777" w:rsidTr="00275A58">
        <w:tc>
          <w:tcPr>
            <w:tcW w:w="3330" w:type="dxa"/>
            <w:shd w:val="clear" w:color="auto" w:fill="auto"/>
          </w:tcPr>
          <w:p w14:paraId="38BF8761" w14:textId="77777777" w:rsidR="00D56772" w:rsidRPr="00275A58" w:rsidRDefault="00D56772" w:rsidP="00873AD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6B96756" w14:textId="60788C11" w:rsidR="00D56772" w:rsidRPr="00275A58" w:rsidRDefault="00F377CE" w:rsidP="00F37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60228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1BE1294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3DB846A" w14:textId="501E5B01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239" w:type="dxa"/>
          </w:tcPr>
          <w:p w14:paraId="7773CFBD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41" w:type="dxa"/>
            <w:gridSpan w:val="2"/>
            <w:tcBorders>
              <w:bottom w:val="single" w:sz="4" w:space="0" w:color="auto"/>
            </w:tcBorders>
          </w:tcPr>
          <w:p w14:paraId="30F581D1" w14:textId="3380DCB3" w:rsidR="00D56772" w:rsidRPr="00275A58" w:rsidRDefault="00F377CE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236" w:type="dxa"/>
          </w:tcPr>
          <w:p w14:paraId="55820804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787A5A2A" w14:textId="64236240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244" w:type="dxa"/>
            <w:gridSpan w:val="2"/>
          </w:tcPr>
          <w:p w14:paraId="08E1FFDD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48" w:type="dxa"/>
            <w:gridSpan w:val="2"/>
            <w:tcBorders>
              <w:bottom w:val="single" w:sz="4" w:space="0" w:color="auto"/>
            </w:tcBorders>
          </w:tcPr>
          <w:p w14:paraId="61216579" w14:textId="344B7D5F" w:rsidR="00D56772" w:rsidRPr="00275A58" w:rsidRDefault="00F377CE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3EC8E5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58ADCF48" w14:textId="24A60AA4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4" w:type="dxa"/>
            <w:gridSpan w:val="2"/>
          </w:tcPr>
          <w:p w14:paraId="1EF5F20C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02" w:type="dxa"/>
            <w:gridSpan w:val="2"/>
            <w:tcBorders>
              <w:bottom w:val="single" w:sz="4" w:space="0" w:color="auto"/>
            </w:tcBorders>
          </w:tcPr>
          <w:p w14:paraId="5C53779F" w14:textId="732CD751" w:rsidR="00D56772" w:rsidRPr="00275A58" w:rsidRDefault="00F377CE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="0060228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0920F09F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4FBBBFC7" w14:textId="7ED4169C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104</w:t>
            </w:r>
          </w:p>
        </w:tc>
        <w:tc>
          <w:tcPr>
            <w:tcW w:w="244" w:type="dxa"/>
            <w:gridSpan w:val="2"/>
          </w:tcPr>
          <w:p w14:paraId="70B92216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608" w:type="dxa"/>
            <w:gridSpan w:val="2"/>
            <w:tcBorders>
              <w:bottom w:val="single" w:sz="4" w:space="0" w:color="auto"/>
            </w:tcBorders>
          </w:tcPr>
          <w:p w14:paraId="095D9C4F" w14:textId="7E2C81A7" w:rsidR="00D56772" w:rsidRPr="00275A58" w:rsidRDefault="00F377CE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</w:t>
            </w:r>
            <w:r w:rsidR="00602288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7422EFB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71113A6F" w14:textId="3068B4C1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(104)</w:t>
            </w:r>
          </w:p>
        </w:tc>
        <w:tc>
          <w:tcPr>
            <w:tcW w:w="267" w:type="dxa"/>
            <w:gridSpan w:val="2"/>
          </w:tcPr>
          <w:p w14:paraId="3CFB99B4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gridSpan w:val="2"/>
            <w:tcBorders>
              <w:bottom w:val="single" w:sz="4" w:space="0" w:color="auto"/>
            </w:tcBorders>
          </w:tcPr>
          <w:p w14:paraId="1B445F17" w14:textId="42172477" w:rsidR="00D56772" w:rsidRPr="00275A58" w:rsidRDefault="00F377CE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</w:tcPr>
          <w:p w14:paraId="2900C0E3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1CF47B8A" w14:textId="4A04A7A5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56772" w:rsidRPr="00275A58" w14:paraId="5B528CE7" w14:textId="77777777" w:rsidTr="00275A58">
        <w:tc>
          <w:tcPr>
            <w:tcW w:w="3330" w:type="dxa"/>
            <w:shd w:val="clear" w:color="auto" w:fill="auto"/>
          </w:tcPr>
          <w:p w14:paraId="6D5680D9" w14:textId="77777777" w:rsidR="00D56772" w:rsidRPr="00275A58" w:rsidRDefault="00D56772" w:rsidP="00873ADA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 w:rsidRPr="00275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99E50B" w14:textId="454D71FE" w:rsidR="00D56772" w:rsidRPr="00275A58" w:rsidRDefault="00F377CE" w:rsidP="00F37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2,78</w:t>
            </w:r>
            <w:r w:rsidR="0060228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CF49329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DBE86A0" w14:textId="1264D47B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</w:rPr>
              <w:t>2,887</w:t>
            </w:r>
          </w:p>
        </w:tc>
        <w:tc>
          <w:tcPr>
            <w:tcW w:w="239" w:type="dxa"/>
          </w:tcPr>
          <w:p w14:paraId="113F9659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778F4D" w14:textId="770A5DEF" w:rsidR="00D56772" w:rsidRPr="00275A58" w:rsidRDefault="00F377CE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9,835</w:t>
            </w:r>
          </w:p>
        </w:tc>
        <w:tc>
          <w:tcPr>
            <w:tcW w:w="236" w:type="dxa"/>
          </w:tcPr>
          <w:p w14:paraId="38C154F0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14:paraId="6BE45E77" w14:textId="2413C38C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</w:rPr>
              <w:t>10,057</w:t>
            </w:r>
          </w:p>
        </w:tc>
        <w:tc>
          <w:tcPr>
            <w:tcW w:w="244" w:type="dxa"/>
            <w:gridSpan w:val="2"/>
          </w:tcPr>
          <w:p w14:paraId="3308EEEC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C29897" w14:textId="53F38BAD" w:rsidR="00D56772" w:rsidRPr="00275A58" w:rsidRDefault="00F377CE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656</w:t>
            </w:r>
          </w:p>
        </w:tc>
        <w:tc>
          <w:tcPr>
            <w:tcW w:w="236" w:type="dxa"/>
          </w:tcPr>
          <w:p w14:paraId="5C64D649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14:paraId="237D8B0F" w14:textId="533F601C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</w:rPr>
              <w:t>806</w:t>
            </w:r>
          </w:p>
        </w:tc>
        <w:tc>
          <w:tcPr>
            <w:tcW w:w="244" w:type="dxa"/>
            <w:gridSpan w:val="2"/>
          </w:tcPr>
          <w:p w14:paraId="224C7E71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9B6D2B" w14:textId="1E886DC3" w:rsidR="00D56772" w:rsidRPr="00275A58" w:rsidRDefault="00F377CE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13,27</w:t>
            </w:r>
            <w:r w:rsidR="00602288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44B80CB2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63CBEF17" w14:textId="70FF724B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</w:rPr>
              <w:t>13,750</w:t>
            </w:r>
          </w:p>
        </w:tc>
        <w:tc>
          <w:tcPr>
            <w:tcW w:w="244" w:type="dxa"/>
            <w:gridSpan w:val="2"/>
          </w:tcPr>
          <w:p w14:paraId="21A02AD0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971ECB" w14:textId="49BA209E" w:rsidR="00D56772" w:rsidRPr="00275A58" w:rsidRDefault="00F377CE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(9</w:t>
            </w:r>
            <w:r w:rsidR="00602288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885122E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24177702" w14:textId="43D593EE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ind w:lef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</w:rPr>
              <w:t>(104)</w:t>
            </w:r>
          </w:p>
        </w:tc>
        <w:tc>
          <w:tcPr>
            <w:tcW w:w="267" w:type="dxa"/>
            <w:gridSpan w:val="2"/>
          </w:tcPr>
          <w:p w14:paraId="333D4ACA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6AF0A9" w14:textId="7C63AB08" w:rsidR="00D56772" w:rsidRPr="00275A58" w:rsidRDefault="00F377CE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13,179</w:t>
            </w:r>
          </w:p>
        </w:tc>
        <w:tc>
          <w:tcPr>
            <w:tcW w:w="267" w:type="dxa"/>
          </w:tcPr>
          <w:p w14:paraId="0E9F75F7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167D2DCB" w14:textId="30929BF8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</w:rPr>
              <w:t>13,646</w:t>
            </w:r>
          </w:p>
        </w:tc>
      </w:tr>
      <w:tr w:rsidR="00D56772" w:rsidRPr="00275A58" w14:paraId="7D9CF70B" w14:textId="77777777" w:rsidTr="00275A58">
        <w:trPr>
          <w:trHeight w:val="20"/>
        </w:trPr>
        <w:tc>
          <w:tcPr>
            <w:tcW w:w="3330" w:type="dxa"/>
            <w:shd w:val="clear" w:color="auto" w:fill="auto"/>
          </w:tcPr>
          <w:p w14:paraId="08F450B0" w14:textId="77777777" w:rsidR="00D56772" w:rsidRPr="00275A58" w:rsidRDefault="00D56772" w:rsidP="00873AD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C83074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5DF794AD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0F9613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9" w:type="dxa"/>
            <w:shd w:val="clear" w:color="auto" w:fill="auto"/>
          </w:tcPr>
          <w:p w14:paraId="36FD3FF4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4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C8B4098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7539CF99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76" w:type="dxa"/>
            <w:tcBorders>
              <w:top w:val="double" w:sz="4" w:space="0" w:color="auto"/>
            </w:tcBorders>
            <w:shd w:val="clear" w:color="auto" w:fill="auto"/>
          </w:tcPr>
          <w:p w14:paraId="45DE0C41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7288F433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4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B0D3986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56479DD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698" w:type="dxa"/>
            <w:tcBorders>
              <w:top w:val="double" w:sz="4" w:space="0" w:color="auto"/>
            </w:tcBorders>
            <w:shd w:val="clear" w:color="auto" w:fill="auto"/>
          </w:tcPr>
          <w:p w14:paraId="4AA3BEE5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06DF2618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0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9C52476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B14901E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</w:tcPr>
          <w:p w14:paraId="3EE9B327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268ABA5C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60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31C1112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6C7BB7A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</w:tcPr>
          <w:p w14:paraId="47700C4A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30944BF9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433682C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</w:tcPr>
          <w:p w14:paraId="03303C3A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</w:tcPr>
          <w:p w14:paraId="6C83212F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D56772" w:rsidRPr="00275A58" w14:paraId="2D13ABC1" w14:textId="77777777" w:rsidTr="00275A58">
        <w:tc>
          <w:tcPr>
            <w:tcW w:w="3330" w:type="dxa"/>
            <w:shd w:val="clear" w:color="auto" w:fill="auto"/>
          </w:tcPr>
          <w:p w14:paraId="09BE5237" w14:textId="77777777" w:rsidR="00D56772" w:rsidRPr="00275A58" w:rsidRDefault="00D56772" w:rsidP="00873AD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564CD23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671EAAA7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85BAF0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9" w:type="dxa"/>
            <w:shd w:val="clear" w:color="auto" w:fill="auto"/>
          </w:tcPr>
          <w:p w14:paraId="0B613CBE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41" w:type="dxa"/>
            <w:gridSpan w:val="2"/>
            <w:shd w:val="clear" w:color="auto" w:fill="auto"/>
          </w:tcPr>
          <w:p w14:paraId="2C63F74D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2131A3F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76" w:type="dxa"/>
            <w:shd w:val="clear" w:color="auto" w:fill="auto"/>
          </w:tcPr>
          <w:p w14:paraId="01E28B21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6B0012DB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14:paraId="7CE0394B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102EC01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698" w:type="dxa"/>
            <w:shd w:val="clear" w:color="auto" w:fill="auto"/>
          </w:tcPr>
          <w:p w14:paraId="2824C2A6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254C1D71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7412484C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7C6C7A0D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28" w:type="dxa"/>
            <w:shd w:val="clear" w:color="auto" w:fill="auto"/>
          </w:tcPr>
          <w:p w14:paraId="68933B08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734C9AEA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608" w:type="dxa"/>
            <w:gridSpan w:val="2"/>
            <w:shd w:val="clear" w:color="auto" w:fill="auto"/>
          </w:tcPr>
          <w:p w14:paraId="5CDFEA42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52ACB82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shd w:val="clear" w:color="auto" w:fill="auto"/>
          </w:tcPr>
          <w:p w14:paraId="25CDF26D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68D9FBEA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0DA22251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</w:tcPr>
          <w:p w14:paraId="200B3CE4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13" w:type="dxa"/>
            <w:shd w:val="clear" w:color="auto" w:fill="auto"/>
          </w:tcPr>
          <w:p w14:paraId="6A2BCAE5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D56772" w:rsidRPr="00275A58" w14:paraId="584F7278" w14:textId="77777777" w:rsidTr="00275A58">
        <w:tc>
          <w:tcPr>
            <w:tcW w:w="3330" w:type="dxa"/>
            <w:shd w:val="clear" w:color="auto" w:fill="auto"/>
          </w:tcPr>
          <w:p w14:paraId="66B0C88D" w14:textId="77777777" w:rsidR="00D56772" w:rsidRPr="00275A58" w:rsidRDefault="00D56772" w:rsidP="00873AD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70AC754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638DAFE4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A19784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9" w:type="dxa"/>
            <w:shd w:val="clear" w:color="auto" w:fill="auto"/>
          </w:tcPr>
          <w:p w14:paraId="4B3E8D0D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41" w:type="dxa"/>
            <w:gridSpan w:val="2"/>
            <w:shd w:val="clear" w:color="auto" w:fill="auto"/>
          </w:tcPr>
          <w:p w14:paraId="39B60D5B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82B298A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76" w:type="dxa"/>
            <w:shd w:val="clear" w:color="auto" w:fill="auto"/>
          </w:tcPr>
          <w:p w14:paraId="4AE53F91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57C46C80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14:paraId="258347A3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8600996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698" w:type="dxa"/>
            <w:shd w:val="clear" w:color="auto" w:fill="auto"/>
          </w:tcPr>
          <w:p w14:paraId="575CA35F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17F45239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13031EF7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79C79D6E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28" w:type="dxa"/>
            <w:shd w:val="clear" w:color="auto" w:fill="auto"/>
          </w:tcPr>
          <w:p w14:paraId="79EF6B89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70FD5A3B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608" w:type="dxa"/>
            <w:gridSpan w:val="2"/>
            <w:shd w:val="clear" w:color="auto" w:fill="auto"/>
          </w:tcPr>
          <w:p w14:paraId="427B8630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7D7C9EA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shd w:val="clear" w:color="auto" w:fill="auto"/>
          </w:tcPr>
          <w:p w14:paraId="4C69CDC1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1207445A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3BD5DF00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</w:tcPr>
          <w:p w14:paraId="16D8E695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13" w:type="dxa"/>
            <w:shd w:val="clear" w:color="auto" w:fill="auto"/>
          </w:tcPr>
          <w:p w14:paraId="1A12A4F8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8922E2" w:rsidRPr="00275A58" w14:paraId="03367EE7" w14:textId="77777777" w:rsidTr="00275A58">
        <w:tc>
          <w:tcPr>
            <w:tcW w:w="3330" w:type="dxa"/>
            <w:shd w:val="clear" w:color="auto" w:fill="auto"/>
          </w:tcPr>
          <w:p w14:paraId="7AE73E28" w14:textId="77777777" w:rsidR="008922E2" w:rsidRPr="00275A58" w:rsidRDefault="008922E2" w:rsidP="008922E2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</w:tcPr>
          <w:p w14:paraId="14487933" w14:textId="59B0FE6D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747</w:t>
            </w:r>
          </w:p>
        </w:tc>
        <w:tc>
          <w:tcPr>
            <w:tcW w:w="270" w:type="dxa"/>
            <w:shd w:val="clear" w:color="auto" w:fill="auto"/>
          </w:tcPr>
          <w:p w14:paraId="3B5E45F6" w14:textId="7777777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AAEBD32" w14:textId="4BC71BC3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785</w:t>
            </w:r>
          </w:p>
        </w:tc>
        <w:tc>
          <w:tcPr>
            <w:tcW w:w="239" w:type="dxa"/>
          </w:tcPr>
          <w:p w14:paraId="0C9CDDF1" w14:textId="7777777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1" w:type="dxa"/>
            <w:gridSpan w:val="2"/>
          </w:tcPr>
          <w:p w14:paraId="78FB118E" w14:textId="17E1884A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7,845</w:t>
            </w:r>
          </w:p>
        </w:tc>
        <w:tc>
          <w:tcPr>
            <w:tcW w:w="236" w:type="dxa"/>
          </w:tcPr>
          <w:p w14:paraId="52DD7ED4" w14:textId="7777777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165769CE" w14:textId="19652883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8,2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="00517C3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4" w:type="dxa"/>
            <w:gridSpan w:val="2"/>
          </w:tcPr>
          <w:p w14:paraId="3282AEB2" w14:textId="7777777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8" w:type="dxa"/>
            <w:gridSpan w:val="2"/>
          </w:tcPr>
          <w:p w14:paraId="5A74B89B" w14:textId="48F2BC9D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397</w:t>
            </w:r>
          </w:p>
        </w:tc>
        <w:tc>
          <w:tcPr>
            <w:tcW w:w="236" w:type="dxa"/>
          </w:tcPr>
          <w:p w14:paraId="4ADAF942" w14:textId="7777777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4D9948D8" w14:textId="3E9AA169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433</w:t>
            </w:r>
          </w:p>
        </w:tc>
        <w:tc>
          <w:tcPr>
            <w:tcW w:w="244" w:type="dxa"/>
            <w:gridSpan w:val="2"/>
          </w:tcPr>
          <w:p w14:paraId="0C8C6794" w14:textId="7777777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2" w:type="dxa"/>
            <w:gridSpan w:val="2"/>
          </w:tcPr>
          <w:p w14:paraId="016E5BD5" w14:textId="0F96FBF9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8,989</w:t>
            </w:r>
          </w:p>
        </w:tc>
        <w:tc>
          <w:tcPr>
            <w:tcW w:w="236" w:type="dxa"/>
          </w:tcPr>
          <w:p w14:paraId="01C59D4D" w14:textId="7777777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14:paraId="153038D1" w14:textId="65900FE8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9,</w:t>
            </w:r>
            <w:r>
              <w:rPr>
                <w:rFonts w:ascii="Angsana New" w:hAnsi="Angsana New"/>
                <w:sz w:val="26"/>
                <w:szCs w:val="26"/>
              </w:rPr>
              <w:t>42</w:t>
            </w:r>
            <w:r w:rsidR="00517C3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4" w:type="dxa"/>
            <w:gridSpan w:val="2"/>
          </w:tcPr>
          <w:p w14:paraId="76005E7C" w14:textId="7777777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dxa"/>
            <w:gridSpan w:val="2"/>
          </w:tcPr>
          <w:p w14:paraId="0735A137" w14:textId="5049439F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7674E7" w14:textId="7777777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6E6F850D" w14:textId="05F63B90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4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</w:tcPr>
          <w:p w14:paraId="47503A56" w14:textId="7777777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gridSpan w:val="2"/>
          </w:tcPr>
          <w:p w14:paraId="6BDABD65" w14:textId="07BC1CBA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8,989</w:t>
            </w:r>
          </w:p>
        </w:tc>
        <w:tc>
          <w:tcPr>
            <w:tcW w:w="267" w:type="dxa"/>
          </w:tcPr>
          <w:p w14:paraId="41A0C8D2" w14:textId="7777777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50450751" w14:textId="10911082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9,42</w:t>
            </w:r>
            <w:r w:rsidR="00517C3C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D56772" w:rsidRPr="00275A58" w14:paraId="2A01CE9C" w14:textId="77777777" w:rsidTr="00275A58">
        <w:tc>
          <w:tcPr>
            <w:tcW w:w="3330" w:type="dxa"/>
            <w:shd w:val="clear" w:color="auto" w:fill="auto"/>
          </w:tcPr>
          <w:p w14:paraId="5CAF1A8A" w14:textId="77777777" w:rsidR="00D56772" w:rsidRPr="00275A58" w:rsidRDefault="00D56772" w:rsidP="00873AD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10" w:type="dxa"/>
            <w:shd w:val="clear" w:color="auto" w:fill="auto"/>
          </w:tcPr>
          <w:p w14:paraId="449A09EF" w14:textId="2323F531" w:rsidR="00D56772" w:rsidRPr="00275A58" w:rsidRDefault="00F377CE" w:rsidP="00F37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1,849</w:t>
            </w:r>
          </w:p>
        </w:tc>
        <w:tc>
          <w:tcPr>
            <w:tcW w:w="270" w:type="dxa"/>
            <w:shd w:val="clear" w:color="auto" w:fill="auto"/>
          </w:tcPr>
          <w:p w14:paraId="647BF295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2163964" w14:textId="509C49B3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1,195</w:t>
            </w:r>
          </w:p>
        </w:tc>
        <w:tc>
          <w:tcPr>
            <w:tcW w:w="239" w:type="dxa"/>
          </w:tcPr>
          <w:p w14:paraId="29A45D17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1" w:type="dxa"/>
            <w:gridSpan w:val="2"/>
          </w:tcPr>
          <w:p w14:paraId="2193F1D5" w14:textId="239970E7" w:rsidR="00D56772" w:rsidRPr="00275A58" w:rsidRDefault="00F377CE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1,897</w:t>
            </w:r>
          </w:p>
        </w:tc>
        <w:tc>
          <w:tcPr>
            <w:tcW w:w="236" w:type="dxa"/>
          </w:tcPr>
          <w:p w14:paraId="43B144E1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02AC570A" w14:textId="0582DA00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1,7</w:t>
            </w:r>
            <w:r w:rsidR="00517C3C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244" w:type="dxa"/>
            <w:gridSpan w:val="2"/>
          </w:tcPr>
          <w:p w14:paraId="2893D24E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8" w:type="dxa"/>
            <w:gridSpan w:val="2"/>
          </w:tcPr>
          <w:p w14:paraId="49F7D29B" w14:textId="5D44DD29" w:rsidR="00D56772" w:rsidRPr="00275A58" w:rsidRDefault="00F377CE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254</w:t>
            </w:r>
          </w:p>
        </w:tc>
        <w:tc>
          <w:tcPr>
            <w:tcW w:w="236" w:type="dxa"/>
          </w:tcPr>
          <w:p w14:paraId="43574DBD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074E25CD" w14:textId="1F3D9EA6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369</w:t>
            </w:r>
          </w:p>
        </w:tc>
        <w:tc>
          <w:tcPr>
            <w:tcW w:w="244" w:type="dxa"/>
            <w:gridSpan w:val="2"/>
          </w:tcPr>
          <w:p w14:paraId="5C0CF0A7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2" w:type="dxa"/>
            <w:gridSpan w:val="2"/>
          </w:tcPr>
          <w:p w14:paraId="777925EF" w14:textId="387CB1FC" w:rsidR="00D56772" w:rsidRPr="00275A58" w:rsidRDefault="00F377CE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  <w:tc>
          <w:tcPr>
            <w:tcW w:w="236" w:type="dxa"/>
          </w:tcPr>
          <w:p w14:paraId="7DB137E8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14:paraId="12BAC9AD" w14:textId="57681F4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3,33</w:t>
            </w:r>
            <w:r w:rsidR="00517C3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44" w:type="dxa"/>
            <w:gridSpan w:val="2"/>
          </w:tcPr>
          <w:p w14:paraId="22D7B835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dxa"/>
            <w:gridSpan w:val="2"/>
          </w:tcPr>
          <w:p w14:paraId="48C2923C" w14:textId="37E0D506" w:rsidR="00D56772" w:rsidRPr="00275A58" w:rsidRDefault="00F377CE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70DE7D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64144151" w14:textId="6EEBB10B" w:rsidR="00D56772" w:rsidRPr="00275A58" w:rsidRDefault="00D56772" w:rsidP="005C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4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</w:tcPr>
          <w:p w14:paraId="781AAD71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gridSpan w:val="2"/>
          </w:tcPr>
          <w:p w14:paraId="327CD345" w14:textId="2926ACE0" w:rsidR="00D56772" w:rsidRPr="00275A58" w:rsidRDefault="00602288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4,000</w:t>
            </w:r>
          </w:p>
        </w:tc>
        <w:tc>
          <w:tcPr>
            <w:tcW w:w="267" w:type="dxa"/>
          </w:tcPr>
          <w:p w14:paraId="79C1C46C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19995295" w14:textId="4944FB56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3,33</w:t>
            </w:r>
            <w:r w:rsidR="00517C3C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D56772" w:rsidRPr="00275A58" w14:paraId="626F249C" w14:textId="77777777" w:rsidTr="00275A58">
        <w:tc>
          <w:tcPr>
            <w:tcW w:w="3330" w:type="dxa"/>
            <w:shd w:val="clear" w:color="auto" w:fill="auto"/>
          </w:tcPr>
          <w:p w14:paraId="225FFE28" w14:textId="77777777" w:rsidR="00D56772" w:rsidRPr="00275A58" w:rsidRDefault="00D56772" w:rsidP="00873AD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810" w:type="dxa"/>
            <w:shd w:val="clear" w:color="auto" w:fill="auto"/>
          </w:tcPr>
          <w:p w14:paraId="57A602F2" w14:textId="7D23AC21" w:rsidR="00D56772" w:rsidRPr="00275A58" w:rsidRDefault="00F377CE" w:rsidP="00F37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16CBE385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6E4247C" w14:textId="019CCD99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239" w:type="dxa"/>
          </w:tcPr>
          <w:p w14:paraId="1958613F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1" w:type="dxa"/>
            <w:gridSpan w:val="2"/>
          </w:tcPr>
          <w:p w14:paraId="6E976A34" w14:textId="508D1AB8" w:rsidR="00D56772" w:rsidRPr="00275A58" w:rsidRDefault="00F377CE" w:rsidP="00602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1D22F32" w14:textId="77777777" w:rsidR="00D56772" w:rsidRPr="00275A58" w:rsidRDefault="00D56772" w:rsidP="00602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376976FE" w14:textId="74DF7BAC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4" w:type="dxa"/>
            <w:gridSpan w:val="2"/>
          </w:tcPr>
          <w:p w14:paraId="6406C257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8" w:type="dxa"/>
            <w:gridSpan w:val="2"/>
          </w:tcPr>
          <w:p w14:paraId="725A7C2A" w14:textId="35E56269" w:rsidR="00D56772" w:rsidRPr="00275A58" w:rsidRDefault="00F377CE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5A3B11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6498AC8D" w14:textId="7331593F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4" w:type="dxa"/>
            <w:gridSpan w:val="2"/>
          </w:tcPr>
          <w:p w14:paraId="502091F6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2" w:type="dxa"/>
            <w:gridSpan w:val="2"/>
          </w:tcPr>
          <w:p w14:paraId="0C8C640F" w14:textId="104ABBF5" w:rsidR="00D56772" w:rsidRPr="00275A58" w:rsidRDefault="00F377CE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36" w:type="dxa"/>
          </w:tcPr>
          <w:p w14:paraId="00E75730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14:paraId="460887B5" w14:textId="5C046C52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244" w:type="dxa"/>
            <w:gridSpan w:val="2"/>
          </w:tcPr>
          <w:p w14:paraId="504AF83B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dxa"/>
            <w:gridSpan w:val="2"/>
          </w:tcPr>
          <w:p w14:paraId="6721CDB1" w14:textId="47590658" w:rsidR="00D56772" w:rsidRPr="00275A58" w:rsidRDefault="00F377CE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DCEC79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3468AA63" w14:textId="3F59303B" w:rsidR="00D56772" w:rsidRPr="00275A58" w:rsidRDefault="00D56772" w:rsidP="005C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4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</w:tcPr>
          <w:p w14:paraId="2E5D55EF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gridSpan w:val="2"/>
          </w:tcPr>
          <w:p w14:paraId="4DB66D9E" w14:textId="518F6466" w:rsidR="00D56772" w:rsidRPr="00275A58" w:rsidRDefault="00F377CE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67" w:type="dxa"/>
          </w:tcPr>
          <w:p w14:paraId="6A981E49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68CED931" w14:textId="2C38AAA0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67</w:t>
            </w:r>
          </w:p>
        </w:tc>
      </w:tr>
      <w:tr w:rsidR="00D56772" w:rsidRPr="00275A58" w14:paraId="4772F393" w14:textId="77777777" w:rsidTr="00275A58">
        <w:tc>
          <w:tcPr>
            <w:tcW w:w="3330" w:type="dxa"/>
            <w:shd w:val="clear" w:color="auto" w:fill="auto"/>
          </w:tcPr>
          <w:p w14:paraId="5CDC5F85" w14:textId="77777777" w:rsidR="00D56772" w:rsidRPr="00275A58" w:rsidRDefault="00D56772" w:rsidP="00873AD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494BE8" w14:textId="6D80825C" w:rsidR="00D56772" w:rsidRPr="00275A58" w:rsidRDefault="00F377CE" w:rsidP="00F37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103</w:t>
            </w:r>
          </w:p>
        </w:tc>
        <w:tc>
          <w:tcPr>
            <w:tcW w:w="270" w:type="dxa"/>
            <w:shd w:val="clear" w:color="auto" w:fill="auto"/>
          </w:tcPr>
          <w:p w14:paraId="4FF1CDE9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A753A31" w14:textId="3B064701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819</w:t>
            </w:r>
          </w:p>
        </w:tc>
        <w:tc>
          <w:tcPr>
            <w:tcW w:w="239" w:type="dxa"/>
          </w:tcPr>
          <w:p w14:paraId="4E461569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1" w:type="dxa"/>
            <w:gridSpan w:val="2"/>
            <w:tcBorders>
              <w:bottom w:val="single" w:sz="4" w:space="0" w:color="auto"/>
            </w:tcBorders>
          </w:tcPr>
          <w:p w14:paraId="71B02C0B" w14:textId="17E16C5F" w:rsidR="00D56772" w:rsidRPr="00275A58" w:rsidRDefault="00F377CE" w:rsidP="00F37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36" w:type="dxa"/>
          </w:tcPr>
          <w:p w14:paraId="0E96861B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3FA360B2" w14:textId="3ED69EE5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44" w:type="dxa"/>
            <w:gridSpan w:val="2"/>
          </w:tcPr>
          <w:p w14:paraId="79C170EA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8" w:type="dxa"/>
            <w:gridSpan w:val="2"/>
            <w:tcBorders>
              <w:bottom w:val="single" w:sz="4" w:space="0" w:color="auto"/>
            </w:tcBorders>
          </w:tcPr>
          <w:p w14:paraId="0D15C290" w14:textId="09C60A76" w:rsidR="00D56772" w:rsidRPr="00275A58" w:rsidRDefault="00F377CE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16D5C40A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21CE702D" w14:textId="0E18160A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44" w:type="dxa"/>
            <w:gridSpan w:val="2"/>
          </w:tcPr>
          <w:p w14:paraId="07B23F33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2" w:type="dxa"/>
            <w:gridSpan w:val="2"/>
            <w:tcBorders>
              <w:bottom w:val="single" w:sz="4" w:space="0" w:color="auto"/>
            </w:tcBorders>
          </w:tcPr>
          <w:p w14:paraId="5C2F3AA1" w14:textId="01D792F8" w:rsidR="00D56772" w:rsidRPr="00275A58" w:rsidRDefault="00F377CE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236" w:type="dxa"/>
          </w:tcPr>
          <w:p w14:paraId="1AE907AF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78D88C34" w14:textId="46AA69C8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825</w:t>
            </w:r>
          </w:p>
        </w:tc>
        <w:tc>
          <w:tcPr>
            <w:tcW w:w="244" w:type="dxa"/>
            <w:gridSpan w:val="2"/>
          </w:tcPr>
          <w:p w14:paraId="2687999C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dxa"/>
            <w:gridSpan w:val="2"/>
            <w:tcBorders>
              <w:bottom w:val="single" w:sz="4" w:space="0" w:color="auto"/>
            </w:tcBorders>
          </w:tcPr>
          <w:p w14:paraId="3B1CACBF" w14:textId="3D553C87" w:rsidR="00D56772" w:rsidRPr="00275A58" w:rsidRDefault="00F377CE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61BE245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06C44477" w14:textId="0CCCCD9A" w:rsidR="00D56772" w:rsidRPr="00275A58" w:rsidRDefault="00D56772" w:rsidP="005C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4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</w:tcPr>
          <w:p w14:paraId="32834314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gridSpan w:val="2"/>
            <w:tcBorders>
              <w:bottom w:val="single" w:sz="4" w:space="0" w:color="auto"/>
            </w:tcBorders>
          </w:tcPr>
          <w:p w14:paraId="70B1126E" w14:textId="2FA2A2C0" w:rsidR="00D56772" w:rsidRPr="00275A58" w:rsidRDefault="00F377CE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127</w:t>
            </w:r>
          </w:p>
        </w:tc>
        <w:tc>
          <w:tcPr>
            <w:tcW w:w="267" w:type="dxa"/>
          </w:tcPr>
          <w:p w14:paraId="541D00B1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77B07484" w14:textId="5096B0EA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825</w:t>
            </w:r>
          </w:p>
        </w:tc>
      </w:tr>
      <w:tr w:rsidR="008922E2" w:rsidRPr="00275A58" w14:paraId="402579DD" w14:textId="77777777" w:rsidTr="00275A58">
        <w:tc>
          <w:tcPr>
            <w:tcW w:w="3330" w:type="dxa"/>
            <w:shd w:val="clear" w:color="auto" w:fill="auto"/>
          </w:tcPr>
          <w:p w14:paraId="1FF71F8D" w14:textId="77777777" w:rsidR="008922E2" w:rsidRPr="00275A58" w:rsidRDefault="008922E2" w:rsidP="008922E2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 w:rsidRPr="00275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23332" w14:textId="65010AED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2,762</w:t>
            </w:r>
          </w:p>
        </w:tc>
        <w:tc>
          <w:tcPr>
            <w:tcW w:w="270" w:type="dxa"/>
            <w:shd w:val="clear" w:color="auto" w:fill="auto"/>
          </w:tcPr>
          <w:p w14:paraId="2BF2F03D" w14:textId="7777777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1F71D4B" w14:textId="372DBF16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</w:rPr>
              <w:t>2,8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239" w:type="dxa"/>
          </w:tcPr>
          <w:p w14:paraId="202B8484" w14:textId="7777777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0876D42" w14:textId="455269FB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9,761</w:t>
            </w:r>
          </w:p>
        </w:tc>
        <w:tc>
          <w:tcPr>
            <w:tcW w:w="236" w:type="dxa"/>
          </w:tcPr>
          <w:p w14:paraId="26774463" w14:textId="7777777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14:paraId="48874169" w14:textId="0F60FDCE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Pr="00275A5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974</w:t>
            </w:r>
          </w:p>
        </w:tc>
        <w:tc>
          <w:tcPr>
            <w:tcW w:w="244" w:type="dxa"/>
            <w:gridSpan w:val="2"/>
          </w:tcPr>
          <w:p w14:paraId="07E542DF" w14:textId="7777777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14323CE" w14:textId="7707009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656</w:t>
            </w:r>
          </w:p>
        </w:tc>
        <w:tc>
          <w:tcPr>
            <w:tcW w:w="236" w:type="dxa"/>
          </w:tcPr>
          <w:p w14:paraId="07C1518F" w14:textId="7777777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14:paraId="1E628583" w14:textId="4FC75BC3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</w:rPr>
              <w:t>806</w:t>
            </w:r>
          </w:p>
        </w:tc>
        <w:tc>
          <w:tcPr>
            <w:tcW w:w="244" w:type="dxa"/>
            <w:gridSpan w:val="2"/>
          </w:tcPr>
          <w:p w14:paraId="44A8B829" w14:textId="7777777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ADDC9E" w14:textId="377F4F3F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13,179</w:t>
            </w:r>
          </w:p>
        </w:tc>
        <w:tc>
          <w:tcPr>
            <w:tcW w:w="236" w:type="dxa"/>
          </w:tcPr>
          <w:p w14:paraId="03F561C8" w14:textId="7777777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77B4FAF6" w14:textId="2E4E7336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</w:rPr>
              <w:t>13,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646</w:t>
            </w:r>
          </w:p>
        </w:tc>
        <w:tc>
          <w:tcPr>
            <w:tcW w:w="244" w:type="dxa"/>
            <w:gridSpan w:val="2"/>
          </w:tcPr>
          <w:p w14:paraId="750CB03E" w14:textId="7777777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D2248D" w14:textId="0B786D6B" w:rsidR="008922E2" w:rsidRPr="008922E2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ind w:lef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22E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2D0E999" w14:textId="77777777" w:rsidR="008922E2" w:rsidRPr="008922E2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line="240" w:lineRule="auto"/>
              <w:ind w:lef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339E6B27" w14:textId="741D38A6" w:rsidR="008922E2" w:rsidRPr="008922E2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4" w:right="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22E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</w:tcPr>
          <w:p w14:paraId="5F81761B" w14:textId="7777777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9CD9D5" w14:textId="5F598AFC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13,179</w:t>
            </w:r>
          </w:p>
        </w:tc>
        <w:tc>
          <w:tcPr>
            <w:tcW w:w="267" w:type="dxa"/>
          </w:tcPr>
          <w:p w14:paraId="105D62B3" w14:textId="7777777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72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69A027D8" w14:textId="6E9FE7DB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</w:rPr>
              <w:t>13,646</w:t>
            </w:r>
          </w:p>
        </w:tc>
      </w:tr>
      <w:tr w:rsidR="00D56772" w:rsidRPr="00275A58" w14:paraId="5C8615EC" w14:textId="77777777" w:rsidTr="00275A58">
        <w:tc>
          <w:tcPr>
            <w:tcW w:w="3330" w:type="dxa"/>
            <w:shd w:val="clear" w:color="auto" w:fill="auto"/>
          </w:tcPr>
          <w:p w14:paraId="0F9118B3" w14:textId="77777777" w:rsidR="00D56772" w:rsidRDefault="00D56772" w:rsidP="00873ADA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8C0D871" w14:textId="2CA9F7B8" w:rsidR="00275A58" w:rsidRPr="00275A58" w:rsidRDefault="00275A58" w:rsidP="00873ADA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C59FE" w14:textId="77777777" w:rsidR="00D56772" w:rsidRPr="00275A58" w:rsidRDefault="00D56772" w:rsidP="00873ADA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B553154" w14:textId="77777777" w:rsidR="00D56772" w:rsidRPr="00275A58" w:rsidRDefault="00D56772" w:rsidP="00873AD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22501" w14:textId="77777777" w:rsidR="00D56772" w:rsidRPr="00275A58" w:rsidRDefault="00D56772" w:rsidP="00873ADA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406267C3" w14:textId="77777777" w:rsidR="00D56772" w:rsidRPr="00275A58" w:rsidRDefault="00D56772" w:rsidP="00873AD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3379DC" w14:textId="77777777" w:rsidR="00D56772" w:rsidRPr="00275A58" w:rsidRDefault="00D56772" w:rsidP="00873ADA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3D6B47A" w14:textId="77777777" w:rsidR="00D56772" w:rsidRPr="00275A58" w:rsidRDefault="00D56772" w:rsidP="00873AD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</w:tcPr>
          <w:p w14:paraId="1ED69812" w14:textId="77777777" w:rsidR="00D56772" w:rsidRPr="00275A58" w:rsidRDefault="00D56772" w:rsidP="00873ADA">
            <w:pPr>
              <w:tabs>
                <w:tab w:val="decimal" w:pos="482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2994A5A9" w14:textId="77777777" w:rsidR="00D56772" w:rsidRPr="00275A58" w:rsidRDefault="00D56772" w:rsidP="00873AD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A403EF" w14:textId="77777777" w:rsidR="00D56772" w:rsidRPr="00275A58" w:rsidRDefault="00D56772" w:rsidP="00873ADA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D37C2DD" w14:textId="77777777" w:rsidR="00D56772" w:rsidRPr="00275A58" w:rsidRDefault="00D56772" w:rsidP="00873AD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</w:tcPr>
          <w:p w14:paraId="7F3B665B" w14:textId="77777777" w:rsidR="00D56772" w:rsidRPr="00275A58" w:rsidRDefault="00D56772" w:rsidP="00873ADA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24D2BB9A" w14:textId="77777777" w:rsidR="00D56772" w:rsidRPr="00275A58" w:rsidRDefault="00D56772" w:rsidP="00873AD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373D73D" w14:textId="77777777" w:rsidR="00D56772" w:rsidRPr="00275A58" w:rsidRDefault="00D56772" w:rsidP="00873ADA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E152643" w14:textId="77777777" w:rsidR="00D56772" w:rsidRPr="00275A58" w:rsidRDefault="00D56772" w:rsidP="00873AD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1C69AFC9" w14:textId="77777777" w:rsidR="00D56772" w:rsidRPr="00275A58" w:rsidRDefault="00D56772" w:rsidP="00873ADA">
            <w:pPr>
              <w:tabs>
                <w:tab w:val="decimal" w:pos="484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1D896486" w14:textId="77777777" w:rsidR="00D56772" w:rsidRPr="00275A58" w:rsidRDefault="00D56772" w:rsidP="00873AD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E22C7E" w14:textId="77777777" w:rsidR="00D56772" w:rsidRPr="00275A58" w:rsidRDefault="00D56772" w:rsidP="00873ADA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1D1A003" w14:textId="77777777" w:rsidR="00D56772" w:rsidRPr="00275A58" w:rsidRDefault="00D56772" w:rsidP="00873ADA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shd w:val="clear" w:color="auto" w:fill="auto"/>
          </w:tcPr>
          <w:p w14:paraId="31F45C72" w14:textId="77777777" w:rsidR="00D56772" w:rsidRPr="00275A58" w:rsidRDefault="00D56772" w:rsidP="00873ADA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068B5497" w14:textId="77777777" w:rsidR="00D56772" w:rsidRPr="00275A58" w:rsidRDefault="00D56772" w:rsidP="00873ADA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A38C9CC" w14:textId="77777777" w:rsidR="00D56772" w:rsidRPr="00275A58" w:rsidRDefault="00D56772" w:rsidP="00873ADA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</w:tcPr>
          <w:p w14:paraId="5FA25FA3" w14:textId="77777777" w:rsidR="00D56772" w:rsidRPr="00275A58" w:rsidRDefault="00D56772" w:rsidP="00873ADA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</w:tcPr>
          <w:p w14:paraId="733BE9D2" w14:textId="77777777" w:rsidR="00D56772" w:rsidRPr="00275A58" w:rsidRDefault="00D56772" w:rsidP="00873ADA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56772" w:rsidRPr="00275A58" w14:paraId="616291EE" w14:textId="77777777" w:rsidTr="00275A58">
        <w:tc>
          <w:tcPr>
            <w:tcW w:w="3330" w:type="dxa"/>
            <w:shd w:val="clear" w:color="auto" w:fill="auto"/>
          </w:tcPr>
          <w:p w14:paraId="1F03E9A9" w14:textId="77777777" w:rsidR="00D56772" w:rsidRPr="00275A58" w:rsidRDefault="00D56772" w:rsidP="00873ADA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427B396" w14:textId="77777777" w:rsidR="00D56772" w:rsidRPr="00275A58" w:rsidRDefault="00D56772" w:rsidP="00873ADA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2216E5D" w14:textId="77777777" w:rsidR="00D56772" w:rsidRPr="00275A58" w:rsidRDefault="00D56772" w:rsidP="00873AD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793BCC7" w14:textId="77777777" w:rsidR="00D56772" w:rsidRPr="00275A58" w:rsidRDefault="00D56772" w:rsidP="00873ADA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9BDF3B7" w14:textId="77777777" w:rsidR="00D56772" w:rsidRPr="00275A58" w:rsidRDefault="00D56772" w:rsidP="00873ADA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3B69A7" w14:textId="77777777" w:rsidR="00D56772" w:rsidRPr="00275A58" w:rsidRDefault="00D56772" w:rsidP="007E2F1E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9" w:type="dxa"/>
            <w:shd w:val="clear" w:color="auto" w:fill="auto"/>
          </w:tcPr>
          <w:p w14:paraId="1D511206" w14:textId="77777777" w:rsidR="00D56772" w:rsidRPr="00275A58" w:rsidRDefault="00D56772" w:rsidP="007E2F1E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1" w:type="dxa"/>
            <w:gridSpan w:val="2"/>
            <w:shd w:val="clear" w:color="auto" w:fill="auto"/>
          </w:tcPr>
          <w:p w14:paraId="4A2D284D" w14:textId="77777777" w:rsidR="00D56772" w:rsidRPr="00275A58" w:rsidRDefault="00D56772" w:rsidP="007E2F1E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16FEDAF" w14:textId="77777777" w:rsidR="00D56772" w:rsidRPr="00275A58" w:rsidRDefault="00D56772" w:rsidP="007E2F1E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  <w:shd w:val="clear" w:color="auto" w:fill="auto"/>
          </w:tcPr>
          <w:p w14:paraId="7DFE38FF" w14:textId="77777777" w:rsidR="00D56772" w:rsidRPr="00275A58" w:rsidRDefault="00D56772" w:rsidP="007E2F1E">
            <w:pPr>
              <w:tabs>
                <w:tab w:val="decimal" w:pos="482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1CDD9A75" w14:textId="77777777" w:rsidR="00D56772" w:rsidRPr="00275A58" w:rsidRDefault="00D56772" w:rsidP="007E2F1E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14:paraId="7C7B2BE1" w14:textId="77777777" w:rsidR="00D56772" w:rsidRPr="00275A58" w:rsidRDefault="00D56772" w:rsidP="007E2F1E">
            <w:pPr>
              <w:tabs>
                <w:tab w:val="decimal" w:pos="490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C4F4B7B" w14:textId="77777777" w:rsidR="00D56772" w:rsidRPr="00275A58" w:rsidRDefault="00D56772" w:rsidP="007E2F1E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8" w:type="dxa"/>
            <w:shd w:val="clear" w:color="auto" w:fill="auto"/>
          </w:tcPr>
          <w:p w14:paraId="290F6129" w14:textId="77777777" w:rsidR="00D56772" w:rsidRPr="00275A58" w:rsidRDefault="00D56772" w:rsidP="007E2F1E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4E0F3391" w14:textId="77777777" w:rsidR="00D56772" w:rsidRPr="00275A58" w:rsidRDefault="00D56772" w:rsidP="007E2F1E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383A1B11" w14:textId="77777777" w:rsidR="00D56772" w:rsidRPr="00275A58" w:rsidRDefault="00D56772" w:rsidP="007E2F1E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82D2967" w14:textId="77777777" w:rsidR="00D56772" w:rsidRPr="00275A58" w:rsidRDefault="00D56772" w:rsidP="007E2F1E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679A202B" w14:textId="77777777" w:rsidR="00D56772" w:rsidRPr="00275A58" w:rsidRDefault="00D56772" w:rsidP="007E2F1E">
            <w:pPr>
              <w:tabs>
                <w:tab w:val="decimal" w:pos="484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1ED103F7" w14:textId="77777777" w:rsidR="00D56772" w:rsidRPr="00275A58" w:rsidRDefault="00D56772" w:rsidP="007E2F1E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dxa"/>
            <w:gridSpan w:val="2"/>
            <w:shd w:val="clear" w:color="auto" w:fill="auto"/>
          </w:tcPr>
          <w:p w14:paraId="5391D540" w14:textId="77777777" w:rsidR="00D56772" w:rsidRPr="00275A58" w:rsidRDefault="00D56772" w:rsidP="007E2F1E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CAECCC6" w14:textId="77777777" w:rsidR="00D56772" w:rsidRPr="00275A58" w:rsidRDefault="00D56772" w:rsidP="007E2F1E">
            <w:pPr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shd w:val="clear" w:color="auto" w:fill="auto"/>
          </w:tcPr>
          <w:p w14:paraId="78F27735" w14:textId="77777777" w:rsidR="00D56772" w:rsidRPr="00275A58" w:rsidRDefault="00D56772" w:rsidP="007E2F1E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08D41DB3" w14:textId="77777777" w:rsidR="00D56772" w:rsidRPr="00275A58" w:rsidRDefault="00D56772" w:rsidP="007E2F1E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4C840FCD" w14:textId="77777777" w:rsidR="00D56772" w:rsidRPr="00275A58" w:rsidRDefault="00D56772" w:rsidP="007E2F1E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</w:tcPr>
          <w:p w14:paraId="015F1906" w14:textId="77777777" w:rsidR="00D56772" w:rsidRPr="00275A58" w:rsidRDefault="00D56772" w:rsidP="007E2F1E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</w:tcPr>
          <w:p w14:paraId="384F9DB9" w14:textId="77777777" w:rsidR="00D56772" w:rsidRPr="00275A58" w:rsidRDefault="00D56772" w:rsidP="007E2F1E">
            <w:pPr>
              <w:tabs>
                <w:tab w:val="decimal" w:pos="496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8922E2" w:rsidRPr="00275A58" w14:paraId="6AE23099" w14:textId="77777777" w:rsidTr="00275A58">
        <w:tc>
          <w:tcPr>
            <w:tcW w:w="3330" w:type="dxa"/>
            <w:shd w:val="clear" w:color="auto" w:fill="auto"/>
            <w:vAlign w:val="bottom"/>
          </w:tcPr>
          <w:p w14:paraId="1D8546F5" w14:textId="77777777" w:rsidR="008922E2" w:rsidRPr="00275A58" w:rsidRDefault="008922E2" w:rsidP="008922E2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CFFE346" w14:textId="3C8C22A8" w:rsidR="008922E2" w:rsidRPr="008922E2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22E2">
              <w:rPr>
                <w:rFonts w:ascii="Angsana New" w:hAnsi="Angsana New"/>
                <w:sz w:val="26"/>
                <w:szCs w:val="26"/>
              </w:rPr>
              <w:t>2,762</w:t>
            </w:r>
          </w:p>
        </w:tc>
        <w:tc>
          <w:tcPr>
            <w:tcW w:w="270" w:type="dxa"/>
          </w:tcPr>
          <w:p w14:paraId="1FBEA5BC" w14:textId="77777777" w:rsidR="008922E2" w:rsidRPr="008922E2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FE8E4B3" w14:textId="79598450" w:rsidR="008922E2" w:rsidRPr="008922E2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22E2">
              <w:rPr>
                <w:rFonts w:ascii="Angsana New" w:hAnsi="Angsana New"/>
                <w:sz w:val="26"/>
                <w:szCs w:val="26"/>
              </w:rPr>
              <w:t>2,866</w:t>
            </w:r>
          </w:p>
        </w:tc>
        <w:tc>
          <w:tcPr>
            <w:tcW w:w="239" w:type="dxa"/>
          </w:tcPr>
          <w:p w14:paraId="549AAB33" w14:textId="77777777" w:rsidR="008922E2" w:rsidRPr="008922E2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41" w:type="dxa"/>
            <w:gridSpan w:val="2"/>
            <w:tcBorders>
              <w:bottom w:val="single" w:sz="4" w:space="0" w:color="auto"/>
            </w:tcBorders>
          </w:tcPr>
          <w:p w14:paraId="4CA6AD40" w14:textId="7E95DC24" w:rsidR="008922E2" w:rsidRPr="008922E2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22E2">
              <w:rPr>
                <w:rFonts w:ascii="Angsana New" w:hAnsi="Angsana New"/>
                <w:sz w:val="26"/>
                <w:szCs w:val="26"/>
              </w:rPr>
              <w:t>9,761</w:t>
            </w:r>
          </w:p>
        </w:tc>
        <w:tc>
          <w:tcPr>
            <w:tcW w:w="236" w:type="dxa"/>
          </w:tcPr>
          <w:p w14:paraId="31515568" w14:textId="77777777" w:rsidR="008922E2" w:rsidRPr="008922E2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18463280" w14:textId="537BAFB3" w:rsidR="008922E2" w:rsidRPr="008922E2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22E2">
              <w:rPr>
                <w:rFonts w:ascii="Angsana New" w:hAnsi="Angsana New"/>
                <w:sz w:val="26"/>
                <w:szCs w:val="26"/>
              </w:rPr>
              <w:t>9,974</w:t>
            </w:r>
          </w:p>
        </w:tc>
        <w:tc>
          <w:tcPr>
            <w:tcW w:w="244" w:type="dxa"/>
            <w:gridSpan w:val="2"/>
          </w:tcPr>
          <w:p w14:paraId="580C296C" w14:textId="77777777" w:rsidR="008922E2" w:rsidRPr="008922E2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48" w:type="dxa"/>
            <w:gridSpan w:val="2"/>
            <w:tcBorders>
              <w:bottom w:val="single" w:sz="4" w:space="0" w:color="auto"/>
            </w:tcBorders>
          </w:tcPr>
          <w:p w14:paraId="659DF4AA" w14:textId="4BB67F11" w:rsidR="008922E2" w:rsidRPr="008922E2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22E2">
              <w:rPr>
                <w:rFonts w:ascii="Angsana New" w:hAnsi="Angsana New"/>
                <w:sz w:val="26"/>
                <w:szCs w:val="26"/>
              </w:rPr>
              <w:t>656</w:t>
            </w:r>
          </w:p>
        </w:tc>
        <w:tc>
          <w:tcPr>
            <w:tcW w:w="236" w:type="dxa"/>
          </w:tcPr>
          <w:p w14:paraId="77C01531" w14:textId="77777777" w:rsidR="008922E2" w:rsidRPr="008922E2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</w:tcPr>
          <w:p w14:paraId="1EF9E72C" w14:textId="28E18419" w:rsidR="008922E2" w:rsidRPr="008922E2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22E2">
              <w:rPr>
                <w:rFonts w:ascii="Angsana New" w:hAnsi="Angsana New"/>
                <w:sz w:val="26"/>
                <w:szCs w:val="26"/>
              </w:rPr>
              <w:t>806</w:t>
            </w:r>
          </w:p>
        </w:tc>
        <w:tc>
          <w:tcPr>
            <w:tcW w:w="244" w:type="dxa"/>
            <w:gridSpan w:val="2"/>
          </w:tcPr>
          <w:p w14:paraId="74264BE3" w14:textId="77777777" w:rsidR="008922E2" w:rsidRPr="008922E2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02" w:type="dxa"/>
            <w:gridSpan w:val="2"/>
            <w:tcBorders>
              <w:bottom w:val="single" w:sz="4" w:space="0" w:color="auto"/>
            </w:tcBorders>
          </w:tcPr>
          <w:p w14:paraId="7C3A398C" w14:textId="7A492B88" w:rsidR="008922E2" w:rsidRPr="008922E2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22E2">
              <w:rPr>
                <w:rFonts w:ascii="Angsana New" w:hAnsi="Angsana New"/>
                <w:sz w:val="26"/>
                <w:szCs w:val="26"/>
              </w:rPr>
              <w:t>13,179</w:t>
            </w:r>
          </w:p>
        </w:tc>
        <w:tc>
          <w:tcPr>
            <w:tcW w:w="236" w:type="dxa"/>
          </w:tcPr>
          <w:p w14:paraId="60BEBA40" w14:textId="77777777" w:rsidR="008922E2" w:rsidRPr="008922E2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0FFC15F9" w14:textId="086BEBF5" w:rsidR="008922E2" w:rsidRPr="008922E2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22E2">
              <w:rPr>
                <w:rFonts w:ascii="Angsana New" w:hAnsi="Angsana New"/>
                <w:sz w:val="26"/>
                <w:szCs w:val="26"/>
              </w:rPr>
              <w:t>13,646</w:t>
            </w:r>
          </w:p>
        </w:tc>
        <w:tc>
          <w:tcPr>
            <w:tcW w:w="244" w:type="dxa"/>
            <w:gridSpan w:val="2"/>
          </w:tcPr>
          <w:p w14:paraId="54E3BA70" w14:textId="77777777" w:rsidR="008922E2" w:rsidRPr="008922E2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608" w:type="dxa"/>
            <w:gridSpan w:val="2"/>
            <w:tcBorders>
              <w:bottom w:val="single" w:sz="4" w:space="0" w:color="auto"/>
            </w:tcBorders>
          </w:tcPr>
          <w:p w14:paraId="3F743161" w14:textId="6EE132AC" w:rsidR="008922E2" w:rsidRPr="008922E2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22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7973625" w14:textId="77777777" w:rsidR="008922E2" w:rsidRPr="008922E2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2F051677" w14:textId="58A8FE44" w:rsidR="008922E2" w:rsidRPr="008922E2" w:rsidRDefault="008922E2" w:rsidP="00B6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4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22E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</w:tcPr>
          <w:p w14:paraId="713B91B8" w14:textId="77777777" w:rsidR="008922E2" w:rsidRPr="008922E2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gridSpan w:val="2"/>
            <w:tcBorders>
              <w:bottom w:val="single" w:sz="4" w:space="0" w:color="auto"/>
            </w:tcBorders>
          </w:tcPr>
          <w:p w14:paraId="15522C6B" w14:textId="42C9B84B" w:rsidR="008922E2" w:rsidRPr="008922E2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922E2">
              <w:rPr>
                <w:rFonts w:ascii="Angsana New" w:hAnsi="Angsana New"/>
                <w:sz w:val="26"/>
                <w:szCs w:val="26"/>
              </w:rPr>
              <w:t>13,179</w:t>
            </w:r>
          </w:p>
        </w:tc>
        <w:tc>
          <w:tcPr>
            <w:tcW w:w="267" w:type="dxa"/>
          </w:tcPr>
          <w:p w14:paraId="0C7EBFFE" w14:textId="77777777" w:rsidR="008922E2" w:rsidRPr="008922E2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759832CF" w14:textId="2C73C528" w:rsidR="008922E2" w:rsidRPr="008922E2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22E2">
              <w:rPr>
                <w:rFonts w:ascii="Angsana New" w:hAnsi="Angsana New"/>
                <w:sz w:val="26"/>
                <w:szCs w:val="26"/>
              </w:rPr>
              <w:t>13,646</w:t>
            </w:r>
          </w:p>
        </w:tc>
      </w:tr>
      <w:tr w:rsidR="008922E2" w:rsidRPr="00275A58" w14:paraId="44021A2C" w14:textId="77777777" w:rsidTr="00275A58">
        <w:tc>
          <w:tcPr>
            <w:tcW w:w="3330" w:type="dxa"/>
            <w:shd w:val="clear" w:color="auto" w:fill="auto"/>
          </w:tcPr>
          <w:p w14:paraId="026F521A" w14:textId="77777777" w:rsidR="008922E2" w:rsidRPr="00275A58" w:rsidRDefault="008922E2" w:rsidP="008922E2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 w:rsidRPr="00275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3AD4DF2" w14:textId="5DB82211" w:rsidR="008922E2" w:rsidRPr="00F377CE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2,762</w:t>
            </w:r>
          </w:p>
        </w:tc>
        <w:tc>
          <w:tcPr>
            <w:tcW w:w="270" w:type="dxa"/>
          </w:tcPr>
          <w:p w14:paraId="2A93ED9F" w14:textId="7777777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80FB9C8" w14:textId="1EE63194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</w:rPr>
              <w:t>2,8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239" w:type="dxa"/>
          </w:tcPr>
          <w:p w14:paraId="5E56EDC2" w14:textId="7777777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4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EC013B" w14:textId="681711EF" w:rsidR="008922E2" w:rsidRPr="00F377CE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9,761</w:t>
            </w:r>
          </w:p>
        </w:tc>
        <w:tc>
          <w:tcPr>
            <w:tcW w:w="236" w:type="dxa"/>
          </w:tcPr>
          <w:p w14:paraId="43F81D2F" w14:textId="7777777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14:paraId="20846B5E" w14:textId="2A2BC0DB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Pr="00275A5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974</w:t>
            </w:r>
          </w:p>
        </w:tc>
        <w:tc>
          <w:tcPr>
            <w:tcW w:w="244" w:type="dxa"/>
            <w:gridSpan w:val="2"/>
          </w:tcPr>
          <w:p w14:paraId="1317C014" w14:textId="7777777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4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308B52" w14:textId="685A9A51" w:rsidR="008922E2" w:rsidRPr="00F377CE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656</w:t>
            </w:r>
          </w:p>
        </w:tc>
        <w:tc>
          <w:tcPr>
            <w:tcW w:w="236" w:type="dxa"/>
          </w:tcPr>
          <w:p w14:paraId="0E5D8A48" w14:textId="7777777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double" w:sz="4" w:space="0" w:color="auto"/>
            </w:tcBorders>
          </w:tcPr>
          <w:p w14:paraId="358E9631" w14:textId="61E9D13C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</w:rPr>
              <w:t>806</w:t>
            </w:r>
          </w:p>
        </w:tc>
        <w:tc>
          <w:tcPr>
            <w:tcW w:w="244" w:type="dxa"/>
            <w:gridSpan w:val="2"/>
          </w:tcPr>
          <w:p w14:paraId="3A24ABD2" w14:textId="7777777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E05ED9" w14:textId="2210CE29" w:rsidR="008922E2" w:rsidRPr="00F377CE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13,179</w:t>
            </w:r>
          </w:p>
        </w:tc>
        <w:tc>
          <w:tcPr>
            <w:tcW w:w="236" w:type="dxa"/>
          </w:tcPr>
          <w:p w14:paraId="59A37037" w14:textId="7777777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6E14CF76" w14:textId="190E645F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</w:rPr>
              <w:t>13,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646</w:t>
            </w:r>
          </w:p>
        </w:tc>
        <w:tc>
          <w:tcPr>
            <w:tcW w:w="244" w:type="dxa"/>
            <w:gridSpan w:val="2"/>
          </w:tcPr>
          <w:p w14:paraId="2F67C7C5" w14:textId="7777777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67AB9B" w14:textId="5ED1ED56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ind w:lef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22E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32F2763" w14:textId="7777777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ind w:left="-7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1306BEC9" w14:textId="078E71F1" w:rsidR="008922E2" w:rsidRPr="00275A58" w:rsidRDefault="008922E2" w:rsidP="00B657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4" w:right="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22E2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7" w:type="dxa"/>
            <w:gridSpan w:val="2"/>
          </w:tcPr>
          <w:p w14:paraId="04D1D2E1" w14:textId="7777777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93BB83" w14:textId="2332F749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13,179</w:t>
            </w:r>
          </w:p>
        </w:tc>
        <w:tc>
          <w:tcPr>
            <w:tcW w:w="267" w:type="dxa"/>
          </w:tcPr>
          <w:p w14:paraId="3E8D45CA" w14:textId="77777777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4CBB2EE0" w14:textId="02CA1DC2" w:rsidR="008922E2" w:rsidRPr="00275A58" w:rsidRDefault="008922E2" w:rsidP="00892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</w:rPr>
              <w:t>13,646</w:t>
            </w:r>
          </w:p>
        </w:tc>
      </w:tr>
      <w:tr w:rsidR="00D56772" w:rsidRPr="00275A58" w14:paraId="4700CC60" w14:textId="77777777" w:rsidTr="00275A58">
        <w:tc>
          <w:tcPr>
            <w:tcW w:w="3330" w:type="dxa"/>
            <w:shd w:val="clear" w:color="auto" w:fill="auto"/>
          </w:tcPr>
          <w:p w14:paraId="1FB2D8D0" w14:textId="77777777" w:rsidR="00D56772" w:rsidRPr="00275A58" w:rsidRDefault="00D56772" w:rsidP="00873ADA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345A56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 w:right="-76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127A669E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BF78E9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588E87B7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41" w:type="dxa"/>
            <w:gridSpan w:val="2"/>
            <w:shd w:val="clear" w:color="auto" w:fill="auto"/>
          </w:tcPr>
          <w:p w14:paraId="6EF96818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711B6125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76" w:type="dxa"/>
            <w:shd w:val="clear" w:color="auto" w:fill="auto"/>
          </w:tcPr>
          <w:p w14:paraId="426AAF2B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11CEDFAA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48" w:type="dxa"/>
            <w:gridSpan w:val="2"/>
            <w:shd w:val="clear" w:color="auto" w:fill="auto"/>
          </w:tcPr>
          <w:p w14:paraId="48672478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7EEF3C6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98" w:type="dxa"/>
            <w:shd w:val="clear" w:color="auto" w:fill="auto"/>
          </w:tcPr>
          <w:p w14:paraId="650AC726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6986DCEF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75D6BEBF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A60A43D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28" w:type="dxa"/>
            <w:shd w:val="clear" w:color="auto" w:fill="auto"/>
          </w:tcPr>
          <w:p w14:paraId="7889A5ED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53AF7945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08" w:type="dxa"/>
            <w:gridSpan w:val="2"/>
            <w:shd w:val="clear" w:color="auto" w:fill="auto"/>
          </w:tcPr>
          <w:p w14:paraId="0DCC35CB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6E386B89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64" w:type="dxa"/>
            <w:shd w:val="clear" w:color="auto" w:fill="auto"/>
          </w:tcPr>
          <w:p w14:paraId="058248DB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7231A431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7574D333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67" w:type="dxa"/>
            <w:shd w:val="clear" w:color="auto" w:fill="auto"/>
          </w:tcPr>
          <w:p w14:paraId="1DD73ED8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13" w:type="dxa"/>
            <w:shd w:val="clear" w:color="auto" w:fill="auto"/>
          </w:tcPr>
          <w:p w14:paraId="6592ACEC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6772" w:rsidRPr="00275A58" w14:paraId="0CD0D0BC" w14:textId="77777777" w:rsidTr="00275A58">
        <w:tc>
          <w:tcPr>
            <w:tcW w:w="3330" w:type="dxa"/>
            <w:shd w:val="clear" w:color="auto" w:fill="auto"/>
          </w:tcPr>
          <w:p w14:paraId="18A72E25" w14:textId="77777777" w:rsidR="00275A58" w:rsidRDefault="00D56772" w:rsidP="00873AD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  <w:cs/>
              </w:rPr>
              <w:t>กำไร (ขาดทุน) ตามส่วนงาน</w:t>
            </w:r>
          </w:p>
          <w:p w14:paraId="04AD5545" w14:textId="2613D9EB" w:rsidR="00D56772" w:rsidRPr="00275A58" w:rsidRDefault="00275A58" w:rsidP="00873AD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D56772" w:rsidRPr="00275A58">
              <w:rPr>
                <w:rFonts w:ascii="Angsana New" w:hAnsi="Angsana New"/>
                <w:sz w:val="26"/>
                <w:szCs w:val="26"/>
                <w:cs/>
              </w:rPr>
              <w:t>ก่อนหักภาษีเงินได้</w:t>
            </w:r>
          </w:p>
        </w:tc>
        <w:tc>
          <w:tcPr>
            <w:tcW w:w="810" w:type="dxa"/>
            <w:vAlign w:val="center"/>
          </w:tcPr>
          <w:p w14:paraId="62E475DC" w14:textId="77777777" w:rsidR="008C37BD" w:rsidRDefault="008C37BD" w:rsidP="008C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8ACFC1B" w14:textId="7ECEE998" w:rsidR="00D56772" w:rsidRPr="00275A58" w:rsidRDefault="008C37BD" w:rsidP="008C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129</w:t>
            </w:r>
          </w:p>
        </w:tc>
        <w:tc>
          <w:tcPr>
            <w:tcW w:w="270" w:type="dxa"/>
            <w:vAlign w:val="center"/>
          </w:tcPr>
          <w:p w14:paraId="6F504896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10A22564" w14:textId="77777777" w:rsidR="00275A58" w:rsidRDefault="00275A58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5FD85D8" w14:textId="629BDE0B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39" w:type="dxa"/>
          </w:tcPr>
          <w:p w14:paraId="1A04AA47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1" w:type="dxa"/>
            <w:gridSpan w:val="2"/>
          </w:tcPr>
          <w:p w14:paraId="667867C3" w14:textId="77777777" w:rsidR="00D56772" w:rsidRDefault="00D56772" w:rsidP="008C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005348B" w14:textId="70D16A91" w:rsidR="008C37BD" w:rsidRPr="00275A58" w:rsidRDefault="008C37BD" w:rsidP="008C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493</w:t>
            </w:r>
          </w:p>
        </w:tc>
        <w:tc>
          <w:tcPr>
            <w:tcW w:w="236" w:type="dxa"/>
          </w:tcPr>
          <w:p w14:paraId="22BD8EAA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14:paraId="7D0A697B" w14:textId="77777777" w:rsidR="00275A58" w:rsidRDefault="00275A58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D16E540" w14:textId="1FD9AE8F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726</w:t>
            </w:r>
          </w:p>
        </w:tc>
        <w:tc>
          <w:tcPr>
            <w:tcW w:w="244" w:type="dxa"/>
            <w:gridSpan w:val="2"/>
          </w:tcPr>
          <w:p w14:paraId="5265ABC1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8" w:type="dxa"/>
            <w:gridSpan w:val="2"/>
          </w:tcPr>
          <w:p w14:paraId="5AF137D5" w14:textId="77777777" w:rsidR="00D56772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17AED59" w14:textId="29C0660A" w:rsidR="008C37BD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36" w:type="dxa"/>
          </w:tcPr>
          <w:p w14:paraId="03F027D5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8" w:type="dxa"/>
          </w:tcPr>
          <w:p w14:paraId="511B5A2E" w14:textId="77777777" w:rsidR="00275A58" w:rsidRDefault="00275A58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F34C835" w14:textId="137D831B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(26)</w:t>
            </w:r>
          </w:p>
        </w:tc>
        <w:tc>
          <w:tcPr>
            <w:tcW w:w="244" w:type="dxa"/>
            <w:gridSpan w:val="2"/>
          </w:tcPr>
          <w:p w14:paraId="16F16B14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2" w:type="dxa"/>
            <w:gridSpan w:val="2"/>
          </w:tcPr>
          <w:p w14:paraId="7886A000" w14:textId="77777777" w:rsidR="00D56772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6A59F3A" w14:textId="3B108BA9" w:rsidR="008C37BD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633</w:t>
            </w:r>
          </w:p>
        </w:tc>
        <w:tc>
          <w:tcPr>
            <w:tcW w:w="236" w:type="dxa"/>
          </w:tcPr>
          <w:p w14:paraId="5ADA606A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8" w:type="dxa"/>
          </w:tcPr>
          <w:p w14:paraId="66C3B381" w14:textId="77777777" w:rsidR="00275A58" w:rsidRDefault="00275A58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6B1B560" w14:textId="215F7978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742</w:t>
            </w:r>
          </w:p>
        </w:tc>
        <w:tc>
          <w:tcPr>
            <w:tcW w:w="244" w:type="dxa"/>
            <w:gridSpan w:val="2"/>
          </w:tcPr>
          <w:p w14:paraId="6A87E8CF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8" w:type="dxa"/>
            <w:gridSpan w:val="2"/>
          </w:tcPr>
          <w:p w14:paraId="15ED794C" w14:textId="77777777" w:rsidR="00D56772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ind w:left="-134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AFB2B3B" w14:textId="405C3953" w:rsidR="008C37BD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ind w:left="-134" w:right="-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02288">
              <w:rPr>
                <w:rFonts w:ascii="Angsana New" w:hAnsi="Angsana New"/>
                <w:sz w:val="26"/>
                <w:szCs w:val="26"/>
              </w:rPr>
              <w:t>50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0B67511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14:paraId="75A8DE7B" w14:textId="77777777" w:rsidR="00275A58" w:rsidRDefault="00275A58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ind w:left="-134" w:right="-60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2B5BFC1" w14:textId="7CCA3D91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ind w:left="-134" w:right="-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(50)</w:t>
            </w:r>
          </w:p>
        </w:tc>
        <w:tc>
          <w:tcPr>
            <w:tcW w:w="267" w:type="dxa"/>
            <w:gridSpan w:val="2"/>
          </w:tcPr>
          <w:p w14:paraId="518A19E4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gridSpan w:val="2"/>
          </w:tcPr>
          <w:p w14:paraId="53B8A504" w14:textId="77777777" w:rsidR="00D56772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A10244F" w14:textId="786C8C00" w:rsidR="008C37BD" w:rsidRPr="00275A58" w:rsidRDefault="00602288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583</w:t>
            </w:r>
          </w:p>
        </w:tc>
        <w:tc>
          <w:tcPr>
            <w:tcW w:w="267" w:type="dxa"/>
          </w:tcPr>
          <w:p w14:paraId="184DB46E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4DC0AD5A" w14:textId="77777777" w:rsidR="00275A58" w:rsidRDefault="00275A58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80FAF9B" w14:textId="6A6C09CB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692</w:t>
            </w:r>
          </w:p>
        </w:tc>
      </w:tr>
      <w:tr w:rsidR="00D56772" w:rsidRPr="00275A58" w14:paraId="4FEAC35F" w14:textId="77777777" w:rsidTr="00275A58">
        <w:tc>
          <w:tcPr>
            <w:tcW w:w="3330" w:type="dxa"/>
            <w:shd w:val="clear" w:color="auto" w:fill="auto"/>
          </w:tcPr>
          <w:p w14:paraId="41E486DA" w14:textId="77777777" w:rsidR="00D56772" w:rsidRPr="00275A58" w:rsidRDefault="00D56772" w:rsidP="00873AD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71628C4" w14:textId="77777777" w:rsidR="00D56772" w:rsidRPr="008C37BD" w:rsidRDefault="00D56772" w:rsidP="008C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826E3A9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76F898FE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3A1236DE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41" w:type="dxa"/>
            <w:gridSpan w:val="2"/>
          </w:tcPr>
          <w:p w14:paraId="67CFC062" w14:textId="77777777" w:rsidR="00D56772" w:rsidRPr="008C37BD" w:rsidRDefault="00D56772" w:rsidP="008C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14525C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76" w:type="dxa"/>
          </w:tcPr>
          <w:p w14:paraId="2EA85656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gridSpan w:val="2"/>
          </w:tcPr>
          <w:p w14:paraId="0B04DC97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48" w:type="dxa"/>
            <w:gridSpan w:val="2"/>
          </w:tcPr>
          <w:p w14:paraId="548F3AEF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34" w:right="-7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15D4D7DD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698" w:type="dxa"/>
          </w:tcPr>
          <w:p w14:paraId="216A087D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gridSpan w:val="2"/>
          </w:tcPr>
          <w:p w14:paraId="7BD456A8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02" w:type="dxa"/>
            <w:gridSpan w:val="2"/>
          </w:tcPr>
          <w:p w14:paraId="1C0D7487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 w:right="-7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4B3C1E82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28" w:type="dxa"/>
          </w:tcPr>
          <w:p w14:paraId="5C6B354B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gridSpan w:val="2"/>
          </w:tcPr>
          <w:p w14:paraId="17E876CF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608" w:type="dxa"/>
            <w:gridSpan w:val="2"/>
          </w:tcPr>
          <w:p w14:paraId="4C22A0A4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134" w:right="-7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67798B51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664" w:type="dxa"/>
          </w:tcPr>
          <w:p w14:paraId="3CE2972A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gridSpan w:val="2"/>
          </w:tcPr>
          <w:p w14:paraId="5BCDFFF2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 w:right="-7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63" w:type="dxa"/>
            <w:gridSpan w:val="2"/>
          </w:tcPr>
          <w:p w14:paraId="08E0D104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 w:right="-7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67" w:type="dxa"/>
          </w:tcPr>
          <w:p w14:paraId="33BF41B9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 w:right="-7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13" w:type="dxa"/>
          </w:tcPr>
          <w:p w14:paraId="4B4923AF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6772" w:rsidRPr="00275A58" w14:paraId="4671542A" w14:textId="77777777" w:rsidTr="00275A58">
        <w:tc>
          <w:tcPr>
            <w:tcW w:w="3330" w:type="dxa"/>
            <w:shd w:val="clear" w:color="auto" w:fill="auto"/>
            <w:vAlign w:val="bottom"/>
          </w:tcPr>
          <w:p w14:paraId="7C55E255" w14:textId="7DB518D4" w:rsidR="00D56772" w:rsidRPr="00275A58" w:rsidRDefault="00D56772" w:rsidP="00873ADA">
            <w:pPr>
              <w:shd w:val="clear" w:color="auto" w:fill="FFFFFF"/>
              <w:spacing w:line="240" w:lineRule="auto"/>
              <w:ind w:left="72" w:right="-79" w:hanging="72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  <w:cs/>
              </w:rPr>
              <w:t>สินทรัพย์ส่วนงาน ณ วันที่</w:t>
            </w:r>
            <w:r w:rsidRPr="00275A58">
              <w:rPr>
                <w:rFonts w:ascii="Angsana New" w:hAnsi="Angsana New"/>
                <w:sz w:val="26"/>
                <w:szCs w:val="26"/>
              </w:rPr>
              <w:t xml:space="preserve"> 30</w:t>
            </w:r>
            <w:r w:rsidRPr="00275A58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 w:rsidRPr="00275A58">
              <w:rPr>
                <w:rFonts w:ascii="Angsana New" w:hAnsi="Angsana New"/>
                <w:sz w:val="26"/>
                <w:szCs w:val="26"/>
              </w:rPr>
              <w:t>2565</w:t>
            </w:r>
          </w:p>
          <w:p w14:paraId="05D8DA62" w14:textId="6EF16E54" w:rsidR="00D56772" w:rsidRPr="00275A58" w:rsidRDefault="00D56772" w:rsidP="00873ADA">
            <w:pPr>
              <w:shd w:val="clear" w:color="auto" w:fill="FFFFFF"/>
              <w:spacing w:line="240" w:lineRule="auto"/>
              <w:ind w:left="72" w:right="-79" w:hanging="72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 xml:space="preserve">   /30</w:t>
            </w:r>
            <w:r w:rsidRPr="00275A58">
              <w:rPr>
                <w:rFonts w:ascii="Angsana New" w:hAnsi="Angsana New"/>
                <w:sz w:val="26"/>
                <w:szCs w:val="26"/>
                <w:cs/>
              </w:rPr>
              <w:t xml:space="preserve"> กันยายน</w:t>
            </w:r>
            <w:r w:rsidRPr="00275A58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810" w:type="dxa"/>
            <w:vAlign w:val="bottom"/>
          </w:tcPr>
          <w:p w14:paraId="6B3E8CAF" w14:textId="57CC258E" w:rsidR="00D56772" w:rsidRPr="00275A58" w:rsidRDefault="008C37BD" w:rsidP="008C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995</w:t>
            </w:r>
          </w:p>
        </w:tc>
        <w:tc>
          <w:tcPr>
            <w:tcW w:w="270" w:type="dxa"/>
            <w:vAlign w:val="bottom"/>
          </w:tcPr>
          <w:p w14:paraId="59A8006C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0FC6E06" w14:textId="122091DC" w:rsidR="00D56772" w:rsidRPr="00275A58" w:rsidRDefault="00A47574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672</w:t>
            </w:r>
          </w:p>
        </w:tc>
        <w:tc>
          <w:tcPr>
            <w:tcW w:w="239" w:type="dxa"/>
          </w:tcPr>
          <w:p w14:paraId="5F15AA7A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1" w:type="dxa"/>
            <w:gridSpan w:val="2"/>
            <w:vAlign w:val="bottom"/>
          </w:tcPr>
          <w:p w14:paraId="5D3A0367" w14:textId="4A175330" w:rsidR="00D56772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3,981</w:t>
            </w:r>
          </w:p>
        </w:tc>
        <w:tc>
          <w:tcPr>
            <w:tcW w:w="236" w:type="dxa"/>
          </w:tcPr>
          <w:p w14:paraId="15A174A4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  <w:vAlign w:val="bottom"/>
          </w:tcPr>
          <w:p w14:paraId="3BA85CF5" w14:textId="3C29709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3,</w:t>
            </w:r>
            <w:r w:rsidR="00A47574" w:rsidRPr="00275A58">
              <w:rPr>
                <w:rFonts w:ascii="Angsana New" w:hAnsi="Angsana New"/>
                <w:sz w:val="26"/>
                <w:szCs w:val="26"/>
              </w:rPr>
              <w:t>188</w:t>
            </w:r>
          </w:p>
        </w:tc>
        <w:tc>
          <w:tcPr>
            <w:tcW w:w="244" w:type="dxa"/>
            <w:gridSpan w:val="2"/>
          </w:tcPr>
          <w:p w14:paraId="4502E41E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1AF626D2" w14:textId="15007E43" w:rsidR="00D56772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1,237</w:t>
            </w:r>
          </w:p>
        </w:tc>
        <w:tc>
          <w:tcPr>
            <w:tcW w:w="236" w:type="dxa"/>
          </w:tcPr>
          <w:p w14:paraId="703C0A8C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698" w:type="dxa"/>
            <w:vAlign w:val="bottom"/>
          </w:tcPr>
          <w:p w14:paraId="672A036C" w14:textId="080FACE8" w:rsidR="00D56772" w:rsidRPr="00275A58" w:rsidRDefault="00A47574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1,147</w:t>
            </w:r>
          </w:p>
        </w:tc>
        <w:tc>
          <w:tcPr>
            <w:tcW w:w="244" w:type="dxa"/>
            <w:gridSpan w:val="2"/>
          </w:tcPr>
          <w:p w14:paraId="51D22997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06925A27" w14:textId="47750B4E" w:rsidR="00D56772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6,213</w:t>
            </w:r>
          </w:p>
        </w:tc>
        <w:tc>
          <w:tcPr>
            <w:tcW w:w="236" w:type="dxa"/>
          </w:tcPr>
          <w:p w14:paraId="37994AE8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28" w:type="dxa"/>
            <w:vAlign w:val="bottom"/>
          </w:tcPr>
          <w:p w14:paraId="1572FB13" w14:textId="267EC15E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5,</w:t>
            </w:r>
            <w:r w:rsidR="00A47574" w:rsidRPr="00275A58">
              <w:rPr>
                <w:rFonts w:ascii="Angsana New" w:hAnsi="Angsana New"/>
                <w:sz w:val="26"/>
                <w:szCs w:val="26"/>
              </w:rPr>
              <w:t>007</w:t>
            </w:r>
          </w:p>
        </w:tc>
        <w:tc>
          <w:tcPr>
            <w:tcW w:w="244" w:type="dxa"/>
            <w:gridSpan w:val="2"/>
          </w:tcPr>
          <w:p w14:paraId="7716CBB6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608" w:type="dxa"/>
            <w:gridSpan w:val="2"/>
            <w:vAlign w:val="bottom"/>
          </w:tcPr>
          <w:p w14:paraId="4091EDB8" w14:textId="6F377DF6" w:rsidR="00D56772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ind w:left="-134" w:right="-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(25)</w:t>
            </w:r>
          </w:p>
        </w:tc>
        <w:tc>
          <w:tcPr>
            <w:tcW w:w="236" w:type="dxa"/>
          </w:tcPr>
          <w:p w14:paraId="39597533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664" w:type="dxa"/>
            <w:vAlign w:val="bottom"/>
          </w:tcPr>
          <w:p w14:paraId="58DEB654" w14:textId="60315A85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ind w:left="-134" w:right="-6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(2</w:t>
            </w:r>
            <w:r w:rsidR="00A47574" w:rsidRPr="00275A58">
              <w:rPr>
                <w:rFonts w:ascii="Angsana New" w:hAnsi="Angsana New"/>
                <w:sz w:val="26"/>
                <w:szCs w:val="26"/>
              </w:rPr>
              <w:t>3</w:t>
            </w:r>
            <w:r w:rsidRPr="00275A5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7" w:type="dxa"/>
            <w:gridSpan w:val="2"/>
          </w:tcPr>
          <w:p w14:paraId="7305A368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63" w:type="dxa"/>
            <w:gridSpan w:val="2"/>
            <w:vAlign w:val="bottom"/>
          </w:tcPr>
          <w:p w14:paraId="3A5AC664" w14:textId="2A89A28C" w:rsidR="00D56772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6,188</w:t>
            </w:r>
          </w:p>
        </w:tc>
        <w:tc>
          <w:tcPr>
            <w:tcW w:w="267" w:type="dxa"/>
          </w:tcPr>
          <w:p w14:paraId="4779BCAD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13" w:type="dxa"/>
            <w:vAlign w:val="bottom"/>
          </w:tcPr>
          <w:p w14:paraId="79D6F491" w14:textId="003AF036" w:rsidR="00D56772" w:rsidRPr="00275A58" w:rsidRDefault="00A47574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4,984</w:t>
            </w:r>
          </w:p>
        </w:tc>
      </w:tr>
      <w:tr w:rsidR="00D56772" w:rsidRPr="00275A58" w14:paraId="2F2619EA" w14:textId="77777777" w:rsidTr="00275A58">
        <w:tc>
          <w:tcPr>
            <w:tcW w:w="3330" w:type="dxa"/>
            <w:shd w:val="clear" w:color="auto" w:fill="auto"/>
            <w:vAlign w:val="bottom"/>
          </w:tcPr>
          <w:p w14:paraId="04B6A1E8" w14:textId="77777777" w:rsidR="00D56772" w:rsidRPr="00275A58" w:rsidRDefault="00D56772" w:rsidP="00873ADA">
            <w:pPr>
              <w:shd w:val="clear" w:color="auto" w:fill="FFFFFF"/>
              <w:spacing w:line="240" w:lineRule="auto"/>
              <w:ind w:left="72" w:right="-79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6D6E022B" w14:textId="77777777" w:rsidR="00D56772" w:rsidRPr="00275A58" w:rsidRDefault="00D56772" w:rsidP="008C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561100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0D6FDB2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02CF878F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1" w:type="dxa"/>
            <w:gridSpan w:val="2"/>
            <w:vAlign w:val="bottom"/>
          </w:tcPr>
          <w:p w14:paraId="6E903005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8F1D11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  <w:vAlign w:val="bottom"/>
          </w:tcPr>
          <w:p w14:paraId="095AD94A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gridSpan w:val="2"/>
          </w:tcPr>
          <w:p w14:paraId="7D4EA3A0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4CE836B9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882BF4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698" w:type="dxa"/>
            <w:vAlign w:val="bottom"/>
          </w:tcPr>
          <w:p w14:paraId="1A0AF3D4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gridSpan w:val="2"/>
          </w:tcPr>
          <w:p w14:paraId="3138CABB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6AC6430B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06F867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28" w:type="dxa"/>
            <w:vAlign w:val="bottom"/>
          </w:tcPr>
          <w:p w14:paraId="4D74678D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gridSpan w:val="2"/>
          </w:tcPr>
          <w:p w14:paraId="05B567CA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608" w:type="dxa"/>
            <w:gridSpan w:val="2"/>
            <w:vAlign w:val="bottom"/>
          </w:tcPr>
          <w:p w14:paraId="1B5B6283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ind w:left="-134" w:right="-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DF02ED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664" w:type="dxa"/>
            <w:vAlign w:val="bottom"/>
          </w:tcPr>
          <w:p w14:paraId="557FEE93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  <w:gridSpan w:val="2"/>
          </w:tcPr>
          <w:p w14:paraId="27F06B40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63" w:type="dxa"/>
            <w:gridSpan w:val="2"/>
            <w:vAlign w:val="bottom"/>
          </w:tcPr>
          <w:p w14:paraId="4D4F34AA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72A4435C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13" w:type="dxa"/>
            <w:vAlign w:val="bottom"/>
          </w:tcPr>
          <w:p w14:paraId="22B905F4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56772" w:rsidRPr="00275A58" w14:paraId="68F33DB7" w14:textId="77777777" w:rsidTr="00275A58">
        <w:tc>
          <w:tcPr>
            <w:tcW w:w="3330" w:type="dxa"/>
            <w:shd w:val="clear" w:color="auto" w:fill="auto"/>
            <w:vAlign w:val="bottom"/>
          </w:tcPr>
          <w:p w14:paraId="63BCE94B" w14:textId="2C3DD801" w:rsidR="00D56772" w:rsidRPr="00275A58" w:rsidRDefault="00D56772" w:rsidP="00873ADA">
            <w:pPr>
              <w:shd w:val="clear" w:color="auto" w:fill="FFFFFF"/>
              <w:spacing w:line="240" w:lineRule="auto"/>
              <w:ind w:left="72" w:right="-79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275A58">
              <w:rPr>
                <w:rFonts w:ascii="Angsana New" w:hAnsi="Angsana New"/>
                <w:sz w:val="26"/>
                <w:szCs w:val="26"/>
                <w:cs/>
              </w:rPr>
              <w:t xml:space="preserve">หนี้สินส่วนงาน ณ วันที่ </w:t>
            </w:r>
            <w:r w:rsidRPr="00275A58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75A5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275A58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  <w:p w14:paraId="614EC06E" w14:textId="64F78C8F" w:rsidR="00D56772" w:rsidRPr="00275A58" w:rsidRDefault="00D56772" w:rsidP="00873ADA">
            <w:pPr>
              <w:shd w:val="clear" w:color="auto" w:fill="FFFFFF"/>
              <w:spacing w:line="240" w:lineRule="auto"/>
              <w:ind w:left="72" w:right="-79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 xml:space="preserve">   /30</w:t>
            </w:r>
            <w:r w:rsidRPr="00275A58">
              <w:rPr>
                <w:rFonts w:ascii="Angsana New" w:hAnsi="Angsana New"/>
                <w:sz w:val="26"/>
                <w:szCs w:val="26"/>
                <w:cs/>
              </w:rPr>
              <w:t xml:space="preserve"> กันยายน</w:t>
            </w:r>
            <w:r w:rsidRPr="00275A58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810" w:type="dxa"/>
            <w:vAlign w:val="bottom"/>
          </w:tcPr>
          <w:p w14:paraId="2539222A" w14:textId="56EE74DC" w:rsidR="00D56772" w:rsidRPr="00275A58" w:rsidRDefault="008C37BD" w:rsidP="008C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(375)</w:t>
            </w:r>
          </w:p>
        </w:tc>
        <w:tc>
          <w:tcPr>
            <w:tcW w:w="270" w:type="dxa"/>
            <w:vAlign w:val="bottom"/>
          </w:tcPr>
          <w:p w14:paraId="1BE075CF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D79820F" w14:textId="242578D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(</w:t>
            </w:r>
            <w:r w:rsidR="00A47574" w:rsidRPr="00275A58">
              <w:rPr>
                <w:rFonts w:ascii="Angsana New" w:hAnsi="Angsana New"/>
                <w:sz w:val="26"/>
                <w:szCs w:val="26"/>
              </w:rPr>
              <w:t>342</w:t>
            </w:r>
            <w:r w:rsidRPr="00275A5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</w:tcPr>
          <w:p w14:paraId="197F65F3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1" w:type="dxa"/>
            <w:gridSpan w:val="2"/>
            <w:vAlign w:val="bottom"/>
          </w:tcPr>
          <w:p w14:paraId="4776CF5A" w14:textId="666FB9E8" w:rsidR="00D56772" w:rsidRPr="00275A58" w:rsidRDefault="008C37BD" w:rsidP="008C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(1,738)</w:t>
            </w:r>
          </w:p>
        </w:tc>
        <w:tc>
          <w:tcPr>
            <w:tcW w:w="236" w:type="dxa"/>
          </w:tcPr>
          <w:p w14:paraId="33FD92C0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" w:type="dxa"/>
            <w:vAlign w:val="bottom"/>
          </w:tcPr>
          <w:p w14:paraId="1C7B8EFF" w14:textId="223B2051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(1,</w:t>
            </w:r>
            <w:r w:rsidR="00A47574" w:rsidRPr="00275A58">
              <w:rPr>
                <w:rFonts w:ascii="Angsana New" w:hAnsi="Angsana New"/>
                <w:sz w:val="26"/>
                <w:szCs w:val="26"/>
              </w:rPr>
              <w:t>305</w:t>
            </w:r>
            <w:r w:rsidRPr="00275A5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4" w:type="dxa"/>
            <w:gridSpan w:val="2"/>
          </w:tcPr>
          <w:p w14:paraId="4B297C37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48" w:type="dxa"/>
            <w:gridSpan w:val="2"/>
            <w:vAlign w:val="bottom"/>
          </w:tcPr>
          <w:p w14:paraId="118F30EF" w14:textId="2DE07DE4" w:rsidR="00D56772" w:rsidRPr="00275A58" w:rsidRDefault="008C37BD" w:rsidP="008C3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(112)</w:t>
            </w:r>
          </w:p>
        </w:tc>
        <w:tc>
          <w:tcPr>
            <w:tcW w:w="236" w:type="dxa"/>
          </w:tcPr>
          <w:p w14:paraId="3D550A54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698" w:type="dxa"/>
            <w:vAlign w:val="bottom"/>
          </w:tcPr>
          <w:p w14:paraId="2135D230" w14:textId="20B1E992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(</w:t>
            </w:r>
            <w:r w:rsidR="00A47574" w:rsidRPr="00275A58">
              <w:rPr>
                <w:rFonts w:ascii="Angsana New" w:hAnsi="Angsana New"/>
                <w:sz w:val="26"/>
                <w:szCs w:val="26"/>
              </w:rPr>
              <w:t>98</w:t>
            </w:r>
            <w:r w:rsidRPr="00275A5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4" w:type="dxa"/>
            <w:gridSpan w:val="2"/>
          </w:tcPr>
          <w:p w14:paraId="28CD44B9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65D22A0C" w14:textId="0AEC93EE" w:rsidR="00D56772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 w:right="-4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(2,225)</w:t>
            </w:r>
          </w:p>
        </w:tc>
        <w:tc>
          <w:tcPr>
            <w:tcW w:w="236" w:type="dxa"/>
          </w:tcPr>
          <w:p w14:paraId="4AA3FB14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28" w:type="dxa"/>
            <w:vAlign w:val="bottom"/>
          </w:tcPr>
          <w:p w14:paraId="3D50C05D" w14:textId="29F8B3F2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(</w:t>
            </w:r>
            <w:r w:rsidR="00A47574" w:rsidRPr="00275A58">
              <w:rPr>
                <w:rFonts w:ascii="Angsana New" w:hAnsi="Angsana New"/>
                <w:sz w:val="26"/>
                <w:szCs w:val="26"/>
              </w:rPr>
              <w:t>1,745</w:t>
            </w:r>
            <w:r w:rsidRPr="00275A5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4" w:type="dxa"/>
            <w:gridSpan w:val="2"/>
          </w:tcPr>
          <w:p w14:paraId="5DF08FB1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608" w:type="dxa"/>
            <w:gridSpan w:val="2"/>
            <w:vAlign w:val="bottom"/>
          </w:tcPr>
          <w:p w14:paraId="70C56652" w14:textId="6D2AC057" w:rsidR="00D56772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236" w:type="dxa"/>
          </w:tcPr>
          <w:p w14:paraId="5FF33CA4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vAlign w:val="bottom"/>
          </w:tcPr>
          <w:p w14:paraId="35FDEEF4" w14:textId="749D0B7F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2</w:t>
            </w:r>
            <w:r w:rsidR="00A47574" w:rsidRPr="00275A5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7" w:type="dxa"/>
            <w:gridSpan w:val="2"/>
          </w:tcPr>
          <w:p w14:paraId="69C4DD55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63" w:type="dxa"/>
            <w:gridSpan w:val="2"/>
            <w:vAlign w:val="bottom"/>
          </w:tcPr>
          <w:p w14:paraId="065B3D0B" w14:textId="025D9D77" w:rsidR="00D56772" w:rsidRPr="00275A58" w:rsidRDefault="00602288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 w:right="-5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C37BD">
              <w:rPr>
                <w:rFonts w:ascii="Angsana New" w:hAnsi="Angsana New"/>
                <w:sz w:val="26"/>
                <w:szCs w:val="26"/>
              </w:rPr>
              <w:t>2,201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7" w:type="dxa"/>
          </w:tcPr>
          <w:p w14:paraId="75418D7C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 w:right="-7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13" w:type="dxa"/>
            <w:vAlign w:val="bottom"/>
          </w:tcPr>
          <w:p w14:paraId="3BEB8A48" w14:textId="77777777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 w:right="-59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B4D20E1" w14:textId="1644A0EC" w:rsidR="00D56772" w:rsidRPr="00275A58" w:rsidRDefault="00D56772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(1,</w:t>
            </w:r>
            <w:r w:rsidR="00A47574" w:rsidRPr="00275A58">
              <w:rPr>
                <w:rFonts w:ascii="Angsana New" w:hAnsi="Angsana New"/>
                <w:sz w:val="26"/>
                <w:szCs w:val="26"/>
              </w:rPr>
              <w:t>723</w:t>
            </w:r>
            <w:r w:rsidRPr="00275A5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56772" w:rsidRPr="00275A58" w14:paraId="1CC76369" w14:textId="77777777" w:rsidTr="00275A58">
        <w:tc>
          <w:tcPr>
            <w:tcW w:w="3330" w:type="dxa"/>
            <w:shd w:val="clear" w:color="auto" w:fill="auto"/>
          </w:tcPr>
          <w:p w14:paraId="5693777C" w14:textId="77777777" w:rsidR="00D56772" w:rsidRPr="00275A58" w:rsidRDefault="00D56772" w:rsidP="00873ADA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5BC05D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 w:right="-7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4EF9457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1A9E74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 w:right="-7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  <w:shd w:val="clear" w:color="auto" w:fill="auto"/>
          </w:tcPr>
          <w:p w14:paraId="363DA19B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14:paraId="756D8C80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6B3F880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  <w:shd w:val="clear" w:color="auto" w:fill="auto"/>
          </w:tcPr>
          <w:p w14:paraId="4150EC7D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 w:right="-7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588D54C5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48" w:type="dxa"/>
            <w:gridSpan w:val="2"/>
            <w:shd w:val="clear" w:color="auto" w:fill="auto"/>
            <w:vAlign w:val="bottom"/>
          </w:tcPr>
          <w:p w14:paraId="40F9EFD8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34" w:right="-7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F7308FC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3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8" w:type="dxa"/>
            <w:shd w:val="clear" w:color="auto" w:fill="auto"/>
          </w:tcPr>
          <w:p w14:paraId="0B2C8B62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left="-134" w:right="-7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46EBEE4A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2" w:type="dxa"/>
            <w:gridSpan w:val="2"/>
            <w:shd w:val="clear" w:color="auto" w:fill="auto"/>
          </w:tcPr>
          <w:p w14:paraId="642175DB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 w:right="-7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2B33EC1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617B570A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34" w:right="-7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53C70E3F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8" w:type="dxa"/>
            <w:gridSpan w:val="2"/>
            <w:shd w:val="clear" w:color="auto" w:fill="auto"/>
          </w:tcPr>
          <w:p w14:paraId="167A6B25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134" w:right="-7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16D1F43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13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shd w:val="clear" w:color="auto" w:fill="auto"/>
          </w:tcPr>
          <w:p w14:paraId="02554FB8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auto"/>
              <w:ind w:left="-134" w:right="-7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14:paraId="1DDFFB6B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 w:right="-7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3" w:type="dxa"/>
            <w:gridSpan w:val="2"/>
            <w:shd w:val="clear" w:color="auto" w:fill="auto"/>
          </w:tcPr>
          <w:p w14:paraId="34BD0CD8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 w:right="-7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  <w:shd w:val="clear" w:color="auto" w:fill="auto"/>
          </w:tcPr>
          <w:p w14:paraId="53A28433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134" w:right="-7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</w:tcPr>
          <w:p w14:paraId="1CB6682E" w14:textId="77777777" w:rsidR="00D56772" w:rsidRPr="00275A58" w:rsidRDefault="00D56772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283D7D8D" w14:textId="77777777" w:rsidR="00D56772" w:rsidRPr="00275A58" w:rsidRDefault="00D56772" w:rsidP="00873ADA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720"/>
        </w:tabs>
        <w:rPr>
          <w:rFonts w:ascii="Angsana New" w:hAnsi="Angsana New"/>
          <w:b/>
          <w:bCs/>
          <w:sz w:val="26"/>
          <w:szCs w:val="26"/>
        </w:rPr>
      </w:pPr>
    </w:p>
    <w:p w14:paraId="5A064BDC" w14:textId="77777777" w:rsidR="00D56772" w:rsidRPr="00275A58" w:rsidRDefault="00D56772" w:rsidP="00873ADA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720"/>
        </w:tabs>
        <w:rPr>
          <w:rFonts w:ascii="Angsana New" w:hAnsi="Angsana New"/>
          <w:b/>
          <w:bCs/>
          <w:sz w:val="26"/>
          <w:szCs w:val="26"/>
        </w:rPr>
      </w:pPr>
    </w:p>
    <w:p w14:paraId="3E991542" w14:textId="70055AF1" w:rsidR="007E2F1E" w:rsidRPr="00275A58" w:rsidRDefault="007E2F1E" w:rsidP="00873ADA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720"/>
        </w:tabs>
        <w:rPr>
          <w:rFonts w:ascii="Angsana New" w:hAnsi="Angsana New"/>
          <w:b/>
          <w:bCs/>
          <w:sz w:val="26"/>
          <w:szCs w:val="26"/>
        </w:rPr>
      </w:pPr>
      <w:r w:rsidRPr="00275A58">
        <w:rPr>
          <w:rFonts w:ascii="Angsana New" w:hAnsi="Angsana New"/>
          <w:b/>
          <w:bCs/>
          <w:sz w:val="26"/>
          <w:szCs w:val="26"/>
        </w:rPr>
        <w:br w:type="page"/>
      </w:r>
    </w:p>
    <w:p w14:paraId="187EC531" w14:textId="77777777" w:rsidR="00D56772" w:rsidRPr="00275A58" w:rsidRDefault="00D56772" w:rsidP="00873ADA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720"/>
        </w:tabs>
        <w:rPr>
          <w:rFonts w:ascii="Angsana New" w:hAnsi="Angsana New"/>
          <w:b/>
          <w:bCs/>
          <w:sz w:val="26"/>
          <w:szCs w:val="26"/>
        </w:rPr>
      </w:pPr>
    </w:p>
    <w:tbl>
      <w:tblPr>
        <w:tblW w:w="14847" w:type="dxa"/>
        <w:tblLayout w:type="fixed"/>
        <w:tblLook w:val="04A0" w:firstRow="1" w:lastRow="0" w:firstColumn="1" w:lastColumn="0" w:noHBand="0" w:noVBand="1"/>
      </w:tblPr>
      <w:tblGrid>
        <w:gridCol w:w="4227"/>
        <w:gridCol w:w="1170"/>
        <w:gridCol w:w="270"/>
        <w:gridCol w:w="1074"/>
        <w:gridCol w:w="8"/>
        <w:gridCol w:w="262"/>
        <w:gridCol w:w="8"/>
        <w:gridCol w:w="1080"/>
        <w:gridCol w:w="270"/>
        <w:gridCol w:w="1072"/>
        <w:gridCol w:w="8"/>
        <w:gridCol w:w="262"/>
        <w:gridCol w:w="8"/>
        <w:gridCol w:w="1080"/>
        <w:gridCol w:w="270"/>
        <w:gridCol w:w="1072"/>
        <w:gridCol w:w="8"/>
        <w:gridCol w:w="262"/>
        <w:gridCol w:w="8"/>
        <w:gridCol w:w="1080"/>
        <w:gridCol w:w="270"/>
        <w:gridCol w:w="1078"/>
      </w:tblGrid>
      <w:tr w:rsidR="00D56772" w:rsidRPr="00275A58" w14:paraId="5EDEB393" w14:textId="77777777" w:rsidTr="00D440AB">
        <w:trPr>
          <w:tblHeader/>
        </w:trPr>
        <w:tc>
          <w:tcPr>
            <w:tcW w:w="4227" w:type="dxa"/>
            <w:shd w:val="clear" w:color="auto" w:fill="auto"/>
            <w:vAlign w:val="bottom"/>
          </w:tcPr>
          <w:p w14:paraId="11D152C1" w14:textId="77777777" w:rsidR="00D56772" w:rsidRPr="00275A58" w:rsidRDefault="00D56772" w:rsidP="00873ADA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275A58">
              <w:rPr>
                <w:sz w:val="26"/>
                <w:szCs w:val="26"/>
              </w:rPr>
              <w:br w:type="page"/>
            </w:r>
            <w:r w:rsidRPr="00275A58">
              <w:rPr>
                <w:sz w:val="26"/>
                <w:szCs w:val="26"/>
              </w:rPr>
              <w:br w:type="page"/>
            </w:r>
            <w:r w:rsidRPr="00275A58">
              <w:rPr>
                <w:sz w:val="26"/>
                <w:szCs w:val="26"/>
              </w:rPr>
              <w:br w:type="page"/>
            </w:r>
            <w:r w:rsidRPr="00275A58">
              <w:rPr>
                <w:sz w:val="26"/>
                <w:szCs w:val="26"/>
              </w:rPr>
              <w:br w:type="page"/>
            </w:r>
          </w:p>
        </w:tc>
        <w:tc>
          <w:tcPr>
            <w:tcW w:w="10620" w:type="dxa"/>
            <w:gridSpan w:val="21"/>
            <w:shd w:val="clear" w:color="auto" w:fill="auto"/>
          </w:tcPr>
          <w:p w14:paraId="26607E6C" w14:textId="77777777" w:rsidR="00D56772" w:rsidRPr="00275A58" w:rsidRDefault="00D56772" w:rsidP="00873ADA">
            <w:pPr>
              <w:tabs>
                <w:tab w:val="left" w:pos="1277"/>
              </w:tabs>
              <w:spacing w:line="240" w:lineRule="auto"/>
              <w:ind w:left="-146" w:right="-1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6772" w:rsidRPr="00275A58" w14:paraId="25159A44" w14:textId="77777777" w:rsidTr="00D440AB">
        <w:trPr>
          <w:tblHeader/>
        </w:trPr>
        <w:tc>
          <w:tcPr>
            <w:tcW w:w="4227" w:type="dxa"/>
            <w:shd w:val="clear" w:color="auto" w:fill="auto"/>
            <w:vAlign w:val="bottom"/>
          </w:tcPr>
          <w:p w14:paraId="209BED0A" w14:textId="77777777" w:rsidR="00D56772" w:rsidRPr="00275A58" w:rsidRDefault="00D56772" w:rsidP="00873ADA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2514" w:type="dxa"/>
            <w:gridSpan w:val="3"/>
            <w:shd w:val="clear" w:color="auto" w:fill="auto"/>
          </w:tcPr>
          <w:p w14:paraId="18E15BEC" w14:textId="77777777" w:rsidR="00D56772" w:rsidRPr="00275A58" w:rsidRDefault="00D56772" w:rsidP="00873ADA">
            <w:pPr>
              <w:ind w:left="-108" w:right="-10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ชิ้นส่วนอิเล็กทรอนิกส์</w:t>
            </w:r>
          </w:p>
          <w:p w14:paraId="1890248F" w14:textId="77777777" w:rsidR="00D56772" w:rsidRPr="00275A58" w:rsidRDefault="00D56772" w:rsidP="00873ADA">
            <w:pPr>
              <w:spacing w:line="240" w:lineRule="auto"/>
              <w:ind w:left="-134" w:right="-7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สำหรับอุปกรณ์ยา</w:t>
            </w:r>
            <w:r w:rsidRPr="00275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</w:t>
            </w:r>
            <w:r w:rsidRPr="00275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ยนต์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CD741C9" w14:textId="77777777" w:rsidR="00D56772" w:rsidRPr="00275A58" w:rsidRDefault="00D56772" w:rsidP="00873AD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1903B2EF" w14:textId="77777777" w:rsidR="00D56772" w:rsidRPr="00275A58" w:rsidRDefault="00D56772" w:rsidP="00873ADA">
            <w:pPr>
              <w:ind w:left="-108" w:right="-10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ชิ้นส่วนอิเล็กทรอนิกส์</w:t>
            </w:r>
          </w:p>
          <w:p w14:paraId="3DF4387E" w14:textId="77777777" w:rsidR="00D56772" w:rsidRPr="00275A58" w:rsidRDefault="00D56772" w:rsidP="00873ADA">
            <w:pPr>
              <w:ind w:left="-108" w:right="-10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สำหรับอุปกรณ์สำนักงาน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28000E" w14:textId="77777777" w:rsidR="00D56772" w:rsidRPr="00275A58" w:rsidRDefault="00D56772" w:rsidP="00873ADA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4"/>
            <w:shd w:val="clear" w:color="auto" w:fill="auto"/>
          </w:tcPr>
          <w:p w14:paraId="62970176" w14:textId="77777777" w:rsidR="00D56772" w:rsidRPr="00275A58" w:rsidRDefault="00D56772" w:rsidP="00873ADA">
            <w:pPr>
              <w:ind w:right="-10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ชิ้นส่วน</w:t>
            </w:r>
          </w:p>
          <w:p w14:paraId="561FE6AE" w14:textId="77777777" w:rsidR="00D56772" w:rsidRPr="00275A58" w:rsidRDefault="00D56772" w:rsidP="00873ADA">
            <w:pPr>
              <w:spacing w:line="240" w:lineRule="auto"/>
              <w:ind w:left="-112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อิเล็กทรอนิกส์อื่นๆ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E180BF" w14:textId="77777777" w:rsidR="00D56772" w:rsidRPr="00275A58" w:rsidRDefault="00D56772" w:rsidP="00873AD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6" w:type="dxa"/>
            <w:gridSpan w:val="4"/>
            <w:shd w:val="clear" w:color="auto" w:fill="auto"/>
          </w:tcPr>
          <w:p w14:paraId="0614E992" w14:textId="77777777" w:rsidR="00D56772" w:rsidRPr="00275A58" w:rsidRDefault="00D56772" w:rsidP="00873ADA">
            <w:pPr>
              <w:ind w:right="-10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B5132C5" w14:textId="77777777" w:rsidR="00D56772" w:rsidRPr="00275A58" w:rsidRDefault="00D56772" w:rsidP="00873ADA">
            <w:pPr>
              <w:spacing w:line="240" w:lineRule="auto"/>
              <w:ind w:left="-146" w:right="-1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10F4A" w:rsidRPr="00275A58" w14:paraId="7C65166D" w14:textId="77777777" w:rsidTr="00D440AB">
        <w:trPr>
          <w:tblHeader/>
        </w:trPr>
        <w:tc>
          <w:tcPr>
            <w:tcW w:w="4227" w:type="dxa"/>
            <w:shd w:val="clear" w:color="auto" w:fill="auto"/>
            <w:vAlign w:val="bottom"/>
          </w:tcPr>
          <w:p w14:paraId="48CBEF5B" w14:textId="77777777" w:rsidR="00310F4A" w:rsidRPr="00275A58" w:rsidRDefault="00310F4A" w:rsidP="00873AD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75A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275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275A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  <w:r w:rsidRPr="00275A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30</w:t>
            </w:r>
            <w:r w:rsidRPr="00275A58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AA48EE" w14:textId="122029A5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BCA840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058F9EA2" w14:textId="7E107DA0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1C5583B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D6D628" w14:textId="75454A3D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E286C9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359A716" w14:textId="7E3DF6A0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16BB735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603947" w14:textId="5FB46A52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824E81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C0A927E" w14:textId="275FB12B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CA2A744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F7BE15" w14:textId="6D8FB570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1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44186D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469DD8C" w14:textId="3D3087F1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4" w:right="-7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10F4A" w:rsidRPr="00275A58" w14:paraId="61FC244C" w14:textId="77777777" w:rsidTr="00D440AB">
        <w:trPr>
          <w:trHeight w:val="64"/>
          <w:tblHeader/>
        </w:trPr>
        <w:tc>
          <w:tcPr>
            <w:tcW w:w="4227" w:type="dxa"/>
            <w:shd w:val="clear" w:color="auto" w:fill="auto"/>
          </w:tcPr>
          <w:p w14:paraId="4D1A5A3E" w14:textId="77777777" w:rsidR="00310F4A" w:rsidRPr="00275A58" w:rsidRDefault="00310F4A" w:rsidP="00873AD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620" w:type="dxa"/>
            <w:gridSpan w:val="21"/>
            <w:shd w:val="clear" w:color="auto" w:fill="auto"/>
            <w:vAlign w:val="bottom"/>
          </w:tcPr>
          <w:p w14:paraId="0704E61A" w14:textId="77777777" w:rsidR="00310F4A" w:rsidRPr="00275A58" w:rsidRDefault="00310F4A" w:rsidP="00873ADA">
            <w:pPr>
              <w:tabs>
                <w:tab w:val="decimal" w:pos="484"/>
              </w:tabs>
              <w:spacing w:line="240" w:lineRule="auto"/>
              <w:ind w:left="-146" w:right="-1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275A5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ล้านบาท</w:t>
            </w:r>
            <w:r w:rsidRPr="00275A58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310F4A" w:rsidRPr="00275A58" w14:paraId="54C898AA" w14:textId="77777777" w:rsidTr="00D440AB">
        <w:tc>
          <w:tcPr>
            <w:tcW w:w="4227" w:type="dxa"/>
            <w:shd w:val="clear" w:color="auto" w:fill="auto"/>
          </w:tcPr>
          <w:p w14:paraId="210961EF" w14:textId="77777777" w:rsidR="00310F4A" w:rsidRPr="00275A58" w:rsidRDefault="00310F4A" w:rsidP="00873AD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FEDDFE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 w:right="-7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F97671C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1E5B9788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 w:right="-7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AD107B6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02199A7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 w:right="-7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410488D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FBC1B7F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 w:right="-7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E77A9F0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FBF04A7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34" w:right="-7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E223170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0CF8D6D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34" w:right="-7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5714C44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68792FC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34" w:right="-7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A1EC163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78EDC5C2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34" w:right="-7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0F4A" w:rsidRPr="00275A58" w14:paraId="262EBEA9" w14:textId="77777777" w:rsidTr="00D440AB">
        <w:tc>
          <w:tcPr>
            <w:tcW w:w="4227" w:type="dxa"/>
            <w:shd w:val="clear" w:color="auto" w:fill="auto"/>
          </w:tcPr>
          <w:p w14:paraId="2E958EE5" w14:textId="77777777" w:rsidR="00310F4A" w:rsidRPr="00275A58" w:rsidRDefault="00310F4A" w:rsidP="00873AD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97B890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 w:right="-7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9905031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60614682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 w:right="-7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EDAD9D9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CE40D87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 w:right="-7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3E800FB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67A90A7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 w:right="-7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70C06A0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366E532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34" w:right="-7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736410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ED29CCA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34" w:right="-7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0D5EFA2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A571C9A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34" w:right="-7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AF1186F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6E434804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34" w:right="-7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0F4A" w:rsidRPr="00275A58" w14:paraId="39A05D2D" w14:textId="77777777" w:rsidTr="00D440AB">
        <w:tc>
          <w:tcPr>
            <w:tcW w:w="4227" w:type="dxa"/>
            <w:shd w:val="clear" w:color="auto" w:fill="auto"/>
          </w:tcPr>
          <w:p w14:paraId="6A5520F3" w14:textId="77777777" w:rsidR="00310F4A" w:rsidRPr="00275A58" w:rsidRDefault="00310F4A" w:rsidP="00873AD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70" w:type="dxa"/>
            <w:vAlign w:val="bottom"/>
          </w:tcPr>
          <w:p w14:paraId="5EDDF606" w14:textId="7DE013AB" w:rsidR="00310F4A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641</w:t>
            </w:r>
          </w:p>
        </w:tc>
        <w:tc>
          <w:tcPr>
            <w:tcW w:w="270" w:type="dxa"/>
          </w:tcPr>
          <w:p w14:paraId="043425AA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5F95AA4C" w14:textId="357BB769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706</w:t>
            </w:r>
          </w:p>
        </w:tc>
        <w:tc>
          <w:tcPr>
            <w:tcW w:w="270" w:type="dxa"/>
            <w:gridSpan w:val="2"/>
          </w:tcPr>
          <w:p w14:paraId="0BB300A7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2CAE61" w14:textId="7E99772D" w:rsidR="00310F4A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7,84</w:t>
            </w:r>
            <w:r w:rsidR="00517C3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662AA36A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0CCC142B" w14:textId="126DDD9F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8,203</w:t>
            </w:r>
          </w:p>
        </w:tc>
        <w:tc>
          <w:tcPr>
            <w:tcW w:w="270" w:type="dxa"/>
            <w:gridSpan w:val="2"/>
          </w:tcPr>
          <w:p w14:paraId="0C2E765D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7F7EDC" w14:textId="4C3D2A0C" w:rsidR="00310F4A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397</w:t>
            </w:r>
          </w:p>
        </w:tc>
        <w:tc>
          <w:tcPr>
            <w:tcW w:w="270" w:type="dxa"/>
          </w:tcPr>
          <w:p w14:paraId="4F32BD26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688F4520" w14:textId="35CA03E0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4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433</w:t>
            </w:r>
          </w:p>
        </w:tc>
        <w:tc>
          <w:tcPr>
            <w:tcW w:w="270" w:type="dxa"/>
            <w:gridSpan w:val="2"/>
          </w:tcPr>
          <w:p w14:paraId="5B5BD329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C0B35E" w14:textId="41488325" w:rsidR="00310F4A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8,88</w:t>
            </w:r>
            <w:r w:rsidR="00517C3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37AE176F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2CC5C196" w14:textId="5A7335BF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34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9,342</w:t>
            </w:r>
          </w:p>
        </w:tc>
      </w:tr>
      <w:tr w:rsidR="00310F4A" w:rsidRPr="00275A58" w14:paraId="394CE51D" w14:textId="77777777" w:rsidTr="00D440AB">
        <w:tc>
          <w:tcPr>
            <w:tcW w:w="4227" w:type="dxa"/>
            <w:shd w:val="clear" w:color="auto" w:fill="auto"/>
          </w:tcPr>
          <w:p w14:paraId="58235E57" w14:textId="77777777" w:rsidR="00310F4A" w:rsidRPr="00275A58" w:rsidRDefault="00310F4A" w:rsidP="00873AD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1170" w:type="dxa"/>
            <w:vAlign w:val="bottom"/>
          </w:tcPr>
          <w:p w14:paraId="5FE70506" w14:textId="1738E85B" w:rsidR="00310F4A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1,849</w:t>
            </w:r>
          </w:p>
        </w:tc>
        <w:tc>
          <w:tcPr>
            <w:tcW w:w="270" w:type="dxa"/>
          </w:tcPr>
          <w:p w14:paraId="3CB893B7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1007B9D6" w14:textId="0D416422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1,194</w:t>
            </w:r>
          </w:p>
        </w:tc>
        <w:tc>
          <w:tcPr>
            <w:tcW w:w="270" w:type="dxa"/>
            <w:gridSpan w:val="2"/>
          </w:tcPr>
          <w:p w14:paraId="1370FEDE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EE3FFF" w14:textId="4709CB2E" w:rsidR="00310F4A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1A000F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23814B58" w14:textId="22EC08C1" w:rsidR="00310F4A" w:rsidRPr="00275A58" w:rsidRDefault="00267A33" w:rsidP="005C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4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3234273E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5D238D0" w14:textId="756A7BC6" w:rsidR="00310F4A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213</w:t>
            </w:r>
          </w:p>
        </w:tc>
        <w:tc>
          <w:tcPr>
            <w:tcW w:w="270" w:type="dxa"/>
          </w:tcPr>
          <w:p w14:paraId="3CDA3B62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1B2504CE" w14:textId="7B0650E4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4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343</w:t>
            </w:r>
          </w:p>
        </w:tc>
        <w:tc>
          <w:tcPr>
            <w:tcW w:w="270" w:type="dxa"/>
            <w:gridSpan w:val="2"/>
          </w:tcPr>
          <w:p w14:paraId="76362362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5F84A8F" w14:textId="4564B135" w:rsidR="00310F4A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2,062</w:t>
            </w:r>
          </w:p>
        </w:tc>
        <w:tc>
          <w:tcPr>
            <w:tcW w:w="270" w:type="dxa"/>
          </w:tcPr>
          <w:p w14:paraId="71510F69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4DC92994" w14:textId="40FC7A5C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34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1,537</w:t>
            </w:r>
          </w:p>
        </w:tc>
      </w:tr>
      <w:tr w:rsidR="00310F4A" w:rsidRPr="00275A58" w14:paraId="77AD171B" w14:textId="77777777" w:rsidTr="00D440AB">
        <w:tc>
          <w:tcPr>
            <w:tcW w:w="4227" w:type="dxa"/>
            <w:shd w:val="clear" w:color="auto" w:fill="auto"/>
          </w:tcPr>
          <w:p w14:paraId="55FE54E9" w14:textId="77777777" w:rsidR="00310F4A" w:rsidRPr="00275A58" w:rsidRDefault="00310F4A" w:rsidP="00873AD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170" w:type="dxa"/>
            <w:vAlign w:val="bottom"/>
          </w:tcPr>
          <w:p w14:paraId="190C6482" w14:textId="3475338B" w:rsidR="00310F4A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70" w:type="dxa"/>
          </w:tcPr>
          <w:p w14:paraId="0B789E5B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2D5FB558" w14:textId="5DFF900F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270" w:type="dxa"/>
            <w:gridSpan w:val="2"/>
          </w:tcPr>
          <w:p w14:paraId="4BBCB1DB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0003F0" w14:textId="5DC48C89" w:rsidR="00310F4A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A3DED0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61A7961F" w14:textId="4C37383C" w:rsidR="00310F4A" w:rsidRPr="00275A58" w:rsidRDefault="00267A33" w:rsidP="005C4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4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753704D1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C0B2CC" w14:textId="111B4927" w:rsidR="00310F4A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98131A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E21A1DD" w14:textId="6C9D3364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4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2B4B77D3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4099A5" w14:textId="6714FE10" w:rsidR="00310F4A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270" w:type="dxa"/>
          </w:tcPr>
          <w:p w14:paraId="0E530711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</w:tcPr>
          <w:p w14:paraId="2242CC87" w14:textId="5AB11819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34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67</w:t>
            </w:r>
          </w:p>
        </w:tc>
      </w:tr>
      <w:tr w:rsidR="00310F4A" w:rsidRPr="00275A58" w14:paraId="4135EA16" w14:textId="77777777" w:rsidTr="00D440AB">
        <w:tc>
          <w:tcPr>
            <w:tcW w:w="4227" w:type="dxa"/>
            <w:shd w:val="clear" w:color="auto" w:fill="auto"/>
          </w:tcPr>
          <w:p w14:paraId="465C4C43" w14:textId="77777777" w:rsidR="00310F4A" w:rsidRPr="00275A58" w:rsidRDefault="00310F4A" w:rsidP="00873AD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E67E14" w14:textId="7FAF1545" w:rsidR="00310F4A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</w:t>
            </w:r>
          </w:p>
        </w:tc>
        <w:tc>
          <w:tcPr>
            <w:tcW w:w="270" w:type="dxa"/>
          </w:tcPr>
          <w:p w14:paraId="6E7FBA00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vAlign w:val="bottom"/>
          </w:tcPr>
          <w:p w14:paraId="350F920E" w14:textId="1B8C47AA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819</w:t>
            </w:r>
          </w:p>
        </w:tc>
        <w:tc>
          <w:tcPr>
            <w:tcW w:w="270" w:type="dxa"/>
            <w:gridSpan w:val="2"/>
          </w:tcPr>
          <w:p w14:paraId="3162E6E6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40C7CB" w14:textId="5D11DA00" w:rsidR="00310F4A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517C3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623D8019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C68389D" w14:textId="4123803C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</w:tcPr>
          <w:p w14:paraId="7550D0B3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86351FF" w14:textId="5ED21823" w:rsidR="00310F4A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54D7DED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18E4C238" w14:textId="7E85AD0D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4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</w:tcPr>
          <w:p w14:paraId="1AFB9F02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20FE033" w14:textId="31DA99CE" w:rsidR="00310F4A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  <w:r w:rsidR="00517C3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7618E183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33904864" w14:textId="4201459D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34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825</w:t>
            </w:r>
          </w:p>
        </w:tc>
      </w:tr>
      <w:tr w:rsidR="00310F4A" w:rsidRPr="00275A58" w14:paraId="0728DB91" w14:textId="77777777" w:rsidTr="00D440AB">
        <w:tc>
          <w:tcPr>
            <w:tcW w:w="4227" w:type="dxa"/>
            <w:shd w:val="clear" w:color="auto" w:fill="auto"/>
          </w:tcPr>
          <w:p w14:paraId="4C622BF4" w14:textId="77777777" w:rsidR="00310F4A" w:rsidRPr="00275A58" w:rsidRDefault="00310F4A" w:rsidP="00873ADA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 w:rsidRPr="00275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D00EF" w14:textId="5EF1550B" w:rsidR="00310F4A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2,656</w:t>
            </w:r>
          </w:p>
        </w:tc>
        <w:tc>
          <w:tcPr>
            <w:tcW w:w="270" w:type="dxa"/>
          </w:tcPr>
          <w:p w14:paraId="5859D419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AA5EB" w14:textId="5024E575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 w:right="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</w:rPr>
              <w:t>2,786</w:t>
            </w:r>
          </w:p>
        </w:tc>
        <w:tc>
          <w:tcPr>
            <w:tcW w:w="270" w:type="dxa"/>
            <w:gridSpan w:val="2"/>
          </w:tcPr>
          <w:p w14:paraId="442BCBE3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39A10C" w14:textId="2D8C1598" w:rsidR="00310F4A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7,864</w:t>
            </w:r>
          </w:p>
        </w:tc>
        <w:tc>
          <w:tcPr>
            <w:tcW w:w="270" w:type="dxa"/>
          </w:tcPr>
          <w:p w14:paraId="40E4448B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2653A7" w14:textId="08ABCD6B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 w:right="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</w:rPr>
              <w:t>8,205</w:t>
            </w:r>
          </w:p>
        </w:tc>
        <w:tc>
          <w:tcPr>
            <w:tcW w:w="270" w:type="dxa"/>
            <w:gridSpan w:val="2"/>
          </w:tcPr>
          <w:p w14:paraId="2963E843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22DD3" w14:textId="0B16CB1A" w:rsidR="00310F4A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615</w:t>
            </w:r>
          </w:p>
        </w:tc>
        <w:tc>
          <w:tcPr>
            <w:tcW w:w="270" w:type="dxa"/>
          </w:tcPr>
          <w:p w14:paraId="3234EF8A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D64C96" w14:textId="3F1BD8BE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4" w:right="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</w:rPr>
              <w:t>780</w:t>
            </w:r>
          </w:p>
        </w:tc>
        <w:tc>
          <w:tcPr>
            <w:tcW w:w="270" w:type="dxa"/>
            <w:gridSpan w:val="2"/>
          </w:tcPr>
          <w:p w14:paraId="3F44ECF6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3645F" w14:textId="75E68D5D" w:rsidR="00310F4A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11,135</w:t>
            </w:r>
          </w:p>
        </w:tc>
        <w:tc>
          <w:tcPr>
            <w:tcW w:w="270" w:type="dxa"/>
          </w:tcPr>
          <w:p w14:paraId="7E6E6387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D3C22" w14:textId="1C6A267B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34" w:right="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</w:rPr>
              <w:t>11,771</w:t>
            </w:r>
          </w:p>
        </w:tc>
      </w:tr>
      <w:tr w:rsidR="00310F4A" w:rsidRPr="00275A58" w14:paraId="02F68E64" w14:textId="77777777" w:rsidTr="00D440AB">
        <w:trPr>
          <w:trHeight w:val="34"/>
        </w:trPr>
        <w:tc>
          <w:tcPr>
            <w:tcW w:w="4227" w:type="dxa"/>
            <w:shd w:val="clear" w:color="auto" w:fill="auto"/>
          </w:tcPr>
          <w:p w14:paraId="457BFCDA" w14:textId="77777777" w:rsidR="00310F4A" w:rsidRPr="00275A58" w:rsidRDefault="00310F4A" w:rsidP="00873AD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40A0135B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81373EE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7D53648C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3454F11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4F6EA90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F91504F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4C2C7CE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F781343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C87BA9E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E0F31F6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7FCA029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198E6B1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1D6C4B4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7451446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00276912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0F4A" w:rsidRPr="00275A58" w14:paraId="0BED86D2" w14:textId="77777777" w:rsidTr="00D440AB">
        <w:tc>
          <w:tcPr>
            <w:tcW w:w="4227" w:type="dxa"/>
            <w:shd w:val="clear" w:color="auto" w:fill="auto"/>
          </w:tcPr>
          <w:p w14:paraId="47C1444E" w14:textId="77777777" w:rsidR="00310F4A" w:rsidRPr="00275A58" w:rsidRDefault="00310F4A" w:rsidP="00873AD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665278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5C769FF5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2" w:type="dxa"/>
            <w:gridSpan w:val="2"/>
            <w:shd w:val="clear" w:color="auto" w:fill="auto"/>
            <w:vAlign w:val="bottom"/>
          </w:tcPr>
          <w:p w14:paraId="4DE35617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56A9343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4A04231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31804E8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B80E71D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B2F0B2B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6CC3CFA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44BF9D2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1BBAD33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7F07B67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FBB249D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978812A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0EFFF1D7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0F4A" w:rsidRPr="00275A58" w14:paraId="0687F700" w14:textId="77777777" w:rsidTr="00D440AB">
        <w:tc>
          <w:tcPr>
            <w:tcW w:w="4227" w:type="dxa"/>
            <w:shd w:val="clear" w:color="auto" w:fill="auto"/>
            <w:vAlign w:val="bottom"/>
          </w:tcPr>
          <w:p w14:paraId="3259E53B" w14:textId="77777777" w:rsidR="00310F4A" w:rsidRPr="00275A58" w:rsidRDefault="00310F4A" w:rsidP="00873ADA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BD217" w14:textId="1873749C" w:rsidR="00310F4A" w:rsidRPr="008C37BD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C37BD">
              <w:rPr>
                <w:rFonts w:ascii="Angsana New" w:hAnsi="Angsana New"/>
                <w:sz w:val="26"/>
                <w:szCs w:val="26"/>
              </w:rPr>
              <w:t>2,656</w:t>
            </w:r>
          </w:p>
        </w:tc>
        <w:tc>
          <w:tcPr>
            <w:tcW w:w="270" w:type="dxa"/>
            <w:shd w:val="clear" w:color="auto" w:fill="auto"/>
          </w:tcPr>
          <w:p w14:paraId="69778509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78B74" w14:textId="7B3739F8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2,786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EDAB2B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CC7C26" w14:textId="75747DFC" w:rsidR="00310F4A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7,864</w:t>
            </w:r>
          </w:p>
        </w:tc>
        <w:tc>
          <w:tcPr>
            <w:tcW w:w="270" w:type="dxa"/>
            <w:shd w:val="clear" w:color="auto" w:fill="auto"/>
          </w:tcPr>
          <w:p w14:paraId="79C36404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E0DFB8" w14:textId="51E2FB2A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8,205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8F386C2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5B669" w14:textId="7B63747A" w:rsidR="00310F4A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615</w:t>
            </w:r>
          </w:p>
        </w:tc>
        <w:tc>
          <w:tcPr>
            <w:tcW w:w="270" w:type="dxa"/>
            <w:shd w:val="clear" w:color="auto" w:fill="auto"/>
          </w:tcPr>
          <w:p w14:paraId="61B3D699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CA078" w14:textId="5F4F6AD8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4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780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FE50338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95D33" w14:textId="4DF7896B" w:rsidR="00310F4A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11,135</w:t>
            </w:r>
          </w:p>
        </w:tc>
        <w:tc>
          <w:tcPr>
            <w:tcW w:w="270" w:type="dxa"/>
            <w:shd w:val="clear" w:color="auto" w:fill="auto"/>
          </w:tcPr>
          <w:p w14:paraId="4539500F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C123D2" w14:textId="1C0DA3FB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34" w:right="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75A58">
              <w:rPr>
                <w:rFonts w:ascii="Angsana New" w:hAnsi="Angsana New"/>
                <w:sz w:val="26"/>
                <w:szCs w:val="26"/>
              </w:rPr>
              <w:t>11,771</w:t>
            </w:r>
          </w:p>
        </w:tc>
      </w:tr>
      <w:tr w:rsidR="00310F4A" w:rsidRPr="00275A58" w14:paraId="7C48E111" w14:textId="77777777" w:rsidTr="00D440AB">
        <w:tc>
          <w:tcPr>
            <w:tcW w:w="4227" w:type="dxa"/>
            <w:shd w:val="clear" w:color="auto" w:fill="auto"/>
          </w:tcPr>
          <w:p w14:paraId="291B67F5" w14:textId="77777777" w:rsidR="00310F4A" w:rsidRPr="00275A58" w:rsidRDefault="00310F4A" w:rsidP="00873ADA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 w:rsidRPr="00275A5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FFB3F" w14:textId="5B9DD23F" w:rsidR="00310F4A" w:rsidRPr="008C37BD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37BD">
              <w:rPr>
                <w:rFonts w:ascii="Angsana New" w:hAnsi="Angsana New"/>
                <w:b/>
                <w:bCs/>
                <w:sz w:val="26"/>
                <w:szCs w:val="26"/>
              </w:rPr>
              <w:t>2,656</w:t>
            </w:r>
          </w:p>
        </w:tc>
        <w:tc>
          <w:tcPr>
            <w:tcW w:w="270" w:type="dxa"/>
          </w:tcPr>
          <w:p w14:paraId="3206602D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47258" w14:textId="7571E138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 w:right="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</w:rPr>
              <w:t>2,786</w:t>
            </w:r>
          </w:p>
        </w:tc>
        <w:tc>
          <w:tcPr>
            <w:tcW w:w="270" w:type="dxa"/>
            <w:gridSpan w:val="2"/>
          </w:tcPr>
          <w:p w14:paraId="74C36532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0E1718" w14:textId="0CF9BAB6" w:rsidR="00310F4A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7,864</w:t>
            </w:r>
          </w:p>
        </w:tc>
        <w:tc>
          <w:tcPr>
            <w:tcW w:w="270" w:type="dxa"/>
          </w:tcPr>
          <w:p w14:paraId="4298A4CC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F6FEF9" w14:textId="6EE05408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 w:right="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</w:rPr>
              <w:t>8,205</w:t>
            </w:r>
          </w:p>
        </w:tc>
        <w:tc>
          <w:tcPr>
            <w:tcW w:w="270" w:type="dxa"/>
            <w:gridSpan w:val="2"/>
          </w:tcPr>
          <w:p w14:paraId="42A080A1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3892A" w14:textId="3DD2B79A" w:rsidR="00310F4A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615</w:t>
            </w:r>
          </w:p>
        </w:tc>
        <w:tc>
          <w:tcPr>
            <w:tcW w:w="270" w:type="dxa"/>
          </w:tcPr>
          <w:p w14:paraId="4561E095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1832D" w14:textId="3DE81512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34" w:right="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</w:rPr>
              <w:t>780</w:t>
            </w:r>
          </w:p>
        </w:tc>
        <w:tc>
          <w:tcPr>
            <w:tcW w:w="270" w:type="dxa"/>
            <w:gridSpan w:val="2"/>
          </w:tcPr>
          <w:p w14:paraId="0A424764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98C57" w14:textId="0448A8C1" w:rsidR="00310F4A" w:rsidRPr="00275A58" w:rsidRDefault="008C37BD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11,135</w:t>
            </w:r>
          </w:p>
        </w:tc>
        <w:tc>
          <w:tcPr>
            <w:tcW w:w="270" w:type="dxa"/>
          </w:tcPr>
          <w:p w14:paraId="0849A440" w14:textId="77777777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ED909" w14:textId="2E2D3875" w:rsidR="00310F4A" w:rsidRPr="00275A58" w:rsidRDefault="00310F4A" w:rsidP="007E2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34" w:right="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75A58">
              <w:rPr>
                <w:rFonts w:ascii="Angsana New" w:hAnsi="Angsana New"/>
                <w:b/>
                <w:bCs/>
                <w:sz w:val="26"/>
                <w:szCs w:val="26"/>
              </w:rPr>
              <w:t>11,771</w:t>
            </w:r>
          </w:p>
        </w:tc>
      </w:tr>
      <w:tr w:rsidR="00310F4A" w:rsidRPr="00275A58" w14:paraId="420352D3" w14:textId="77777777" w:rsidTr="00D440AB">
        <w:trPr>
          <w:trHeight w:val="34"/>
        </w:trPr>
        <w:tc>
          <w:tcPr>
            <w:tcW w:w="4227" w:type="dxa"/>
            <w:shd w:val="clear" w:color="auto" w:fill="auto"/>
          </w:tcPr>
          <w:p w14:paraId="12EF4F3A" w14:textId="77777777" w:rsidR="00310F4A" w:rsidRPr="00275A58" w:rsidRDefault="00310F4A" w:rsidP="00873ADA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1BF15E7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AB7EA61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1CA74C35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92343E0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8EFD22D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35ECE1B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715BFC5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86AB9DE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1693033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B6AD0FE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BE09084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114F589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C1C83F3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CFEF2CB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0BB536C8" w14:textId="77777777" w:rsidR="00310F4A" w:rsidRPr="00275A58" w:rsidRDefault="00310F4A" w:rsidP="00873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34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662C7B39" w14:textId="5380399C" w:rsidR="00D56772" w:rsidRPr="00275A58" w:rsidRDefault="00D56772">
      <w:pPr>
        <w:rPr>
          <w:sz w:val="26"/>
          <w:szCs w:val="26"/>
        </w:rPr>
      </w:pPr>
    </w:p>
    <w:p w14:paraId="792EF1D5" w14:textId="19006241" w:rsidR="00D56772" w:rsidRDefault="00D56772"/>
    <w:p w14:paraId="3EC6246A" w14:textId="526FD750" w:rsidR="00D56772" w:rsidRDefault="00D56772"/>
    <w:p w14:paraId="27A40BFA" w14:textId="5B6C4F95" w:rsidR="00D56772" w:rsidRDefault="00D56772"/>
    <w:p w14:paraId="6535F832" w14:textId="627F73AC" w:rsidR="00D56772" w:rsidRDefault="00D56772"/>
    <w:p w14:paraId="22BCF52A" w14:textId="77777777" w:rsidR="00E411CF" w:rsidRPr="00B90B79" w:rsidRDefault="00E411CF" w:rsidP="00B90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065"/>
        </w:tabs>
        <w:rPr>
          <w:rFonts w:ascii="Angsana New" w:hAnsi="Angsana New"/>
          <w:sz w:val="8"/>
          <w:szCs w:val="8"/>
          <w:cs/>
        </w:rPr>
        <w:sectPr w:rsidR="00E411CF" w:rsidRPr="00B90B79" w:rsidSect="00873ADA">
          <w:pgSz w:w="16834" w:h="11909" w:orient="landscape" w:code="9"/>
          <w:pgMar w:top="1152" w:right="691" w:bottom="1152" w:left="1260" w:header="720" w:footer="615" w:gutter="0"/>
          <w:cols w:space="720"/>
          <w:docGrid w:linePitch="245"/>
        </w:sectPr>
      </w:pPr>
    </w:p>
    <w:tbl>
      <w:tblPr>
        <w:tblpPr w:leftFromText="180" w:rightFromText="180" w:vertAnchor="text" w:tblpX="216" w:tblpY="1"/>
        <w:tblOverlap w:val="never"/>
        <w:tblW w:w="9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9"/>
        <w:gridCol w:w="1612"/>
        <w:gridCol w:w="352"/>
        <w:gridCol w:w="1664"/>
      </w:tblGrid>
      <w:tr w:rsidR="00DF69D3" w:rsidRPr="004279CD" w14:paraId="142C237C" w14:textId="77777777" w:rsidTr="00D440AB">
        <w:trPr>
          <w:trHeight w:val="397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4615FFBC" w14:textId="77777777" w:rsidR="00DF69D3" w:rsidRPr="004F3E54" w:rsidRDefault="00DF69D3" w:rsidP="00D440A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4F3E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</w:t>
            </w:r>
            <w:r w:rsidRPr="004F3E5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สินทรัพย์หรือหนี้สิน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ของ</w:t>
            </w:r>
            <w:r w:rsidRPr="004F3E5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36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00A0F8" w14:textId="77777777" w:rsidR="00DF69D3" w:rsidRPr="00A72A70" w:rsidRDefault="00DF69D3" w:rsidP="00D440AB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DF69D3" w:rsidRPr="004279CD" w14:paraId="754FC620" w14:textId="77777777" w:rsidTr="00D440AB">
        <w:trPr>
          <w:trHeight w:val="397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7C5A1A45" w14:textId="77777777" w:rsidR="00DF69D3" w:rsidRPr="004F3E54" w:rsidRDefault="00DF69D3" w:rsidP="00D440A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AEBB2F" w14:textId="77777777" w:rsidR="00DF69D3" w:rsidRPr="00A72A70" w:rsidRDefault="00DF69D3" w:rsidP="00D440AB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DF69D3" w:rsidRPr="004279CD" w14:paraId="4155499A" w14:textId="77777777" w:rsidTr="00D440AB">
        <w:trPr>
          <w:trHeight w:val="388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1070A17B" w14:textId="77777777" w:rsidR="00DF69D3" w:rsidRPr="004F3E54" w:rsidRDefault="00DF69D3" w:rsidP="00D440A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EF95DE" w14:textId="77777777" w:rsidR="00DF69D3" w:rsidRPr="00A72A70" w:rsidRDefault="00DF69D3" w:rsidP="00D440AB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</w:pPr>
            <w:r w:rsidRPr="000A7AAC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F69D3" w:rsidRPr="004279CD" w14:paraId="05CAD01A" w14:textId="77777777" w:rsidTr="00D440AB">
        <w:trPr>
          <w:trHeight w:val="388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7FF57E9F" w14:textId="77777777" w:rsidR="00DF69D3" w:rsidRPr="004279CD" w:rsidRDefault="00DF69D3" w:rsidP="00D440A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08078643" w14:textId="5FDA3E7A" w:rsidR="00DF69D3" w:rsidRPr="00D81A00" w:rsidRDefault="00310F4A" w:rsidP="00D44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3B66C6B" w14:textId="77777777" w:rsidR="00DF69D3" w:rsidRPr="00D81A00" w:rsidRDefault="00DF69D3" w:rsidP="00D44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286A0191" w14:textId="77777777" w:rsidR="00DF69D3" w:rsidRPr="00D81A00" w:rsidRDefault="00DF69D3" w:rsidP="00D44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DF69D3" w:rsidRPr="004279CD" w14:paraId="4D29EBF0" w14:textId="77777777" w:rsidTr="00D440AB">
        <w:trPr>
          <w:trHeight w:val="378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509E204E" w14:textId="77777777" w:rsidR="00DF69D3" w:rsidRPr="004279CD" w:rsidRDefault="00DF69D3" w:rsidP="00D440A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4A2647" w14:textId="77777777" w:rsidR="00DF69D3" w:rsidRPr="004279CD" w:rsidRDefault="00DF69D3" w:rsidP="00D440A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79CD"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0AB58C0" w14:textId="77777777" w:rsidR="00DF69D3" w:rsidRPr="004279CD" w:rsidRDefault="00DF69D3" w:rsidP="00D440A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7860E4" w14:textId="77777777" w:rsidR="00DF69D3" w:rsidRPr="004279CD" w:rsidRDefault="00DF69D3" w:rsidP="00D440A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DF69D3" w:rsidRPr="004279CD" w14:paraId="3794F7E1" w14:textId="77777777" w:rsidTr="00D440AB">
        <w:trPr>
          <w:trHeight w:val="378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5C4D24B6" w14:textId="77777777" w:rsidR="00DF69D3" w:rsidRPr="004279CD" w:rsidRDefault="00DF69D3" w:rsidP="00D440A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8641BF" w14:textId="77777777" w:rsidR="00DF69D3" w:rsidRDefault="00DF69D3" w:rsidP="00D440A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F69D3" w:rsidRPr="004279CD" w14:paraId="1A584798" w14:textId="77777777" w:rsidTr="00D440AB">
        <w:trPr>
          <w:trHeight w:val="388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6551E" w14:textId="77777777" w:rsidR="00DF69D3" w:rsidRPr="004279CD" w:rsidRDefault="00DF69D3" w:rsidP="00D440A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79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4D2C4CB2" w14:textId="77777777" w:rsidR="00DF69D3" w:rsidRPr="004279CD" w:rsidRDefault="00DF69D3" w:rsidP="00D440A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787189D" w14:textId="77777777" w:rsidR="00DF69D3" w:rsidRPr="004279CD" w:rsidRDefault="00DF69D3" w:rsidP="00D440A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54C8119B" w14:textId="77777777" w:rsidR="00DF69D3" w:rsidRPr="004279CD" w:rsidRDefault="00DF69D3" w:rsidP="00D440A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69D3" w:rsidRPr="004279CD" w14:paraId="5116A723" w14:textId="77777777" w:rsidTr="00D440AB">
        <w:trPr>
          <w:trHeight w:val="388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BF555B" w14:textId="77777777" w:rsidR="00DF69D3" w:rsidRPr="004279CD" w:rsidRDefault="00DF69D3" w:rsidP="00D440A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4279CD">
              <w:rPr>
                <w:rFonts w:ascii="Angsana New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123A544F" w14:textId="6928D581" w:rsidR="00DF69D3" w:rsidRPr="00BE725F" w:rsidRDefault="008C37BD" w:rsidP="00D440A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6,188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2C122C7" w14:textId="77777777" w:rsidR="00DF69D3" w:rsidRPr="00B60E81" w:rsidRDefault="00DF69D3" w:rsidP="00D440A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26602275" w14:textId="77777777" w:rsidR="00DF69D3" w:rsidRPr="00DF7780" w:rsidRDefault="00DF69D3" w:rsidP="00D440A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6B83">
              <w:rPr>
                <w:rFonts w:ascii="Angsana New" w:hAnsi="Angsana New"/>
                <w:sz w:val="30"/>
                <w:szCs w:val="30"/>
                <w:lang w:val="en-US" w:bidi="th-TH"/>
              </w:rPr>
              <w:t>4,984</w:t>
            </w:r>
          </w:p>
        </w:tc>
      </w:tr>
      <w:tr w:rsidR="00DF69D3" w:rsidRPr="004279CD" w14:paraId="5109CFBB" w14:textId="77777777" w:rsidTr="00D440AB">
        <w:trPr>
          <w:trHeight w:val="378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16D23D" w14:textId="77777777" w:rsidR="00DF69D3" w:rsidRPr="004279CD" w:rsidRDefault="00DF69D3" w:rsidP="00D440A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4279CD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C56EA" w14:textId="0A33DC4B" w:rsidR="00DF69D3" w:rsidRPr="00BE725F" w:rsidRDefault="008C37BD" w:rsidP="00D440A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3,031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5EF0015" w14:textId="77777777" w:rsidR="00DF69D3" w:rsidRPr="00B60E81" w:rsidRDefault="00DF69D3" w:rsidP="00D440AB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E324DC" w14:textId="77777777" w:rsidR="00DF69D3" w:rsidRPr="00DF7780" w:rsidRDefault="00DF69D3" w:rsidP="00D440A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6B83">
              <w:rPr>
                <w:rFonts w:ascii="Angsana New" w:hAnsi="Angsana New"/>
                <w:sz w:val="30"/>
                <w:szCs w:val="30"/>
                <w:lang w:val="en-US" w:bidi="th-TH"/>
              </w:rPr>
              <w:t>3,611</w:t>
            </w:r>
          </w:p>
        </w:tc>
      </w:tr>
      <w:tr w:rsidR="00DF69D3" w:rsidRPr="004279CD" w14:paraId="3211D441" w14:textId="77777777" w:rsidTr="00D440AB">
        <w:trPr>
          <w:trHeight w:val="397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73218A" w14:textId="77777777" w:rsidR="00DF69D3" w:rsidRPr="004279CD" w:rsidRDefault="00DF69D3" w:rsidP="00D440A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79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DA4E1F" w14:textId="4E43303A" w:rsidR="00DF69D3" w:rsidRPr="00BE725F" w:rsidRDefault="008C37BD" w:rsidP="00D440A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9,219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F3F4CB" w14:textId="77777777" w:rsidR="00DF69D3" w:rsidRPr="00B60E81" w:rsidRDefault="00DF69D3" w:rsidP="00D440A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030CE1" w14:textId="77777777" w:rsidR="00DF69D3" w:rsidRPr="007D088A" w:rsidRDefault="00DF69D3" w:rsidP="00D440A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6B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8,595</w:t>
            </w:r>
          </w:p>
        </w:tc>
      </w:tr>
      <w:tr w:rsidR="00DF69D3" w:rsidRPr="004279CD" w14:paraId="484A8A68" w14:textId="77777777" w:rsidTr="00D440AB">
        <w:trPr>
          <w:trHeight w:val="388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71088426" w14:textId="77777777" w:rsidR="00DF69D3" w:rsidRPr="004279CD" w:rsidRDefault="00DF69D3" w:rsidP="00D440A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EC28B08" w14:textId="77777777" w:rsidR="00DF69D3" w:rsidRPr="009901DB" w:rsidRDefault="00DF69D3" w:rsidP="00D44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85C9B08" w14:textId="77777777" w:rsidR="00DF69D3" w:rsidRPr="00B60E81" w:rsidRDefault="00DF69D3" w:rsidP="00D440A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6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3B455C0" w14:textId="77777777" w:rsidR="00DF69D3" w:rsidRPr="003A3F53" w:rsidRDefault="00DF69D3" w:rsidP="00D44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left" w:pos="882"/>
                <w:tab w:val="decimal" w:pos="1260"/>
                <w:tab w:val="decimal" w:pos="1343"/>
              </w:tabs>
              <w:ind w:left="-60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DF69D3" w:rsidRPr="004279CD" w14:paraId="4ABD0169" w14:textId="77777777" w:rsidTr="00D440AB">
        <w:trPr>
          <w:trHeight w:val="397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6EAC8195" w14:textId="77777777" w:rsidR="00DF69D3" w:rsidRPr="004279CD" w:rsidRDefault="00DF69D3" w:rsidP="00D440A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42E1B" w14:textId="77777777" w:rsidR="00DF69D3" w:rsidRPr="009901DB" w:rsidRDefault="00DF69D3" w:rsidP="00D44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499C11D" w14:textId="77777777" w:rsidR="00DF69D3" w:rsidRPr="00B60E81" w:rsidRDefault="00DF69D3" w:rsidP="00D440A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24064" w14:textId="77777777" w:rsidR="00DF69D3" w:rsidRPr="003A3F53" w:rsidRDefault="00DF69D3" w:rsidP="00D44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  <w:tab w:val="left" w:pos="882"/>
                <w:tab w:val="decimal" w:pos="1260"/>
                <w:tab w:val="decimal" w:pos="1343"/>
              </w:tabs>
              <w:ind w:left="-60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DF69D3" w:rsidRPr="004279CD" w14:paraId="1044A9BB" w14:textId="77777777" w:rsidTr="00D440AB">
        <w:trPr>
          <w:trHeight w:val="388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4FEC051E" w14:textId="77777777" w:rsidR="00DF69D3" w:rsidRPr="004279CD" w:rsidRDefault="00DF69D3" w:rsidP="00D440A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รวมหนี้สิน</w:t>
            </w:r>
            <w:r w:rsidRPr="004279CD">
              <w:rPr>
                <w:rFonts w:ascii="Angsana New" w:hAnsi="Angsana New"/>
                <w:sz w:val="30"/>
                <w:szCs w:val="30"/>
                <w:cs/>
              </w:rPr>
              <w:t>ของส่วนงานที่รายงาน</w:t>
            </w:r>
          </w:p>
        </w:tc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</w:tcPr>
          <w:p w14:paraId="2C8D1FEC" w14:textId="538D79BB" w:rsidR="00DF69D3" w:rsidRPr="00BE725F" w:rsidRDefault="008C37BD" w:rsidP="00D440A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2,201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D0E7A46" w14:textId="77777777" w:rsidR="00DF69D3" w:rsidRPr="00B60E81" w:rsidRDefault="00DF69D3" w:rsidP="00D440A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6F75AB97" w14:textId="77777777" w:rsidR="00DF69D3" w:rsidRPr="00DF7780" w:rsidRDefault="00DF69D3" w:rsidP="00D440A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6B83">
              <w:rPr>
                <w:rFonts w:ascii="Angsana New" w:hAnsi="Angsana New"/>
                <w:sz w:val="30"/>
                <w:szCs w:val="30"/>
                <w:lang w:val="en-US" w:bidi="th-TH"/>
              </w:rPr>
              <w:t>1,723</w:t>
            </w:r>
          </w:p>
        </w:tc>
      </w:tr>
      <w:tr w:rsidR="00DF69D3" w:rsidRPr="004279CD" w14:paraId="02D5BC4C" w14:textId="77777777" w:rsidTr="00D440AB">
        <w:trPr>
          <w:trHeight w:val="397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353037BC" w14:textId="77777777" w:rsidR="00DF69D3" w:rsidRPr="004279CD" w:rsidRDefault="00DF69D3" w:rsidP="00D440A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4279CD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7081B" w14:textId="01AB6D50" w:rsidR="00DF69D3" w:rsidRPr="00BE725F" w:rsidRDefault="008C37BD" w:rsidP="00D440A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897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55EC15B" w14:textId="77777777" w:rsidR="00DF69D3" w:rsidRPr="00B60E81" w:rsidRDefault="00DF69D3" w:rsidP="00D440A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2CC02F" w14:textId="77777777" w:rsidR="00DF69D3" w:rsidRPr="00DF7780" w:rsidRDefault="00DF69D3" w:rsidP="00D440A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96B83">
              <w:rPr>
                <w:rFonts w:ascii="Angsana New" w:hAnsi="Angsana New"/>
                <w:sz w:val="30"/>
                <w:szCs w:val="30"/>
                <w:lang w:val="en-US" w:bidi="th-TH"/>
              </w:rPr>
              <w:t>900</w:t>
            </w:r>
          </w:p>
        </w:tc>
      </w:tr>
      <w:tr w:rsidR="00DF69D3" w:rsidRPr="004279CD" w14:paraId="5E6000E1" w14:textId="77777777" w:rsidTr="00D440AB">
        <w:trPr>
          <w:trHeight w:val="397"/>
        </w:trPr>
        <w:tc>
          <w:tcPr>
            <w:tcW w:w="5599" w:type="dxa"/>
            <w:tcBorders>
              <w:top w:val="nil"/>
              <w:left w:val="nil"/>
              <w:bottom w:val="nil"/>
              <w:right w:val="nil"/>
            </w:tcBorders>
          </w:tcPr>
          <w:p w14:paraId="5CA54E54" w14:textId="77777777" w:rsidR="00DF69D3" w:rsidRPr="004279CD" w:rsidRDefault="00DF69D3" w:rsidP="00D440A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4279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BAD87D" w14:textId="4578E7C0" w:rsidR="00DF69D3" w:rsidRPr="00BE725F" w:rsidRDefault="008C37BD" w:rsidP="00D440A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16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3,098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7101A70" w14:textId="77777777" w:rsidR="00DF69D3" w:rsidRPr="00B60E81" w:rsidRDefault="00DF69D3" w:rsidP="00D440AB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D30B28" w14:textId="77777777" w:rsidR="00DF69D3" w:rsidRPr="007D088A" w:rsidRDefault="00DF69D3" w:rsidP="00D440AB">
            <w:pPr>
              <w:pStyle w:val="acctfourfigures"/>
              <w:tabs>
                <w:tab w:val="clear" w:pos="765"/>
                <w:tab w:val="decimal" w:pos="1260"/>
              </w:tabs>
              <w:spacing w:line="240" w:lineRule="auto"/>
              <w:ind w:right="-7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96B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2,623</w:t>
            </w:r>
          </w:p>
        </w:tc>
      </w:tr>
    </w:tbl>
    <w:p w14:paraId="240EA19D" w14:textId="77777777" w:rsidR="004D5B25" w:rsidRDefault="004D5B25" w:rsidP="00C64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p w14:paraId="605AD0C3" w14:textId="77777777" w:rsidR="00680EDF" w:rsidRDefault="00680EDF" w:rsidP="00D440A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234C7CC1" w14:textId="21049703" w:rsidR="00D440AB" w:rsidRDefault="00D440AB" w:rsidP="00D440AB">
      <w:pPr>
        <w:tabs>
          <w:tab w:val="clear" w:pos="454"/>
          <w:tab w:val="left" w:pos="360"/>
          <w:tab w:val="left" w:pos="540"/>
        </w:tabs>
        <w:ind w:left="360"/>
        <w:rPr>
          <w:rFonts w:ascii="Angsana New" w:hAnsi="Angsana New"/>
          <w:sz w:val="30"/>
          <w:szCs w:val="30"/>
        </w:rPr>
      </w:pPr>
    </w:p>
    <w:p w14:paraId="1AF8BEE3" w14:textId="48221A11" w:rsidR="00680EDF" w:rsidRDefault="00D440AB" w:rsidP="00D440AB">
      <w:pPr>
        <w:tabs>
          <w:tab w:val="clear" w:pos="227"/>
          <w:tab w:val="clear" w:pos="454"/>
          <w:tab w:val="left" w:pos="360"/>
          <w:tab w:val="left" w:pos="540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680EDF" w:rsidRPr="000A5454">
        <w:rPr>
          <w:rFonts w:ascii="Angsana New" w:hAnsi="Angsana New" w:hint="cs"/>
          <w:sz w:val="30"/>
          <w:szCs w:val="30"/>
          <w:cs/>
        </w:rPr>
        <w:t>รายละเอียดเงินปันผลในระหว่างปี</w:t>
      </w:r>
      <w:r w:rsidR="00680EDF" w:rsidRPr="000A5454">
        <w:rPr>
          <w:rFonts w:ascii="Angsana New" w:hAnsi="Angsana New"/>
          <w:sz w:val="30"/>
          <w:szCs w:val="30"/>
          <w:cs/>
        </w:rPr>
        <w:t xml:space="preserve"> </w:t>
      </w:r>
      <w:r w:rsidR="00680EDF" w:rsidRPr="000A5454">
        <w:rPr>
          <w:rFonts w:ascii="Angsana New" w:hAnsi="Angsana New"/>
          <w:sz w:val="30"/>
          <w:szCs w:val="30"/>
        </w:rPr>
        <w:t>256</w:t>
      </w:r>
      <w:r w:rsidR="00680EDF">
        <w:rPr>
          <w:rFonts w:ascii="Angsana New" w:hAnsi="Angsana New"/>
          <w:sz w:val="30"/>
          <w:szCs w:val="30"/>
        </w:rPr>
        <w:t>5</w:t>
      </w:r>
      <w:r w:rsidR="00680EDF" w:rsidRPr="000A5454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3BFBD7D" w14:textId="77777777" w:rsidR="00680EDF" w:rsidRDefault="00680EDF" w:rsidP="0068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09" w:type="dxa"/>
        <w:tblInd w:w="270" w:type="dxa"/>
        <w:tblLook w:val="04A0" w:firstRow="1" w:lastRow="0" w:firstColumn="1" w:lastColumn="0" w:noHBand="0" w:noVBand="1"/>
      </w:tblPr>
      <w:tblGrid>
        <w:gridCol w:w="2970"/>
        <w:gridCol w:w="1800"/>
        <w:gridCol w:w="1890"/>
        <w:gridCol w:w="1066"/>
        <w:gridCol w:w="231"/>
        <w:gridCol w:w="1152"/>
      </w:tblGrid>
      <w:tr w:rsidR="00680EDF" w:rsidRPr="0004138B" w:rsidDel="00D43E7A" w14:paraId="3D573B36" w14:textId="77777777" w:rsidTr="00D440AB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7DD558FF" w14:textId="77777777" w:rsidR="00680EDF" w:rsidRPr="0004138B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CC420C0" w14:textId="77777777" w:rsidR="00680EDF" w:rsidRPr="0004138B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138B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B29582B" w14:textId="77777777" w:rsidR="00680EDF" w:rsidRPr="0004138B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138B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4C282B2F" w14:textId="77777777" w:rsidR="00680EDF" w:rsidRPr="0004138B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138B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  <w:shd w:val="clear" w:color="auto" w:fill="auto"/>
          </w:tcPr>
          <w:p w14:paraId="3C0D8171" w14:textId="77777777" w:rsidR="00680EDF" w:rsidRPr="0004138B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2B9DF2" w14:textId="77777777" w:rsidR="00680EDF" w:rsidRPr="0004138B" w:rsidDel="00D43E7A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138B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80EDF" w:rsidRPr="0004138B" w14:paraId="1C43523F" w14:textId="77777777" w:rsidTr="00D440AB">
        <w:trPr>
          <w:tblHeader/>
        </w:trPr>
        <w:tc>
          <w:tcPr>
            <w:tcW w:w="2970" w:type="dxa"/>
            <w:shd w:val="clear" w:color="auto" w:fill="auto"/>
          </w:tcPr>
          <w:p w14:paraId="5687487A" w14:textId="77777777" w:rsidR="00680EDF" w:rsidRPr="0004138B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EF46390" w14:textId="77777777" w:rsidR="00680EDF" w:rsidRPr="0004138B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09C4CBA" w14:textId="77777777" w:rsidR="00680EDF" w:rsidRPr="0004138B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  <w:shd w:val="clear" w:color="auto" w:fill="auto"/>
          </w:tcPr>
          <w:p w14:paraId="27384500" w14:textId="77777777" w:rsidR="00680EDF" w:rsidRPr="0004138B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13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  <w:shd w:val="clear" w:color="auto" w:fill="auto"/>
          </w:tcPr>
          <w:p w14:paraId="34BBEB24" w14:textId="77777777" w:rsidR="00680EDF" w:rsidRPr="0004138B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8388B43" w14:textId="77777777" w:rsidR="00680EDF" w:rsidRPr="0004138B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13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80EDF" w:rsidRPr="0004138B" w14:paraId="283BD98F" w14:textId="77777777" w:rsidTr="00D440AB">
        <w:tc>
          <w:tcPr>
            <w:tcW w:w="2970" w:type="dxa"/>
            <w:shd w:val="clear" w:color="auto" w:fill="auto"/>
          </w:tcPr>
          <w:p w14:paraId="5DB70A9C" w14:textId="77777777" w:rsidR="00680EDF" w:rsidRPr="0004138B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138B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04138B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0" w:type="dxa"/>
            <w:shd w:val="clear" w:color="auto" w:fill="auto"/>
          </w:tcPr>
          <w:p w14:paraId="521EE6B3" w14:textId="77777777" w:rsidR="00680EDF" w:rsidRPr="0004138B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138B">
              <w:rPr>
                <w:rFonts w:ascii="Angsana New" w:hAnsi="Angsana New"/>
                <w:sz w:val="30"/>
                <w:szCs w:val="30"/>
              </w:rPr>
              <w:t xml:space="preserve">28 </w:t>
            </w:r>
            <w:r w:rsidRPr="0004138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04138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06854DAD" w14:textId="77777777" w:rsidR="00680EDF" w:rsidRPr="0004138B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138B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04138B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04138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066" w:type="dxa"/>
            <w:shd w:val="clear" w:color="auto" w:fill="auto"/>
          </w:tcPr>
          <w:p w14:paraId="4301A7DC" w14:textId="4CABF6CD" w:rsidR="00680EDF" w:rsidRPr="0004138B" w:rsidRDefault="00267A33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31" w:type="dxa"/>
            <w:shd w:val="clear" w:color="auto" w:fill="auto"/>
          </w:tcPr>
          <w:p w14:paraId="31917DBC" w14:textId="77777777" w:rsidR="00680EDF" w:rsidRPr="0004138B" w:rsidRDefault="00680EDF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59174D5" w14:textId="0FC9A14C" w:rsidR="00680EDF" w:rsidRPr="0004138B" w:rsidRDefault="000C0B79" w:rsidP="00497B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</w:t>
            </w:r>
          </w:p>
        </w:tc>
      </w:tr>
      <w:tr w:rsidR="004B4CAB" w:rsidRPr="0004138B" w14:paraId="70066A12" w14:textId="77777777" w:rsidTr="00D440AB">
        <w:tc>
          <w:tcPr>
            <w:tcW w:w="2970" w:type="dxa"/>
            <w:shd w:val="clear" w:color="auto" w:fill="auto"/>
          </w:tcPr>
          <w:p w14:paraId="1B16160C" w14:textId="77777777" w:rsidR="004B4CAB" w:rsidRPr="0004138B" w:rsidRDefault="004B4CAB" w:rsidP="004B4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04138B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04138B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39588EB2" w14:textId="77777777" w:rsidR="004B4CAB" w:rsidRPr="0004138B" w:rsidRDefault="004B4CAB" w:rsidP="004B4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  <w:r w:rsidRPr="0004138B">
              <w:rPr>
                <w:rFonts w:ascii="Angsana New" w:hAnsi="Angsana New"/>
                <w:sz w:val="30"/>
                <w:szCs w:val="30"/>
              </w:rPr>
              <w:t xml:space="preserve">28 </w:t>
            </w:r>
            <w:r w:rsidRPr="0004138B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04138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90" w:type="dxa"/>
            <w:shd w:val="clear" w:color="auto" w:fill="auto"/>
          </w:tcPr>
          <w:p w14:paraId="15670F52" w14:textId="77777777" w:rsidR="004B4CAB" w:rsidRPr="0004138B" w:rsidRDefault="004B4CAB" w:rsidP="004B4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/>
              </w:rPr>
            </w:pPr>
            <w:r w:rsidRPr="0004138B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04138B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04138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066" w:type="dxa"/>
            <w:shd w:val="clear" w:color="auto" w:fill="auto"/>
          </w:tcPr>
          <w:p w14:paraId="2DC3694C" w14:textId="258B2418" w:rsidR="004B4CAB" w:rsidRPr="0004138B" w:rsidRDefault="00267A33" w:rsidP="004B4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1" w:type="dxa"/>
            <w:shd w:val="clear" w:color="auto" w:fill="auto"/>
          </w:tcPr>
          <w:p w14:paraId="3CAB5E67" w14:textId="77777777" w:rsidR="004B4CAB" w:rsidRPr="0004138B" w:rsidRDefault="004B4CAB" w:rsidP="004B4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5516E70" w14:textId="16112E6E" w:rsidR="004B4CAB" w:rsidRPr="0004138B" w:rsidRDefault="000C0B79" w:rsidP="004B4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209</w:t>
            </w:r>
          </w:p>
        </w:tc>
      </w:tr>
    </w:tbl>
    <w:p w14:paraId="412014E6" w14:textId="77777777" w:rsidR="00680EDF" w:rsidRDefault="00680EDF" w:rsidP="0068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360"/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p w14:paraId="06CE85D0" w14:textId="77777777" w:rsidR="006C32A4" w:rsidRPr="006C32A4" w:rsidRDefault="00680EDF" w:rsidP="00310F4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3F3137" w:rsidRPr="009E5115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ข้อมูลงบกระแสเงินสดเปิดเผยเพิ่มเติม</w:t>
      </w:r>
    </w:p>
    <w:p w14:paraId="0754A9EB" w14:textId="77777777" w:rsidR="00D440AB" w:rsidRDefault="00D440AB" w:rsidP="00D44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360"/>
        <w:rPr>
          <w:rFonts w:ascii="Angsana New" w:hAnsi="Angsana New"/>
          <w:sz w:val="30"/>
          <w:szCs w:val="30"/>
        </w:rPr>
      </w:pPr>
    </w:p>
    <w:p w14:paraId="7A3FC7B0" w14:textId="4C4ED52B" w:rsidR="00310F4A" w:rsidRDefault="00310F4A" w:rsidP="00D44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360"/>
        <w:rPr>
          <w:rFonts w:ascii="Angsana New" w:hAnsi="Angsana New"/>
          <w:sz w:val="30"/>
          <w:szCs w:val="30"/>
        </w:rPr>
      </w:pPr>
      <w:r w:rsidRPr="00660B9D">
        <w:rPr>
          <w:rFonts w:ascii="Angsana New" w:hAnsi="Angsana New" w:hint="cs"/>
          <w:sz w:val="30"/>
          <w:szCs w:val="30"/>
          <w:cs/>
        </w:rPr>
        <w:t>รายละเอียดที่ดิน</w:t>
      </w:r>
      <w:r w:rsidRPr="00660B9D">
        <w:rPr>
          <w:rFonts w:ascii="Angsana New" w:hAnsi="Angsana New" w:hint="cs"/>
          <w:sz w:val="30"/>
          <w:szCs w:val="30"/>
        </w:rPr>
        <w:t xml:space="preserve"> </w:t>
      </w:r>
      <w:r w:rsidRPr="00660B9D">
        <w:rPr>
          <w:rFonts w:ascii="Angsana New" w:hAnsi="Angsana New" w:hint="cs"/>
          <w:sz w:val="30"/>
          <w:szCs w:val="30"/>
          <w:cs/>
        </w:rPr>
        <w:t>อาคารและอุปกรณ์ที่ซื้อมาในระหว่างงวดมีดังนี้</w:t>
      </w:r>
    </w:p>
    <w:p w14:paraId="78D0167F" w14:textId="77777777" w:rsidR="00310F4A" w:rsidRDefault="00310F4A"/>
    <w:tbl>
      <w:tblPr>
        <w:tblW w:w="9331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22"/>
        <w:gridCol w:w="1080"/>
        <w:gridCol w:w="252"/>
        <w:gridCol w:w="1098"/>
        <w:gridCol w:w="252"/>
        <w:gridCol w:w="1098"/>
        <w:gridCol w:w="252"/>
        <w:gridCol w:w="1177"/>
      </w:tblGrid>
      <w:tr w:rsidR="00310F4A" w:rsidRPr="00660B9D" w14:paraId="54A5D458" w14:textId="77777777" w:rsidTr="00AE459A">
        <w:trPr>
          <w:trHeight w:val="14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0C1C72" w14:textId="77777777" w:rsidR="00310F4A" w:rsidRPr="00660B9D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7BFE08" w14:textId="145B3368" w:rsidR="00310F4A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0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CD1E38" w14:textId="77777777" w:rsidR="00310F4A" w:rsidRPr="0018712D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BCEB8F" w14:textId="09CFC8FE" w:rsidR="00310F4A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0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0F4A" w:rsidRPr="00660B9D" w14:paraId="3F060689" w14:textId="77777777" w:rsidTr="00AE459A">
        <w:trPr>
          <w:trHeight w:val="14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A51369" w14:textId="0E03E612" w:rsidR="00310F4A" w:rsidRPr="00660B9D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E112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F221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221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E112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45184" w14:textId="66D798D4" w:rsidR="00310F4A" w:rsidRPr="0018712D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81143" w14:textId="77777777" w:rsidR="00310F4A" w:rsidRPr="00660B9D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AB2F27" w14:textId="23F77D5D" w:rsidR="00310F4A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CAFBB" w14:textId="77777777" w:rsidR="00310F4A" w:rsidRPr="0018712D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E5421" w14:textId="5D3F49F0" w:rsidR="00310F4A" w:rsidRPr="0018712D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E3C7E" w14:textId="77777777" w:rsidR="00310F4A" w:rsidRPr="0018712D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3AB0F" w14:textId="60045A39" w:rsidR="00310F4A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10F4A" w:rsidRPr="00660B9D" w14:paraId="343CE991" w14:textId="77777777" w:rsidTr="00AE459A">
        <w:trPr>
          <w:trHeight w:val="14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3C84A2" w14:textId="77777777" w:rsidR="00310F4A" w:rsidRPr="00660B9D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0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3DC73" w14:textId="19CAF6B1" w:rsidR="00310F4A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0B9D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660B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0F4A" w:rsidRPr="00660B9D" w14:paraId="25E3C6F1" w14:textId="77777777" w:rsidTr="00AE459A">
        <w:trPr>
          <w:trHeight w:val="14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179336" w14:textId="5AFAD566" w:rsidR="00310F4A" w:rsidRPr="00660B9D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</w:rPr>
            </w:pPr>
            <w:r w:rsidRPr="00660B9D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660B9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60B9D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อาคารและอุปกรณ์ที่เพิ่มข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ึ้</w:t>
            </w:r>
            <w:r w:rsidRPr="00660B9D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660B9D">
              <w:rPr>
                <w:rFonts w:ascii="Angsana New" w:hAnsi="Angsana New" w:hint="cs"/>
                <w:sz w:val="30"/>
                <w:szCs w:val="30"/>
                <w:cs/>
              </w:rPr>
              <w:t>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185F6" w14:textId="58109BE9" w:rsidR="00310F4A" w:rsidRPr="0018712D" w:rsidRDefault="0008245B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 w:right="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402,06</w:t>
            </w:r>
            <w:r w:rsidR="000520C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D1877" w14:textId="77777777" w:rsidR="00310F4A" w:rsidRPr="00660B9D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706EDD" w14:textId="0E9F3B66" w:rsidR="00310F4A" w:rsidRPr="0018712D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 w:right="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653,798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9E1C3" w14:textId="77777777" w:rsidR="00310F4A" w:rsidRPr="0018712D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6C8A3" w14:textId="2DDF2B0D" w:rsidR="00310F4A" w:rsidRPr="0018712D" w:rsidRDefault="007535BF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 w:right="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216,215        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BE40A" w14:textId="77777777" w:rsidR="00310F4A" w:rsidRPr="0018712D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830C5" w14:textId="2B70C1E9" w:rsidR="00310F4A" w:rsidRPr="0018712D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574,133</w:t>
            </w:r>
          </w:p>
        </w:tc>
      </w:tr>
      <w:tr w:rsidR="00310F4A" w:rsidRPr="00660B9D" w14:paraId="65D550AF" w14:textId="77777777" w:rsidTr="00AE459A">
        <w:trPr>
          <w:trHeight w:val="14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53C911" w14:textId="2BB6CD94" w:rsidR="00310F4A" w:rsidRPr="00660B9D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</w:rPr>
            </w:pPr>
            <w:r w:rsidRPr="00660B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660B9D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  <w:r w:rsidRPr="00660B9D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สินทรัพย์ที่ซื้อภายใต้สัญญาเช่า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221B7" w14:textId="22BC032C" w:rsidR="00310F4A" w:rsidRPr="0018712D" w:rsidRDefault="0008245B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(152,96</w:t>
            </w:r>
            <w:r w:rsidR="000520C8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469E9" w14:textId="77777777" w:rsidR="00310F4A" w:rsidRPr="00660B9D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FD002" w14:textId="2C47BB0F" w:rsidR="00310F4A" w:rsidRPr="0018712D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(139,127)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BB7B1" w14:textId="77777777" w:rsidR="00310F4A" w:rsidRPr="0018712D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2C868" w14:textId="5C97D6B7" w:rsidR="00310F4A" w:rsidRPr="0001271E" w:rsidRDefault="007535BF" w:rsidP="00753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 w:right="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F2614" w14:textId="77777777" w:rsidR="00310F4A" w:rsidRPr="00C76949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4C779" w14:textId="6B5CA64E" w:rsidR="00310F4A" w:rsidRPr="0018712D" w:rsidRDefault="00310F4A" w:rsidP="0045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5"/>
              </w:tabs>
              <w:spacing w:line="240" w:lineRule="auto"/>
              <w:ind w:left="-211" w:right="-4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(73,458)</w:t>
            </w:r>
          </w:p>
        </w:tc>
      </w:tr>
      <w:tr w:rsidR="00310F4A" w:rsidRPr="00660B9D" w14:paraId="655BD9C0" w14:textId="77777777" w:rsidTr="00AE459A">
        <w:trPr>
          <w:trHeight w:val="14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8540B6" w14:textId="77CB94A7" w:rsidR="00310F4A" w:rsidRPr="00660B9D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</w:rPr>
            </w:pPr>
            <w:r w:rsidRPr="00660B9D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การเปลี่ยนแปลงในเจ้าหนี้ค่าซื้อที่ดิน</w:t>
            </w:r>
            <w:r w:rsidRPr="00660B9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660B9D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24585A" w14:textId="08CBAD6B" w:rsidR="00310F4A" w:rsidRPr="0018712D" w:rsidRDefault="0008245B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 w:right="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4,09</w:t>
            </w:r>
            <w:r w:rsidR="0086620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E3BF3" w14:textId="77777777" w:rsidR="00310F4A" w:rsidRPr="00660B9D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2ECF85" w14:textId="6AE75959" w:rsidR="00310F4A" w:rsidRPr="0018712D" w:rsidRDefault="00310F4A" w:rsidP="00455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 w:right="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33,490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BC68F" w14:textId="77777777" w:rsidR="00310F4A" w:rsidRPr="0018712D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5D19FE" w14:textId="5C706386" w:rsidR="00310F4A" w:rsidRPr="0018712D" w:rsidRDefault="007535BF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 w:right="6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8,048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AFF09" w14:textId="77777777" w:rsidR="00310F4A" w:rsidRPr="0018712D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D6ED57" w14:textId="248F3F0B" w:rsidR="00310F4A" w:rsidRPr="0018712D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36,428</w:t>
            </w:r>
          </w:p>
        </w:tc>
      </w:tr>
      <w:tr w:rsidR="00310F4A" w:rsidRPr="00660B9D" w14:paraId="36E4D1E8" w14:textId="77777777" w:rsidTr="00AE459A">
        <w:trPr>
          <w:trHeight w:val="144"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BD8EF8" w14:textId="3B83B51C" w:rsidR="00310F4A" w:rsidRPr="00660B9D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0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ที่ดิน</w:t>
            </w:r>
            <w:r w:rsidRPr="00660B9D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660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อาคารและอุปกรณ์ที่ซื้อมา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660B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โดยการจ่ายชำระเป็นเงินสด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232BF3" w14:textId="61DB4AA3" w:rsidR="00310F4A" w:rsidRPr="008957D1" w:rsidRDefault="0008245B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253,194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9C1FF" w14:textId="77777777" w:rsidR="00310F4A" w:rsidRPr="00660B9D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7440BB" w14:textId="7BBFE754" w:rsidR="00310F4A" w:rsidRPr="0018712D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57D1">
              <w:rPr>
                <w:rFonts w:ascii="Angsana New" w:hAnsi="Angsana New"/>
                <w:b/>
                <w:bCs/>
                <w:sz w:val="30"/>
                <w:szCs w:val="30"/>
              </w:rPr>
              <w:t>548,161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431C2" w14:textId="77777777" w:rsidR="00310F4A" w:rsidRPr="0018712D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55A190" w14:textId="5245FD99" w:rsidR="00310F4A" w:rsidRPr="0001271E" w:rsidRDefault="007535BF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224,263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3F318" w14:textId="77777777" w:rsidR="00310F4A" w:rsidRPr="0018712D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31BB22" w14:textId="0B43F491" w:rsidR="00310F4A" w:rsidRPr="0018712D" w:rsidRDefault="00310F4A" w:rsidP="00310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537,103</w:t>
            </w:r>
          </w:p>
        </w:tc>
      </w:tr>
    </w:tbl>
    <w:p w14:paraId="6C6D3056" w14:textId="33E43CD1" w:rsidR="00310F4A" w:rsidRDefault="00310F4A" w:rsidP="006C3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p w14:paraId="7D503BFC" w14:textId="08EDC936" w:rsidR="000A5454" w:rsidRPr="00AE459A" w:rsidRDefault="000A5454" w:rsidP="00AE459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E459A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0A1A2C02" w14:textId="77777777" w:rsidR="00243EE8" w:rsidRPr="00571F86" w:rsidRDefault="00243EE8" w:rsidP="00C845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Cordia New" w:hAnsi="Angsana New"/>
          <w:b/>
          <w:bCs/>
          <w:sz w:val="30"/>
          <w:szCs w:val="30"/>
        </w:rPr>
      </w:pPr>
    </w:p>
    <w:p w14:paraId="29170D23" w14:textId="77777777" w:rsidR="00C822CB" w:rsidRPr="00C52F11" w:rsidRDefault="00C822CB" w:rsidP="00AE4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jc w:val="thaiDistribute"/>
        <w:rPr>
          <w:rFonts w:ascii="Angsana New" w:eastAsia="Cordia New" w:hAnsi="Angsana New"/>
          <w:i/>
          <w:iCs/>
          <w:sz w:val="24"/>
          <w:szCs w:val="24"/>
        </w:rPr>
      </w:pPr>
      <w:r w:rsidRPr="00571F86">
        <w:rPr>
          <w:rFonts w:ascii="Angsana New" w:eastAsia="Cordia New" w:hAnsi="Angsana New"/>
          <w:b/>
          <w:bCs/>
          <w:sz w:val="24"/>
          <w:szCs w:val="24"/>
          <w:cs/>
        </w:rPr>
        <w:tab/>
      </w:r>
      <w:r w:rsidRPr="00571F86">
        <w:rPr>
          <w:rFonts w:ascii="Angsana New" w:hAnsi="Angsana New"/>
          <w:i/>
          <w:iCs/>
          <w:sz w:val="30"/>
          <w:szCs w:val="30"/>
          <w:cs/>
        </w:rPr>
        <w:t>มูลค่าตามบัญชี</w:t>
      </w:r>
      <w:r w:rsidRPr="00571F86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571F86">
        <w:rPr>
          <w:rFonts w:ascii="Angsana New" w:hAnsi="Angsana New"/>
          <w:i/>
          <w:iCs/>
          <w:sz w:val="30"/>
          <w:szCs w:val="30"/>
          <w:cs/>
        </w:rPr>
        <w:t>มูลค่า</w:t>
      </w:r>
      <w:r w:rsidRPr="00C52F11">
        <w:rPr>
          <w:rFonts w:ascii="Angsana New" w:hAnsi="Angsana New"/>
          <w:i/>
          <w:iCs/>
          <w:sz w:val="30"/>
          <w:szCs w:val="30"/>
          <w:cs/>
        </w:rPr>
        <w:t>ยุติธรรม</w:t>
      </w:r>
    </w:p>
    <w:p w14:paraId="745FCB55" w14:textId="77777777" w:rsidR="00C822CB" w:rsidRPr="00487D92" w:rsidRDefault="00C822CB" w:rsidP="00AE4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jc w:val="thaiDistribute"/>
        <w:rPr>
          <w:rFonts w:ascii="Angsana New" w:eastAsia="Cordia New" w:hAnsi="Angsana New"/>
          <w:b/>
          <w:bCs/>
          <w:sz w:val="30"/>
          <w:szCs w:val="30"/>
        </w:rPr>
      </w:pPr>
    </w:p>
    <w:p w14:paraId="1A0870FF" w14:textId="49E996C9" w:rsidR="00C52F11" w:rsidRPr="00BC2523" w:rsidRDefault="00C52F11" w:rsidP="00AE4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</w:pPr>
      <w:r w:rsidRPr="00CD43C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10F4A">
        <w:rPr>
          <w:rFonts w:ascii="Angsana New" w:hAnsi="Angsana New"/>
          <w:sz w:val="30"/>
          <w:szCs w:val="30"/>
        </w:rPr>
        <w:t xml:space="preserve">30 </w:t>
      </w:r>
      <w:r w:rsidR="00310F4A">
        <w:rPr>
          <w:rFonts w:ascii="Angsana New" w:hAnsi="Angsana New" w:hint="cs"/>
          <w:sz w:val="30"/>
          <w:szCs w:val="30"/>
          <w:cs/>
        </w:rPr>
        <w:t>มิถุนายน</w:t>
      </w:r>
      <w:r w:rsidR="00680EDF">
        <w:rPr>
          <w:rFonts w:ascii="Angsana New" w:hAnsi="Angsana New" w:hint="cs"/>
          <w:sz w:val="30"/>
          <w:szCs w:val="30"/>
          <w:cs/>
        </w:rPr>
        <w:t xml:space="preserve"> </w:t>
      </w:r>
      <w:r w:rsidR="00680EDF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>256</w:t>
      </w:r>
      <w:r w:rsidR="00DF3B74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 w:rsidRPr="00CD43C2">
        <w:rPr>
          <w:rFonts w:ascii="Angsana New" w:hAnsi="Angsana New"/>
          <w:sz w:val="30"/>
          <w:szCs w:val="30"/>
          <w:cs/>
        </w:rPr>
        <w:t>มูลค่าตามบัญชีของสินทรัพย์ทางการเงินและหนี้สินทางการเงินนั้นใกล้เคียงกับมูลค่ายุติธรรมอย่างสมเหตุสมผล</w:t>
      </w:r>
    </w:p>
    <w:p w14:paraId="50E39684" w14:textId="77777777" w:rsidR="00AB7BE2" w:rsidRPr="00487D92" w:rsidRDefault="00AB7BE2" w:rsidP="00AB7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612226A" w14:textId="77777777" w:rsidR="00F15800" w:rsidRPr="00356C0B" w:rsidRDefault="00F15800" w:rsidP="00AE459A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56C0B">
        <w:rPr>
          <w:rFonts w:ascii="Angsana New" w:hAnsi="Angsana New" w:hint="cs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0BF1BE4" w14:textId="77777777" w:rsidR="0025412C" w:rsidRPr="00487D92" w:rsidRDefault="0025412C" w:rsidP="00F15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27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90"/>
        <w:gridCol w:w="2160"/>
        <w:gridCol w:w="270"/>
        <w:gridCol w:w="9"/>
        <w:gridCol w:w="2246"/>
      </w:tblGrid>
      <w:tr w:rsidR="0025412C" w:rsidRPr="00D81A00" w14:paraId="4800C284" w14:textId="77777777" w:rsidTr="00AE459A">
        <w:trPr>
          <w:tblHeader/>
        </w:trPr>
        <w:tc>
          <w:tcPr>
            <w:tcW w:w="4590" w:type="dxa"/>
          </w:tcPr>
          <w:p w14:paraId="7E9DDC6E" w14:textId="7FD672D4" w:rsidR="0025412C" w:rsidRPr="000909BD" w:rsidRDefault="00F15800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09B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10F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10F4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680ED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80E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160" w:type="dxa"/>
          </w:tcPr>
          <w:p w14:paraId="091E69AA" w14:textId="77777777" w:rsidR="0025412C" w:rsidRPr="00D81A00" w:rsidRDefault="0025412C" w:rsidP="00BF364A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right="6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  <w:gridSpan w:val="2"/>
          </w:tcPr>
          <w:p w14:paraId="6EC8626A" w14:textId="77777777" w:rsidR="0025412C" w:rsidRPr="00D81A00" w:rsidRDefault="0025412C" w:rsidP="00BF364A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right="15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6" w:type="dxa"/>
          </w:tcPr>
          <w:p w14:paraId="18747D89" w14:textId="77777777" w:rsidR="0025412C" w:rsidRPr="00D81A00" w:rsidRDefault="0025412C" w:rsidP="00BF364A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412C" w:rsidRPr="00D81A00" w14:paraId="46DD3AC0" w14:textId="77777777" w:rsidTr="00AE459A">
        <w:trPr>
          <w:tblHeader/>
        </w:trPr>
        <w:tc>
          <w:tcPr>
            <w:tcW w:w="4590" w:type="dxa"/>
          </w:tcPr>
          <w:p w14:paraId="6033224F" w14:textId="77777777" w:rsidR="0025412C" w:rsidRPr="007E5EE6" w:rsidRDefault="0025412C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685" w:type="dxa"/>
            <w:gridSpan w:val="4"/>
          </w:tcPr>
          <w:p w14:paraId="24B8212B" w14:textId="77777777" w:rsidR="0025412C" w:rsidRPr="00D81A00" w:rsidRDefault="0025412C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09BD" w:rsidRPr="00D81A00" w14:paraId="6E88DE5E" w14:textId="77777777" w:rsidTr="00AE459A">
        <w:tc>
          <w:tcPr>
            <w:tcW w:w="4590" w:type="dxa"/>
          </w:tcPr>
          <w:p w14:paraId="3023A035" w14:textId="77777777" w:rsidR="000909BD" w:rsidRPr="00D81A00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160" w:type="dxa"/>
          </w:tcPr>
          <w:p w14:paraId="61C5DD87" w14:textId="77777777" w:rsidR="000909BD" w:rsidRPr="00574DC9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D080CC" w14:textId="77777777" w:rsidR="000909BD" w:rsidRPr="00574DC9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5" w:type="dxa"/>
            <w:gridSpan w:val="2"/>
          </w:tcPr>
          <w:p w14:paraId="1FE9FC83" w14:textId="77777777" w:rsidR="000909BD" w:rsidRPr="00D81A00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09BD" w:rsidRPr="00D81A00" w14:paraId="0D30655E" w14:textId="77777777" w:rsidTr="00AE459A">
        <w:tc>
          <w:tcPr>
            <w:tcW w:w="4590" w:type="dxa"/>
          </w:tcPr>
          <w:p w14:paraId="42C74FDD" w14:textId="77777777" w:rsidR="000909BD" w:rsidRPr="00330B9B" w:rsidRDefault="000909BD" w:rsidP="0057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hanging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 และ</w:t>
            </w:r>
            <w:r w:rsidR="00900532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160" w:type="dxa"/>
          </w:tcPr>
          <w:p w14:paraId="734FB7C9" w14:textId="2FD77CCC" w:rsidR="000909BD" w:rsidRPr="005B5B09" w:rsidRDefault="00D63803" w:rsidP="00A13229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left="-18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19,222</w:t>
            </w:r>
          </w:p>
        </w:tc>
        <w:tc>
          <w:tcPr>
            <w:tcW w:w="270" w:type="dxa"/>
          </w:tcPr>
          <w:p w14:paraId="544A8671" w14:textId="77777777" w:rsidR="000909BD" w:rsidRPr="000909BD" w:rsidRDefault="000909BD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255" w:type="dxa"/>
            <w:gridSpan w:val="2"/>
          </w:tcPr>
          <w:p w14:paraId="4A147098" w14:textId="64A50672" w:rsidR="000909BD" w:rsidRPr="000909BD" w:rsidRDefault="00D63803" w:rsidP="00DC4F5C">
            <w:pPr>
              <w:pStyle w:val="acctfourfigures"/>
              <w:tabs>
                <w:tab w:val="clear" w:pos="765"/>
              </w:tabs>
              <w:spacing w:line="240" w:lineRule="auto"/>
              <w:ind w:left="-18" w:right="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7,927</w:t>
            </w:r>
          </w:p>
        </w:tc>
      </w:tr>
      <w:tr w:rsidR="000909BD" w:rsidRPr="00D81A00" w14:paraId="1A10D78A" w14:textId="77777777" w:rsidTr="00AE459A">
        <w:tc>
          <w:tcPr>
            <w:tcW w:w="4590" w:type="dxa"/>
          </w:tcPr>
          <w:p w14:paraId="14AD7B14" w14:textId="5C7CA4BA" w:rsidR="000909BD" w:rsidRPr="006147CD" w:rsidRDefault="00D63803" w:rsidP="0057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hanging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5E575D05" w14:textId="33C743E1" w:rsidR="000909BD" w:rsidRPr="005B5B09" w:rsidRDefault="00D63803" w:rsidP="00A13229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left="-18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18,705</w:t>
            </w:r>
          </w:p>
        </w:tc>
        <w:tc>
          <w:tcPr>
            <w:tcW w:w="270" w:type="dxa"/>
            <w:vAlign w:val="bottom"/>
          </w:tcPr>
          <w:p w14:paraId="58986FD7" w14:textId="77777777" w:rsidR="000909BD" w:rsidRPr="006147CD" w:rsidRDefault="000909BD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255" w:type="dxa"/>
            <w:gridSpan w:val="2"/>
            <w:tcBorders>
              <w:bottom w:val="single" w:sz="4" w:space="0" w:color="auto"/>
            </w:tcBorders>
            <w:vAlign w:val="bottom"/>
          </w:tcPr>
          <w:p w14:paraId="6B0781F0" w14:textId="0164B115" w:rsidR="000909BD" w:rsidRPr="006147CD" w:rsidRDefault="00D63803" w:rsidP="00DC4F5C">
            <w:pPr>
              <w:pStyle w:val="acctfourfigures"/>
              <w:tabs>
                <w:tab w:val="clear" w:pos="765"/>
              </w:tabs>
              <w:spacing w:line="240" w:lineRule="auto"/>
              <w:ind w:left="-18" w:right="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18,705</w:t>
            </w:r>
          </w:p>
        </w:tc>
      </w:tr>
      <w:tr w:rsidR="000909BD" w:rsidRPr="00D81A00" w14:paraId="0249D707" w14:textId="77777777" w:rsidTr="00AE459A">
        <w:trPr>
          <w:trHeight w:val="397"/>
        </w:trPr>
        <w:tc>
          <w:tcPr>
            <w:tcW w:w="4590" w:type="dxa"/>
          </w:tcPr>
          <w:p w14:paraId="13298CA5" w14:textId="77777777" w:rsidR="000909BD" w:rsidRPr="00D81A00" w:rsidRDefault="000909BD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1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3C0562AB" w14:textId="5EBA50E7" w:rsidR="000909BD" w:rsidRPr="00A13229" w:rsidRDefault="00D63803" w:rsidP="00A13229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left="-18" w:right="-4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A1322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37,927</w:t>
            </w:r>
          </w:p>
        </w:tc>
        <w:tc>
          <w:tcPr>
            <w:tcW w:w="270" w:type="dxa"/>
          </w:tcPr>
          <w:p w14:paraId="35A713F6" w14:textId="77777777" w:rsidR="000909BD" w:rsidRPr="006A3208" w:rsidRDefault="000909BD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25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B59609" w14:textId="650A1284" w:rsidR="000909BD" w:rsidRPr="00DC4F5C" w:rsidRDefault="00D63803" w:rsidP="00DC4F5C">
            <w:pPr>
              <w:pStyle w:val="acctfourfigures"/>
              <w:tabs>
                <w:tab w:val="clear" w:pos="765"/>
              </w:tabs>
              <w:spacing w:line="240" w:lineRule="auto"/>
              <w:ind w:left="-18" w:right="4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4F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26,632</w:t>
            </w:r>
          </w:p>
        </w:tc>
      </w:tr>
      <w:tr w:rsidR="00E130B1" w:rsidRPr="00D81A00" w14:paraId="6F3EB704" w14:textId="77777777" w:rsidTr="00AE459A">
        <w:trPr>
          <w:trHeight w:val="397"/>
        </w:trPr>
        <w:tc>
          <w:tcPr>
            <w:tcW w:w="4590" w:type="dxa"/>
          </w:tcPr>
          <w:p w14:paraId="25575D3E" w14:textId="77777777" w:rsidR="00E130B1" w:rsidRDefault="00E130B1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5CACF67" w14:textId="2E30E895" w:rsidR="00D63803" w:rsidRPr="00D81A00" w:rsidRDefault="00D63803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3083948A" w14:textId="77777777" w:rsidR="00E130B1" w:rsidRPr="00B30118" w:rsidRDefault="00E130B1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7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E62EC0" w14:textId="77777777" w:rsidR="00E130B1" w:rsidRPr="006A3208" w:rsidRDefault="00E130B1" w:rsidP="00090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255" w:type="dxa"/>
            <w:gridSpan w:val="2"/>
          </w:tcPr>
          <w:p w14:paraId="139C5392" w14:textId="77777777" w:rsidR="00E130B1" w:rsidRPr="00B30118" w:rsidRDefault="00E130B1" w:rsidP="000909BD">
            <w:pPr>
              <w:pStyle w:val="acctfourfigures"/>
              <w:tabs>
                <w:tab w:val="clear" w:pos="765"/>
                <w:tab w:val="left" w:pos="1330"/>
              </w:tabs>
              <w:spacing w:line="240" w:lineRule="auto"/>
              <w:ind w:right="-22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5412C" w:rsidRPr="00D81A00" w14:paraId="7CD4F8C0" w14:textId="77777777" w:rsidTr="00AE459A">
        <w:trPr>
          <w:cantSplit/>
          <w:trHeight w:val="425"/>
        </w:trPr>
        <w:tc>
          <w:tcPr>
            <w:tcW w:w="4590" w:type="dxa"/>
          </w:tcPr>
          <w:p w14:paraId="54001062" w14:textId="26052388" w:rsidR="00D63803" w:rsidRPr="00D63803" w:rsidRDefault="0025412C" w:rsidP="00BF364A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</w:p>
        </w:tc>
        <w:tc>
          <w:tcPr>
            <w:tcW w:w="4685" w:type="dxa"/>
            <w:gridSpan w:val="4"/>
          </w:tcPr>
          <w:p w14:paraId="21816A3A" w14:textId="77777777" w:rsidR="0025412C" w:rsidRPr="000909BD" w:rsidRDefault="0025412C" w:rsidP="00BF364A">
            <w:pPr>
              <w:pStyle w:val="30"/>
              <w:tabs>
                <w:tab w:val="clear" w:pos="360"/>
                <w:tab w:val="clear" w:pos="720"/>
                <w:tab w:val="left" w:pos="540"/>
              </w:tabs>
              <w:ind w:right="63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</w:tr>
      <w:tr w:rsidR="00571F86" w:rsidRPr="00D81A00" w14:paraId="434A0715" w14:textId="77777777" w:rsidTr="00AE459A">
        <w:trPr>
          <w:cantSplit/>
        </w:trPr>
        <w:tc>
          <w:tcPr>
            <w:tcW w:w="4590" w:type="dxa"/>
          </w:tcPr>
          <w:p w14:paraId="1157DB1C" w14:textId="77777777" w:rsidR="00571F86" w:rsidRPr="00571F86" w:rsidRDefault="00571F86" w:rsidP="00571F86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571F86">
              <w:rPr>
                <w:rFonts w:ascii="Angsana New" w:hAnsi="Angsana New" w:cs="Angsana New" w:hint="cs"/>
                <w:cs/>
              </w:rPr>
              <w:t>ภาระผูกพันตามสัญญาเช</w:t>
            </w:r>
            <w:r w:rsidR="005D7CE9">
              <w:rPr>
                <w:rFonts w:ascii="Angsana New" w:hAnsi="Angsana New" w:cs="Angsana New" w:hint="cs"/>
                <w:cs/>
              </w:rPr>
              <w:t>่</w:t>
            </w:r>
            <w:r w:rsidRPr="00571F86">
              <w:rPr>
                <w:rFonts w:ascii="Angsana New" w:hAnsi="Angsana New" w:cs="Angsana New" w:hint="cs"/>
                <w:cs/>
              </w:rPr>
              <w:t>าระยะสั้น</w:t>
            </w:r>
          </w:p>
        </w:tc>
        <w:tc>
          <w:tcPr>
            <w:tcW w:w="2160" w:type="dxa"/>
          </w:tcPr>
          <w:p w14:paraId="727D704D" w14:textId="79AE19FB" w:rsidR="00571F86" w:rsidRPr="005D7CE9" w:rsidRDefault="00571F86" w:rsidP="00571F86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left="-18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14A1D7A" w14:textId="77777777" w:rsidR="00571F86" w:rsidRPr="000909BD" w:rsidRDefault="00571F86" w:rsidP="0057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255" w:type="dxa"/>
            <w:gridSpan w:val="2"/>
          </w:tcPr>
          <w:p w14:paraId="2359B38E" w14:textId="77777777" w:rsidR="00571F86" w:rsidRPr="000909BD" w:rsidRDefault="00571F86" w:rsidP="00571F86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left="-18" w:right="-43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571F86" w:rsidRPr="00D81A00" w14:paraId="6C07208C" w14:textId="77777777" w:rsidTr="00AE459A">
        <w:trPr>
          <w:cantSplit/>
        </w:trPr>
        <w:tc>
          <w:tcPr>
            <w:tcW w:w="4590" w:type="dxa"/>
          </w:tcPr>
          <w:p w14:paraId="09FE88D3" w14:textId="77777777" w:rsidR="00571F86" w:rsidRPr="00571F86" w:rsidRDefault="00571F86" w:rsidP="00571F86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 w:rsidRPr="00571F86">
              <w:rPr>
                <w:rFonts w:ascii="Angsana New" w:hAnsi="Angsana New" w:cs="Angsana New" w:hint="cs"/>
                <w:cs/>
              </w:rPr>
              <w:t xml:space="preserve">   และสัญญาเช่าสินทรัพย์ที่มีมูลค่าต่ำ</w:t>
            </w:r>
          </w:p>
        </w:tc>
        <w:tc>
          <w:tcPr>
            <w:tcW w:w="2160" w:type="dxa"/>
          </w:tcPr>
          <w:p w14:paraId="04D3B21D" w14:textId="59AF16B9" w:rsidR="00571F86" w:rsidRPr="005D7CE9" w:rsidRDefault="00D63803" w:rsidP="00A13229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left="-18"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4,948</w:t>
            </w:r>
          </w:p>
        </w:tc>
        <w:tc>
          <w:tcPr>
            <w:tcW w:w="270" w:type="dxa"/>
          </w:tcPr>
          <w:p w14:paraId="4864C37F" w14:textId="77777777" w:rsidR="00571F86" w:rsidRPr="000909BD" w:rsidRDefault="00571F86" w:rsidP="00571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255" w:type="dxa"/>
            <w:gridSpan w:val="2"/>
          </w:tcPr>
          <w:p w14:paraId="5CACCB7B" w14:textId="789A8E75" w:rsidR="00571F86" w:rsidRPr="00444C90" w:rsidRDefault="00D63803" w:rsidP="00DC4F5C">
            <w:pPr>
              <w:pStyle w:val="acctfourfigures"/>
              <w:tabs>
                <w:tab w:val="clear" w:pos="765"/>
              </w:tabs>
              <w:spacing w:line="240" w:lineRule="auto"/>
              <w:ind w:left="-18" w:right="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4C90">
              <w:rPr>
                <w:rFonts w:ascii="Angsana New" w:hAnsi="Angsana New" w:cs="Angsana New"/>
                <w:sz w:val="30"/>
                <w:szCs w:val="30"/>
              </w:rPr>
              <w:t>2,921</w:t>
            </w:r>
          </w:p>
        </w:tc>
      </w:tr>
      <w:tr w:rsidR="00571F86" w:rsidRPr="00D81A00" w14:paraId="21E95E8E" w14:textId="77777777" w:rsidTr="00AE459A">
        <w:trPr>
          <w:cantSplit/>
        </w:trPr>
        <w:tc>
          <w:tcPr>
            <w:tcW w:w="4590" w:type="dxa"/>
          </w:tcPr>
          <w:p w14:paraId="68788628" w14:textId="77777777" w:rsidR="00571F86" w:rsidRDefault="00571F86" w:rsidP="00BF364A">
            <w:pPr>
              <w:pStyle w:val="a"/>
              <w:tabs>
                <w:tab w:val="clear" w:pos="1080"/>
              </w:tabs>
              <w:rPr>
                <w:rFonts w:ascii="Angsana New" w:eastAsia="Cordia New" w:hAnsi="Angsana New" w:cs="Angsana New"/>
                <w:cs/>
                <w:lang w:val="en-US"/>
              </w:rPr>
            </w:pPr>
            <w:r>
              <w:rPr>
                <w:rFonts w:ascii="Angsana New" w:eastAsia="Cordia New" w:hAnsi="Angsana New" w:cs="Angsana New" w:hint="cs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2160" w:type="dxa"/>
          </w:tcPr>
          <w:p w14:paraId="72BF8A90" w14:textId="6DE33AEA" w:rsidR="00571F86" w:rsidRPr="005D7CE9" w:rsidRDefault="00D63803" w:rsidP="00A13229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left="-18" w:right="-4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31,002</w:t>
            </w:r>
          </w:p>
        </w:tc>
        <w:tc>
          <w:tcPr>
            <w:tcW w:w="270" w:type="dxa"/>
          </w:tcPr>
          <w:p w14:paraId="3933B4F1" w14:textId="77777777" w:rsidR="00571F86" w:rsidRPr="000909BD" w:rsidRDefault="00571F86" w:rsidP="00BF3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9"/>
              </w:tabs>
              <w:ind w:left="-60" w:right="-1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255" w:type="dxa"/>
            <w:gridSpan w:val="2"/>
          </w:tcPr>
          <w:p w14:paraId="0FB15A7E" w14:textId="14244004" w:rsidR="00571F86" w:rsidRPr="00444C90" w:rsidRDefault="00D63803" w:rsidP="00DC4F5C">
            <w:pPr>
              <w:pStyle w:val="acctfourfigures"/>
              <w:tabs>
                <w:tab w:val="clear" w:pos="765"/>
              </w:tabs>
              <w:spacing w:line="240" w:lineRule="auto"/>
              <w:ind w:left="-18" w:right="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44C90">
              <w:rPr>
                <w:rFonts w:ascii="Angsana New" w:hAnsi="Angsana New" w:cs="Angsana New"/>
                <w:sz w:val="30"/>
                <w:szCs w:val="30"/>
              </w:rPr>
              <w:t>31,002</w:t>
            </w:r>
          </w:p>
        </w:tc>
      </w:tr>
    </w:tbl>
    <w:p w14:paraId="10DD2BB4" w14:textId="77777777" w:rsidR="009B78AD" w:rsidRDefault="009B78AD" w:rsidP="00F15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E26220" w14:textId="2C4CCB25" w:rsidR="00CE0745" w:rsidRDefault="00145BB6" w:rsidP="00AE4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</w:t>
      </w:r>
      <w:r w:rsidRPr="00356C0B">
        <w:rPr>
          <w:rFonts w:ascii="Angsana New" w:hAnsi="Angsana New"/>
          <w:sz w:val="30"/>
          <w:szCs w:val="30"/>
          <w:cs/>
        </w:rPr>
        <w:t xml:space="preserve">วันที่ </w:t>
      </w:r>
      <w:r w:rsidR="00310F4A">
        <w:rPr>
          <w:rFonts w:ascii="Angsana New" w:hAnsi="Angsana New"/>
          <w:sz w:val="30"/>
          <w:szCs w:val="30"/>
        </w:rPr>
        <w:t xml:space="preserve">30 </w:t>
      </w:r>
      <w:r w:rsidR="00310F4A">
        <w:rPr>
          <w:rFonts w:ascii="Angsana New" w:hAnsi="Angsana New" w:hint="cs"/>
          <w:sz w:val="30"/>
          <w:szCs w:val="30"/>
          <w:cs/>
        </w:rPr>
        <w:t>มิถุนายน</w:t>
      </w:r>
      <w:r w:rsidR="00680EDF">
        <w:rPr>
          <w:rFonts w:ascii="Angsana New" w:hAnsi="Angsana New" w:hint="cs"/>
          <w:sz w:val="30"/>
          <w:szCs w:val="30"/>
          <w:cs/>
        </w:rPr>
        <w:t xml:space="preserve"> </w:t>
      </w:r>
      <w:r w:rsidR="00680EDF">
        <w:rPr>
          <w:rFonts w:ascii="Angsana New" w:hAnsi="Angsana New"/>
          <w:sz w:val="30"/>
          <w:szCs w:val="30"/>
        </w:rPr>
        <w:t>2565</w:t>
      </w:r>
      <w:r w:rsidRPr="00356C0B">
        <w:rPr>
          <w:rFonts w:ascii="Angsana New" w:hAnsi="Angsana New"/>
          <w:sz w:val="30"/>
          <w:szCs w:val="30"/>
          <w:cs/>
        </w:rPr>
        <w:t xml:space="preserve"> </w:t>
      </w:r>
      <w:r w:rsidR="001C34BE" w:rsidRPr="00356C0B">
        <w:rPr>
          <w:rFonts w:ascii="Angsana New" w:hAnsi="Angsana New" w:hint="cs"/>
          <w:sz w:val="30"/>
          <w:szCs w:val="30"/>
          <w:cs/>
        </w:rPr>
        <w:t>กลุ่มบริษัทได้</w:t>
      </w:r>
      <w:r w:rsidR="001C34BE" w:rsidRPr="00571F86">
        <w:rPr>
          <w:rFonts w:ascii="Angsana New" w:hAnsi="Angsana New" w:hint="cs"/>
          <w:sz w:val="30"/>
          <w:szCs w:val="30"/>
          <w:cs/>
        </w:rPr>
        <w:t>ลงนามในสัญญาเช่ายานพาหนะและอุปกรณ์สำนักงานเป็นเวลาที่แตกต่างกัน</w:t>
      </w:r>
      <w:r w:rsidR="001C34BE" w:rsidRPr="00571F86">
        <w:rPr>
          <w:rFonts w:ascii="Angsana New" w:hAnsi="Angsana New" w:hint="cs"/>
          <w:sz w:val="28"/>
          <w:szCs w:val="28"/>
          <w:cs/>
        </w:rPr>
        <w:t xml:space="preserve"> </w:t>
      </w:r>
      <w:r w:rsidR="001C34BE" w:rsidRPr="00571F86">
        <w:rPr>
          <w:rFonts w:ascii="Angsana New" w:hAnsi="Angsana New" w:hint="cs"/>
          <w:sz w:val="30"/>
          <w:szCs w:val="30"/>
          <w:cs/>
        </w:rPr>
        <w:t xml:space="preserve">ซึ่งจะครบกำหนดในระหว่างปี </w:t>
      </w:r>
      <w:r w:rsidR="001C34BE" w:rsidRPr="00571F86">
        <w:rPr>
          <w:rFonts w:ascii="Angsana New" w:hAnsi="Angsana New"/>
          <w:sz w:val="30"/>
          <w:szCs w:val="30"/>
        </w:rPr>
        <w:t>25</w:t>
      </w:r>
      <w:r w:rsidR="00AC4214" w:rsidRPr="00571F86">
        <w:rPr>
          <w:rFonts w:ascii="Angsana New" w:hAnsi="Angsana New"/>
          <w:sz w:val="30"/>
          <w:szCs w:val="30"/>
        </w:rPr>
        <w:t>6</w:t>
      </w:r>
      <w:r w:rsidR="00571F86" w:rsidRPr="00571F86">
        <w:rPr>
          <w:rFonts w:ascii="Angsana New" w:hAnsi="Angsana New"/>
          <w:sz w:val="30"/>
          <w:szCs w:val="30"/>
        </w:rPr>
        <w:t>5</w:t>
      </w:r>
      <w:r w:rsidR="001C34BE" w:rsidRPr="00571F86">
        <w:rPr>
          <w:rFonts w:ascii="Angsana New" w:hAnsi="Angsana New"/>
          <w:sz w:val="30"/>
          <w:szCs w:val="30"/>
        </w:rPr>
        <w:t xml:space="preserve"> </w:t>
      </w:r>
      <w:r w:rsidR="001C34BE" w:rsidRPr="00571F86">
        <w:rPr>
          <w:rFonts w:ascii="Angsana New" w:hAnsi="Angsana New" w:hint="cs"/>
          <w:sz w:val="30"/>
          <w:szCs w:val="30"/>
          <w:cs/>
        </w:rPr>
        <w:t xml:space="preserve">ถึง </w:t>
      </w:r>
      <w:r w:rsidR="001C34BE" w:rsidRPr="00571F86">
        <w:rPr>
          <w:rFonts w:ascii="Angsana New" w:hAnsi="Angsana New"/>
          <w:sz w:val="30"/>
          <w:szCs w:val="30"/>
        </w:rPr>
        <w:t>256</w:t>
      </w:r>
      <w:r w:rsidR="005D7CE9">
        <w:rPr>
          <w:rFonts w:ascii="Angsana New" w:hAnsi="Angsana New"/>
          <w:sz w:val="30"/>
          <w:szCs w:val="30"/>
        </w:rPr>
        <w:t>9</w:t>
      </w:r>
    </w:p>
    <w:p w14:paraId="40D7DDB5" w14:textId="191A1D64" w:rsidR="002F0EFF" w:rsidRDefault="00AE459A" w:rsidP="00AE4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/>
      </w:r>
      <w:r w:rsidR="002F0EFF">
        <w:rPr>
          <w:rFonts w:ascii="Angsana New" w:hAnsi="Angsana New" w:hint="cs"/>
          <w:sz w:val="30"/>
          <w:szCs w:val="30"/>
          <w:cs/>
        </w:rPr>
        <w:t>บริษัทมี</w:t>
      </w:r>
      <w:r w:rsidR="002F0EFF" w:rsidRPr="00865B4C">
        <w:rPr>
          <w:rFonts w:ascii="Angsana New" w:hAnsi="Angsana New" w:hint="cs"/>
          <w:sz w:val="30"/>
          <w:szCs w:val="30"/>
          <w:cs/>
        </w:rPr>
        <w:t>หนังสือค้ำประกันที่ออกโดยสถาบันการเงิน</w:t>
      </w:r>
      <w:r w:rsidR="002F0EFF">
        <w:rPr>
          <w:rFonts w:ascii="Angsana New" w:hAnsi="Angsana New" w:hint="cs"/>
          <w:sz w:val="30"/>
          <w:szCs w:val="30"/>
          <w:cs/>
        </w:rPr>
        <w:t>หลายแห่ง</w:t>
      </w:r>
      <w:r w:rsidR="002F0EFF" w:rsidRPr="00865B4C">
        <w:rPr>
          <w:rFonts w:ascii="Angsana New" w:hAnsi="Angsana New" w:hint="cs"/>
          <w:sz w:val="30"/>
          <w:szCs w:val="30"/>
          <w:cs/>
        </w:rPr>
        <w:t>สำหรับการใช้ไฟฟ้า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2F0EFF">
        <w:rPr>
          <w:rFonts w:ascii="Angsana New" w:hAnsi="Angsana New" w:hint="cs"/>
          <w:sz w:val="30"/>
          <w:szCs w:val="30"/>
          <w:cs/>
        </w:rPr>
        <w:t>น้ำมันเชื้อเพลิง</w:t>
      </w:r>
    </w:p>
    <w:p w14:paraId="3461334F" w14:textId="775F34AD" w:rsidR="0025470E" w:rsidRDefault="0025470E" w:rsidP="00AE4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74D9BF" w14:textId="0FD22279" w:rsidR="00310F4A" w:rsidRDefault="00310F4A" w:rsidP="002F0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812446" w14:textId="74593A43" w:rsidR="00310F4A" w:rsidRDefault="00310F4A" w:rsidP="002F0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1D1C52" w14:textId="5DD4328E" w:rsidR="00310F4A" w:rsidRDefault="00310F4A" w:rsidP="002F0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0A45757" w14:textId="2BB771B5" w:rsidR="00310F4A" w:rsidRDefault="00310F4A" w:rsidP="002F0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7920312" w14:textId="77777777" w:rsidR="00310F4A" w:rsidRDefault="00310F4A" w:rsidP="002F0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310F4A" w:rsidSect="00070491">
      <w:headerReference w:type="default" r:id="rId14"/>
      <w:pgSz w:w="11909" w:h="16834" w:code="9"/>
      <w:pgMar w:top="691" w:right="1152" w:bottom="576" w:left="1152" w:header="720" w:footer="6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8E5EB" w14:textId="77777777" w:rsidR="0080452A" w:rsidRDefault="0080452A">
      <w:r>
        <w:separator/>
      </w:r>
    </w:p>
  </w:endnote>
  <w:endnote w:type="continuationSeparator" w:id="0">
    <w:p w14:paraId="2FE4C126" w14:textId="77777777" w:rsidR="0080452A" w:rsidRDefault="00804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30FAB" w14:textId="77777777" w:rsidR="00517C3C" w:rsidRDefault="00517C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2FBA4" w14:textId="77777777" w:rsidR="00612146" w:rsidRPr="004236AC" w:rsidRDefault="00612146" w:rsidP="00DB28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6AC">
      <w:rPr>
        <w:rStyle w:val="PageNumber"/>
        <w:rFonts w:ascii="Angsana New" w:hAnsi="Angsana New"/>
        <w:sz w:val="30"/>
        <w:szCs w:val="30"/>
      </w:rPr>
      <w:fldChar w:fldCharType="begin"/>
    </w:r>
    <w:r w:rsidRPr="004236A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6AC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30</w:t>
    </w:r>
    <w:r w:rsidRPr="004236AC">
      <w:rPr>
        <w:rStyle w:val="PageNumber"/>
        <w:rFonts w:ascii="Angsana New" w:hAnsi="Angsana New"/>
        <w:sz w:val="30"/>
        <w:szCs w:val="30"/>
      </w:rPr>
      <w:fldChar w:fldCharType="end"/>
    </w:r>
  </w:p>
  <w:p w14:paraId="185C9A66" w14:textId="77777777" w:rsidR="00612146" w:rsidRPr="00A66E5C" w:rsidRDefault="00612146" w:rsidP="004A2CF3">
    <w:pPr>
      <w:pStyle w:val="Footer"/>
      <w:jc w:val="cen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33DC1" w14:textId="77777777" w:rsidR="00517C3C" w:rsidRDefault="00517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84EFF" w14:textId="77777777" w:rsidR="0080452A" w:rsidRDefault="0080452A">
      <w:r>
        <w:separator/>
      </w:r>
    </w:p>
  </w:footnote>
  <w:footnote w:type="continuationSeparator" w:id="0">
    <w:p w14:paraId="7BFB5363" w14:textId="77777777" w:rsidR="0080452A" w:rsidRDefault="00804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9DCD3" w14:textId="77777777" w:rsidR="00517C3C" w:rsidRDefault="00517C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2BE2C" w14:textId="5676677F" w:rsidR="00612146" w:rsidRPr="00C45CE0" w:rsidRDefault="00612146" w:rsidP="00E2598C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78567F50" w14:textId="77777777" w:rsidR="00612146" w:rsidRPr="00F168B6" w:rsidRDefault="00612146" w:rsidP="00F168B6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  <w:cs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39F9C2F0" w14:textId="73B64FEF" w:rsidR="00477336" w:rsidRDefault="00477336" w:rsidP="004773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B273D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</w:t>
    </w:r>
    <w:r w:rsidRPr="009B273D">
      <w:rPr>
        <w:rFonts w:ascii="Angsana New" w:hAnsi="Angsana New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9B273D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BE1111">
      <w:rPr>
        <w:rFonts w:ascii="Angsana New" w:hAnsi="Angsana New"/>
        <w:b/>
        <w:bCs/>
        <w:sz w:val="32"/>
        <w:szCs w:val="32"/>
        <w:cs/>
      </w:rPr>
      <w:t>25</w:t>
    </w:r>
    <w:r w:rsidRPr="00BE1111"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5</w:t>
    </w:r>
    <w:r w:rsidRPr="00C45CE0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411DC5C2" w14:textId="77777777" w:rsidR="00612146" w:rsidRPr="00F631FA" w:rsidRDefault="00612146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332FF" w14:textId="77777777" w:rsidR="00517C3C" w:rsidRDefault="00517C3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E30D6" w14:textId="77777777" w:rsidR="00612146" w:rsidRPr="00C45CE0" w:rsidRDefault="00612146" w:rsidP="00E2598C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บริษัท มูราโมโต้ อีเล็คตรอน (ประเทศไทย) จำกัด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>(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มหาชน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</w:rPr>
      <w:t xml:space="preserve">) </w:t>
    </w: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 xml:space="preserve">และบริษัทย่อย </w:t>
    </w:r>
  </w:p>
  <w:p w14:paraId="41546C37" w14:textId="77777777" w:rsidR="00612146" w:rsidRPr="00C45CE0" w:rsidRDefault="00612146" w:rsidP="00E2598C">
    <w:pPr>
      <w:pStyle w:val="Heading3"/>
      <w:tabs>
        <w:tab w:val="clear" w:pos="227"/>
        <w:tab w:val="clear" w:pos="454"/>
        <w:tab w:val="clear" w:pos="680"/>
        <w:tab w:val="clear" w:pos="907"/>
      </w:tabs>
      <w:jc w:val="both"/>
      <w:rPr>
        <w:rFonts w:ascii="Angsana New" w:hAnsi="Angsana New" w:cs="Angsana New"/>
        <w:b/>
        <w:bCs/>
        <w:i w:val="0"/>
        <w:iCs w:val="0"/>
        <w:sz w:val="32"/>
        <w:szCs w:val="32"/>
      </w:rPr>
    </w:pPr>
    <w:r w:rsidRPr="00C45CE0">
      <w:rPr>
        <w:rFonts w:ascii="Angsana New" w:hAnsi="Angsana New" w:cs="Angsana New"/>
        <w:b/>
        <w:bCs/>
        <w:i w:val="0"/>
        <w:iCs w:val="0"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i w:val="0"/>
        <w:iCs w:val="0"/>
        <w:sz w:val="32"/>
        <w:szCs w:val="32"/>
        <w:cs/>
      </w:rPr>
      <w:t>ระหว่างกาลแบบย่อ</w:t>
    </w:r>
  </w:p>
  <w:p w14:paraId="34256768" w14:textId="16BEDAA9" w:rsidR="00477336" w:rsidRDefault="00477336" w:rsidP="004773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9B273D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</w:t>
    </w:r>
    <w:r w:rsidRPr="009B273D">
      <w:rPr>
        <w:rFonts w:ascii="Angsana New" w:hAnsi="Angsana New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9B273D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BE1111">
      <w:rPr>
        <w:rFonts w:ascii="Angsana New" w:hAnsi="Angsana New"/>
        <w:b/>
        <w:bCs/>
        <w:sz w:val="32"/>
        <w:szCs w:val="32"/>
        <w:cs/>
      </w:rPr>
      <w:t>25</w:t>
    </w:r>
    <w:r w:rsidRPr="00BE1111"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>5</w:t>
    </w:r>
    <w:r w:rsidRPr="00C45CE0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46EB2976" w14:textId="77777777" w:rsidR="00612146" w:rsidRPr="00F631FA" w:rsidRDefault="00612146" w:rsidP="00F631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36"/>
        </w:tabs>
        <w:ind w:left="123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716"/>
    <w:multiLevelType w:val="hybridMultilevel"/>
    <w:tmpl w:val="B47EC86E"/>
    <w:lvl w:ilvl="0" w:tplc="2CECC4A6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6E66476"/>
    <w:multiLevelType w:val="multilevel"/>
    <w:tmpl w:val="5EF68B3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D8355E"/>
    <w:multiLevelType w:val="hybridMultilevel"/>
    <w:tmpl w:val="1DBE685C"/>
    <w:lvl w:ilvl="0" w:tplc="C72C57BC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9A97F80"/>
    <w:multiLevelType w:val="hybridMultilevel"/>
    <w:tmpl w:val="8C0ADF0E"/>
    <w:lvl w:ilvl="0" w:tplc="0372916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94024C"/>
    <w:multiLevelType w:val="hybridMultilevel"/>
    <w:tmpl w:val="C3D6906E"/>
    <w:lvl w:ilvl="0" w:tplc="25AEED5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7A16746"/>
    <w:multiLevelType w:val="hybridMultilevel"/>
    <w:tmpl w:val="3A4E451A"/>
    <w:lvl w:ilvl="0" w:tplc="469AEE7C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3" w15:restartNumberingAfterBreak="0">
    <w:nsid w:val="58FC75B2"/>
    <w:multiLevelType w:val="multilevel"/>
    <w:tmpl w:val="982E8E1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6FF71412"/>
    <w:multiLevelType w:val="hybridMultilevel"/>
    <w:tmpl w:val="9BC436F6"/>
    <w:lvl w:ilvl="0" w:tplc="469AEE7C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26C7642"/>
    <w:multiLevelType w:val="hybridMultilevel"/>
    <w:tmpl w:val="161441D6"/>
    <w:lvl w:ilvl="0" w:tplc="A6407BA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3AF5CF1"/>
    <w:multiLevelType w:val="hybridMultilevel"/>
    <w:tmpl w:val="B844A8FC"/>
    <w:lvl w:ilvl="0" w:tplc="96D02DE2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5"/>
  </w:num>
  <w:num w:numId="13">
    <w:abstractNumId w:val="24"/>
  </w:num>
  <w:num w:numId="14">
    <w:abstractNumId w:val="17"/>
  </w:num>
  <w:num w:numId="15">
    <w:abstractNumId w:val="21"/>
  </w:num>
  <w:num w:numId="16">
    <w:abstractNumId w:val="19"/>
  </w:num>
  <w:num w:numId="17">
    <w:abstractNumId w:val="28"/>
  </w:num>
  <w:num w:numId="18">
    <w:abstractNumId w:val="13"/>
  </w:num>
  <w:num w:numId="19">
    <w:abstractNumId w:val="10"/>
  </w:num>
  <w:num w:numId="20">
    <w:abstractNumId w:val="22"/>
  </w:num>
  <w:num w:numId="21">
    <w:abstractNumId w:val="22"/>
  </w:num>
  <w:num w:numId="22">
    <w:abstractNumId w:val="16"/>
  </w:num>
  <w:num w:numId="23">
    <w:abstractNumId w:val="25"/>
  </w:num>
  <w:num w:numId="24">
    <w:abstractNumId w:val="14"/>
  </w:num>
  <w:num w:numId="25">
    <w:abstractNumId w:val="12"/>
  </w:num>
  <w:num w:numId="26">
    <w:abstractNumId w:val="26"/>
  </w:num>
  <w:num w:numId="27">
    <w:abstractNumId w:val="18"/>
  </w:num>
  <w:num w:numId="28">
    <w:abstractNumId w:val="27"/>
  </w:num>
  <w:num w:numId="29">
    <w:abstractNumId w:val="23"/>
  </w:num>
  <w:num w:numId="30">
    <w:abstractNumId w:val="11"/>
  </w:num>
  <w:num w:numId="31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,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2A7"/>
    <w:rsid w:val="00000BAA"/>
    <w:rsid w:val="00000EF0"/>
    <w:rsid w:val="00000FF8"/>
    <w:rsid w:val="0000170D"/>
    <w:rsid w:val="00001E81"/>
    <w:rsid w:val="0000211E"/>
    <w:rsid w:val="00002534"/>
    <w:rsid w:val="000026BD"/>
    <w:rsid w:val="00002901"/>
    <w:rsid w:val="00003C94"/>
    <w:rsid w:val="00003D1A"/>
    <w:rsid w:val="000051EA"/>
    <w:rsid w:val="000057C5"/>
    <w:rsid w:val="000057D2"/>
    <w:rsid w:val="000060F3"/>
    <w:rsid w:val="00006987"/>
    <w:rsid w:val="00007014"/>
    <w:rsid w:val="000103B6"/>
    <w:rsid w:val="00010FC6"/>
    <w:rsid w:val="0001181B"/>
    <w:rsid w:val="0001271E"/>
    <w:rsid w:val="00012A60"/>
    <w:rsid w:val="0001314B"/>
    <w:rsid w:val="0001318C"/>
    <w:rsid w:val="0001322C"/>
    <w:rsid w:val="000132BA"/>
    <w:rsid w:val="000133BD"/>
    <w:rsid w:val="00013423"/>
    <w:rsid w:val="000139CD"/>
    <w:rsid w:val="00013A90"/>
    <w:rsid w:val="00013BFD"/>
    <w:rsid w:val="00013C65"/>
    <w:rsid w:val="00014900"/>
    <w:rsid w:val="00014F0E"/>
    <w:rsid w:val="00015138"/>
    <w:rsid w:val="000152CD"/>
    <w:rsid w:val="00015C56"/>
    <w:rsid w:val="00015DB3"/>
    <w:rsid w:val="000161FA"/>
    <w:rsid w:val="000167D8"/>
    <w:rsid w:val="00016F58"/>
    <w:rsid w:val="00017429"/>
    <w:rsid w:val="00017497"/>
    <w:rsid w:val="0001792C"/>
    <w:rsid w:val="00017A9C"/>
    <w:rsid w:val="00017EB1"/>
    <w:rsid w:val="0002123D"/>
    <w:rsid w:val="000217E4"/>
    <w:rsid w:val="00021E4F"/>
    <w:rsid w:val="00021F92"/>
    <w:rsid w:val="00022ADE"/>
    <w:rsid w:val="00022BA9"/>
    <w:rsid w:val="00022C22"/>
    <w:rsid w:val="00022C3F"/>
    <w:rsid w:val="00023488"/>
    <w:rsid w:val="0002393B"/>
    <w:rsid w:val="0002436D"/>
    <w:rsid w:val="00024C2C"/>
    <w:rsid w:val="00024E28"/>
    <w:rsid w:val="00025554"/>
    <w:rsid w:val="00025FDC"/>
    <w:rsid w:val="00026258"/>
    <w:rsid w:val="0002707D"/>
    <w:rsid w:val="0002748A"/>
    <w:rsid w:val="00027E5C"/>
    <w:rsid w:val="0003061A"/>
    <w:rsid w:val="0003091E"/>
    <w:rsid w:val="00030EDA"/>
    <w:rsid w:val="0003203F"/>
    <w:rsid w:val="000320A0"/>
    <w:rsid w:val="00032BEF"/>
    <w:rsid w:val="0003366B"/>
    <w:rsid w:val="00033694"/>
    <w:rsid w:val="00033E46"/>
    <w:rsid w:val="00033F5E"/>
    <w:rsid w:val="0003484C"/>
    <w:rsid w:val="000349B5"/>
    <w:rsid w:val="00034CE2"/>
    <w:rsid w:val="00034D28"/>
    <w:rsid w:val="00034E88"/>
    <w:rsid w:val="000350DC"/>
    <w:rsid w:val="0003558B"/>
    <w:rsid w:val="0003568A"/>
    <w:rsid w:val="000356E5"/>
    <w:rsid w:val="000357D7"/>
    <w:rsid w:val="00035E69"/>
    <w:rsid w:val="00035FBC"/>
    <w:rsid w:val="00037731"/>
    <w:rsid w:val="000377AE"/>
    <w:rsid w:val="0003787E"/>
    <w:rsid w:val="00037CA6"/>
    <w:rsid w:val="00037F4B"/>
    <w:rsid w:val="000403A0"/>
    <w:rsid w:val="000405FC"/>
    <w:rsid w:val="00040994"/>
    <w:rsid w:val="00040E81"/>
    <w:rsid w:val="000412D1"/>
    <w:rsid w:val="0004138B"/>
    <w:rsid w:val="00041760"/>
    <w:rsid w:val="00041AC4"/>
    <w:rsid w:val="00041BDD"/>
    <w:rsid w:val="00041E4E"/>
    <w:rsid w:val="0004319C"/>
    <w:rsid w:val="00043600"/>
    <w:rsid w:val="00043EB3"/>
    <w:rsid w:val="00044FED"/>
    <w:rsid w:val="000451D0"/>
    <w:rsid w:val="00045203"/>
    <w:rsid w:val="00045282"/>
    <w:rsid w:val="000453A2"/>
    <w:rsid w:val="0004543A"/>
    <w:rsid w:val="00045D2B"/>
    <w:rsid w:val="0004619F"/>
    <w:rsid w:val="0004628C"/>
    <w:rsid w:val="000464F0"/>
    <w:rsid w:val="00046715"/>
    <w:rsid w:val="0004686D"/>
    <w:rsid w:val="00046892"/>
    <w:rsid w:val="00046A32"/>
    <w:rsid w:val="00046C85"/>
    <w:rsid w:val="0004718C"/>
    <w:rsid w:val="00047C08"/>
    <w:rsid w:val="00047F84"/>
    <w:rsid w:val="000501EB"/>
    <w:rsid w:val="0005165E"/>
    <w:rsid w:val="000520C8"/>
    <w:rsid w:val="000523E0"/>
    <w:rsid w:val="0005335F"/>
    <w:rsid w:val="00054625"/>
    <w:rsid w:val="00054639"/>
    <w:rsid w:val="00054A24"/>
    <w:rsid w:val="00055174"/>
    <w:rsid w:val="000561FB"/>
    <w:rsid w:val="00056CD2"/>
    <w:rsid w:val="000571AC"/>
    <w:rsid w:val="000571F6"/>
    <w:rsid w:val="000576B4"/>
    <w:rsid w:val="000603C6"/>
    <w:rsid w:val="0006073E"/>
    <w:rsid w:val="00060AC1"/>
    <w:rsid w:val="00060B63"/>
    <w:rsid w:val="00061155"/>
    <w:rsid w:val="000614FE"/>
    <w:rsid w:val="00061EC4"/>
    <w:rsid w:val="000622E6"/>
    <w:rsid w:val="00062B8E"/>
    <w:rsid w:val="00062F4A"/>
    <w:rsid w:val="00063938"/>
    <w:rsid w:val="000639BA"/>
    <w:rsid w:val="00064943"/>
    <w:rsid w:val="00064B35"/>
    <w:rsid w:val="00064BF6"/>
    <w:rsid w:val="00064EEB"/>
    <w:rsid w:val="00064FC2"/>
    <w:rsid w:val="00065336"/>
    <w:rsid w:val="000657B5"/>
    <w:rsid w:val="00065979"/>
    <w:rsid w:val="00067350"/>
    <w:rsid w:val="00067491"/>
    <w:rsid w:val="000674C9"/>
    <w:rsid w:val="00067768"/>
    <w:rsid w:val="0006781E"/>
    <w:rsid w:val="00067879"/>
    <w:rsid w:val="0007017A"/>
    <w:rsid w:val="00070491"/>
    <w:rsid w:val="00070952"/>
    <w:rsid w:val="0007200A"/>
    <w:rsid w:val="000724D2"/>
    <w:rsid w:val="0007276E"/>
    <w:rsid w:val="0007283F"/>
    <w:rsid w:val="0007289E"/>
    <w:rsid w:val="00072FD7"/>
    <w:rsid w:val="00073087"/>
    <w:rsid w:val="00073159"/>
    <w:rsid w:val="0007376C"/>
    <w:rsid w:val="00073942"/>
    <w:rsid w:val="00073CF2"/>
    <w:rsid w:val="000741AC"/>
    <w:rsid w:val="000745C8"/>
    <w:rsid w:val="0007518B"/>
    <w:rsid w:val="00075BC6"/>
    <w:rsid w:val="00075F07"/>
    <w:rsid w:val="000763DA"/>
    <w:rsid w:val="0007740A"/>
    <w:rsid w:val="000776AF"/>
    <w:rsid w:val="00077708"/>
    <w:rsid w:val="00077741"/>
    <w:rsid w:val="00077B6E"/>
    <w:rsid w:val="00077F15"/>
    <w:rsid w:val="000811DE"/>
    <w:rsid w:val="0008245B"/>
    <w:rsid w:val="0008292D"/>
    <w:rsid w:val="000854AB"/>
    <w:rsid w:val="000856ED"/>
    <w:rsid w:val="0008576D"/>
    <w:rsid w:val="0008659F"/>
    <w:rsid w:val="000868AE"/>
    <w:rsid w:val="00086A55"/>
    <w:rsid w:val="00086FFD"/>
    <w:rsid w:val="000877E8"/>
    <w:rsid w:val="0009060F"/>
    <w:rsid w:val="000909BD"/>
    <w:rsid w:val="00090B4F"/>
    <w:rsid w:val="00090B65"/>
    <w:rsid w:val="000910B9"/>
    <w:rsid w:val="000915A9"/>
    <w:rsid w:val="00091DD3"/>
    <w:rsid w:val="000924DB"/>
    <w:rsid w:val="00092AAE"/>
    <w:rsid w:val="00093F5A"/>
    <w:rsid w:val="00094400"/>
    <w:rsid w:val="00094505"/>
    <w:rsid w:val="00094F5F"/>
    <w:rsid w:val="0009609F"/>
    <w:rsid w:val="0009642B"/>
    <w:rsid w:val="000966AC"/>
    <w:rsid w:val="000968C8"/>
    <w:rsid w:val="00096A24"/>
    <w:rsid w:val="000A1DA3"/>
    <w:rsid w:val="000A1E73"/>
    <w:rsid w:val="000A30FB"/>
    <w:rsid w:val="000A3147"/>
    <w:rsid w:val="000A320D"/>
    <w:rsid w:val="000A3A2E"/>
    <w:rsid w:val="000A3C52"/>
    <w:rsid w:val="000A4059"/>
    <w:rsid w:val="000A4C87"/>
    <w:rsid w:val="000A4DDD"/>
    <w:rsid w:val="000A4F26"/>
    <w:rsid w:val="000A51E8"/>
    <w:rsid w:val="000A526D"/>
    <w:rsid w:val="000A5454"/>
    <w:rsid w:val="000A5E09"/>
    <w:rsid w:val="000A5E89"/>
    <w:rsid w:val="000A6BB6"/>
    <w:rsid w:val="000A74BA"/>
    <w:rsid w:val="000A76CA"/>
    <w:rsid w:val="000A78B6"/>
    <w:rsid w:val="000A7A0D"/>
    <w:rsid w:val="000A7A89"/>
    <w:rsid w:val="000A7E98"/>
    <w:rsid w:val="000A7EB3"/>
    <w:rsid w:val="000B002D"/>
    <w:rsid w:val="000B1030"/>
    <w:rsid w:val="000B2081"/>
    <w:rsid w:val="000B2464"/>
    <w:rsid w:val="000B2562"/>
    <w:rsid w:val="000B2DA7"/>
    <w:rsid w:val="000B397B"/>
    <w:rsid w:val="000B3D17"/>
    <w:rsid w:val="000B4655"/>
    <w:rsid w:val="000B4954"/>
    <w:rsid w:val="000B52BB"/>
    <w:rsid w:val="000B5FB9"/>
    <w:rsid w:val="000B6793"/>
    <w:rsid w:val="000B6D69"/>
    <w:rsid w:val="000B7D32"/>
    <w:rsid w:val="000C0084"/>
    <w:rsid w:val="000C0404"/>
    <w:rsid w:val="000C084B"/>
    <w:rsid w:val="000C0B79"/>
    <w:rsid w:val="000C1364"/>
    <w:rsid w:val="000C139E"/>
    <w:rsid w:val="000C1E22"/>
    <w:rsid w:val="000C231A"/>
    <w:rsid w:val="000C2404"/>
    <w:rsid w:val="000C3A09"/>
    <w:rsid w:val="000C3E57"/>
    <w:rsid w:val="000C4541"/>
    <w:rsid w:val="000C4601"/>
    <w:rsid w:val="000C4670"/>
    <w:rsid w:val="000C4A26"/>
    <w:rsid w:val="000C4B4B"/>
    <w:rsid w:val="000C537A"/>
    <w:rsid w:val="000C59B8"/>
    <w:rsid w:val="000C5C77"/>
    <w:rsid w:val="000C6312"/>
    <w:rsid w:val="000C6377"/>
    <w:rsid w:val="000C6501"/>
    <w:rsid w:val="000C6503"/>
    <w:rsid w:val="000C654C"/>
    <w:rsid w:val="000C74F6"/>
    <w:rsid w:val="000C76B9"/>
    <w:rsid w:val="000C7740"/>
    <w:rsid w:val="000C7DB6"/>
    <w:rsid w:val="000D04BF"/>
    <w:rsid w:val="000D04EF"/>
    <w:rsid w:val="000D0A4C"/>
    <w:rsid w:val="000D0FEB"/>
    <w:rsid w:val="000D1FBE"/>
    <w:rsid w:val="000D2D1E"/>
    <w:rsid w:val="000D2D3B"/>
    <w:rsid w:val="000D2E4E"/>
    <w:rsid w:val="000D319E"/>
    <w:rsid w:val="000D3DCA"/>
    <w:rsid w:val="000D435E"/>
    <w:rsid w:val="000D4431"/>
    <w:rsid w:val="000D4613"/>
    <w:rsid w:val="000D6202"/>
    <w:rsid w:val="000D6275"/>
    <w:rsid w:val="000D656A"/>
    <w:rsid w:val="000D6C56"/>
    <w:rsid w:val="000D6CBB"/>
    <w:rsid w:val="000D7073"/>
    <w:rsid w:val="000D7D03"/>
    <w:rsid w:val="000D7D90"/>
    <w:rsid w:val="000D7FFA"/>
    <w:rsid w:val="000E02CF"/>
    <w:rsid w:val="000E0D8B"/>
    <w:rsid w:val="000E1165"/>
    <w:rsid w:val="000E1208"/>
    <w:rsid w:val="000E1860"/>
    <w:rsid w:val="000E1C22"/>
    <w:rsid w:val="000E2677"/>
    <w:rsid w:val="000E2DB6"/>
    <w:rsid w:val="000E4D6A"/>
    <w:rsid w:val="000E5263"/>
    <w:rsid w:val="000E55F8"/>
    <w:rsid w:val="000E5D18"/>
    <w:rsid w:val="000E6C0C"/>
    <w:rsid w:val="000E7269"/>
    <w:rsid w:val="000E72E8"/>
    <w:rsid w:val="000E7A3C"/>
    <w:rsid w:val="000E7AE9"/>
    <w:rsid w:val="000E7EF9"/>
    <w:rsid w:val="000F0092"/>
    <w:rsid w:val="000F05D0"/>
    <w:rsid w:val="000F073A"/>
    <w:rsid w:val="000F0789"/>
    <w:rsid w:val="000F0BB7"/>
    <w:rsid w:val="000F1138"/>
    <w:rsid w:val="000F113F"/>
    <w:rsid w:val="000F169D"/>
    <w:rsid w:val="000F1BC1"/>
    <w:rsid w:val="000F26F2"/>
    <w:rsid w:val="000F28FC"/>
    <w:rsid w:val="000F292D"/>
    <w:rsid w:val="000F2CCB"/>
    <w:rsid w:val="000F315A"/>
    <w:rsid w:val="000F362C"/>
    <w:rsid w:val="000F4272"/>
    <w:rsid w:val="000F4C17"/>
    <w:rsid w:val="000F4DD0"/>
    <w:rsid w:val="000F5017"/>
    <w:rsid w:val="000F5820"/>
    <w:rsid w:val="000F6274"/>
    <w:rsid w:val="000F665C"/>
    <w:rsid w:val="0010018C"/>
    <w:rsid w:val="00100E2D"/>
    <w:rsid w:val="00101FAF"/>
    <w:rsid w:val="0010275F"/>
    <w:rsid w:val="00102D1E"/>
    <w:rsid w:val="001039E9"/>
    <w:rsid w:val="001042DB"/>
    <w:rsid w:val="001067DC"/>
    <w:rsid w:val="00106846"/>
    <w:rsid w:val="00107135"/>
    <w:rsid w:val="00107592"/>
    <w:rsid w:val="00107677"/>
    <w:rsid w:val="001079D5"/>
    <w:rsid w:val="001106AD"/>
    <w:rsid w:val="001115B2"/>
    <w:rsid w:val="00111E21"/>
    <w:rsid w:val="00111EA3"/>
    <w:rsid w:val="00111ED1"/>
    <w:rsid w:val="00112390"/>
    <w:rsid w:val="001123B1"/>
    <w:rsid w:val="00112DA2"/>
    <w:rsid w:val="00113EB0"/>
    <w:rsid w:val="00114082"/>
    <w:rsid w:val="0011411B"/>
    <w:rsid w:val="001143B0"/>
    <w:rsid w:val="001144CA"/>
    <w:rsid w:val="00114F3E"/>
    <w:rsid w:val="00116308"/>
    <w:rsid w:val="00116683"/>
    <w:rsid w:val="00116915"/>
    <w:rsid w:val="0011693A"/>
    <w:rsid w:val="00116C38"/>
    <w:rsid w:val="00117149"/>
    <w:rsid w:val="00117DA6"/>
    <w:rsid w:val="001200C8"/>
    <w:rsid w:val="001209DD"/>
    <w:rsid w:val="00120E65"/>
    <w:rsid w:val="0012187C"/>
    <w:rsid w:val="001219A6"/>
    <w:rsid w:val="001219C0"/>
    <w:rsid w:val="00122362"/>
    <w:rsid w:val="00122D04"/>
    <w:rsid w:val="00122DF8"/>
    <w:rsid w:val="00122E7E"/>
    <w:rsid w:val="00123BF3"/>
    <w:rsid w:val="00123D8B"/>
    <w:rsid w:val="00123F5A"/>
    <w:rsid w:val="00124198"/>
    <w:rsid w:val="00124241"/>
    <w:rsid w:val="00124D03"/>
    <w:rsid w:val="001250A6"/>
    <w:rsid w:val="00125253"/>
    <w:rsid w:val="001256E3"/>
    <w:rsid w:val="00125B4D"/>
    <w:rsid w:val="0012735B"/>
    <w:rsid w:val="001276D5"/>
    <w:rsid w:val="00127B2B"/>
    <w:rsid w:val="00127BD0"/>
    <w:rsid w:val="00127C0B"/>
    <w:rsid w:val="00127F80"/>
    <w:rsid w:val="00130E66"/>
    <w:rsid w:val="00130F97"/>
    <w:rsid w:val="00131074"/>
    <w:rsid w:val="00131097"/>
    <w:rsid w:val="001311B4"/>
    <w:rsid w:val="001316C3"/>
    <w:rsid w:val="00131E44"/>
    <w:rsid w:val="001322CF"/>
    <w:rsid w:val="001322FF"/>
    <w:rsid w:val="00132EBD"/>
    <w:rsid w:val="001335A5"/>
    <w:rsid w:val="001337DF"/>
    <w:rsid w:val="00133F97"/>
    <w:rsid w:val="001342E5"/>
    <w:rsid w:val="0013474E"/>
    <w:rsid w:val="00134815"/>
    <w:rsid w:val="00134A19"/>
    <w:rsid w:val="00134E9E"/>
    <w:rsid w:val="001355A1"/>
    <w:rsid w:val="001355DC"/>
    <w:rsid w:val="0013663B"/>
    <w:rsid w:val="001368DA"/>
    <w:rsid w:val="001375C4"/>
    <w:rsid w:val="00137BF2"/>
    <w:rsid w:val="0014067A"/>
    <w:rsid w:val="00140FB2"/>
    <w:rsid w:val="001413BC"/>
    <w:rsid w:val="0014148E"/>
    <w:rsid w:val="001415C7"/>
    <w:rsid w:val="00141D98"/>
    <w:rsid w:val="00142755"/>
    <w:rsid w:val="00142CD2"/>
    <w:rsid w:val="00142FC0"/>
    <w:rsid w:val="0014314A"/>
    <w:rsid w:val="00143B2E"/>
    <w:rsid w:val="00144C13"/>
    <w:rsid w:val="00145491"/>
    <w:rsid w:val="0014561D"/>
    <w:rsid w:val="00145754"/>
    <w:rsid w:val="0014578B"/>
    <w:rsid w:val="00145BB6"/>
    <w:rsid w:val="00145D1F"/>
    <w:rsid w:val="00145F4F"/>
    <w:rsid w:val="001461FB"/>
    <w:rsid w:val="00146341"/>
    <w:rsid w:val="00146E2D"/>
    <w:rsid w:val="00147202"/>
    <w:rsid w:val="00147277"/>
    <w:rsid w:val="001472EF"/>
    <w:rsid w:val="00147A13"/>
    <w:rsid w:val="00147D90"/>
    <w:rsid w:val="001502E9"/>
    <w:rsid w:val="00150AB4"/>
    <w:rsid w:val="00150BFB"/>
    <w:rsid w:val="00151BE5"/>
    <w:rsid w:val="00151C3F"/>
    <w:rsid w:val="00152915"/>
    <w:rsid w:val="00152BD2"/>
    <w:rsid w:val="00152CAF"/>
    <w:rsid w:val="00152CB6"/>
    <w:rsid w:val="00153629"/>
    <w:rsid w:val="00153B9D"/>
    <w:rsid w:val="00153CE3"/>
    <w:rsid w:val="001540B1"/>
    <w:rsid w:val="0015410D"/>
    <w:rsid w:val="00154733"/>
    <w:rsid w:val="00154877"/>
    <w:rsid w:val="00154E6F"/>
    <w:rsid w:val="001550BF"/>
    <w:rsid w:val="00155428"/>
    <w:rsid w:val="0015549D"/>
    <w:rsid w:val="00156296"/>
    <w:rsid w:val="0015634C"/>
    <w:rsid w:val="00156389"/>
    <w:rsid w:val="00156F84"/>
    <w:rsid w:val="001600CA"/>
    <w:rsid w:val="00160EB7"/>
    <w:rsid w:val="00161357"/>
    <w:rsid w:val="00161400"/>
    <w:rsid w:val="00161A55"/>
    <w:rsid w:val="00163AF9"/>
    <w:rsid w:val="001651EF"/>
    <w:rsid w:val="00165CB4"/>
    <w:rsid w:val="00165FB5"/>
    <w:rsid w:val="00166000"/>
    <w:rsid w:val="0016602B"/>
    <w:rsid w:val="001662CE"/>
    <w:rsid w:val="00166A46"/>
    <w:rsid w:val="0016726A"/>
    <w:rsid w:val="0016730E"/>
    <w:rsid w:val="00167526"/>
    <w:rsid w:val="00167AAE"/>
    <w:rsid w:val="00167EA2"/>
    <w:rsid w:val="00167F62"/>
    <w:rsid w:val="001709F0"/>
    <w:rsid w:val="00170A9F"/>
    <w:rsid w:val="00170AEF"/>
    <w:rsid w:val="00170C70"/>
    <w:rsid w:val="0017171B"/>
    <w:rsid w:val="00171D2C"/>
    <w:rsid w:val="001728F3"/>
    <w:rsid w:val="00173C67"/>
    <w:rsid w:val="0017439F"/>
    <w:rsid w:val="00174656"/>
    <w:rsid w:val="0017613D"/>
    <w:rsid w:val="0017655D"/>
    <w:rsid w:val="00180004"/>
    <w:rsid w:val="00180668"/>
    <w:rsid w:val="00180C88"/>
    <w:rsid w:val="00181086"/>
    <w:rsid w:val="001811C1"/>
    <w:rsid w:val="001815BF"/>
    <w:rsid w:val="00181EDA"/>
    <w:rsid w:val="00182F75"/>
    <w:rsid w:val="001834F2"/>
    <w:rsid w:val="00183E9A"/>
    <w:rsid w:val="00183FCC"/>
    <w:rsid w:val="00184989"/>
    <w:rsid w:val="00184FCD"/>
    <w:rsid w:val="001850B9"/>
    <w:rsid w:val="0018529C"/>
    <w:rsid w:val="00185CC2"/>
    <w:rsid w:val="0018607C"/>
    <w:rsid w:val="00187A6D"/>
    <w:rsid w:val="00187A78"/>
    <w:rsid w:val="001903F9"/>
    <w:rsid w:val="001918D9"/>
    <w:rsid w:val="00191FD5"/>
    <w:rsid w:val="001923A5"/>
    <w:rsid w:val="0019318D"/>
    <w:rsid w:val="00193190"/>
    <w:rsid w:val="0019347F"/>
    <w:rsid w:val="00193AB7"/>
    <w:rsid w:val="00194410"/>
    <w:rsid w:val="0019476D"/>
    <w:rsid w:val="00194ABA"/>
    <w:rsid w:val="00194DB5"/>
    <w:rsid w:val="00194E20"/>
    <w:rsid w:val="00194E56"/>
    <w:rsid w:val="001955C4"/>
    <w:rsid w:val="00195773"/>
    <w:rsid w:val="001957B2"/>
    <w:rsid w:val="00195CA6"/>
    <w:rsid w:val="001960AA"/>
    <w:rsid w:val="001964AD"/>
    <w:rsid w:val="001979FA"/>
    <w:rsid w:val="00197CFC"/>
    <w:rsid w:val="00197F5C"/>
    <w:rsid w:val="001A00F6"/>
    <w:rsid w:val="001A0335"/>
    <w:rsid w:val="001A09ED"/>
    <w:rsid w:val="001A0D77"/>
    <w:rsid w:val="001A0F83"/>
    <w:rsid w:val="001A109A"/>
    <w:rsid w:val="001A1A59"/>
    <w:rsid w:val="001A1FE5"/>
    <w:rsid w:val="001A29B8"/>
    <w:rsid w:val="001A2F8C"/>
    <w:rsid w:val="001A3273"/>
    <w:rsid w:val="001A3F41"/>
    <w:rsid w:val="001A598E"/>
    <w:rsid w:val="001A64F3"/>
    <w:rsid w:val="001A6596"/>
    <w:rsid w:val="001A6878"/>
    <w:rsid w:val="001A74DC"/>
    <w:rsid w:val="001A7709"/>
    <w:rsid w:val="001A7ABA"/>
    <w:rsid w:val="001A7B27"/>
    <w:rsid w:val="001B0E3C"/>
    <w:rsid w:val="001B1CFA"/>
    <w:rsid w:val="001B1DEF"/>
    <w:rsid w:val="001B2415"/>
    <w:rsid w:val="001B2A91"/>
    <w:rsid w:val="001B3350"/>
    <w:rsid w:val="001B3556"/>
    <w:rsid w:val="001B376D"/>
    <w:rsid w:val="001B379D"/>
    <w:rsid w:val="001B3E08"/>
    <w:rsid w:val="001B3FC1"/>
    <w:rsid w:val="001B4149"/>
    <w:rsid w:val="001B44E2"/>
    <w:rsid w:val="001B4720"/>
    <w:rsid w:val="001B4941"/>
    <w:rsid w:val="001B5605"/>
    <w:rsid w:val="001B58C5"/>
    <w:rsid w:val="001B5DF8"/>
    <w:rsid w:val="001B5EFB"/>
    <w:rsid w:val="001B5F27"/>
    <w:rsid w:val="001B6506"/>
    <w:rsid w:val="001B6B1F"/>
    <w:rsid w:val="001B7139"/>
    <w:rsid w:val="001C03D3"/>
    <w:rsid w:val="001C0947"/>
    <w:rsid w:val="001C0F8A"/>
    <w:rsid w:val="001C141B"/>
    <w:rsid w:val="001C1F83"/>
    <w:rsid w:val="001C2299"/>
    <w:rsid w:val="001C28FA"/>
    <w:rsid w:val="001C34BE"/>
    <w:rsid w:val="001C3864"/>
    <w:rsid w:val="001C4775"/>
    <w:rsid w:val="001C6132"/>
    <w:rsid w:val="001C62BC"/>
    <w:rsid w:val="001C66B0"/>
    <w:rsid w:val="001C6AF0"/>
    <w:rsid w:val="001C7682"/>
    <w:rsid w:val="001C79DD"/>
    <w:rsid w:val="001D0098"/>
    <w:rsid w:val="001D09C4"/>
    <w:rsid w:val="001D2137"/>
    <w:rsid w:val="001D318A"/>
    <w:rsid w:val="001D360D"/>
    <w:rsid w:val="001D3C96"/>
    <w:rsid w:val="001D41E0"/>
    <w:rsid w:val="001D5065"/>
    <w:rsid w:val="001D5390"/>
    <w:rsid w:val="001D557B"/>
    <w:rsid w:val="001D58F6"/>
    <w:rsid w:val="001D6911"/>
    <w:rsid w:val="001D6B80"/>
    <w:rsid w:val="001D7B2E"/>
    <w:rsid w:val="001E033D"/>
    <w:rsid w:val="001E0D3C"/>
    <w:rsid w:val="001E16FE"/>
    <w:rsid w:val="001E25D5"/>
    <w:rsid w:val="001E274A"/>
    <w:rsid w:val="001E275E"/>
    <w:rsid w:val="001E30F4"/>
    <w:rsid w:val="001E38E1"/>
    <w:rsid w:val="001E3977"/>
    <w:rsid w:val="001E3DEB"/>
    <w:rsid w:val="001E4030"/>
    <w:rsid w:val="001E4CBC"/>
    <w:rsid w:val="001E563C"/>
    <w:rsid w:val="001E5CB9"/>
    <w:rsid w:val="001E5EED"/>
    <w:rsid w:val="001E61FB"/>
    <w:rsid w:val="001E6234"/>
    <w:rsid w:val="001F110F"/>
    <w:rsid w:val="001F11E4"/>
    <w:rsid w:val="001F170A"/>
    <w:rsid w:val="001F1851"/>
    <w:rsid w:val="001F1CB7"/>
    <w:rsid w:val="001F1DB4"/>
    <w:rsid w:val="001F2419"/>
    <w:rsid w:val="001F2B91"/>
    <w:rsid w:val="001F2C7A"/>
    <w:rsid w:val="001F3BEC"/>
    <w:rsid w:val="001F3D11"/>
    <w:rsid w:val="001F3E7D"/>
    <w:rsid w:val="001F416C"/>
    <w:rsid w:val="001F41B2"/>
    <w:rsid w:val="001F4A90"/>
    <w:rsid w:val="001F4F42"/>
    <w:rsid w:val="001F542F"/>
    <w:rsid w:val="001F5A0C"/>
    <w:rsid w:val="001F5C29"/>
    <w:rsid w:val="001F5C2B"/>
    <w:rsid w:val="001F5D22"/>
    <w:rsid w:val="001F5DF5"/>
    <w:rsid w:val="001F62EE"/>
    <w:rsid w:val="001F716E"/>
    <w:rsid w:val="001F7D91"/>
    <w:rsid w:val="00201FB4"/>
    <w:rsid w:val="002020D3"/>
    <w:rsid w:val="0020247C"/>
    <w:rsid w:val="002025EF"/>
    <w:rsid w:val="00202D89"/>
    <w:rsid w:val="00203376"/>
    <w:rsid w:val="0020347E"/>
    <w:rsid w:val="00203529"/>
    <w:rsid w:val="002035C0"/>
    <w:rsid w:val="002039A8"/>
    <w:rsid w:val="002044A6"/>
    <w:rsid w:val="0020528D"/>
    <w:rsid w:val="00205553"/>
    <w:rsid w:val="00205C52"/>
    <w:rsid w:val="00205E59"/>
    <w:rsid w:val="0020640B"/>
    <w:rsid w:val="00206752"/>
    <w:rsid w:val="00206D59"/>
    <w:rsid w:val="002079FB"/>
    <w:rsid w:val="00207F25"/>
    <w:rsid w:val="002112A5"/>
    <w:rsid w:val="00211679"/>
    <w:rsid w:val="00212604"/>
    <w:rsid w:val="00212914"/>
    <w:rsid w:val="00212D3A"/>
    <w:rsid w:val="0021496F"/>
    <w:rsid w:val="002153C3"/>
    <w:rsid w:val="00215502"/>
    <w:rsid w:val="00215659"/>
    <w:rsid w:val="002159AE"/>
    <w:rsid w:val="00215ACA"/>
    <w:rsid w:val="00215EF4"/>
    <w:rsid w:val="00216454"/>
    <w:rsid w:val="002165F9"/>
    <w:rsid w:val="00216874"/>
    <w:rsid w:val="00216D07"/>
    <w:rsid w:val="00216EFF"/>
    <w:rsid w:val="00220324"/>
    <w:rsid w:val="002203F6"/>
    <w:rsid w:val="0022044D"/>
    <w:rsid w:val="00220488"/>
    <w:rsid w:val="00220801"/>
    <w:rsid w:val="00220EB2"/>
    <w:rsid w:val="0022238B"/>
    <w:rsid w:val="002224DA"/>
    <w:rsid w:val="00222A54"/>
    <w:rsid w:val="00222CF9"/>
    <w:rsid w:val="00223381"/>
    <w:rsid w:val="00223E5C"/>
    <w:rsid w:val="002243A5"/>
    <w:rsid w:val="00224552"/>
    <w:rsid w:val="00224BD3"/>
    <w:rsid w:val="0022506F"/>
    <w:rsid w:val="00225678"/>
    <w:rsid w:val="0022669C"/>
    <w:rsid w:val="002266DF"/>
    <w:rsid w:val="00226739"/>
    <w:rsid w:val="00226BC2"/>
    <w:rsid w:val="00226D7F"/>
    <w:rsid w:val="00227485"/>
    <w:rsid w:val="00227A40"/>
    <w:rsid w:val="00227B38"/>
    <w:rsid w:val="0023020E"/>
    <w:rsid w:val="0023212C"/>
    <w:rsid w:val="00232BC7"/>
    <w:rsid w:val="0023312E"/>
    <w:rsid w:val="00235261"/>
    <w:rsid w:val="002355F4"/>
    <w:rsid w:val="00235665"/>
    <w:rsid w:val="002358E8"/>
    <w:rsid w:val="00235AE8"/>
    <w:rsid w:val="00235B3D"/>
    <w:rsid w:val="00235C9B"/>
    <w:rsid w:val="00236F93"/>
    <w:rsid w:val="00237105"/>
    <w:rsid w:val="00237375"/>
    <w:rsid w:val="00237A7C"/>
    <w:rsid w:val="0024078B"/>
    <w:rsid w:val="00240FF6"/>
    <w:rsid w:val="0024119F"/>
    <w:rsid w:val="0024153A"/>
    <w:rsid w:val="0024162A"/>
    <w:rsid w:val="00241ABC"/>
    <w:rsid w:val="00242679"/>
    <w:rsid w:val="00243EE8"/>
    <w:rsid w:val="002440F1"/>
    <w:rsid w:val="00244152"/>
    <w:rsid w:val="002446E2"/>
    <w:rsid w:val="00244702"/>
    <w:rsid w:val="002457E1"/>
    <w:rsid w:val="00245914"/>
    <w:rsid w:val="00246C62"/>
    <w:rsid w:val="0025002F"/>
    <w:rsid w:val="00250132"/>
    <w:rsid w:val="00250239"/>
    <w:rsid w:val="00250579"/>
    <w:rsid w:val="0025089F"/>
    <w:rsid w:val="00250A68"/>
    <w:rsid w:val="00251303"/>
    <w:rsid w:val="00251430"/>
    <w:rsid w:val="0025153A"/>
    <w:rsid w:val="00251556"/>
    <w:rsid w:val="00251DF2"/>
    <w:rsid w:val="00251F9B"/>
    <w:rsid w:val="0025227A"/>
    <w:rsid w:val="002527F9"/>
    <w:rsid w:val="00252D7E"/>
    <w:rsid w:val="00252E67"/>
    <w:rsid w:val="00253213"/>
    <w:rsid w:val="002532A8"/>
    <w:rsid w:val="00253719"/>
    <w:rsid w:val="00253842"/>
    <w:rsid w:val="00253DD0"/>
    <w:rsid w:val="0025412C"/>
    <w:rsid w:val="0025470E"/>
    <w:rsid w:val="00254863"/>
    <w:rsid w:val="0025495B"/>
    <w:rsid w:val="00254AE6"/>
    <w:rsid w:val="00254F94"/>
    <w:rsid w:val="0025505E"/>
    <w:rsid w:val="0025554A"/>
    <w:rsid w:val="00255EF0"/>
    <w:rsid w:val="002563C9"/>
    <w:rsid w:val="00256978"/>
    <w:rsid w:val="00256D9A"/>
    <w:rsid w:val="00256E03"/>
    <w:rsid w:val="00257821"/>
    <w:rsid w:val="0025793C"/>
    <w:rsid w:val="00257B60"/>
    <w:rsid w:val="00257B6F"/>
    <w:rsid w:val="0026115A"/>
    <w:rsid w:val="002611B6"/>
    <w:rsid w:val="00261533"/>
    <w:rsid w:val="0026160D"/>
    <w:rsid w:val="00261B22"/>
    <w:rsid w:val="00261C62"/>
    <w:rsid w:val="002622F2"/>
    <w:rsid w:val="0026236F"/>
    <w:rsid w:val="002629F1"/>
    <w:rsid w:val="00263DE8"/>
    <w:rsid w:val="00264733"/>
    <w:rsid w:val="00264792"/>
    <w:rsid w:val="00264E9A"/>
    <w:rsid w:val="00264F00"/>
    <w:rsid w:val="0026545C"/>
    <w:rsid w:val="00265562"/>
    <w:rsid w:val="002657D1"/>
    <w:rsid w:val="002660A5"/>
    <w:rsid w:val="00266CED"/>
    <w:rsid w:val="00266D6E"/>
    <w:rsid w:val="00267097"/>
    <w:rsid w:val="00267A33"/>
    <w:rsid w:val="00267C82"/>
    <w:rsid w:val="00267C99"/>
    <w:rsid w:val="00270463"/>
    <w:rsid w:val="002705FC"/>
    <w:rsid w:val="0027068E"/>
    <w:rsid w:val="00270ABE"/>
    <w:rsid w:val="00270B67"/>
    <w:rsid w:val="00270CC2"/>
    <w:rsid w:val="00270D85"/>
    <w:rsid w:val="0027118C"/>
    <w:rsid w:val="00272691"/>
    <w:rsid w:val="00272B93"/>
    <w:rsid w:val="00272F62"/>
    <w:rsid w:val="002743DE"/>
    <w:rsid w:val="002749C6"/>
    <w:rsid w:val="00274A3F"/>
    <w:rsid w:val="002751C2"/>
    <w:rsid w:val="00275274"/>
    <w:rsid w:val="00275A21"/>
    <w:rsid w:val="00275A30"/>
    <w:rsid w:val="00275A58"/>
    <w:rsid w:val="002770E1"/>
    <w:rsid w:val="002775E9"/>
    <w:rsid w:val="00277CFF"/>
    <w:rsid w:val="00280659"/>
    <w:rsid w:val="0028090F"/>
    <w:rsid w:val="00280973"/>
    <w:rsid w:val="00280B5D"/>
    <w:rsid w:val="00281A30"/>
    <w:rsid w:val="00281BF2"/>
    <w:rsid w:val="00281FFB"/>
    <w:rsid w:val="002820AA"/>
    <w:rsid w:val="0028281D"/>
    <w:rsid w:val="00282FF5"/>
    <w:rsid w:val="00284035"/>
    <w:rsid w:val="0028489A"/>
    <w:rsid w:val="0028507F"/>
    <w:rsid w:val="00285B7F"/>
    <w:rsid w:val="00285B96"/>
    <w:rsid w:val="0028634B"/>
    <w:rsid w:val="00286359"/>
    <w:rsid w:val="00286665"/>
    <w:rsid w:val="00286CB0"/>
    <w:rsid w:val="00286DA2"/>
    <w:rsid w:val="002870BD"/>
    <w:rsid w:val="00287351"/>
    <w:rsid w:val="0028736A"/>
    <w:rsid w:val="0028774D"/>
    <w:rsid w:val="002900E2"/>
    <w:rsid w:val="002904FB"/>
    <w:rsid w:val="0029161C"/>
    <w:rsid w:val="0029189C"/>
    <w:rsid w:val="00291B8C"/>
    <w:rsid w:val="00292281"/>
    <w:rsid w:val="002929BB"/>
    <w:rsid w:val="002937CD"/>
    <w:rsid w:val="00293923"/>
    <w:rsid w:val="00294206"/>
    <w:rsid w:val="00294519"/>
    <w:rsid w:val="002947F6"/>
    <w:rsid w:val="002949F7"/>
    <w:rsid w:val="00294F61"/>
    <w:rsid w:val="0029512E"/>
    <w:rsid w:val="00296010"/>
    <w:rsid w:val="002962FE"/>
    <w:rsid w:val="00296DF1"/>
    <w:rsid w:val="0029701C"/>
    <w:rsid w:val="00297391"/>
    <w:rsid w:val="002A08C5"/>
    <w:rsid w:val="002A14AF"/>
    <w:rsid w:val="002A1C45"/>
    <w:rsid w:val="002A220F"/>
    <w:rsid w:val="002A2EC2"/>
    <w:rsid w:val="002A3358"/>
    <w:rsid w:val="002A35DD"/>
    <w:rsid w:val="002A364B"/>
    <w:rsid w:val="002A3E8F"/>
    <w:rsid w:val="002A3F80"/>
    <w:rsid w:val="002A443E"/>
    <w:rsid w:val="002A5802"/>
    <w:rsid w:val="002A5D24"/>
    <w:rsid w:val="002A5E7A"/>
    <w:rsid w:val="002A5E9F"/>
    <w:rsid w:val="002A6009"/>
    <w:rsid w:val="002A65AF"/>
    <w:rsid w:val="002A6D2F"/>
    <w:rsid w:val="002A6FD2"/>
    <w:rsid w:val="002A730B"/>
    <w:rsid w:val="002A7B52"/>
    <w:rsid w:val="002B0489"/>
    <w:rsid w:val="002B187C"/>
    <w:rsid w:val="002B1A15"/>
    <w:rsid w:val="002B1ACF"/>
    <w:rsid w:val="002B2B16"/>
    <w:rsid w:val="002B3A0F"/>
    <w:rsid w:val="002B56E9"/>
    <w:rsid w:val="002B58B7"/>
    <w:rsid w:val="002B62C2"/>
    <w:rsid w:val="002B6475"/>
    <w:rsid w:val="002B64BA"/>
    <w:rsid w:val="002B6F06"/>
    <w:rsid w:val="002B702D"/>
    <w:rsid w:val="002B7707"/>
    <w:rsid w:val="002B77C5"/>
    <w:rsid w:val="002B792F"/>
    <w:rsid w:val="002B7AFB"/>
    <w:rsid w:val="002B7CD8"/>
    <w:rsid w:val="002B7F89"/>
    <w:rsid w:val="002C04D2"/>
    <w:rsid w:val="002C0C42"/>
    <w:rsid w:val="002C0ECF"/>
    <w:rsid w:val="002C159E"/>
    <w:rsid w:val="002C1C3F"/>
    <w:rsid w:val="002C1D12"/>
    <w:rsid w:val="002C1D21"/>
    <w:rsid w:val="002C235B"/>
    <w:rsid w:val="002C31F0"/>
    <w:rsid w:val="002C4489"/>
    <w:rsid w:val="002C472F"/>
    <w:rsid w:val="002C474C"/>
    <w:rsid w:val="002C4CE7"/>
    <w:rsid w:val="002C4F12"/>
    <w:rsid w:val="002C644B"/>
    <w:rsid w:val="002C64AB"/>
    <w:rsid w:val="002C71E2"/>
    <w:rsid w:val="002C7A84"/>
    <w:rsid w:val="002D0202"/>
    <w:rsid w:val="002D0B40"/>
    <w:rsid w:val="002D0BE2"/>
    <w:rsid w:val="002D1217"/>
    <w:rsid w:val="002D13FB"/>
    <w:rsid w:val="002D17AF"/>
    <w:rsid w:val="002D1D02"/>
    <w:rsid w:val="002D1D87"/>
    <w:rsid w:val="002D1F53"/>
    <w:rsid w:val="002D22FE"/>
    <w:rsid w:val="002D28D2"/>
    <w:rsid w:val="002D3104"/>
    <w:rsid w:val="002D3AFA"/>
    <w:rsid w:val="002D3F60"/>
    <w:rsid w:val="002D4232"/>
    <w:rsid w:val="002D4548"/>
    <w:rsid w:val="002D4756"/>
    <w:rsid w:val="002D477B"/>
    <w:rsid w:val="002D486B"/>
    <w:rsid w:val="002D50B7"/>
    <w:rsid w:val="002D524F"/>
    <w:rsid w:val="002D5C3D"/>
    <w:rsid w:val="002D67F6"/>
    <w:rsid w:val="002D6EDA"/>
    <w:rsid w:val="002D6F3A"/>
    <w:rsid w:val="002D72B4"/>
    <w:rsid w:val="002D7415"/>
    <w:rsid w:val="002D760B"/>
    <w:rsid w:val="002D7CFD"/>
    <w:rsid w:val="002D7EBA"/>
    <w:rsid w:val="002E027D"/>
    <w:rsid w:val="002E077A"/>
    <w:rsid w:val="002E0C68"/>
    <w:rsid w:val="002E1191"/>
    <w:rsid w:val="002E1358"/>
    <w:rsid w:val="002E189F"/>
    <w:rsid w:val="002E2644"/>
    <w:rsid w:val="002E383E"/>
    <w:rsid w:val="002E3EFB"/>
    <w:rsid w:val="002E4A09"/>
    <w:rsid w:val="002E4FB4"/>
    <w:rsid w:val="002E4FE4"/>
    <w:rsid w:val="002E58F8"/>
    <w:rsid w:val="002E750A"/>
    <w:rsid w:val="002E788C"/>
    <w:rsid w:val="002F0EFF"/>
    <w:rsid w:val="002F13D3"/>
    <w:rsid w:val="002F193A"/>
    <w:rsid w:val="002F2599"/>
    <w:rsid w:val="002F28BE"/>
    <w:rsid w:val="002F2926"/>
    <w:rsid w:val="002F29D1"/>
    <w:rsid w:val="002F2B3D"/>
    <w:rsid w:val="002F2C75"/>
    <w:rsid w:val="002F3337"/>
    <w:rsid w:val="002F37FF"/>
    <w:rsid w:val="002F3EDB"/>
    <w:rsid w:val="002F460E"/>
    <w:rsid w:val="002F48F1"/>
    <w:rsid w:val="002F4F91"/>
    <w:rsid w:val="002F58C0"/>
    <w:rsid w:val="002F6155"/>
    <w:rsid w:val="002F6C8E"/>
    <w:rsid w:val="002F706A"/>
    <w:rsid w:val="002F71F1"/>
    <w:rsid w:val="002F7916"/>
    <w:rsid w:val="002F7AFA"/>
    <w:rsid w:val="002F7BF0"/>
    <w:rsid w:val="003000B3"/>
    <w:rsid w:val="00300116"/>
    <w:rsid w:val="00300235"/>
    <w:rsid w:val="00300903"/>
    <w:rsid w:val="00300CD4"/>
    <w:rsid w:val="00300FEE"/>
    <w:rsid w:val="00301078"/>
    <w:rsid w:val="003010D1"/>
    <w:rsid w:val="003015A7"/>
    <w:rsid w:val="00301A75"/>
    <w:rsid w:val="00301D45"/>
    <w:rsid w:val="0030200C"/>
    <w:rsid w:val="00302823"/>
    <w:rsid w:val="00302CCB"/>
    <w:rsid w:val="003033B1"/>
    <w:rsid w:val="00303B41"/>
    <w:rsid w:val="003040ED"/>
    <w:rsid w:val="00304D30"/>
    <w:rsid w:val="00305535"/>
    <w:rsid w:val="003069A6"/>
    <w:rsid w:val="00306A7E"/>
    <w:rsid w:val="00306AB9"/>
    <w:rsid w:val="00306D0B"/>
    <w:rsid w:val="003071C8"/>
    <w:rsid w:val="00307241"/>
    <w:rsid w:val="00307BF0"/>
    <w:rsid w:val="00307D2E"/>
    <w:rsid w:val="00307E35"/>
    <w:rsid w:val="00307F78"/>
    <w:rsid w:val="003103AB"/>
    <w:rsid w:val="003104CB"/>
    <w:rsid w:val="0031059A"/>
    <w:rsid w:val="00310F4A"/>
    <w:rsid w:val="00311CF8"/>
    <w:rsid w:val="00311F5A"/>
    <w:rsid w:val="00311F72"/>
    <w:rsid w:val="0031281B"/>
    <w:rsid w:val="00312D51"/>
    <w:rsid w:val="00312DA7"/>
    <w:rsid w:val="003135E4"/>
    <w:rsid w:val="00313C3C"/>
    <w:rsid w:val="00313F4F"/>
    <w:rsid w:val="0031461E"/>
    <w:rsid w:val="00314B9A"/>
    <w:rsid w:val="0031510D"/>
    <w:rsid w:val="0031557B"/>
    <w:rsid w:val="00315A28"/>
    <w:rsid w:val="00315CEE"/>
    <w:rsid w:val="00315F72"/>
    <w:rsid w:val="003160B6"/>
    <w:rsid w:val="0031633C"/>
    <w:rsid w:val="0031752D"/>
    <w:rsid w:val="003177FC"/>
    <w:rsid w:val="0031781C"/>
    <w:rsid w:val="00317ACB"/>
    <w:rsid w:val="00317CB2"/>
    <w:rsid w:val="0032031F"/>
    <w:rsid w:val="003209E8"/>
    <w:rsid w:val="00321230"/>
    <w:rsid w:val="003220E7"/>
    <w:rsid w:val="00322491"/>
    <w:rsid w:val="0032381A"/>
    <w:rsid w:val="00323A5C"/>
    <w:rsid w:val="0032446D"/>
    <w:rsid w:val="00324CBB"/>
    <w:rsid w:val="00324CD0"/>
    <w:rsid w:val="00325083"/>
    <w:rsid w:val="0032523E"/>
    <w:rsid w:val="003253A9"/>
    <w:rsid w:val="003258DA"/>
    <w:rsid w:val="003260E2"/>
    <w:rsid w:val="0032657A"/>
    <w:rsid w:val="0032737A"/>
    <w:rsid w:val="003277B6"/>
    <w:rsid w:val="003279E5"/>
    <w:rsid w:val="00327BC7"/>
    <w:rsid w:val="00327E8D"/>
    <w:rsid w:val="0033061A"/>
    <w:rsid w:val="00330B9B"/>
    <w:rsid w:val="00331B34"/>
    <w:rsid w:val="00331B46"/>
    <w:rsid w:val="00331C78"/>
    <w:rsid w:val="00332C1A"/>
    <w:rsid w:val="0033315A"/>
    <w:rsid w:val="0033339C"/>
    <w:rsid w:val="00333CEC"/>
    <w:rsid w:val="003342DD"/>
    <w:rsid w:val="00334727"/>
    <w:rsid w:val="00334A0D"/>
    <w:rsid w:val="00335354"/>
    <w:rsid w:val="003354D3"/>
    <w:rsid w:val="0033551A"/>
    <w:rsid w:val="00335E5E"/>
    <w:rsid w:val="00335F7D"/>
    <w:rsid w:val="003363D6"/>
    <w:rsid w:val="003368BB"/>
    <w:rsid w:val="00337152"/>
    <w:rsid w:val="003377F3"/>
    <w:rsid w:val="00337EE1"/>
    <w:rsid w:val="003403CD"/>
    <w:rsid w:val="003405BF"/>
    <w:rsid w:val="00340C76"/>
    <w:rsid w:val="00341530"/>
    <w:rsid w:val="00341961"/>
    <w:rsid w:val="00341F00"/>
    <w:rsid w:val="00342308"/>
    <w:rsid w:val="00342782"/>
    <w:rsid w:val="00342938"/>
    <w:rsid w:val="00342D35"/>
    <w:rsid w:val="00344723"/>
    <w:rsid w:val="00344B72"/>
    <w:rsid w:val="00344CEC"/>
    <w:rsid w:val="0034598B"/>
    <w:rsid w:val="0034718E"/>
    <w:rsid w:val="00350276"/>
    <w:rsid w:val="0035034C"/>
    <w:rsid w:val="003504A5"/>
    <w:rsid w:val="003506C8"/>
    <w:rsid w:val="00350CDA"/>
    <w:rsid w:val="00350E19"/>
    <w:rsid w:val="003516E2"/>
    <w:rsid w:val="00351876"/>
    <w:rsid w:val="003520CB"/>
    <w:rsid w:val="0035282F"/>
    <w:rsid w:val="00352982"/>
    <w:rsid w:val="003537F5"/>
    <w:rsid w:val="003540A6"/>
    <w:rsid w:val="0035454E"/>
    <w:rsid w:val="00354674"/>
    <w:rsid w:val="00354B09"/>
    <w:rsid w:val="003555A8"/>
    <w:rsid w:val="003558B4"/>
    <w:rsid w:val="00355A41"/>
    <w:rsid w:val="00355A8F"/>
    <w:rsid w:val="00355E44"/>
    <w:rsid w:val="0035621D"/>
    <w:rsid w:val="003564E3"/>
    <w:rsid w:val="003566B7"/>
    <w:rsid w:val="00356C0B"/>
    <w:rsid w:val="00356F0F"/>
    <w:rsid w:val="00357CF3"/>
    <w:rsid w:val="003604BA"/>
    <w:rsid w:val="0036069C"/>
    <w:rsid w:val="00360889"/>
    <w:rsid w:val="0036093C"/>
    <w:rsid w:val="00360FB3"/>
    <w:rsid w:val="00363568"/>
    <w:rsid w:val="0036388F"/>
    <w:rsid w:val="0036447C"/>
    <w:rsid w:val="003644CC"/>
    <w:rsid w:val="003645B4"/>
    <w:rsid w:val="00364843"/>
    <w:rsid w:val="00364E7A"/>
    <w:rsid w:val="003653F0"/>
    <w:rsid w:val="00365809"/>
    <w:rsid w:val="003662F6"/>
    <w:rsid w:val="0036690E"/>
    <w:rsid w:val="00366E92"/>
    <w:rsid w:val="003674DA"/>
    <w:rsid w:val="00367A4B"/>
    <w:rsid w:val="00367C81"/>
    <w:rsid w:val="0037078A"/>
    <w:rsid w:val="003716D9"/>
    <w:rsid w:val="003716E1"/>
    <w:rsid w:val="00371AEB"/>
    <w:rsid w:val="00371E29"/>
    <w:rsid w:val="00372AA3"/>
    <w:rsid w:val="00372D1F"/>
    <w:rsid w:val="00372D9E"/>
    <w:rsid w:val="00373DFA"/>
    <w:rsid w:val="003743A0"/>
    <w:rsid w:val="00374502"/>
    <w:rsid w:val="0037469B"/>
    <w:rsid w:val="00374C6F"/>
    <w:rsid w:val="00375104"/>
    <w:rsid w:val="0037682D"/>
    <w:rsid w:val="00376E60"/>
    <w:rsid w:val="00376ECA"/>
    <w:rsid w:val="00377A63"/>
    <w:rsid w:val="00377ACB"/>
    <w:rsid w:val="00377F75"/>
    <w:rsid w:val="00380370"/>
    <w:rsid w:val="003804A9"/>
    <w:rsid w:val="00380B26"/>
    <w:rsid w:val="00380CD8"/>
    <w:rsid w:val="00380D76"/>
    <w:rsid w:val="00380F25"/>
    <w:rsid w:val="00381395"/>
    <w:rsid w:val="003817B2"/>
    <w:rsid w:val="00381A65"/>
    <w:rsid w:val="003823BA"/>
    <w:rsid w:val="003836C6"/>
    <w:rsid w:val="0038379C"/>
    <w:rsid w:val="00383F1B"/>
    <w:rsid w:val="0038413C"/>
    <w:rsid w:val="003848AB"/>
    <w:rsid w:val="00384CA0"/>
    <w:rsid w:val="00385901"/>
    <w:rsid w:val="003859F5"/>
    <w:rsid w:val="00386499"/>
    <w:rsid w:val="00386AD0"/>
    <w:rsid w:val="00386C22"/>
    <w:rsid w:val="00387B74"/>
    <w:rsid w:val="00387D7E"/>
    <w:rsid w:val="00387DB1"/>
    <w:rsid w:val="003902BC"/>
    <w:rsid w:val="0039043B"/>
    <w:rsid w:val="00390912"/>
    <w:rsid w:val="00390941"/>
    <w:rsid w:val="00390B36"/>
    <w:rsid w:val="00390EF4"/>
    <w:rsid w:val="00392F27"/>
    <w:rsid w:val="003930EE"/>
    <w:rsid w:val="003933B9"/>
    <w:rsid w:val="0039398E"/>
    <w:rsid w:val="00393DBD"/>
    <w:rsid w:val="00394408"/>
    <w:rsid w:val="00394620"/>
    <w:rsid w:val="00394F15"/>
    <w:rsid w:val="00395596"/>
    <w:rsid w:val="003957A6"/>
    <w:rsid w:val="0039603C"/>
    <w:rsid w:val="003964CD"/>
    <w:rsid w:val="00396598"/>
    <w:rsid w:val="00396912"/>
    <w:rsid w:val="003973B6"/>
    <w:rsid w:val="00397427"/>
    <w:rsid w:val="003976AE"/>
    <w:rsid w:val="003979B2"/>
    <w:rsid w:val="00397BB1"/>
    <w:rsid w:val="003A0D84"/>
    <w:rsid w:val="003A0F30"/>
    <w:rsid w:val="003A18EA"/>
    <w:rsid w:val="003A1BF6"/>
    <w:rsid w:val="003A2662"/>
    <w:rsid w:val="003A2C74"/>
    <w:rsid w:val="003A3077"/>
    <w:rsid w:val="003A3466"/>
    <w:rsid w:val="003A35BD"/>
    <w:rsid w:val="003A38AA"/>
    <w:rsid w:val="003A3D99"/>
    <w:rsid w:val="003A3DC4"/>
    <w:rsid w:val="003A3F53"/>
    <w:rsid w:val="003A42CA"/>
    <w:rsid w:val="003A5038"/>
    <w:rsid w:val="003A53E6"/>
    <w:rsid w:val="003A566A"/>
    <w:rsid w:val="003A6240"/>
    <w:rsid w:val="003A65D0"/>
    <w:rsid w:val="003A6840"/>
    <w:rsid w:val="003A6A75"/>
    <w:rsid w:val="003A71B9"/>
    <w:rsid w:val="003A7551"/>
    <w:rsid w:val="003A7B8F"/>
    <w:rsid w:val="003B1FC7"/>
    <w:rsid w:val="003B2214"/>
    <w:rsid w:val="003B25DC"/>
    <w:rsid w:val="003B2702"/>
    <w:rsid w:val="003B27EB"/>
    <w:rsid w:val="003B2D24"/>
    <w:rsid w:val="003B2E66"/>
    <w:rsid w:val="003B304C"/>
    <w:rsid w:val="003B3964"/>
    <w:rsid w:val="003B4C09"/>
    <w:rsid w:val="003B4E8C"/>
    <w:rsid w:val="003B4EDD"/>
    <w:rsid w:val="003B5226"/>
    <w:rsid w:val="003B5329"/>
    <w:rsid w:val="003B5773"/>
    <w:rsid w:val="003B5C17"/>
    <w:rsid w:val="003B6670"/>
    <w:rsid w:val="003B6840"/>
    <w:rsid w:val="003B71BD"/>
    <w:rsid w:val="003B752C"/>
    <w:rsid w:val="003B7A99"/>
    <w:rsid w:val="003C0EF9"/>
    <w:rsid w:val="003C13A6"/>
    <w:rsid w:val="003C1AA2"/>
    <w:rsid w:val="003C1C70"/>
    <w:rsid w:val="003C1D6E"/>
    <w:rsid w:val="003C1E9C"/>
    <w:rsid w:val="003C2DA5"/>
    <w:rsid w:val="003C2FA7"/>
    <w:rsid w:val="003C31C9"/>
    <w:rsid w:val="003C3FCC"/>
    <w:rsid w:val="003C3FE8"/>
    <w:rsid w:val="003C43AD"/>
    <w:rsid w:val="003C45C0"/>
    <w:rsid w:val="003C4ACC"/>
    <w:rsid w:val="003C4D7B"/>
    <w:rsid w:val="003C5D2B"/>
    <w:rsid w:val="003C60AE"/>
    <w:rsid w:val="003C63A1"/>
    <w:rsid w:val="003C66D7"/>
    <w:rsid w:val="003C6789"/>
    <w:rsid w:val="003C68FD"/>
    <w:rsid w:val="003C6D59"/>
    <w:rsid w:val="003C70A8"/>
    <w:rsid w:val="003D0ABF"/>
    <w:rsid w:val="003D0FD1"/>
    <w:rsid w:val="003D1444"/>
    <w:rsid w:val="003D15AC"/>
    <w:rsid w:val="003D1B10"/>
    <w:rsid w:val="003D1B8B"/>
    <w:rsid w:val="003D1FB6"/>
    <w:rsid w:val="003D21AB"/>
    <w:rsid w:val="003D30C0"/>
    <w:rsid w:val="003D3BBF"/>
    <w:rsid w:val="003D461C"/>
    <w:rsid w:val="003D4F31"/>
    <w:rsid w:val="003D538F"/>
    <w:rsid w:val="003D560B"/>
    <w:rsid w:val="003D5640"/>
    <w:rsid w:val="003D5A87"/>
    <w:rsid w:val="003D5AAB"/>
    <w:rsid w:val="003D5C08"/>
    <w:rsid w:val="003D5C24"/>
    <w:rsid w:val="003D5C5C"/>
    <w:rsid w:val="003D62A0"/>
    <w:rsid w:val="003D62D8"/>
    <w:rsid w:val="003D63F7"/>
    <w:rsid w:val="003D66C4"/>
    <w:rsid w:val="003D66D8"/>
    <w:rsid w:val="003D6C78"/>
    <w:rsid w:val="003D752E"/>
    <w:rsid w:val="003D7721"/>
    <w:rsid w:val="003D7B7A"/>
    <w:rsid w:val="003D7BC7"/>
    <w:rsid w:val="003E028A"/>
    <w:rsid w:val="003E04B2"/>
    <w:rsid w:val="003E18CA"/>
    <w:rsid w:val="003E199C"/>
    <w:rsid w:val="003E1D57"/>
    <w:rsid w:val="003E4DB8"/>
    <w:rsid w:val="003E5955"/>
    <w:rsid w:val="003E6150"/>
    <w:rsid w:val="003E69A3"/>
    <w:rsid w:val="003E75CB"/>
    <w:rsid w:val="003F0098"/>
    <w:rsid w:val="003F0474"/>
    <w:rsid w:val="003F0758"/>
    <w:rsid w:val="003F0886"/>
    <w:rsid w:val="003F1154"/>
    <w:rsid w:val="003F121B"/>
    <w:rsid w:val="003F1818"/>
    <w:rsid w:val="003F1832"/>
    <w:rsid w:val="003F1EA0"/>
    <w:rsid w:val="003F1ECE"/>
    <w:rsid w:val="003F1ED6"/>
    <w:rsid w:val="003F3137"/>
    <w:rsid w:val="003F3E86"/>
    <w:rsid w:val="003F56F2"/>
    <w:rsid w:val="003F59EA"/>
    <w:rsid w:val="003F5DC5"/>
    <w:rsid w:val="003F66D6"/>
    <w:rsid w:val="003F6ED3"/>
    <w:rsid w:val="003F6F23"/>
    <w:rsid w:val="004002C8"/>
    <w:rsid w:val="00400363"/>
    <w:rsid w:val="004014F4"/>
    <w:rsid w:val="00401B47"/>
    <w:rsid w:val="00402028"/>
    <w:rsid w:val="00402408"/>
    <w:rsid w:val="00402747"/>
    <w:rsid w:val="00402CD4"/>
    <w:rsid w:val="00403069"/>
    <w:rsid w:val="00403446"/>
    <w:rsid w:val="00403AEC"/>
    <w:rsid w:val="00403ED0"/>
    <w:rsid w:val="00404107"/>
    <w:rsid w:val="0040416C"/>
    <w:rsid w:val="00404356"/>
    <w:rsid w:val="00404384"/>
    <w:rsid w:val="00404754"/>
    <w:rsid w:val="0040478D"/>
    <w:rsid w:val="00404891"/>
    <w:rsid w:val="00405191"/>
    <w:rsid w:val="00405747"/>
    <w:rsid w:val="00405B7C"/>
    <w:rsid w:val="0040661B"/>
    <w:rsid w:val="004075D0"/>
    <w:rsid w:val="004079ED"/>
    <w:rsid w:val="00407EDF"/>
    <w:rsid w:val="00407EF5"/>
    <w:rsid w:val="0041020E"/>
    <w:rsid w:val="004106A4"/>
    <w:rsid w:val="004114FE"/>
    <w:rsid w:val="004119D7"/>
    <w:rsid w:val="00412410"/>
    <w:rsid w:val="0041266C"/>
    <w:rsid w:val="004126EF"/>
    <w:rsid w:val="00412957"/>
    <w:rsid w:val="00412E38"/>
    <w:rsid w:val="004139FF"/>
    <w:rsid w:val="00413AB3"/>
    <w:rsid w:val="00413DDE"/>
    <w:rsid w:val="00413EBC"/>
    <w:rsid w:val="00414283"/>
    <w:rsid w:val="004148EE"/>
    <w:rsid w:val="00414906"/>
    <w:rsid w:val="00414C84"/>
    <w:rsid w:val="00414F60"/>
    <w:rsid w:val="004151A9"/>
    <w:rsid w:val="00415BD1"/>
    <w:rsid w:val="0041759F"/>
    <w:rsid w:val="004179EE"/>
    <w:rsid w:val="00420374"/>
    <w:rsid w:val="0042055A"/>
    <w:rsid w:val="004208A1"/>
    <w:rsid w:val="00420B95"/>
    <w:rsid w:val="00420D15"/>
    <w:rsid w:val="00420F23"/>
    <w:rsid w:val="004211C7"/>
    <w:rsid w:val="00421409"/>
    <w:rsid w:val="004216E7"/>
    <w:rsid w:val="00421971"/>
    <w:rsid w:val="00421C6C"/>
    <w:rsid w:val="004222EB"/>
    <w:rsid w:val="00422519"/>
    <w:rsid w:val="00422CAE"/>
    <w:rsid w:val="0042346D"/>
    <w:rsid w:val="004236AC"/>
    <w:rsid w:val="00423EC2"/>
    <w:rsid w:val="00424529"/>
    <w:rsid w:val="00424C61"/>
    <w:rsid w:val="00424DC0"/>
    <w:rsid w:val="0042554F"/>
    <w:rsid w:val="00425AB9"/>
    <w:rsid w:val="00425D31"/>
    <w:rsid w:val="00426275"/>
    <w:rsid w:val="00426EA9"/>
    <w:rsid w:val="00427214"/>
    <w:rsid w:val="00427606"/>
    <w:rsid w:val="004279CD"/>
    <w:rsid w:val="004303E9"/>
    <w:rsid w:val="00430A42"/>
    <w:rsid w:val="00431659"/>
    <w:rsid w:val="00431860"/>
    <w:rsid w:val="004318C7"/>
    <w:rsid w:val="0043224B"/>
    <w:rsid w:val="0043240E"/>
    <w:rsid w:val="00433C86"/>
    <w:rsid w:val="004340F9"/>
    <w:rsid w:val="00435022"/>
    <w:rsid w:val="004350C7"/>
    <w:rsid w:val="00437083"/>
    <w:rsid w:val="0043719D"/>
    <w:rsid w:val="00437753"/>
    <w:rsid w:val="004379E5"/>
    <w:rsid w:val="00437DBB"/>
    <w:rsid w:val="00440CCD"/>
    <w:rsid w:val="00440ECC"/>
    <w:rsid w:val="00440FAD"/>
    <w:rsid w:val="004410F9"/>
    <w:rsid w:val="00441787"/>
    <w:rsid w:val="00441CB9"/>
    <w:rsid w:val="00441E9E"/>
    <w:rsid w:val="00442650"/>
    <w:rsid w:val="00442D96"/>
    <w:rsid w:val="0044328F"/>
    <w:rsid w:val="00443300"/>
    <w:rsid w:val="0044382E"/>
    <w:rsid w:val="004438A4"/>
    <w:rsid w:val="00443B00"/>
    <w:rsid w:val="004440A1"/>
    <w:rsid w:val="00444138"/>
    <w:rsid w:val="0044415F"/>
    <w:rsid w:val="00444448"/>
    <w:rsid w:val="00444C90"/>
    <w:rsid w:val="004452A7"/>
    <w:rsid w:val="0044541D"/>
    <w:rsid w:val="00445675"/>
    <w:rsid w:val="00445D4C"/>
    <w:rsid w:val="00446762"/>
    <w:rsid w:val="00446924"/>
    <w:rsid w:val="00446AB2"/>
    <w:rsid w:val="00446B46"/>
    <w:rsid w:val="00446F8E"/>
    <w:rsid w:val="00447462"/>
    <w:rsid w:val="00447691"/>
    <w:rsid w:val="00447F94"/>
    <w:rsid w:val="0045073B"/>
    <w:rsid w:val="00450AF0"/>
    <w:rsid w:val="004511E6"/>
    <w:rsid w:val="00451DE1"/>
    <w:rsid w:val="00452411"/>
    <w:rsid w:val="00452BD7"/>
    <w:rsid w:val="00452EE3"/>
    <w:rsid w:val="004534B5"/>
    <w:rsid w:val="004536D6"/>
    <w:rsid w:val="004537D2"/>
    <w:rsid w:val="00453814"/>
    <w:rsid w:val="0045445E"/>
    <w:rsid w:val="00454613"/>
    <w:rsid w:val="0045472C"/>
    <w:rsid w:val="004550FA"/>
    <w:rsid w:val="00455B2F"/>
    <w:rsid w:val="00455BA2"/>
    <w:rsid w:val="0045637B"/>
    <w:rsid w:val="004566B3"/>
    <w:rsid w:val="0045773D"/>
    <w:rsid w:val="00457B94"/>
    <w:rsid w:val="00457BB7"/>
    <w:rsid w:val="00457BDB"/>
    <w:rsid w:val="00457CD6"/>
    <w:rsid w:val="00460032"/>
    <w:rsid w:val="004600E5"/>
    <w:rsid w:val="0046057B"/>
    <w:rsid w:val="0046079E"/>
    <w:rsid w:val="00460CD7"/>
    <w:rsid w:val="00460D87"/>
    <w:rsid w:val="004612CD"/>
    <w:rsid w:val="00461E3B"/>
    <w:rsid w:val="00462125"/>
    <w:rsid w:val="00462CE7"/>
    <w:rsid w:val="0046315F"/>
    <w:rsid w:val="00463493"/>
    <w:rsid w:val="00463ECA"/>
    <w:rsid w:val="00463FCF"/>
    <w:rsid w:val="00464198"/>
    <w:rsid w:val="00464265"/>
    <w:rsid w:val="00464C99"/>
    <w:rsid w:val="004653A1"/>
    <w:rsid w:val="00465561"/>
    <w:rsid w:val="00465B86"/>
    <w:rsid w:val="00465BAF"/>
    <w:rsid w:val="0046609F"/>
    <w:rsid w:val="00466337"/>
    <w:rsid w:val="004664D7"/>
    <w:rsid w:val="00466721"/>
    <w:rsid w:val="00466AC1"/>
    <w:rsid w:val="00467609"/>
    <w:rsid w:val="00467657"/>
    <w:rsid w:val="00467851"/>
    <w:rsid w:val="004678A6"/>
    <w:rsid w:val="00467D61"/>
    <w:rsid w:val="00470212"/>
    <w:rsid w:val="00470470"/>
    <w:rsid w:val="00470671"/>
    <w:rsid w:val="0047108C"/>
    <w:rsid w:val="004710AE"/>
    <w:rsid w:val="00471B63"/>
    <w:rsid w:val="00472525"/>
    <w:rsid w:val="0047269C"/>
    <w:rsid w:val="00472E46"/>
    <w:rsid w:val="00472E6F"/>
    <w:rsid w:val="0047391F"/>
    <w:rsid w:val="00473B32"/>
    <w:rsid w:val="00474897"/>
    <w:rsid w:val="00474E4A"/>
    <w:rsid w:val="00474E4C"/>
    <w:rsid w:val="0047547E"/>
    <w:rsid w:val="0047573F"/>
    <w:rsid w:val="00475F31"/>
    <w:rsid w:val="0047649B"/>
    <w:rsid w:val="0047662C"/>
    <w:rsid w:val="00477336"/>
    <w:rsid w:val="00480AFA"/>
    <w:rsid w:val="00480CE1"/>
    <w:rsid w:val="0048106F"/>
    <w:rsid w:val="00481271"/>
    <w:rsid w:val="00481AE8"/>
    <w:rsid w:val="00481BAD"/>
    <w:rsid w:val="004820BC"/>
    <w:rsid w:val="004824C7"/>
    <w:rsid w:val="00482C55"/>
    <w:rsid w:val="00483277"/>
    <w:rsid w:val="004833BE"/>
    <w:rsid w:val="00483400"/>
    <w:rsid w:val="00484332"/>
    <w:rsid w:val="00484811"/>
    <w:rsid w:val="00484CFE"/>
    <w:rsid w:val="0048504B"/>
    <w:rsid w:val="00485C91"/>
    <w:rsid w:val="00485D7B"/>
    <w:rsid w:val="004860FA"/>
    <w:rsid w:val="004867C7"/>
    <w:rsid w:val="00486DDB"/>
    <w:rsid w:val="00487226"/>
    <w:rsid w:val="00487259"/>
    <w:rsid w:val="0048727F"/>
    <w:rsid w:val="00487D92"/>
    <w:rsid w:val="00490020"/>
    <w:rsid w:val="00490715"/>
    <w:rsid w:val="00490827"/>
    <w:rsid w:val="00490A88"/>
    <w:rsid w:val="00490BB9"/>
    <w:rsid w:val="00491598"/>
    <w:rsid w:val="00492D4E"/>
    <w:rsid w:val="004931F3"/>
    <w:rsid w:val="0049345F"/>
    <w:rsid w:val="00493BAF"/>
    <w:rsid w:val="00494750"/>
    <w:rsid w:val="00495571"/>
    <w:rsid w:val="00495682"/>
    <w:rsid w:val="00495C7D"/>
    <w:rsid w:val="00495CB8"/>
    <w:rsid w:val="004961B4"/>
    <w:rsid w:val="00496A3C"/>
    <w:rsid w:val="00496F30"/>
    <w:rsid w:val="0049731D"/>
    <w:rsid w:val="004979D9"/>
    <w:rsid w:val="00497AEE"/>
    <w:rsid w:val="00497B86"/>
    <w:rsid w:val="00497D1A"/>
    <w:rsid w:val="004A0089"/>
    <w:rsid w:val="004A02C8"/>
    <w:rsid w:val="004A0BFF"/>
    <w:rsid w:val="004A1555"/>
    <w:rsid w:val="004A175B"/>
    <w:rsid w:val="004A1799"/>
    <w:rsid w:val="004A1A0B"/>
    <w:rsid w:val="004A1B50"/>
    <w:rsid w:val="004A1C50"/>
    <w:rsid w:val="004A1D15"/>
    <w:rsid w:val="004A213A"/>
    <w:rsid w:val="004A254B"/>
    <w:rsid w:val="004A257F"/>
    <w:rsid w:val="004A2CF3"/>
    <w:rsid w:val="004A3259"/>
    <w:rsid w:val="004A3458"/>
    <w:rsid w:val="004A3584"/>
    <w:rsid w:val="004A3ABD"/>
    <w:rsid w:val="004A46EF"/>
    <w:rsid w:val="004A54C1"/>
    <w:rsid w:val="004A658D"/>
    <w:rsid w:val="004A6CF3"/>
    <w:rsid w:val="004A6DF7"/>
    <w:rsid w:val="004A70AA"/>
    <w:rsid w:val="004A7F32"/>
    <w:rsid w:val="004B082C"/>
    <w:rsid w:val="004B13F7"/>
    <w:rsid w:val="004B1D98"/>
    <w:rsid w:val="004B2393"/>
    <w:rsid w:val="004B28A1"/>
    <w:rsid w:val="004B2C2C"/>
    <w:rsid w:val="004B3056"/>
    <w:rsid w:val="004B33BA"/>
    <w:rsid w:val="004B3843"/>
    <w:rsid w:val="004B4CAB"/>
    <w:rsid w:val="004B5459"/>
    <w:rsid w:val="004B571E"/>
    <w:rsid w:val="004B5C5F"/>
    <w:rsid w:val="004B675E"/>
    <w:rsid w:val="004B6C81"/>
    <w:rsid w:val="004B74A8"/>
    <w:rsid w:val="004B7D10"/>
    <w:rsid w:val="004B7F23"/>
    <w:rsid w:val="004C0234"/>
    <w:rsid w:val="004C076A"/>
    <w:rsid w:val="004C1256"/>
    <w:rsid w:val="004C1394"/>
    <w:rsid w:val="004C164A"/>
    <w:rsid w:val="004C1E59"/>
    <w:rsid w:val="004C24F2"/>
    <w:rsid w:val="004C2518"/>
    <w:rsid w:val="004C2972"/>
    <w:rsid w:val="004C3418"/>
    <w:rsid w:val="004C3D7A"/>
    <w:rsid w:val="004C3D7C"/>
    <w:rsid w:val="004C436E"/>
    <w:rsid w:val="004C44AF"/>
    <w:rsid w:val="004C6258"/>
    <w:rsid w:val="004C6319"/>
    <w:rsid w:val="004C7895"/>
    <w:rsid w:val="004C7984"/>
    <w:rsid w:val="004C79A5"/>
    <w:rsid w:val="004C7FB1"/>
    <w:rsid w:val="004D03D2"/>
    <w:rsid w:val="004D0677"/>
    <w:rsid w:val="004D083A"/>
    <w:rsid w:val="004D102C"/>
    <w:rsid w:val="004D15AC"/>
    <w:rsid w:val="004D229A"/>
    <w:rsid w:val="004D2FB2"/>
    <w:rsid w:val="004D3141"/>
    <w:rsid w:val="004D32F7"/>
    <w:rsid w:val="004D3585"/>
    <w:rsid w:val="004D3E1C"/>
    <w:rsid w:val="004D3F8F"/>
    <w:rsid w:val="004D4CB0"/>
    <w:rsid w:val="004D5B25"/>
    <w:rsid w:val="004D6167"/>
    <w:rsid w:val="004D62E2"/>
    <w:rsid w:val="004D69C8"/>
    <w:rsid w:val="004D7291"/>
    <w:rsid w:val="004E0570"/>
    <w:rsid w:val="004E1631"/>
    <w:rsid w:val="004E18B7"/>
    <w:rsid w:val="004E1AE1"/>
    <w:rsid w:val="004E1DD0"/>
    <w:rsid w:val="004E28A3"/>
    <w:rsid w:val="004E3DBB"/>
    <w:rsid w:val="004E400E"/>
    <w:rsid w:val="004E41D1"/>
    <w:rsid w:val="004E445C"/>
    <w:rsid w:val="004E4A53"/>
    <w:rsid w:val="004E4ABD"/>
    <w:rsid w:val="004E4BFC"/>
    <w:rsid w:val="004E501B"/>
    <w:rsid w:val="004E5650"/>
    <w:rsid w:val="004E5985"/>
    <w:rsid w:val="004E5C4C"/>
    <w:rsid w:val="004E603F"/>
    <w:rsid w:val="004E627D"/>
    <w:rsid w:val="004E64B4"/>
    <w:rsid w:val="004E6589"/>
    <w:rsid w:val="004E675B"/>
    <w:rsid w:val="004E77CB"/>
    <w:rsid w:val="004E7B45"/>
    <w:rsid w:val="004F13EB"/>
    <w:rsid w:val="004F156F"/>
    <w:rsid w:val="004F1EAD"/>
    <w:rsid w:val="004F261F"/>
    <w:rsid w:val="004F3155"/>
    <w:rsid w:val="004F3163"/>
    <w:rsid w:val="004F316D"/>
    <w:rsid w:val="004F34CF"/>
    <w:rsid w:val="004F396F"/>
    <w:rsid w:val="004F3E54"/>
    <w:rsid w:val="004F4D09"/>
    <w:rsid w:val="004F5495"/>
    <w:rsid w:val="004F55EB"/>
    <w:rsid w:val="004F584F"/>
    <w:rsid w:val="004F58F7"/>
    <w:rsid w:val="004F5E79"/>
    <w:rsid w:val="004F607B"/>
    <w:rsid w:val="004F6781"/>
    <w:rsid w:val="004F67DC"/>
    <w:rsid w:val="004F7242"/>
    <w:rsid w:val="004F72AE"/>
    <w:rsid w:val="004F72FD"/>
    <w:rsid w:val="004F7389"/>
    <w:rsid w:val="004F78A8"/>
    <w:rsid w:val="004F7A14"/>
    <w:rsid w:val="004F7D14"/>
    <w:rsid w:val="004F7D43"/>
    <w:rsid w:val="004F7DB6"/>
    <w:rsid w:val="004F7E85"/>
    <w:rsid w:val="00500BE8"/>
    <w:rsid w:val="005018A1"/>
    <w:rsid w:val="00501E9E"/>
    <w:rsid w:val="00502F0D"/>
    <w:rsid w:val="005031DC"/>
    <w:rsid w:val="0050336F"/>
    <w:rsid w:val="00503719"/>
    <w:rsid w:val="00503892"/>
    <w:rsid w:val="00503A4D"/>
    <w:rsid w:val="00503ADC"/>
    <w:rsid w:val="00503DD6"/>
    <w:rsid w:val="00503E54"/>
    <w:rsid w:val="005045D1"/>
    <w:rsid w:val="00504691"/>
    <w:rsid w:val="00504FAC"/>
    <w:rsid w:val="00505708"/>
    <w:rsid w:val="00505DDB"/>
    <w:rsid w:val="00506CE0"/>
    <w:rsid w:val="00506FBD"/>
    <w:rsid w:val="00507313"/>
    <w:rsid w:val="0051096E"/>
    <w:rsid w:val="00510C30"/>
    <w:rsid w:val="00510F44"/>
    <w:rsid w:val="00511343"/>
    <w:rsid w:val="0051252E"/>
    <w:rsid w:val="005129D1"/>
    <w:rsid w:val="00512FD4"/>
    <w:rsid w:val="00513594"/>
    <w:rsid w:val="00513C05"/>
    <w:rsid w:val="00514645"/>
    <w:rsid w:val="00514CB3"/>
    <w:rsid w:val="005155B5"/>
    <w:rsid w:val="0051590D"/>
    <w:rsid w:val="00515925"/>
    <w:rsid w:val="00515A81"/>
    <w:rsid w:val="005160C7"/>
    <w:rsid w:val="005167CF"/>
    <w:rsid w:val="00516A37"/>
    <w:rsid w:val="00517300"/>
    <w:rsid w:val="005173A4"/>
    <w:rsid w:val="00517C3C"/>
    <w:rsid w:val="00517D27"/>
    <w:rsid w:val="0052069C"/>
    <w:rsid w:val="00520875"/>
    <w:rsid w:val="005208BD"/>
    <w:rsid w:val="00520BE5"/>
    <w:rsid w:val="00520C25"/>
    <w:rsid w:val="00521353"/>
    <w:rsid w:val="005218A6"/>
    <w:rsid w:val="00521C04"/>
    <w:rsid w:val="00521CCE"/>
    <w:rsid w:val="0052314F"/>
    <w:rsid w:val="0052354F"/>
    <w:rsid w:val="005237B3"/>
    <w:rsid w:val="00523E5F"/>
    <w:rsid w:val="0052470B"/>
    <w:rsid w:val="005247C3"/>
    <w:rsid w:val="005249EE"/>
    <w:rsid w:val="00524D1F"/>
    <w:rsid w:val="00524DE0"/>
    <w:rsid w:val="00524F52"/>
    <w:rsid w:val="00524F6E"/>
    <w:rsid w:val="00525825"/>
    <w:rsid w:val="00525EFB"/>
    <w:rsid w:val="00526592"/>
    <w:rsid w:val="005269DC"/>
    <w:rsid w:val="00526BF0"/>
    <w:rsid w:val="0052775A"/>
    <w:rsid w:val="00527787"/>
    <w:rsid w:val="00527A72"/>
    <w:rsid w:val="00530730"/>
    <w:rsid w:val="0053075E"/>
    <w:rsid w:val="00530894"/>
    <w:rsid w:val="005309B4"/>
    <w:rsid w:val="00530AAC"/>
    <w:rsid w:val="005318A6"/>
    <w:rsid w:val="00532703"/>
    <w:rsid w:val="00532CB4"/>
    <w:rsid w:val="00532F14"/>
    <w:rsid w:val="00533617"/>
    <w:rsid w:val="00533D59"/>
    <w:rsid w:val="0053462F"/>
    <w:rsid w:val="0053476A"/>
    <w:rsid w:val="0053485F"/>
    <w:rsid w:val="00535349"/>
    <w:rsid w:val="00535366"/>
    <w:rsid w:val="00536019"/>
    <w:rsid w:val="005364AF"/>
    <w:rsid w:val="005371BE"/>
    <w:rsid w:val="00537C7E"/>
    <w:rsid w:val="005400B4"/>
    <w:rsid w:val="005408AA"/>
    <w:rsid w:val="00540DD7"/>
    <w:rsid w:val="00540F00"/>
    <w:rsid w:val="00541243"/>
    <w:rsid w:val="005419D9"/>
    <w:rsid w:val="00541B54"/>
    <w:rsid w:val="00542EC4"/>
    <w:rsid w:val="005439EF"/>
    <w:rsid w:val="00543A0D"/>
    <w:rsid w:val="005447E7"/>
    <w:rsid w:val="00544A01"/>
    <w:rsid w:val="00544D22"/>
    <w:rsid w:val="00545598"/>
    <w:rsid w:val="00545618"/>
    <w:rsid w:val="0054623A"/>
    <w:rsid w:val="0054726A"/>
    <w:rsid w:val="00550B48"/>
    <w:rsid w:val="0055116B"/>
    <w:rsid w:val="00551249"/>
    <w:rsid w:val="00552239"/>
    <w:rsid w:val="00552621"/>
    <w:rsid w:val="005530A9"/>
    <w:rsid w:val="00553106"/>
    <w:rsid w:val="005533EA"/>
    <w:rsid w:val="00553524"/>
    <w:rsid w:val="00553CE0"/>
    <w:rsid w:val="0055496A"/>
    <w:rsid w:val="00554CA1"/>
    <w:rsid w:val="0055521A"/>
    <w:rsid w:val="00555FAF"/>
    <w:rsid w:val="0055730E"/>
    <w:rsid w:val="00557E68"/>
    <w:rsid w:val="0056014D"/>
    <w:rsid w:val="005602E8"/>
    <w:rsid w:val="005604AB"/>
    <w:rsid w:val="0056069A"/>
    <w:rsid w:val="00560C16"/>
    <w:rsid w:val="00560D74"/>
    <w:rsid w:val="00560EB6"/>
    <w:rsid w:val="00561AC4"/>
    <w:rsid w:val="00561F48"/>
    <w:rsid w:val="00563790"/>
    <w:rsid w:val="005638D9"/>
    <w:rsid w:val="00563DAA"/>
    <w:rsid w:val="00564042"/>
    <w:rsid w:val="0056459D"/>
    <w:rsid w:val="005649DD"/>
    <w:rsid w:val="00564BBE"/>
    <w:rsid w:val="00564E80"/>
    <w:rsid w:val="005652EE"/>
    <w:rsid w:val="0056642F"/>
    <w:rsid w:val="00566528"/>
    <w:rsid w:val="005669E1"/>
    <w:rsid w:val="00566A72"/>
    <w:rsid w:val="00566B20"/>
    <w:rsid w:val="0056728E"/>
    <w:rsid w:val="00567B96"/>
    <w:rsid w:val="00570635"/>
    <w:rsid w:val="005709FF"/>
    <w:rsid w:val="00570C65"/>
    <w:rsid w:val="00571417"/>
    <w:rsid w:val="0057162D"/>
    <w:rsid w:val="005719B3"/>
    <w:rsid w:val="005719EF"/>
    <w:rsid w:val="00571F86"/>
    <w:rsid w:val="005722CB"/>
    <w:rsid w:val="00572970"/>
    <w:rsid w:val="005734DD"/>
    <w:rsid w:val="0057431E"/>
    <w:rsid w:val="00574439"/>
    <w:rsid w:val="0057489F"/>
    <w:rsid w:val="00574BE8"/>
    <w:rsid w:val="00574DC3"/>
    <w:rsid w:val="00574FC9"/>
    <w:rsid w:val="00575268"/>
    <w:rsid w:val="0057565F"/>
    <w:rsid w:val="00575CBA"/>
    <w:rsid w:val="0057651F"/>
    <w:rsid w:val="0057657C"/>
    <w:rsid w:val="0057674B"/>
    <w:rsid w:val="00576F82"/>
    <w:rsid w:val="00577415"/>
    <w:rsid w:val="00577BBD"/>
    <w:rsid w:val="00577D26"/>
    <w:rsid w:val="00577D42"/>
    <w:rsid w:val="00580DFD"/>
    <w:rsid w:val="0058103F"/>
    <w:rsid w:val="00581DA3"/>
    <w:rsid w:val="00582B24"/>
    <w:rsid w:val="005839C1"/>
    <w:rsid w:val="00584DE1"/>
    <w:rsid w:val="0058501B"/>
    <w:rsid w:val="00585220"/>
    <w:rsid w:val="005859B2"/>
    <w:rsid w:val="00585B10"/>
    <w:rsid w:val="00585DF5"/>
    <w:rsid w:val="005866E8"/>
    <w:rsid w:val="00586F9B"/>
    <w:rsid w:val="00587112"/>
    <w:rsid w:val="005871A0"/>
    <w:rsid w:val="005876B0"/>
    <w:rsid w:val="00587C60"/>
    <w:rsid w:val="00587F66"/>
    <w:rsid w:val="005906A5"/>
    <w:rsid w:val="00590E03"/>
    <w:rsid w:val="00590E94"/>
    <w:rsid w:val="00590ECF"/>
    <w:rsid w:val="00591552"/>
    <w:rsid w:val="00591B40"/>
    <w:rsid w:val="005925F7"/>
    <w:rsid w:val="0059341E"/>
    <w:rsid w:val="0059351D"/>
    <w:rsid w:val="00593943"/>
    <w:rsid w:val="00593EF4"/>
    <w:rsid w:val="0059442E"/>
    <w:rsid w:val="0059499E"/>
    <w:rsid w:val="00595822"/>
    <w:rsid w:val="00596701"/>
    <w:rsid w:val="00596718"/>
    <w:rsid w:val="00596803"/>
    <w:rsid w:val="00596FA5"/>
    <w:rsid w:val="00597A5C"/>
    <w:rsid w:val="00597FE4"/>
    <w:rsid w:val="005A0042"/>
    <w:rsid w:val="005A0BF1"/>
    <w:rsid w:val="005A0C2F"/>
    <w:rsid w:val="005A0CE2"/>
    <w:rsid w:val="005A13EA"/>
    <w:rsid w:val="005A1AAE"/>
    <w:rsid w:val="005A1CE8"/>
    <w:rsid w:val="005A226F"/>
    <w:rsid w:val="005A24AE"/>
    <w:rsid w:val="005A28A8"/>
    <w:rsid w:val="005A2947"/>
    <w:rsid w:val="005A2966"/>
    <w:rsid w:val="005A2F69"/>
    <w:rsid w:val="005A32EB"/>
    <w:rsid w:val="005A3FA7"/>
    <w:rsid w:val="005A495C"/>
    <w:rsid w:val="005A4ADC"/>
    <w:rsid w:val="005A4D2C"/>
    <w:rsid w:val="005A4E01"/>
    <w:rsid w:val="005A5417"/>
    <w:rsid w:val="005A61D3"/>
    <w:rsid w:val="005A6E22"/>
    <w:rsid w:val="005A79A8"/>
    <w:rsid w:val="005A7D5A"/>
    <w:rsid w:val="005B02E9"/>
    <w:rsid w:val="005B0403"/>
    <w:rsid w:val="005B09B0"/>
    <w:rsid w:val="005B0C9F"/>
    <w:rsid w:val="005B1561"/>
    <w:rsid w:val="005B1CD0"/>
    <w:rsid w:val="005B2536"/>
    <w:rsid w:val="005B2759"/>
    <w:rsid w:val="005B2783"/>
    <w:rsid w:val="005B2842"/>
    <w:rsid w:val="005B309D"/>
    <w:rsid w:val="005B362C"/>
    <w:rsid w:val="005B5B09"/>
    <w:rsid w:val="005B5B72"/>
    <w:rsid w:val="005B6276"/>
    <w:rsid w:val="005B62D7"/>
    <w:rsid w:val="005B64A8"/>
    <w:rsid w:val="005B68BA"/>
    <w:rsid w:val="005B68BD"/>
    <w:rsid w:val="005B691E"/>
    <w:rsid w:val="005B6C06"/>
    <w:rsid w:val="005B6E80"/>
    <w:rsid w:val="005B7329"/>
    <w:rsid w:val="005B7A17"/>
    <w:rsid w:val="005B7B02"/>
    <w:rsid w:val="005C0045"/>
    <w:rsid w:val="005C02C2"/>
    <w:rsid w:val="005C02DA"/>
    <w:rsid w:val="005C07E6"/>
    <w:rsid w:val="005C0A29"/>
    <w:rsid w:val="005C0A90"/>
    <w:rsid w:val="005C0C49"/>
    <w:rsid w:val="005C1067"/>
    <w:rsid w:val="005C1694"/>
    <w:rsid w:val="005C19CD"/>
    <w:rsid w:val="005C1B11"/>
    <w:rsid w:val="005C2573"/>
    <w:rsid w:val="005C262A"/>
    <w:rsid w:val="005C2AA1"/>
    <w:rsid w:val="005C2D72"/>
    <w:rsid w:val="005C3EC2"/>
    <w:rsid w:val="005C43DE"/>
    <w:rsid w:val="005C45DF"/>
    <w:rsid w:val="005C4651"/>
    <w:rsid w:val="005C4DFB"/>
    <w:rsid w:val="005C593D"/>
    <w:rsid w:val="005C6059"/>
    <w:rsid w:val="005C67F0"/>
    <w:rsid w:val="005C6B5C"/>
    <w:rsid w:val="005C6CCD"/>
    <w:rsid w:val="005C6F0D"/>
    <w:rsid w:val="005C6F9B"/>
    <w:rsid w:val="005C775B"/>
    <w:rsid w:val="005D05DB"/>
    <w:rsid w:val="005D0D13"/>
    <w:rsid w:val="005D143C"/>
    <w:rsid w:val="005D15C9"/>
    <w:rsid w:val="005D1829"/>
    <w:rsid w:val="005D26C3"/>
    <w:rsid w:val="005D2DD1"/>
    <w:rsid w:val="005D3705"/>
    <w:rsid w:val="005D3996"/>
    <w:rsid w:val="005D3A52"/>
    <w:rsid w:val="005D4432"/>
    <w:rsid w:val="005D4465"/>
    <w:rsid w:val="005D4572"/>
    <w:rsid w:val="005D46AA"/>
    <w:rsid w:val="005D4B54"/>
    <w:rsid w:val="005D501E"/>
    <w:rsid w:val="005D5667"/>
    <w:rsid w:val="005D6742"/>
    <w:rsid w:val="005D6E87"/>
    <w:rsid w:val="005D76F0"/>
    <w:rsid w:val="005D7A56"/>
    <w:rsid w:val="005D7CE9"/>
    <w:rsid w:val="005D7D4C"/>
    <w:rsid w:val="005E0E3C"/>
    <w:rsid w:val="005E38F1"/>
    <w:rsid w:val="005E3B2A"/>
    <w:rsid w:val="005E40E2"/>
    <w:rsid w:val="005E4919"/>
    <w:rsid w:val="005E52F6"/>
    <w:rsid w:val="005E53FF"/>
    <w:rsid w:val="005E66D1"/>
    <w:rsid w:val="005E6AF1"/>
    <w:rsid w:val="005E6C63"/>
    <w:rsid w:val="005E6E92"/>
    <w:rsid w:val="005E7057"/>
    <w:rsid w:val="005E73A4"/>
    <w:rsid w:val="005E7466"/>
    <w:rsid w:val="005E769F"/>
    <w:rsid w:val="005E781C"/>
    <w:rsid w:val="005E7C70"/>
    <w:rsid w:val="005E7DAB"/>
    <w:rsid w:val="005F051D"/>
    <w:rsid w:val="005F052A"/>
    <w:rsid w:val="005F09DF"/>
    <w:rsid w:val="005F0DDE"/>
    <w:rsid w:val="005F1193"/>
    <w:rsid w:val="005F157A"/>
    <w:rsid w:val="005F3539"/>
    <w:rsid w:val="005F3DF6"/>
    <w:rsid w:val="005F3E08"/>
    <w:rsid w:val="005F4242"/>
    <w:rsid w:val="005F4717"/>
    <w:rsid w:val="005F4738"/>
    <w:rsid w:val="005F4CA8"/>
    <w:rsid w:val="005F4FBD"/>
    <w:rsid w:val="005F512B"/>
    <w:rsid w:val="005F53CD"/>
    <w:rsid w:val="005F60D6"/>
    <w:rsid w:val="005F667F"/>
    <w:rsid w:val="005F6F41"/>
    <w:rsid w:val="005F776D"/>
    <w:rsid w:val="005F7AF4"/>
    <w:rsid w:val="005F7F03"/>
    <w:rsid w:val="0060010B"/>
    <w:rsid w:val="00600215"/>
    <w:rsid w:val="00600789"/>
    <w:rsid w:val="006008DF"/>
    <w:rsid w:val="006013BF"/>
    <w:rsid w:val="006014EE"/>
    <w:rsid w:val="00601DDF"/>
    <w:rsid w:val="00602288"/>
    <w:rsid w:val="00602518"/>
    <w:rsid w:val="006025DB"/>
    <w:rsid w:val="00602D7D"/>
    <w:rsid w:val="00603CAA"/>
    <w:rsid w:val="00603F77"/>
    <w:rsid w:val="006044EB"/>
    <w:rsid w:val="00604C79"/>
    <w:rsid w:val="0060580C"/>
    <w:rsid w:val="006066D0"/>
    <w:rsid w:val="006074DC"/>
    <w:rsid w:val="00607A89"/>
    <w:rsid w:val="0061000F"/>
    <w:rsid w:val="006109F7"/>
    <w:rsid w:val="00610A43"/>
    <w:rsid w:val="00611354"/>
    <w:rsid w:val="006116DB"/>
    <w:rsid w:val="00611BEE"/>
    <w:rsid w:val="00611C3C"/>
    <w:rsid w:val="00611D93"/>
    <w:rsid w:val="00612146"/>
    <w:rsid w:val="006122A6"/>
    <w:rsid w:val="006124C9"/>
    <w:rsid w:val="00612CCE"/>
    <w:rsid w:val="00612ED8"/>
    <w:rsid w:val="00613230"/>
    <w:rsid w:val="006136EC"/>
    <w:rsid w:val="006147B2"/>
    <w:rsid w:val="006147CD"/>
    <w:rsid w:val="00615BA7"/>
    <w:rsid w:val="00615C63"/>
    <w:rsid w:val="00615F4C"/>
    <w:rsid w:val="0061603E"/>
    <w:rsid w:val="006164CA"/>
    <w:rsid w:val="00616774"/>
    <w:rsid w:val="006168C6"/>
    <w:rsid w:val="00616BD1"/>
    <w:rsid w:val="00616CBF"/>
    <w:rsid w:val="006172A6"/>
    <w:rsid w:val="00617D69"/>
    <w:rsid w:val="00617D92"/>
    <w:rsid w:val="00620E4F"/>
    <w:rsid w:val="00620F42"/>
    <w:rsid w:val="00621797"/>
    <w:rsid w:val="006217F8"/>
    <w:rsid w:val="00621F54"/>
    <w:rsid w:val="006223BD"/>
    <w:rsid w:val="00622689"/>
    <w:rsid w:val="006228BF"/>
    <w:rsid w:val="00622CBF"/>
    <w:rsid w:val="00622CDD"/>
    <w:rsid w:val="00623105"/>
    <w:rsid w:val="00623FD5"/>
    <w:rsid w:val="006242A1"/>
    <w:rsid w:val="006243CA"/>
    <w:rsid w:val="006246F7"/>
    <w:rsid w:val="00625BE8"/>
    <w:rsid w:val="00625F07"/>
    <w:rsid w:val="0062622D"/>
    <w:rsid w:val="00626E18"/>
    <w:rsid w:val="006272E0"/>
    <w:rsid w:val="0062739C"/>
    <w:rsid w:val="0062764C"/>
    <w:rsid w:val="00627827"/>
    <w:rsid w:val="00627EBC"/>
    <w:rsid w:val="00630334"/>
    <w:rsid w:val="0063046B"/>
    <w:rsid w:val="006307F8"/>
    <w:rsid w:val="006307FE"/>
    <w:rsid w:val="006309E5"/>
    <w:rsid w:val="00630EB2"/>
    <w:rsid w:val="00630F8A"/>
    <w:rsid w:val="0063153A"/>
    <w:rsid w:val="0063191D"/>
    <w:rsid w:val="006319B1"/>
    <w:rsid w:val="00631AF4"/>
    <w:rsid w:val="00631B87"/>
    <w:rsid w:val="006335E3"/>
    <w:rsid w:val="006345FC"/>
    <w:rsid w:val="00634ECD"/>
    <w:rsid w:val="0063512B"/>
    <w:rsid w:val="006351D9"/>
    <w:rsid w:val="006356A0"/>
    <w:rsid w:val="00635903"/>
    <w:rsid w:val="00635ACD"/>
    <w:rsid w:val="006362B3"/>
    <w:rsid w:val="006369F8"/>
    <w:rsid w:val="00637004"/>
    <w:rsid w:val="00637225"/>
    <w:rsid w:val="00637285"/>
    <w:rsid w:val="00637297"/>
    <w:rsid w:val="00637749"/>
    <w:rsid w:val="00637F88"/>
    <w:rsid w:val="0064012A"/>
    <w:rsid w:val="00640253"/>
    <w:rsid w:val="00641229"/>
    <w:rsid w:val="006421D1"/>
    <w:rsid w:val="006424D6"/>
    <w:rsid w:val="006427F3"/>
    <w:rsid w:val="00642CB9"/>
    <w:rsid w:val="00642D58"/>
    <w:rsid w:val="0064309E"/>
    <w:rsid w:val="006431BD"/>
    <w:rsid w:val="0064435F"/>
    <w:rsid w:val="00644388"/>
    <w:rsid w:val="006444AC"/>
    <w:rsid w:val="006447B5"/>
    <w:rsid w:val="00644C0C"/>
    <w:rsid w:val="00645144"/>
    <w:rsid w:val="006455F1"/>
    <w:rsid w:val="0064591C"/>
    <w:rsid w:val="00645975"/>
    <w:rsid w:val="00645C67"/>
    <w:rsid w:val="006467BA"/>
    <w:rsid w:val="00646A30"/>
    <w:rsid w:val="00646BA6"/>
    <w:rsid w:val="006475E0"/>
    <w:rsid w:val="00650018"/>
    <w:rsid w:val="006509DE"/>
    <w:rsid w:val="00650C35"/>
    <w:rsid w:val="00651820"/>
    <w:rsid w:val="006518CB"/>
    <w:rsid w:val="00651EA0"/>
    <w:rsid w:val="0065244D"/>
    <w:rsid w:val="006530A5"/>
    <w:rsid w:val="00653666"/>
    <w:rsid w:val="006538DB"/>
    <w:rsid w:val="00654020"/>
    <w:rsid w:val="0065407E"/>
    <w:rsid w:val="00654332"/>
    <w:rsid w:val="00654396"/>
    <w:rsid w:val="00654E65"/>
    <w:rsid w:val="0065543C"/>
    <w:rsid w:val="006554D7"/>
    <w:rsid w:val="00656535"/>
    <w:rsid w:val="0065698C"/>
    <w:rsid w:val="00656DC5"/>
    <w:rsid w:val="00657132"/>
    <w:rsid w:val="00657ED8"/>
    <w:rsid w:val="006602BD"/>
    <w:rsid w:val="00660AE8"/>
    <w:rsid w:val="00661B74"/>
    <w:rsid w:val="00661CFA"/>
    <w:rsid w:val="0066237B"/>
    <w:rsid w:val="00662754"/>
    <w:rsid w:val="00662D3D"/>
    <w:rsid w:val="00663179"/>
    <w:rsid w:val="0066379A"/>
    <w:rsid w:val="006639D6"/>
    <w:rsid w:val="00663AF1"/>
    <w:rsid w:val="00663EAB"/>
    <w:rsid w:val="00663EE5"/>
    <w:rsid w:val="006644FA"/>
    <w:rsid w:val="00664745"/>
    <w:rsid w:val="00664B60"/>
    <w:rsid w:val="00665AEC"/>
    <w:rsid w:val="00665E4D"/>
    <w:rsid w:val="00666E01"/>
    <w:rsid w:val="006678C6"/>
    <w:rsid w:val="006679F3"/>
    <w:rsid w:val="006701A2"/>
    <w:rsid w:val="00671572"/>
    <w:rsid w:val="006718CD"/>
    <w:rsid w:val="00671F56"/>
    <w:rsid w:val="006724F7"/>
    <w:rsid w:val="00672AF6"/>
    <w:rsid w:val="00673120"/>
    <w:rsid w:val="0067332A"/>
    <w:rsid w:val="00673E9A"/>
    <w:rsid w:val="00674109"/>
    <w:rsid w:val="00674717"/>
    <w:rsid w:val="00674A54"/>
    <w:rsid w:val="00674AAA"/>
    <w:rsid w:val="006750A0"/>
    <w:rsid w:val="006762B0"/>
    <w:rsid w:val="0067634F"/>
    <w:rsid w:val="006770F1"/>
    <w:rsid w:val="00677E0A"/>
    <w:rsid w:val="00680EDF"/>
    <w:rsid w:val="006810F7"/>
    <w:rsid w:val="0068162E"/>
    <w:rsid w:val="00681C2D"/>
    <w:rsid w:val="00681C88"/>
    <w:rsid w:val="0068249C"/>
    <w:rsid w:val="00683346"/>
    <w:rsid w:val="00683D94"/>
    <w:rsid w:val="0068417E"/>
    <w:rsid w:val="00684699"/>
    <w:rsid w:val="00684BE3"/>
    <w:rsid w:val="00684EA6"/>
    <w:rsid w:val="0068509D"/>
    <w:rsid w:val="00685A1B"/>
    <w:rsid w:val="006861B9"/>
    <w:rsid w:val="00686707"/>
    <w:rsid w:val="00686E81"/>
    <w:rsid w:val="0068719D"/>
    <w:rsid w:val="00687FD6"/>
    <w:rsid w:val="006908AC"/>
    <w:rsid w:val="00690B1B"/>
    <w:rsid w:val="00690C0B"/>
    <w:rsid w:val="00691DD4"/>
    <w:rsid w:val="0069220C"/>
    <w:rsid w:val="0069254D"/>
    <w:rsid w:val="00692815"/>
    <w:rsid w:val="00693DA5"/>
    <w:rsid w:val="00694287"/>
    <w:rsid w:val="006942DE"/>
    <w:rsid w:val="00694D69"/>
    <w:rsid w:val="00695086"/>
    <w:rsid w:val="0069515E"/>
    <w:rsid w:val="006954CD"/>
    <w:rsid w:val="00695556"/>
    <w:rsid w:val="006961AA"/>
    <w:rsid w:val="006964EF"/>
    <w:rsid w:val="00696A04"/>
    <w:rsid w:val="00696A1C"/>
    <w:rsid w:val="006972F5"/>
    <w:rsid w:val="00697331"/>
    <w:rsid w:val="00697708"/>
    <w:rsid w:val="00697852"/>
    <w:rsid w:val="00697BCB"/>
    <w:rsid w:val="006A04A5"/>
    <w:rsid w:val="006A0A26"/>
    <w:rsid w:val="006A19EC"/>
    <w:rsid w:val="006A1D04"/>
    <w:rsid w:val="006A1EED"/>
    <w:rsid w:val="006A2BDB"/>
    <w:rsid w:val="006A3208"/>
    <w:rsid w:val="006A3E1C"/>
    <w:rsid w:val="006A3F2E"/>
    <w:rsid w:val="006A4915"/>
    <w:rsid w:val="006A4999"/>
    <w:rsid w:val="006A4A7A"/>
    <w:rsid w:val="006A4BB7"/>
    <w:rsid w:val="006A5798"/>
    <w:rsid w:val="006A5C11"/>
    <w:rsid w:val="006A5CA1"/>
    <w:rsid w:val="006A5D11"/>
    <w:rsid w:val="006A67B9"/>
    <w:rsid w:val="006A695C"/>
    <w:rsid w:val="006A6B84"/>
    <w:rsid w:val="006A7642"/>
    <w:rsid w:val="006A7676"/>
    <w:rsid w:val="006A78A3"/>
    <w:rsid w:val="006B0C8A"/>
    <w:rsid w:val="006B0F70"/>
    <w:rsid w:val="006B2EE7"/>
    <w:rsid w:val="006B30B6"/>
    <w:rsid w:val="006B324A"/>
    <w:rsid w:val="006B3A6F"/>
    <w:rsid w:val="006B3AC2"/>
    <w:rsid w:val="006B3DD1"/>
    <w:rsid w:val="006B3DDA"/>
    <w:rsid w:val="006B3E85"/>
    <w:rsid w:val="006B412B"/>
    <w:rsid w:val="006B47A3"/>
    <w:rsid w:val="006B4AF8"/>
    <w:rsid w:val="006B4B54"/>
    <w:rsid w:val="006B565A"/>
    <w:rsid w:val="006B5951"/>
    <w:rsid w:val="006B5C4F"/>
    <w:rsid w:val="006B5D19"/>
    <w:rsid w:val="006B610D"/>
    <w:rsid w:val="006B696E"/>
    <w:rsid w:val="006B7ED7"/>
    <w:rsid w:val="006C0198"/>
    <w:rsid w:val="006C07E4"/>
    <w:rsid w:val="006C09B5"/>
    <w:rsid w:val="006C27EF"/>
    <w:rsid w:val="006C2E25"/>
    <w:rsid w:val="006C32A4"/>
    <w:rsid w:val="006C35E1"/>
    <w:rsid w:val="006C3DF5"/>
    <w:rsid w:val="006C3F9D"/>
    <w:rsid w:val="006C44ED"/>
    <w:rsid w:val="006C4626"/>
    <w:rsid w:val="006C462C"/>
    <w:rsid w:val="006C4894"/>
    <w:rsid w:val="006C4916"/>
    <w:rsid w:val="006C5BF1"/>
    <w:rsid w:val="006C6152"/>
    <w:rsid w:val="006C6244"/>
    <w:rsid w:val="006C6417"/>
    <w:rsid w:val="006C7098"/>
    <w:rsid w:val="006C7B90"/>
    <w:rsid w:val="006C7EE1"/>
    <w:rsid w:val="006D0003"/>
    <w:rsid w:val="006D0124"/>
    <w:rsid w:val="006D06C2"/>
    <w:rsid w:val="006D0DD7"/>
    <w:rsid w:val="006D0E0A"/>
    <w:rsid w:val="006D0F81"/>
    <w:rsid w:val="006D1546"/>
    <w:rsid w:val="006D1597"/>
    <w:rsid w:val="006D17D4"/>
    <w:rsid w:val="006D1E4F"/>
    <w:rsid w:val="006D2424"/>
    <w:rsid w:val="006D288A"/>
    <w:rsid w:val="006D2B3A"/>
    <w:rsid w:val="006D2FA5"/>
    <w:rsid w:val="006D3106"/>
    <w:rsid w:val="006D33ED"/>
    <w:rsid w:val="006D37FB"/>
    <w:rsid w:val="006D3D12"/>
    <w:rsid w:val="006D42EC"/>
    <w:rsid w:val="006D50E7"/>
    <w:rsid w:val="006D5585"/>
    <w:rsid w:val="006D5C36"/>
    <w:rsid w:val="006D5CF2"/>
    <w:rsid w:val="006D66B6"/>
    <w:rsid w:val="006D66DF"/>
    <w:rsid w:val="006D6BA0"/>
    <w:rsid w:val="006D6E4B"/>
    <w:rsid w:val="006D7333"/>
    <w:rsid w:val="006D7ADC"/>
    <w:rsid w:val="006E051E"/>
    <w:rsid w:val="006E0751"/>
    <w:rsid w:val="006E08ED"/>
    <w:rsid w:val="006E1756"/>
    <w:rsid w:val="006E1E7F"/>
    <w:rsid w:val="006E2B05"/>
    <w:rsid w:val="006E3022"/>
    <w:rsid w:val="006E318F"/>
    <w:rsid w:val="006E47B2"/>
    <w:rsid w:val="006E4C0D"/>
    <w:rsid w:val="006E53A2"/>
    <w:rsid w:val="006E5453"/>
    <w:rsid w:val="006E5613"/>
    <w:rsid w:val="006E5747"/>
    <w:rsid w:val="006E5AC7"/>
    <w:rsid w:val="006E669B"/>
    <w:rsid w:val="006E6E58"/>
    <w:rsid w:val="006E7520"/>
    <w:rsid w:val="006F0189"/>
    <w:rsid w:val="006F021E"/>
    <w:rsid w:val="006F06B0"/>
    <w:rsid w:val="006F16FC"/>
    <w:rsid w:val="006F1AC0"/>
    <w:rsid w:val="006F20DE"/>
    <w:rsid w:val="006F2444"/>
    <w:rsid w:val="006F287A"/>
    <w:rsid w:val="006F2963"/>
    <w:rsid w:val="006F2C61"/>
    <w:rsid w:val="006F377C"/>
    <w:rsid w:val="006F3969"/>
    <w:rsid w:val="006F39EB"/>
    <w:rsid w:val="006F3EA8"/>
    <w:rsid w:val="006F4028"/>
    <w:rsid w:val="006F43C5"/>
    <w:rsid w:val="006F4904"/>
    <w:rsid w:val="006F4AFE"/>
    <w:rsid w:val="006F53DC"/>
    <w:rsid w:val="006F546F"/>
    <w:rsid w:val="006F5528"/>
    <w:rsid w:val="006F6526"/>
    <w:rsid w:val="006F79B3"/>
    <w:rsid w:val="006F7E40"/>
    <w:rsid w:val="0070004B"/>
    <w:rsid w:val="00700C59"/>
    <w:rsid w:val="00700D0D"/>
    <w:rsid w:val="007010D2"/>
    <w:rsid w:val="007015CF"/>
    <w:rsid w:val="0070164D"/>
    <w:rsid w:val="007019F1"/>
    <w:rsid w:val="00701B8D"/>
    <w:rsid w:val="00701BDA"/>
    <w:rsid w:val="00701CC9"/>
    <w:rsid w:val="00701D1B"/>
    <w:rsid w:val="00702768"/>
    <w:rsid w:val="00702D05"/>
    <w:rsid w:val="00702E50"/>
    <w:rsid w:val="00703064"/>
    <w:rsid w:val="007040CA"/>
    <w:rsid w:val="00704808"/>
    <w:rsid w:val="0070522C"/>
    <w:rsid w:val="007060E1"/>
    <w:rsid w:val="00706487"/>
    <w:rsid w:val="007070FC"/>
    <w:rsid w:val="00707256"/>
    <w:rsid w:val="0070751F"/>
    <w:rsid w:val="007076C0"/>
    <w:rsid w:val="0070770B"/>
    <w:rsid w:val="00707BA5"/>
    <w:rsid w:val="00707EB3"/>
    <w:rsid w:val="007106C8"/>
    <w:rsid w:val="00710822"/>
    <w:rsid w:val="00710894"/>
    <w:rsid w:val="00710AB6"/>
    <w:rsid w:val="00710C37"/>
    <w:rsid w:val="007113D5"/>
    <w:rsid w:val="00711A33"/>
    <w:rsid w:val="007125F3"/>
    <w:rsid w:val="00712C6A"/>
    <w:rsid w:val="00712D9F"/>
    <w:rsid w:val="007135CC"/>
    <w:rsid w:val="00713CDE"/>
    <w:rsid w:val="00714ED2"/>
    <w:rsid w:val="007157E3"/>
    <w:rsid w:val="00715897"/>
    <w:rsid w:val="00716037"/>
    <w:rsid w:val="007161D5"/>
    <w:rsid w:val="00716209"/>
    <w:rsid w:val="00716556"/>
    <w:rsid w:val="00716830"/>
    <w:rsid w:val="007170FA"/>
    <w:rsid w:val="00717E02"/>
    <w:rsid w:val="00720182"/>
    <w:rsid w:val="00720859"/>
    <w:rsid w:val="00720E69"/>
    <w:rsid w:val="0072150E"/>
    <w:rsid w:val="007215A7"/>
    <w:rsid w:val="0072167C"/>
    <w:rsid w:val="007216AE"/>
    <w:rsid w:val="00721937"/>
    <w:rsid w:val="00721B24"/>
    <w:rsid w:val="0072318B"/>
    <w:rsid w:val="0072319F"/>
    <w:rsid w:val="00723E6C"/>
    <w:rsid w:val="00724144"/>
    <w:rsid w:val="00724CDF"/>
    <w:rsid w:val="00725E66"/>
    <w:rsid w:val="007262F5"/>
    <w:rsid w:val="007268C0"/>
    <w:rsid w:val="00726C3D"/>
    <w:rsid w:val="00726EEA"/>
    <w:rsid w:val="00726FBD"/>
    <w:rsid w:val="007270D2"/>
    <w:rsid w:val="00727153"/>
    <w:rsid w:val="00727779"/>
    <w:rsid w:val="007307FC"/>
    <w:rsid w:val="007311C3"/>
    <w:rsid w:val="007317E9"/>
    <w:rsid w:val="007319DA"/>
    <w:rsid w:val="00731E25"/>
    <w:rsid w:val="00731E2A"/>
    <w:rsid w:val="007330AF"/>
    <w:rsid w:val="007334A5"/>
    <w:rsid w:val="00733B2D"/>
    <w:rsid w:val="00733FBD"/>
    <w:rsid w:val="0073402C"/>
    <w:rsid w:val="0073473B"/>
    <w:rsid w:val="00735F92"/>
    <w:rsid w:val="007360B0"/>
    <w:rsid w:val="0073643A"/>
    <w:rsid w:val="0073647C"/>
    <w:rsid w:val="007365E8"/>
    <w:rsid w:val="00736676"/>
    <w:rsid w:val="00736785"/>
    <w:rsid w:val="007367A4"/>
    <w:rsid w:val="00737D9B"/>
    <w:rsid w:val="007406BD"/>
    <w:rsid w:val="00740805"/>
    <w:rsid w:val="007411F4"/>
    <w:rsid w:val="0074143A"/>
    <w:rsid w:val="00741DF3"/>
    <w:rsid w:val="00741FE8"/>
    <w:rsid w:val="00742204"/>
    <w:rsid w:val="007428BD"/>
    <w:rsid w:val="00742AA6"/>
    <w:rsid w:val="00743675"/>
    <w:rsid w:val="00744B0F"/>
    <w:rsid w:val="0074562B"/>
    <w:rsid w:val="0074585B"/>
    <w:rsid w:val="00745A35"/>
    <w:rsid w:val="007463B3"/>
    <w:rsid w:val="00746494"/>
    <w:rsid w:val="00746B84"/>
    <w:rsid w:val="0074749F"/>
    <w:rsid w:val="0074773C"/>
    <w:rsid w:val="00747891"/>
    <w:rsid w:val="00750112"/>
    <w:rsid w:val="007503B1"/>
    <w:rsid w:val="00750581"/>
    <w:rsid w:val="0075144D"/>
    <w:rsid w:val="00751606"/>
    <w:rsid w:val="00751632"/>
    <w:rsid w:val="00752911"/>
    <w:rsid w:val="00752A9A"/>
    <w:rsid w:val="007535BF"/>
    <w:rsid w:val="00753A96"/>
    <w:rsid w:val="00754147"/>
    <w:rsid w:val="00754FC5"/>
    <w:rsid w:val="00755168"/>
    <w:rsid w:val="00756159"/>
    <w:rsid w:val="00756CA9"/>
    <w:rsid w:val="00756FF0"/>
    <w:rsid w:val="00757983"/>
    <w:rsid w:val="00757C67"/>
    <w:rsid w:val="00757E9F"/>
    <w:rsid w:val="00757FB9"/>
    <w:rsid w:val="0076003F"/>
    <w:rsid w:val="00760041"/>
    <w:rsid w:val="007606E5"/>
    <w:rsid w:val="00760867"/>
    <w:rsid w:val="007613BC"/>
    <w:rsid w:val="00761A06"/>
    <w:rsid w:val="0076229F"/>
    <w:rsid w:val="00762625"/>
    <w:rsid w:val="007626A6"/>
    <w:rsid w:val="0076281E"/>
    <w:rsid w:val="007628B2"/>
    <w:rsid w:val="0076295C"/>
    <w:rsid w:val="00762E71"/>
    <w:rsid w:val="007637FA"/>
    <w:rsid w:val="00763C1D"/>
    <w:rsid w:val="00763DA4"/>
    <w:rsid w:val="00763DBA"/>
    <w:rsid w:val="0076406E"/>
    <w:rsid w:val="007646F6"/>
    <w:rsid w:val="00764B33"/>
    <w:rsid w:val="007650D0"/>
    <w:rsid w:val="007651CE"/>
    <w:rsid w:val="007654C1"/>
    <w:rsid w:val="00765740"/>
    <w:rsid w:val="00765930"/>
    <w:rsid w:val="00765F0F"/>
    <w:rsid w:val="007660C0"/>
    <w:rsid w:val="0076636E"/>
    <w:rsid w:val="00766721"/>
    <w:rsid w:val="00766962"/>
    <w:rsid w:val="007671C4"/>
    <w:rsid w:val="0076749B"/>
    <w:rsid w:val="007678CA"/>
    <w:rsid w:val="00767A0D"/>
    <w:rsid w:val="007706AB"/>
    <w:rsid w:val="00770E4C"/>
    <w:rsid w:val="00770E80"/>
    <w:rsid w:val="007715A3"/>
    <w:rsid w:val="00771B1B"/>
    <w:rsid w:val="007724A7"/>
    <w:rsid w:val="00772BD0"/>
    <w:rsid w:val="007732FC"/>
    <w:rsid w:val="007733DA"/>
    <w:rsid w:val="00773B13"/>
    <w:rsid w:val="00773C85"/>
    <w:rsid w:val="00773F02"/>
    <w:rsid w:val="00774C0C"/>
    <w:rsid w:val="00774D23"/>
    <w:rsid w:val="00775423"/>
    <w:rsid w:val="007757F8"/>
    <w:rsid w:val="0077583C"/>
    <w:rsid w:val="00776979"/>
    <w:rsid w:val="00776AAC"/>
    <w:rsid w:val="00777005"/>
    <w:rsid w:val="007776AC"/>
    <w:rsid w:val="007777FC"/>
    <w:rsid w:val="0078022A"/>
    <w:rsid w:val="00780881"/>
    <w:rsid w:val="00780FFC"/>
    <w:rsid w:val="00781502"/>
    <w:rsid w:val="007817CB"/>
    <w:rsid w:val="00781CEC"/>
    <w:rsid w:val="00781DDC"/>
    <w:rsid w:val="00782109"/>
    <w:rsid w:val="00782C21"/>
    <w:rsid w:val="00782F47"/>
    <w:rsid w:val="00782FFD"/>
    <w:rsid w:val="007834D1"/>
    <w:rsid w:val="0078353D"/>
    <w:rsid w:val="00783BF9"/>
    <w:rsid w:val="00783DA4"/>
    <w:rsid w:val="00783F3E"/>
    <w:rsid w:val="007841F7"/>
    <w:rsid w:val="007847FE"/>
    <w:rsid w:val="00784DC4"/>
    <w:rsid w:val="0078535B"/>
    <w:rsid w:val="00785866"/>
    <w:rsid w:val="00785B4B"/>
    <w:rsid w:val="00785F47"/>
    <w:rsid w:val="007867FF"/>
    <w:rsid w:val="00786F84"/>
    <w:rsid w:val="00786FD2"/>
    <w:rsid w:val="00787650"/>
    <w:rsid w:val="00787A70"/>
    <w:rsid w:val="00787EE3"/>
    <w:rsid w:val="007916E3"/>
    <w:rsid w:val="00791895"/>
    <w:rsid w:val="00791C09"/>
    <w:rsid w:val="00792341"/>
    <w:rsid w:val="00792442"/>
    <w:rsid w:val="00793566"/>
    <w:rsid w:val="00794170"/>
    <w:rsid w:val="007949A9"/>
    <w:rsid w:val="00794A00"/>
    <w:rsid w:val="00794BE6"/>
    <w:rsid w:val="00795014"/>
    <w:rsid w:val="0079519D"/>
    <w:rsid w:val="00795220"/>
    <w:rsid w:val="007954FD"/>
    <w:rsid w:val="007960FC"/>
    <w:rsid w:val="00796B03"/>
    <w:rsid w:val="0079705E"/>
    <w:rsid w:val="00797146"/>
    <w:rsid w:val="007971EC"/>
    <w:rsid w:val="0079758D"/>
    <w:rsid w:val="00797CF9"/>
    <w:rsid w:val="007A036A"/>
    <w:rsid w:val="007A04B0"/>
    <w:rsid w:val="007A15F7"/>
    <w:rsid w:val="007A188B"/>
    <w:rsid w:val="007A18F6"/>
    <w:rsid w:val="007A1F6F"/>
    <w:rsid w:val="007A2196"/>
    <w:rsid w:val="007A2C0A"/>
    <w:rsid w:val="007A2DC4"/>
    <w:rsid w:val="007A3D9B"/>
    <w:rsid w:val="007A3E3C"/>
    <w:rsid w:val="007A3EC0"/>
    <w:rsid w:val="007A3EE8"/>
    <w:rsid w:val="007A41A2"/>
    <w:rsid w:val="007A486B"/>
    <w:rsid w:val="007A4AA9"/>
    <w:rsid w:val="007A4ED2"/>
    <w:rsid w:val="007A5471"/>
    <w:rsid w:val="007A55CF"/>
    <w:rsid w:val="007A595F"/>
    <w:rsid w:val="007A5CE2"/>
    <w:rsid w:val="007A5D73"/>
    <w:rsid w:val="007A6D76"/>
    <w:rsid w:val="007A764A"/>
    <w:rsid w:val="007B0127"/>
    <w:rsid w:val="007B0E1E"/>
    <w:rsid w:val="007B106C"/>
    <w:rsid w:val="007B1124"/>
    <w:rsid w:val="007B1164"/>
    <w:rsid w:val="007B11DA"/>
    <w:rsid w:val="007B1282"/>
    <w:rsid w:val="007B13AD"/>
    <w:rsid w:val="007B1E2D"/>
    <w:rsid w:val="007B1FEA"/>
    <w:rsid w:val="007B21F5"/>
    <w:rsid w:val="007B269C"/>
    <w:rsid w:val="007B2825"/>
    <w:rsid w:val="007B44A9"/>
    <w:rsid w:val="007B461E"/>
    <w:rsid w:val="007B48FB"/>
    <w:rsid w:val="007B5DDB"/>
    <w:rsid w:val="007B5F1A"/>
    <w:rsid w:val="007B6807"/>
    <w:rsid w:val="007B6C09"/>
    <w:rsid w:val="007B744C"/>
    <w:rsid w:val="007B7702"/>
    <w:rsid w:val="007B7B20"/>
    <w:rsid w:val="007C01DE"/>
    <w:rsid w:val="007C02F5"/>
    <w:rsid w:val="007C0DE2"/>
    <w:rsid w:val="007C0DE5"/>
    <w:rsid w:val="007C106F"/>
    <w:rsid w:val="007C1DD8"/>
    <w:rsid w:val="007C2517"/>
    <w:rsid w:val="007C2528"/>
    <w:rsid w:val="007C2C1D"/>
    <w:rsid w:val="007C30E2"/>
    <w:rsid w:val="007C38E7"/>
    <w:rsid w:val="007C40B9"/>
    <w:rsid w:val="007C437E"/>
    <w:rsid w:val="007C45D0"/>
    <w:rsid w:val="007C57E5"/>
    <w:rsid w:val="007C5917"/>
    <w:rsid w:val="007C6192"/>
    <w:rsid w:val="007C629C"/>
    <w:rsid w:val="007C6DD9"/>
    <w:rsid w:val="007C6FDC"/>
    <w:rsid w:val="007C7036"/>
    <w:rsid w:val="007C7B77"/>
    <w:rsid w:val="007C7DCE"/>
    <w:rsid w:val="007C7F71"/>
    <w:rsid w:val="007D0492"/>
    <w:rsid w:val="007D088A"/>
    <w:rsid w:val="007D0E4E"/>
    <w:rsid w:val="007D10DF"/>
    <w:rsid w:val="007D18B1"/>
    <w:rsid w:val="007D1A7B"/>
    <w:rsid w:val="007D2D02"/>
    <w:rsid w:val="007D33DE"/>
    <w:rsid w:val="007D3AFD"/>
    <w:rsid w:val="007D3E32"/>
    <w:rsid w:val="007D4027"/>
    <w:rsid w:val="007D439E"/>
    <w:rsid w:val="007D4BDD"/>
    <w:rsid w:val="007D521D"/>
    <w:rsid w:val="007D5E18"/>
    <w:rsid w:val="007D6210"/>
    <w:rsid w:val="007D63FC"/>
    <w:rsid w:val="007D6D84"/>
    <w:rsid w:val="007D7A71"/>
    <w:rsid w:val="007E000F"/>
    <w:rsid w:val="007E0070"/>
    <w:rsid w:val="007E1829"/>
    <w:rsid w:val="007E1BF8"/>
    <w:rsid w:val="007E1E2E"/>
    <w:rsid w:val="007E203C"/>
    <w:rsid w:val="007E21FC"/>
    <w:rsid w:val="007E250D"/>
    <w:rsid w:val="007E2F1E"/>
    <w:rsid w:val="007E3666"/>
    <w:rsid w:val="007E37A0"/>
    <w:rsid w:val="007E40C9"/>
    <w:rsid w:val="007E4335"/>
    <w:rsid w:val="007E43AD"/>
    <w:rsid w:val="007E5E80"/>
    <w:rsid w:val="007E5EE6"/>
    <w:rsid w:val="007E679B"/>
    <w:rsid w:val="007E682D"/>
    <w:rsid w:val="007F0ADF"/>
    <w:rsid w:val="007F1CE5"/>
    <w:rsid w:val="007F260A"/>
    <w:rsid w:val="007F372B"/>
    <w:rsid w:val="007F422E"/>
    <w:rsid w:val="007F47D3"/>
    <w:rsid w:val="007F5475"/>
    <w:rsid w:val="007F57AD"/>
    <w:rsid w:val="007F5AB4"/>
    <w:rsid w:val="007F5F61"/>
    <w:rsid w:val="007F6AE9"/>
    <w:rsid w:val="007F737C"/>
    <w:rsid w:val="007F77C7"/>
    <w:rsid w:val="007F7B02"/>
    <w:rsid w:val="008002DD"/>
    <w:rsid w:val="00800C81"/>
    <w:rsid w:val="00801017"/>
    <w:rsid w:val="00801542"/>
    <w:rsid w:val="008017FB"/>
    <w:rsid w:val="00801F58"/>
    <w:rsid w:val="00802064"/>
    <w:rsid w:val="0080216B"/>
    <w:rsid w:val="00802C1F"/>
    <w:rsid w:val="00802C7A"/>
    <w:rsid w:val="00802F9D"/>
    <w:rsid w:val="00803C9B"/>
    <w:rsid w:val="00803F27"/>
    <w:rsid w:val="00803FB8"/>
    <w:rsid w:val="008044CD"/>
    <w:rsid w:val="0080452A"/>
    <w:rsid w:val="00804952"/>
    <w:rsid w:val="00805398"/>
    <w:rsid w:val="00805406"/>
    <w:rsid w:val="0080552C"/>
    <w:rsid w:val="00805674"/>
    <w:rsid w:val="0080599E"/>
    <w:rsid w:val="008061AB"/>
    <w:rsid w:val="00806369"/>
    <w:rsid w:val="008067CA"/>
    <w:rsid w:val="00806C53"/>
    <w:rsid w:val="00807A23"/>
    <w:rsid w:val="00807AAA"/>
    <w:rsid w:val="00807B87"/>
    <w:rsid w:val="00807C95"/>
    <w:rsid w:val="00810602"/>
    <w:rsid w:val="00810A23"/>
    <w:rsid w:val="00811224"/>
    <w:rsid w:val="00811472"/>
    <w:rsid w:val="008114A1"/>
    <w:rsid w:val="0081158B"/>
    <w:rsid w:val="00812436"/>
    <w:rsid w:val="00814688"/>
    <w:rsid w:val="00816DE5"/>
    <w:rsid w:val="0081745A"/>
    <w:rsid w:val="008175BD"/>
    <w:rsid w:val="00817A30"/>
    <w:rsid w:val="00817BED"/>
    <w:rsid w:val="008200E7"/>
    <w:rsid w:val="00820802"/>
    <w:rsid w:val="00821686"/>
    <w:rsid w:val="008219DC"/>
    <w:rsid w:val="0082237D"/>
    <w:rsid w:val="00822C68"/>
    <w:rsid w:val="0082314C"/>
    <w:rsid w:val="00823409"/>
    <w:rsid w:val="00823415"/>
    <w:rsid w:val="00823ABA"/>
    <w:rsid w:val="00823D9A"/>
    <w:rsid w:val="00823E43"/>
    <w:rsid w:val="00824249"/>
    <w:rsid w:val="00824459"/>
    <w:rsid w:val="0082488E"/>
    <w:rsid w:val="00824BA1"/>
    <w:rsid w:val="0082500A"/>
    <w:rsid w:val="0082527A"/>
    <w:rsid w:val="00825366"/>
    <w:rsid w:val="00825873"/>
    <w:rsid w:val="008261AA"/>
    <w:rsid w:val="00826256"/>
    <w:rsid w:val="00826AD0"/>
    <w:rsid w:val="00826B67"/>
    <w:rsid w:val="00826BF1"/>
    <w:rsid w:val="00826DE6"/>
    <w:rsid w:val="008270CA"/>
    <w:rsid w:val="00827597"/>
    <w:rsid w:val="0082768A"/>
    <w:rsid w:val="008278DE"/>
    <w:rsid w:val="00827CDC"/>
    <w:rsid w:val="00830488"/>
    <w:rsid w:val="00830A5F"/>
    <w:rsid w:val="00830EF3"/>
    <w:rsid w:val="008311E3"/>
    <w:rsid w:val="008318DF"/>
    <w:rsid w:val="008319A4"/>
    <w:rsid w:val="00831A0C"/>
    <w:rsid w:val="00831C96"/>
    <w:rsid w:val="00831F2E"/>
    <w:rsid w:val="0083203F"/>
    <w:rsid w:val="00832EA3"/>
    <w:rsid w:val="00833B78"/>
    <w:rsid w:val="00834890"/>
    <w:rsid w:val="00834DD5"/>
    <w:rsid w:val="008355A4"/>
    <w:rsid w:val="00835B40"/>
    <w:rsid w:val="0083675F"/>
    <w:rsid w:val="00836B6A"/>
    <w:rsid w:val="00836D96"/>
    <w:rsid w:val="008374B5"/>
    <w:rsid w:val="00837527"/>
    <w:rsid w:val="0083754C"/>
    <w:rsid w:val="00840226"/>
    <w:rsid w:val="00840369"/>
    <w:rsid w:val="0084046B"/>
    <w:rsid w:val="008405FE"/>
    <w:rsid w:val="00840878"/>
    <w:rsid w:val="008408C9"/>
    <w:rsid w:val="00841709"/>
    <w:rsid w:val="00842E12"/>
    <w:rsid w:val="008435B1"/>
    <w:rsid w:val="0084380C"/>
    <w:rsid w:val="008439C1"/>
    <w:rsid w:val="00843F9D"/>
    <w:rsid w:val="00844082"/>
    <w:rsid w:val="00844179"/>
    <w:rsid w:val="008444E1"/>
    <w:rsid w:val="00844FE8"/>
    <w:rsid w:val="0084511C"/>
    <w:rsid w:val="008457D7"/>
    <w:rsid w:val="008458F3"/>
    <w:rsid w:val="00845C92"/>
    <w:rsid w:val="00845DA0"/>
    <w:rsid w:val="00846450"/>
    <w:rsid w:val="00846537"/>
    <w:rsid w:val="008472FE"/>
    <w:rsid w:val="008475FE"/>
    <w:rsid w:val="008478C5"/>
    <w:rsid w:val="00847A2A"/>
    <w:rsid w:val="00847C5C"/>
    <w:rsid w:val="00850255"/>
    <w:rsid w:val="0085089D"/>
    <w:rsid w:val="00851681"/>
    <w:rsid w:val="0085187B"/>
    <w:rsid w:val="00851B91"/>
    <w:rsid w:val="00851EDA"/>
    <w:rsid w:val="0085206B"/>
    <w:rsid w:val="0085220C"/>
    <w:rsid w:val="008542F4"/>
    <w:rsid w:val="008543E1"/>
    <w:rsid w:val="00854AF2"/>
    <w:rsid w:val="00855382"/>
    <w:rsid w:val="0085567A"/>
    <w:rsid w:val="00855A0E"/>
    <w:rsid w:val="008560BA"/>
    <w:rsid w:val="008563C1"/>
    <w:rsid w:val="008567AF"/>
    <w:rsid w:val="0085680A"/>
    <w:rsid w:val="00857327"/>
    <w:rsid w:val="00857A0F"/>
    <w:rsid w:val="00857BF5"/>
    <w:rsid w:val="00857E65"/>
    <w:rsid w:val="00860DB1"/>
    <w:rsid w:val="008616F2"/>
    <w:rsid w:val="0086192E"/>
    <w:rsid w:val="008619C2"/>
    <w:rsid w:val="00862054"/>
    <w:rsid w:val="008625D7"/>
    <w:rsid w:val="0086295B"/>
    <w:rsid w:val="00862A52"/>
    <w:rsid w:val="0086386F"/>
    <w:rsid w:val="00864081"/>
    <w:rsid w:val="008643AD"/>
    <w:rsid w:val="0086477D"/>
    <w:rsid w:val="00865564"/>
    <w:rsid w:val="008658F3"/>
    <w:rsid w:val="00865BC5"/>
    <w:rsid w:val="00865ED1"/>
    <w:rsid w:val="00866106"/>
    <w:rsid w:val="00866201"/>
    <w:rsid w:val="00866D98"/>
    <w:rsid w:val="0086783F"/>
    <w:rsid w:val="00867B75"/>
    <w:rsid w:val="008701D1"/>
    <w:rsid w:val="00870B01"/>
    <w:rsid w:val="008714C1"/>
    <w:rsid w:val="00871FA6"/>
    <w:rsid w:val="00872AA9"/>
    <w:rsid w:val="00872B9A"/>
    <w:rsid w:val="00873000"/>
    <w:rsid w:val="00873077"/>
    <w:rsid w:val="0087358C"/>
    <w:rsid w:val="0087364C"/>
    <w:rsid w:val="00873ADA"/>
    <w:rsid w:val="00874240"/>
    <w:rsid w:val="008746D9"/>
    <w:rsid w:val="00874C90"/>
    <w:rsid w:val="00875016"/>
    <w:rsid w:val="0087542F"/>
    <w:rsid w:val="0087630C"/>
    <w:rsid w:val="00876CCA"/>
    <w:rsid w:val="00877F94"/>
    <w:rsid w:val="00880225"/>
    <w:rsid w:val="008808DE"/>
    <w:rsid w:val="00880CAA"/>
    <w:rsid w:val="008811ED"/>
    <w:rsid w:val="008826FA"/>
    <w:rsid w:val="00882BE7"/>
    <w:rsid w:val="008831BA"/>
    <w:rsid w:val="0088385C"/>
    <w:rsid w:val="00883944"/>
    <w:rsid w:val="00884084"/>
    <w:rsid w:val="008841E4"/>
    <w:rsid w:val="00884705"/>
    <w:rsid w:val="008850D8"/>
    <w:rsid w:val="0088561A"/>
    <w:rsid w:val="00886394"/>
    <w:rsid w:val="008866FA"/>
    <w:rsid w:val="00886914"/>
    <w:rsid w:val="00886CA9"/>
    <w:rsid w:val="00886E5F"/>
    <w:rsid w:val="008879C1"/>
    <w:rsid w:val="00887D99"/>
    <w:rsid w:val="00890210"/>
    <w:rsid w:val="00890538"/>
    <w:rsid w:val="008905E5"/>
    <w:rsid w:val="008906DB"/>
    <w:rsid w:val="00890A12"/>
    <w:rsid w:val="00890FFC"/>
    <w:rsid w:val="00891BAA"/>
    <w:rsid w:val="0089226B"/>
    <w:rsid w:val="008922E2"/>
    <w:rsid w:val="00892AF5"/>
    <w:rsid w:val="00892CD5"/>
    <w:rsid w:val="00892FF4"/>
    <w:rsid w:val="00894CCE"/>
    <w:rsid w:val="00894EDE"/>
    <w:rsid w:val="00895528"/>
    <w:rsid w:val="008957D1"/>
    <w:rsid w:val="00895D10"/>
    <w:rsid w:val="00896742"/>
    <w:rsid w:val="00897196"/>
    <w:rsid w:val="008A002C"/>
    <w:rsid w:val="008A02E4"/>
    <w:rsid w:val="008A0928"/>
    <w:rsid w:val="008A0A20"/>
    <w:rsid w:val="008A22E3"/>
    <w:rsid w:val="008A2551"/>
    <w:rsid w:val="008A2C58"/>
    <w:rsid w:val="008A33F9"/>
    <w:rsid w:val="008A5B9D"/>
    <w:rsid w:val="008A5C0D"/>
    <w:rsid w:val="008A5F37"/>
    <w:rsid w:val="008A6D06"/>
    <w:rsid w:val="008A6ECC"/>
    <w:rsid w:val="008A77B3"/>
    <w:rsid w:val="008A7E54"/>
    <w:rsid w:val="008B12F6"/>
    <w:rsid w:val="008B1E2E"/>
    <w:rsid w:val="008B2795"/>
    <w:rsid w:val="008B2FB9"/>
    <w:rsid w:val="008B3038"/>
    <w:rsid w:val="008B44EF"/>
    <w:rsid w:val="008B46CC"/>
    <w:rsid w:val="008B46DF"/>
    <w:rsid w:val="008B4C08"/>
    <w:rsid w:val="008B5260"/>
    <w:rsid w:val="008B5D56"/>
    <w:rsid w:val="008B6204"/>
    <w:rsid w:val="008B6ADE"/>
    <w:rsid w:val="008B6DA4"/>
    <w:rsid w:val="008B7345"/>
    <w:rsid w:val="008B7390"/>
    <w:rsid w:val="008B776D"/>
    <w:rsid w:val="008B7A06"/>
    <w:rsid w:val="008B7AC8"/>
    <w:rsid w:val="008C098B"/>
    <w:rsid w:val="008C0A37"/>
    <w:rsid w:val="008C113C"/>
    <w:rsid w:val="008C15CA"/>
    <w:rsid w:val="008C1842"/>
    <w:rsid w:val="008C1BC7"/>
    <w:rsid w:val="008C262C"/>
    <w:rsid w:val="008C26A9"/>
    <w:rsid w:val="008C3060"/>
    <w:rsid w:val="008C34C3"/>
    <w:rsid w:val="008C353D"/>
    <w:rsid w:val="008C37BD"/>
    <w:rsid w:val="008C397E"/>
    <w:rsid w:val="008C3AEE"/>
    <w:rsid w:val="008C3C40"/>
    <w:rsid w:val="008C3E8C"/>
    <w:rsid w:val="008C47E0"/>
    <w:rsid w:val="008C4F17"/>
    <w:rsid w:val="008C5284"/>
    <w:rsid w:val="008C5586"/>
    <w:rsid w:val="008C5CE1"/>
    <w:rsid w:val="008C5F59"/>
    <w:rsid w:val="008C60DF"/>
    <w:rsid w:val="008C6A80"/>
    <w:rsid w:val="008C760A"/>
    <w:rsid w:val="008D01D3"/>
    <w:rsid w:val="008D0268"/>
    <w:rsid w:val="008D06A0"/>
    <w:rsid w:val="008D1EA8"/>
    <w:rsid w:val="008D2A70"/>
    <w:rsid w:val="008D33F7"/>
    <w:rsid w:val="008D4106"/>
    <w:rsid w:val="008D5576"/>
    <w:rsid w:val="008D5F79"/>
    <w:rsid w:val="008D60A3"/>
    <w:rsid w:val="008D61F9"/>
    <w:rsid w:val="008D6F49"/>
    <w:rsid w:val="008D7A6E"/>
    <w:rsid w:val="008D7B3B"/>
    <w:rsid w:val="008E04F6"/>
    <w:rsid w:val="008E0BC9"/>
    <w:rsid w:val="008E159C"/>
    <w:rsid w:val="008E17D7"/>
    <w:rsid w:val="008E2543"/>
    <w:rsid w:val="008E258B"/>
    <w:rsid w:val="008E25C8"/>
    <w:rsid w:val="008E2692"/>
    <w:rsid w:val="008E2EF8"/>
    <w:rsid w:val="008E3F6D"/>
    <w:rsid w:val="008E4410"/>
    <w:rsid w:val="008E50DB"/>
    <w:rsid w:val="008E5D6C"/>
    <w:rsid w:val="008E6398"/>
    <w:rsid w:val="008E6D35"/>
    <w:rsid w:val="008E74B3"/>
    <w:rsid w:val="008E75F3"/>
    <w:rsid w:val="008E7D7D"/>
    <w:rsid w:val="008F03D8"/>
    <w:rsid w:val="008F07D8"/>
    <w:rsid w:val="008F0CC8"/>
    <w:rsid w:val="008F12E2"/>
    <w:rsid w:val="008F1559"/>
    <w:rsid w:val="008F1749"/>
    <w:rsid w:val="008F266F"/>
    <w:rsid w:val="008F2759"/>
    <w:rsid w:val="008F2EDD"/>
    <w:rsid w:val="008F33E6"/>
    <w:rsid w:val="008F3A5E"/>
    <w:rsid w:val="008F3CDB"/>
    <w:rsid w:val="008F3F93"/>
    <w:rsid w:val="008F40C9"/>
    <w:rsid w:val="008F454E"/>
    <w:rsid w:val="008F4639"/>
    <w:rsid w:val="008F473F"/>
    <w:rsid w:val="008F4BF8"/>
    <w:rsid w:val="008F524C"/>
    <w:rsid w:val="008F5591"/>
    <w:rsid w:val="008F5BFC"/>
    <w:rsid w:val="008F5C7E"/>
    <w:rsid w:val="008F604C"/>
    <w:rsid w:val="008F67CC"/>
    <w:rsid w:val="008F6E38"/>
    <w:rsid w:val="008F7167"/>
    <w:rsid w:val="008F776A"/>
    <w:rsid w:val="008F7A3E"/>
    <w:rsid w:val="00900532"/>
    <w:rsid w:val="0090075B"/>
    <w:rsid w:val="009007E8"/>
    <w:rsid w:val="00900956"/>
    <w:rsid w:val="00900EB7"/>
    <w:rsid w:val="00900F36"/>
    <w:rsid w:val="00901403"/>
    <w:rsid w:val="009026BF"/>
    <w:rsid w:val="009029EA"/>
    <w:rsid w:val="00902BA4"/>
    <w:rsid w:val="009035DD"/>
    <w:rsid w:val="00903963"/>
    <w:rsid w:val="00904708"/>
    <w:rsid w:val="00904C88"/>
    <w:rsid w:val="0090644A"/>
    <w:rsid w:val="009064CE"/>
    <w:rsid w:val="00907434"/>
    <w:rsid w:val="00907974"/>
    <w:rsid w:val="00910954"/>
    <w:rsid w:val="00910C2B"/>
    <w:rsid w:val="00911456"/>
    <w:rsid w:val="00911D74"/>
    <w:rsid w:val="00911FB9"/>
    <w:rsid w:val="009128A9"/>
    <w:rsid w:val="009134D6"/>
    <w:rsid w:val="009135BB"/>
    <w:rsid w:val="009150CE"/>
    <w:rsid w:val="00915603"/>
    <w:rsid w:val="00915B24"/>
    <w:rsid w:val="009162B5"/>
    <w:rsid w:val="00916699"/>
    <w:rsid w:val="00916D04"/>
    <w:rsid w:val="00917649"/>
    <w:rsid w:val="00917A45"/>
    <w:rsid w:val="00917BE0"/>
    <w:rsid w:val="00917EE8"/>
    <w:rsid w:val="00920382"/>
    <w:rsid w:val="00920699"/>
    <w:rsid w:val="00920943"/>
    <w:rsid w:val="00920B9B"/>
    <w:rsid w:val="009215B8"/>
    <w:rsid w:val="00921674"/>
    <w:rsid w:val="0092254C"/>
    <w:rsid w:val="00922612"/>
    <w:rsid w:val="00922AE5"/>
    <w:rsid w:val="00922FF3"/>
    <w:rsid w:val="00923E00"/>
    <w:rsid w:val="00923E9C"/>
    <w:rsid w:val="00924470"/>
    <w:rsid w:val="00924E6B"/>
    <w:rsid w:val="00924EF9"/>
    <w:rsid w:val="00925515"/>
    <w:rsid w:val="009258EE"/>
    <w:rsid w:val="00925998"/>
    <w:rsid w:val="00925B20"/>
    <w:rsid w:val="00925F91"/>
    <w:rsid w:val="009260D8"/>
    <w:rsid w:val="0092657F"/>
    <w:rsid w:val="009267C2"/>
    <w:rsid w:val="00926947"/>
    <w:rsid w:val="009275C8"/>
    <w:rsid w:val="00930192"/>
    <w:rsid w:val="00930397"/>
    <w:rsid w:val="00931239"/>
    <w:rsid w:val="00931357"/>
    <w:rsid w:val="00931365"/>
    <w:rsid w:val="00931734"/>
    <w:rsid w:val="00931808"/>
    <w:rsid w:val="009323F7"/>
    <w:rsid w:val="00932483"/>
    <w:rsid w:val="009327CF"/>
    <w:rsid w:val="00934125"/>
    <w:rsid w:val="0093528D"/>
    <w:rsid w:val="00935C5C"/>
    <w:rsid w:val="00935CE1"/>
    <w:rsid w:val="0093667B"/>
    <w:rsid w:val="009404BB"/>
    <w:rsid w:val="00940F50"/>
    <w:rsid w:val="00942CA7"/>
    <w:rsid w:val="00942E75"/>
    <w:rsid w:val="00943992"/>
    <w:rsid w:val="00943994"/>
    <w:rsid w:val="00943DB0"/>
    <w:rsid w:val="00944107"/>
    <w:rsid w:val="00944B45"/>
    <w:rsid w:val="0094510B"/>
    <w:rsid w:val="00946410"/>
    <w:rsid w:val="0094663C"/>
    <w:rsid w:val="00946F0A"/>
    <w:rsid w:val="00947621"/>
    <w:rsid w:val="00947965"/>
    <w:rsid w:val="00947BB5"/>
    <w:rsid w:val="00947BF2"/>
    <w:rsid w:val="0095001A"/>
    <w:rsid w:val="009506C1"/>
    <w:rsid w:val="0095082A"/>
    <w:rsid w:val="00950E12"/>
    <w:rsid w:val="00951F4D"/>
    <w:rsid w:val="00952D34"/>
    <w:rsid w:val="00952E8B"/>
    <w:rsid w:val="00952F42"/>
    <w:rsid w:val="009535F2"/>
    <w:rsid w:val="0095373E"/>
    <w:rsid w:val="00953DEF"/>
    <w:rsid w:val="00954689"/>
    <w:rsid w:val="00954EB5"/>
    <w:rsid w:val="00955B6B"/>
    <w:rsid w:val="00955BB5"/>
    <w:rsid w:val="00956C54"/>
    <w:rsid w:val="00956FB6"/>
    <w:rsid w:val="00957194"/>
    <w:rsid w:val="00957508"/>
    <w:rsid w:val="0095793F"/>
    <w:rsid w:val="00957A93"/>
    <w:rsid w:val="009616F9"/>
    <w:rsid w:val="00961DC0"/>
    <w:rsid w:val="00961F98"/>
    <w:rsid w:val="00962168"/>
    <w:rsid w:val="00962D95"/>
    <w:rsid w:val="00962F83"/>
    <w:rsid w:val="009630EC"/>
    <w:rsid w:val="00963295"/>
    <w:rsid w:val="00963910"/>
    <w:rsid w:val="0096393E"/>
    <w:rsid w:val="009642DE"/>
    <w:rsid w:val="009644F2"/>
    <w:rsid w:val="0096459D"/>
    <w:rsid w:val="00964B69"/>
    <w:rsid w:val="00964EEA"/>
    <w:rsid w:val="00965343"/>
    <w:rsid w:val="009658ED"/>
    <w:rsid w:val="009660D1"/>
    <w:rsid w:val="00966428"/>
    <w:rsid w:val="009664D6"/>
    <w:rsid w:val="009665F9"/>
    <w:rsid w:val="0096720C"/>
    <w:rsid w:val="009672DF"/>
    <w:rsid w:val="0096758A"/>
    <w:rsid w:val="00967DE3"/>
    <w:rsid w:val="00967E5B"/>
    <w:rsid w:val="00967F0E"/>
    <w:rsid w:val="009707F3"/>
    <w:rsid w:val="00970ECD"/>
    <w:rsid w:val="00971418"/>
    <w:rsid w:val="00971A82"/>
    <w:rsid w:val="0097214C"/>
    <w:rsid w:val="00972576"/>
    <w:rsid w:val="009725E4"/>
    <w:rsid w:val="00972907"/>
    <w:rsid w:val="009729A3"/>
    <w:rsid w:val="00972C72"/>
    <w:rsid w:val="009731E2"/>
    <w:rsid w:val="009733D9"/>
    <w:rsid w:val="009733F4"/>
    <w:rsid w:val="00973AA8"/>
    <w:rsid w:val="00974319"/>
    <w:rsid w:val="009744BF"/>
    <w:rsid w:val="009749BB"/>
    <w:rsid w:val="00974DB7"/>
    <w:rsid w:val="00975408"/>
    <w:rsid w:val="00977D0A"/>
    <w:rsid w:val="00980D37"/>
    <w:rsid w:val="0098121D"/>
    <w:rsid w:val="00981A08"/>
    <w:rsid w:val="00983329"/>
    <w:rsid w:val="00983747"/>
    <w:rsid w:val="0098386D"/>
    <w:rsid w:val="00983BC7"/>
    <w:rsid w:val="00983DEA"/>
    <w:rsid w:val="00983EA3"/>
    <w:rsid w:val="00984585"/>
    <w:rsid w:val="00984F31"/>
    <w:rsid w:val="009859E6"/>
    <w:rsid w:val="00985A13"/>
    <w:rsid w:val="00986255"/>
    <w:rsid w:val="009869D3"/>
    <w:rsid w:val="0098775B"/>
    <w:rsid w:val="009901DB"/>
    <w:rsid w:val="0099033C"/>
    <w:rsid w:val="00990C47"/>
    <w:rsid w:val="00991872"/>
    <w:rsid w:val="00991E66"/>
    <w:rsid w:val="00992246"/>
    <w:rsid w:val="0099256D"/>
    <w:rsid w:val="009927A6"/>
    <w:rsid w:val="00993B80"/>
    <w:rsid w:val="00993CE2"/>
    <w:rsid w:val="00994170"/>
    <w:rsid w:val="009945C6"/>
    <w:rsid w:val="00996859"/>
    <w:rsid w:val="009969DB"/>
    <w:rsid w:val="00996AAD"/>
    <w:rsid w:val="00996DBB"/>
    <w:rsid w:val="00997378"/>
    <w:rsid w:val="009A0A39"/>
    <w:rsid w:val="009A0E8E"/>
    <w:rsid w:val="009A158B"/>
    <w:rsid w:val="009A2065"/>
    <w:rsid w:val="009A2110"/>
    <w:rsid w:val="009A2116"/>
    <w:rsid w:val="009A21CE"/>
    <w:rsid w:val="009A27F2"/>
    <w:rsid w:val="009A2A6E"/>
    <w:rsid w:val="009A2C27"/>
    <w:rsid w:val="009A2C35"/>
    <w:rsid w:val="009A2F29"/>
    <w:rsid w:val="009A371A"/>
    <w:rsid w:val="009A3DA5"/>
    <w:rsid w:val="009A4396"/>
    <w:rsid w:val="009A533A"/>
    <w:rsid w:val="009A5506"/>
    <w:rsid w:val="009A5AD2"/>
    <w:rsid w:val="009A5BD5"/>
    <w:rsid w:val="009A5E5A"/>
    <w:rsid w:val="009A68E4"/>
    <w:rsid w:val="009A6B45"/>
    <w:rsid w:val="009A6EC9"/>
    <w:rsid w:val="009A72B0"/>
    <w:rsid w:val="009A741B"/>
    <w:rsid w:val="009A77B2"/>
    <w:rsid w:val="009A78DA"/>
    <w:rsid w:val="009A7A83"/>
    <w:rsid w:val="009B01E0"/>
    <w:rsid w:val="009B09DE"/>
    <w:rsid w:val="009B1CA6"/>
    <w:rsid w:val="009B206B"/>
    <w:rsid w:val="009B27BC"/>
    <w:rsid w:val="009B2AFF"/>
    <w:rsid w:val="009B3370"/>
    <w:rsid w:val="009B4545"/>
    <w:rsid w:val="009B47AA"/>
    <w:rsid w:val="009B5EBE"/>
    <w:rsid w:val="009B7318"/>
    <w:rsid w:val="009B7386"/>
    <w:rsid w:val="009B74FF"/>
    <w:rsid w:val="009B76CC"/>
    <w:rsid w:val="009B77F9"/>
    <w:rsid w:val="009B7898"/>
    <w:rsid w:val="009B78AD"/>
    <w:rsid w:val="009B7CB1"/>
    <w:rsid w:val="009B7F96"/>
    <w:rsid w:val="009C1159"/>
    <w:rsid w:val="009C1257"/>
    <w:rsid w:val="009C154B"/>
    <w:rsid w:val="009C1A1A"/>
    <w:rsid w:val="009C1C8B"/>
    <w:rsid w:val="009C209F"/>
    <w:rsid w:val="009C210A"/>
    <w:rsid w:val="009C22FF"/>
    <w:rsid w:val="009C26AE"/>
    <w:rsid w:val="009C37DD"/>
    <w:rsid w:val="009C3962"/>
    <w:rsid w:val="009C3C0A"/>
    <w:rsid w:val="009C4D75"/>
    <w:rsid w:val="009C4D7A"/>
    <w:rsid w:val="009C4F68"/>
    <w:rsid w:val="009C50C5"/>
    <w:rsid w:val="009C597F"/>
    <w:rsid w:val="009C5D66"/>
    <w:rsid w:val="009C5DA4"/>
    <w:rsid w:val="009C5DED"/>
    <w:rsid w:val="009C7498"/>
    <w:rsid w:val="009C7CAE"/>
    <w:rsid w:val="009C7D21"/>
    <w:rsid w:val="009D097F"/>
    <w:rsid w:val="009D1321"/>
    <w:rsid w:val="009D190D"/>
    <w:rsid w:val="009D284B"/>
    <w:rsid w:val="009D2B63"/>
    <w:rsid w:val="009D2EB1"/>
    <w:rsid w:val="009D3154"/>
    <w:rsid w:val="009D34E8"/>
    <w:rsid w:val="009D370A"/>
    <w:rsid w:val="009D3976"/>
    <w:rsid w:val="009D4925"/>
    <w:rsid w:val="009D503C"/>
    <w:rsid w:val="009D520A"/>
    <w:rsid w:val="009D6C8B"/>
    <w:rsid w:val="009E018D"/>
    <w:rsid w:val="009E065F"/>
    <w:rsid w:val="009E0A5D"/>
    <w:rsid w:val="009E1483"/>
    <w:rsid w:val="009E1BB1"/>
    <w:rsid w:val="009E228A"/>
    <w:rsid w:val="009E3145"/>
    <w:rsid w:val="009E341C"/>
    <w:rsid w:val="009E3ADD"/>
    <w:rsid w:val="009E3EC2"/>
    <w:rsid w:val="009E4AF5"/>
    <w:rsid w:val="009E4E59"/>
    <w:rsid w:val="009E5115"/>
    <w:rsid w:val="009E53CA"/>
    <w:rsid w:val="009E557D"/>
    <w:rsid w:val="009E6147"/>
    <w:rsid w:val="009F0A08"/>
    <w:rsid w:val="009F0DE0"/>
    <w:rsid w:val="009F1805"/>
    <w:rsid w:val="009F1E28"/>
    <w:rsid w:val="009F2146"/>
    <w:rsid w:val="009F398F"/>
    <w:rsid w:val="009F3BE0"/>
    <w:rsid w:val="009F4390"/>
    <w:rsid w:val="009F4790"/>
    <w:rsid w:val="009F4B3C"/>
    <w:rsid w:val="009F4D0C"/>
    <w:rsid w:val="009F524D"/>
    <w:rsid w:val="009F5AE0"/>
    <w:rsid w:val="009F5B98"/>
    <w:rsid w:val="009F6869"/>
    <w:rsid w:val="009F764F"/>
    <w:rsid w:val="00A002EB"/>
    <w:rsid w:val="00A011B0"/>
    <w:rsid w:val="00A01290"/>
    <w:rsid w:val="00A01332"/>
    <w:rsid w:val="00A01590"/>
    <w:rsid w:val="00A0174C"/>
    <w:rsid w:val="00A01F81"/>
    <w:rsid w:val="00A02343"/>
    <w:rsid w:val="00A03333"/>
    <w:rsid w:val="00A03883"/>
    <w:rsid w:val="00A03A4A"/>
    <w:rsid w:val="00A03BF6"/>
    <w:rsid w:val="00A0426C"/>
    <w:rsid w:val="00A04912"/>
    <w:rsid w:val="00A0575F"/>
    <w:rsid w:val="00A05E18"/>
    <w:rsid w:val="00A0663D"/>
    <w:rsid w:val="00A0698E"/>
    <w:rsid w:val="00A0703E"/>
    <w:rsid w:val="00A07267"/>
    <w:rsid w:val="00A07DA9"/>
    <w:rsid w:val="00A10752"/>
    <w:rsid w:val="00A11299"/>
    <w:rsid w:val="00A11F2D"/>
    <w:rsid w:val="00A11F3D"/>
    <w:rsid w:val="00A12AD2"/>
    <w:rsid w:val="00A12E2A"/>
    <w:rsid w:val="00A12FA2"/>
    <w:rsid w:val="00A13229"/>
    <w:rsid w:val="00A135DD"/>
    <w:rsid w:val="00A13B4D"/>
    <w:rsid w:val="00A149F8"/>
    <w:rsid w:val="00A1519F"/>
    <w:rsid w:val="00A157C1"/>
    <w:rsid w:val="00A1590E"/>
    <w:rsid w:val="00A15D7F"/>
    <w:rsid w:val="00A16BD5"/>
    <w:rsid w:val="00A1738D"/>
    <w:rsid w:val="00A1790D"/>
    <w:rsid w:val="00A17A6C"/>
    <w:rsid w:val="00A202D4"/>
    <w:rsid w:val="00A20E7E"/>
    <w:rsid w:val="00A20EB2"/>
    <w:rsid w:val="00A20F9B"/>
    <w:rsid w:val="00A20FA3"/>
    <w:rsid w:val="00A21EDD"/>
    <w:rsid w:val="00A21FA9"/>
    <w:rsid w:val="00A22162"/>
    <w:rsid w:val="00A224C1"/>
    <w:rsid w:val="00A23D37"/>
    <w:rsid w:val="00A23DAF"/>
    <w:rsid w:val="00A2409F"/>
    <w:rsid w:val="00A2575C"/>
    <w:rsid w:val="00A26348"/>
    <w:rsid w:val="00A267D9"/>
    <w:rsid w:val="00A26F68"/>
    <w:rsid w:val="00A26F70"/>
    <w:rsid w:val="00A271C1"/>
    <w:rsid w:val="00A273BC"/>
    <w:rsid w:val="00A27891"/>
    <w:rsid w:val="00A278F9"/>
    <w:rsid w:val="00A302B3"/>
    <w:rsid w:val="00A31808"/>
    <w:rsid w:val="00A31B9D"/>
    <w:rsid w:val="00A33930"/>
    <w:rsid w:val="00A352AD"/>
    <w:rsid w:val="00A35411"/>
    <w:rsid w:val="00A359E9"/>
    <w:rsid w:val="00A36066"/>
    <w:rsid w:val="00A36239"/>
    <w:rsid w:val="00A37153"/>
    <w:rsid w:val="00A37B13"/>
    <w:rsid w:val="00A37F86"/>
    <w:rsid w:val="00A40038"/>
    <w:rsid w:val="00A40458"/>
    <w:rsid w:val="00A40475"/>
    <w:rsid w:val="00A40487"/>
    <w:rsid w:val="00A41EEF"/>
    <w:rsid w:val="00A4251F"/>
    <w:rsid w:val="00A42D10"/>
    <w:rsid w:val="00A43C2A"/>
    <w:rsid w:val="00A445BA"/>
    <w:rsid w:val="00A44BF5"/>
    <w:rsid w:val="00A44F32"/>
    <w:rsid w:val="00A45075"/>
    <w:rsid w:val="00A45F8E"/>
    <w:rsid w:val="00A46854"/>
    <w:rsid w:val="00A4722F"/>
    <w:rsid w:val="00A4735E"/>
    <w:rsid w:val="00A474A5"/>
    <w:rsid w:val="00A47574"/>
    <w:rsid w:val="00A47838"/>
    <w:rsid w:val="00A50342"/>
    <w:rsid w:val="00A50A97"/>
    <w:rsid w:val="00A50EEA"/>
    <w:rsid w:val="00A510E7"/>
    <w:rsid w:val="00A51CE8"/>
    <w:rsid w:val="00A51D27"/>
    <w:rsid w:val="00A52020"/>
    <w:rsid w:val="00A52AB9"/>
    <w:rsid w:val="00A52D30"/>
    <w:rsid w:val="00A5323C"/>
    <w:rsid w:val="00A54292"/>
    <w:rsid w:val="00A54709"/>
    <w:rsid w:val="00A54CCF"/>
    <w:rsid w:val="00A55660"/>
    <w:rsid w:val="00A575E6"/>
    <w:rsid w:val="00A60393"/>
    <w:rsid w:val="00A60843"/>
    <w:rsid w:val="00A60866"/>
    <w:rsid w:val="00A60C91"/>
    <w:rsid w:val="00A60FA7"/>
    <w:rsid w:val="00A61DE5"/>
    <w:rsid w:val="00A621B3"/>
    <w:rsid w:val="00A627A2"/>
    <w:rsid w:val="00A62836"/>
    <w:rsid w:val="00A62A2A"/>
    <w:rsid w:val="00A62AA7"/>
    <w:rsid w:val="00A634E1"/>
    <w:rsid w:val="00A63716"/>
    <w:rsid w:val="00A64022"/>
    <w:rsid w:val="00A64188"/>
    <w:rsid w:val="00A64474"/>
    <w:rsid w:val="00A647B7"/>
    <w:rsid w:val="00A64A81"/>
    <w:rsid w:val="00A64B2A"/>
    <w:rsid w:val="00A64D2F"/>
    <w:rsid w:val="00A6508B"/>
    <w:rsid w:val="00A65A91"/>
    <w:rsid w:val="00A667FF"/>
    <w:rsid w:val="00A66A2E"/>
    <w:rsid w:val="00A66E16"/>
    <w:rsid w:val="00A67A0F"/>
    <w:rsid w:val="00A70343"/>
    <w:rsid w:val="00A70CF0"/>
    <w:rsid w:val="00A70CFB"/>
    <w:rsid w:val="00A70D8C"/>
    <w:rsid w:val="00A711BF"/>
    <w:rsid w:val="00A71EC2"/>
    <w:rsid w:val="00A7239C"/>
    <w:rsid w:val="00A73169"/>
    <w:rsid w:val="00A73C7B"/>
    <w:rsid w:val="00A73D3A"/>
    <w:rsid w:val="00A73F1D"/>
    <w:rsid w:val="00A745B9"/>
    <w:rsid w:val="00A748B0"/>
    <w:rsid w:val="00A74ABE"/>
    <w:rsid w:val="00A74D16"/>
    <w:rsid w:val="00A75B6A"/>
    <w:rsid w:val="00A7684B"/>
    <w:rsid w:val="00A77027"/>
    <w:rsid w:val="00A80154"/>
    <w:rsid w:val="00A8025F"/>
    <w:rsid w:val="00A809CC"/>
    <w:rsid w:val="00A80F9C"/>
    <w:rsid w:val="00A813F4"/>
    <w:rsid w:val="00A8150E"/>
    <w:rsid w:val="00A8178F"/>
    <w:rsid w:val="00A817F5"/>
    <w:rsid w:val="00A81C4A"/>
    <w:rsid w:val="00A81FC3"/>
    <w:rsid w:val="00A823D8"/>
    <w:rsid w:val="00A829CC"/>
    <w:rsid w:val="00A82E30"/>
    <w:rsid w:val="00A831FB"/>
    <w:rsid w:val="00A8345A"/>
    <w:rsid w:val="00A8397D"/>
    <w:rsid w:val="00A83F5F"/>
    <w:rsid w:val="00A85820"/>
    <w:rsid w:val="00A85AC7"/>
    <w:rsid w:val="00A85FCF"/>
    <w:rsid w:val="00A862DF"/>
    <w:rsid w:val="00A86476"/>
    <w:rsid w:val="00A86585"/>
    <w:rsid w:val="00A868E9"/>
    <w:rsid w:val="00A86913"/>
    <w:rsid w:val="00A86EF2"/>
    <w:rsid w:val="00A878DB"/>
    <w:rsid w:val="00A90410"/>
    <w:rsid w:val="00A908AA"/>
    <w:rsid w:val="00A908DB"/>
    <w:rsid w:val="00A9098F"/>
    <w:rsid w:val="00A90DD4"/>
    <w:rsid w:val="00A912B3"/>
    <w:rsid w:val="00A918EB"/>
    <w:rsid w:val="00A91977"/>
    <w:rsid w:val="00A91D10"/>
    <w:rsid w:val="00A91E3F"/>
    <w:rsid w:val="00A92590"/>
    <w:rsid w:val="00A9268C"/>
    <w:rsid w:val="00A928D0"/>
    <w:rsid w:val="00A92C57"/>
    <w:rsid w:val="00A93458"/>
    <w:rsid w:val="00A93542"/>
    <w:rsid w:val="00A94063"/>
    <w:rsid w:val="00A94B38"/>
    <w:rsid w:val="00A951BF"/>
    <w:rsid w:val="00A95570"/>
    <w:rsid w:val="00A956BE"/>
    <w:rsid w:val="00A957B2"/>
    <w:rsid w:val="00A95ADA"/>
    <w:rsid w:val="00A95C1A"/>
    <w:rsid w:val="00A97207"/>
    <w:rsid w:val="00A972E1"/>
    <w:rsid w:val="00A97A69"/>
    <w:rsid w:val="00A97DD3"/>
    <w:rsid w:val="00AA03AB"/>
    <w:rsid w:val="00AA08C0"/>
    <w:rsid w:val="00AA0FA1"/>
    <w:rsid w:val="00AA17C2"/>
    <w:rsid w:val="00AA21BF"/>
    <w:rsid w:val="00AA2458"/>
    <w:rsid w:val="00AA2C08"/>
    <w:rsid w:val="00AA3772"/>
    <w:rsid w:val="00AA3B82"/>
    <w:rsid w:val="00AA3BF3"/>
    <w:rsid w:val="00AA4975"/>
    <w:rsid w:val="00AA4EE4"/>
    <w:rsid w:val="00AA503C"/>
    <w:rsid w:val="00AA5640"/>
    <w:rsid w:val="00AA59A3"/>
    <w:rsid w:val="00AA5A98"/>
    <w:rsid w:val="00AA5DE7"/>
    <w:rsid w:val="00AA5EE3"/>
    <w:rsid w:val="00AA6B39"/>
    <w:rsid w:val="00AA7E58"/>
    <w:rsid w:val="00AA7E5D"/>
    <w:rsid w:val="00AB04FB"/>
    <w:rsid w:val="00AB0807"/>
    <w:rsid w:val="00AB08D3"/>
    <w:rsid w:val="00AB08EF"/>
    <w:rsid w:val="00AB0F6E"/>
    <w:rsid w:val="00AB1337"/>
    <w:rsid w:val="00AB19A0"/>
    <w:rsid w:val="00AB1FC0"/>
    <w:rsid w:val="00AB1FC6"/>
    <w:rsid w:val="00AB23EB"/>
    <w:rsid w:val="00AB24A8"/>
    <w:rsid w:val="00AB4DDE"/>
    <w:rsid w:val="00AB5BB2"/>
    <w:rsid w:val="00AB71DA"/>
    <w:rsid w:val="00AB7BE2"/>
    <w:rsid w:val="00AC0680"/>
    <w:rsid w:val="00AC0A45"/>
    <w:rsid w:val="00AC0F49"/>
    <w:rsid w:val="00AC152F"/>
    <w:rsid w:val="00AC1A85"/>
    <w:rsid w:val="00AC2B10"/>
    <w:rsid w:val="00AC2D59"/>
    <w:rsid w:val="00AC2DA7"/>
    <w:rsid w:val="00AC4214"/>
    <w:rsid w:val="00AC5B66"/>
    <w:rsid w:val="00AC5F03"/>
    <w:rsid w:val="00AC6625"/>
    <w:rsid w:val="00AC7615"/>
    <w:rsid w:val="00AC7773"/>
    <w:rsid w:val="00AC7855"/>
    <w:rsid w:val="00AC7CBE"/>
    <w:rsid w:val="00AD0032"/>
    <w:rsid w:val="00AD03F1"/>
    <w:rsid w:val="00AD09A1"/>
    <w:rsid w:val="00AD1715"/>
    <w:rsid w:val="00AD1A0B"/>
    <w:rsid w:val="00AD2215"/>
    <w:rsid w:val="00AD28DC"/>
    <w:rsid w:val="00AD2D63"/>
    <w:rsid w:val="00AD3A15"/>
    <w:rsid w:val="00AD4016"/>
    <w:rsid w:val="00AD481E"/>
    <w:rsid w:val="00AD53FD"/>
    <w:rsid w:val="00AD5F63"/>
    <w:rsid w:val="00AD6428"/>
    <w:rsid w:val="00AD66A2"/>
    <w:rsid w:val="00AD7C0E"/>
    <w:rsid w:val="00AD7DD5"/>
    <w:rsid w:val="00AE0B26"/>
    <w:rsid w:val="00AE1141"/>
    <w:rsid w:val="00AE16EF"/>
    <w:rsid w:val="00AE1A23"/>
    <w:rsid w:val="00AE1B49"/>
    <w:rsid w:val="00AE1FF7"/>
    <w:rsid w:val="00AE2425"/>
    <w:rsid w:val="00AE2471"/>
    <w:rsid w:val="00AE2599"/>
    <w:rsid w:val="00AE27A3"/>
    <w:rsid w:val="00AE3493"/>
    <w:rsid w:val="00AE38B9"/>
    <w:rsid w:val="00AE42A7"/>
    <w:rsid w:val="00AE459A"/>
    <w:rsid w:val="00AE4BCB"/>
    <w:rsid w:val="00AE4E32"/>
    <w:rsid w:val="00AE4FD2"/>
    <w:rsid w:val="00AE5573"/>
    <w:rsid w:val="00AE6750"/>
    <w:rsid w:val="00AE6778"/>
    <w:rsid w:val="00AE76C3"/>
    <w:rsid w:val="00AF0276"/>
    <w:rsid w:val="00AF085E"/>
    <w:rsid w:val="00AF08CA"/>
    <w:rsid w:val="00AF0AE0"/>
    <w:rsid w:val="00AF1CC2"/>
    <w:rsid w:val="00AF1D9F"/>
    <w:rsid w:val="00AF1EF3"/>
    <w:rsid w:val="00AF2419"/>
    <w:rsid w:val="00AF2834"/>
    <w:rsid w:val="00AF2B45"/>
    <w:rsid w:val="00AF30C4"/>
    <w:rsid w:val="00AF371C"/>
    <w:rsid w:val="00AF4279"/>
    <w:rsid w:val="00AF4B01"/>
    <w:rsid w:val="00AF4D6C"/>
    <w:rsid w:val="00AF4E38"/>
    <w:rsid w:val="00AF55EB"/>
    <w:rsid w:val="00AF5C4F"/>
    <w:rsid w:val="00AF5CA7"/>
    <w:rsid w:val="00AF5DD1"/>
    <w:rsid w:val="00AF60ED"/>
    <w:rsid w:val="00AF6DDB"/>
    <w:rsid w:val="00AF7013"/>
    <w:rsid w:val="00B008F8"/>
    <w:rsid w:val="00B00982"/>
    <w:rsid w:val="00B00C15"/>
    <w:rsid w:val="00B00F3B"/>
    <w:rsid w:val="00B01FEC"/>
    <w:rsid w:val="00B0278B"/>
    <w:rsid w:val="00B036A4"/>
    <w:rsid w:val="00B045E5"/>
    <w:rsid w:val="00B0486A"/>
    <w:rsid w:val="00B050B4"/>
    <w:rsid w:val="00B05379"/>
    <w:rsid w:val="00B053ED"/>
    <w:rsid w:val="00B05641"/>
    <w:rsid w:val="00B05A57"/>
    <w:rsid w:val="00B060FE"/>
    <w:rsid w:val="00B070C1"/>
    <w:rsid w:val="00B075CB"/>
    <w:rsid w:val="00B079D1"/>
    <w:rsid w:val="00B103B2"/>
    <w:rsid w:val="00B10672"/>
    <w:rsid w:val="00B1095F"/>
    <w:rsid w:val="00B10E0C"/>
    <w:rsid w:val="00B11C46"/>
    <w:rsid w:val="00B11F2C"/>
    <w:rsid w:val="00B122AD"/>
    <w:rsid w:val="00B1273E"/>
    <w:rsid w:val="00B138BE"/>
    <w:rsid w:val="00B13DBA"/>
    <w:rsid w:val="00B148E1"/>
    <w:rsid w:val="00B1570A"/>
    <w:rsid w:val="00B15B7B"/>
    <w:rsid w:val="00B15CE2"/>
    <w:rsid w:val="00B16028"/>
    <w:rsid w:val="00B160D9"/>
    <w:rsid w:val="00B16F0C"/>
    <w:rsid w:val="00B1774A"/>
    <w:rsid w:val="00B17861"/>
    <w:rsid w:val="00B17B81"/>
    <w:rsid w:val="00B2139D"/>
    <w:rsid w:val="00B213DF"/>
    <w:rsid w:val="00B2243F"/>
    <w:rsid w:val="00B229DE"/>
    <w:rsid w:val="00B22EA4"/>
    <w:rsid w:val="00B23080"/>
    <w:rsid w:val="00B23A60"/>
    <w:rsid w:val="00B2433E"/>
    <w:rsid w:val="00B252A6"/>
    <w:rsid w:val="00B256F7"/>
    <w:rsid w:val="00B25A95"/>
    <w:rsid w:val="00B25AF2"/>
    <w:rsid w:val="00B26E7A"/>
    <w:rsid w:val="00B27277"/>
    <w:rsid w:val="00B272AA"/>
    <w:rsid w:val="00B30118"/>
    <w:rsid w:val="00B30F6C"/>
    <w:rsid w:val="00B31B7B"/>
    <w:rsid w:val="00B31D5A"/>
    <w:rsid w:val="00B32800"/>
    <w:rsid w:val="00B32B46"/>
    <w:rsid w:val="00B32BB3"/>
    <w:rsid w:val="00B32D47"/>
    <w:rsid w:val="00B32EFE"/>
    <w:rsid w:val="00B333FC"/>
    <w:rsid w:val="00B34201"/>
    <w:rsid w:val="00B344BE"/>
    <w:rsid w:val="00B348AA"/>
    <w:rsid w:val="00B34B41"/>
    <w:rsid w:val="00B34C91"/>
    <w:rsid w:val="00B3548F"/>
    <w:rsid w:val="00B356B2"/>
    <w:rsid w:val="00B36988"/>
    <w:rsid w:val="00B36B6F"/>
    <w:rsid w:val="00B36D0B"/>
    <w:rsid w:val="00B36E98"/>
    <w:rsid w:val="00B36FB0"/>
    <w:rsid w:val="00B3768E"/>
    <w:rsid w:val="00B377CF"/>
    <w:rsid w:val="00B37841"/>
    <w:rsid w:val="00B37BF5"/>
    <w:rsid w:val="00B37D01"/>
    <w:rsid w:val="00B400DB"/>
    <w:rsid w:val="00B4015E"/>
    <w:rsid w:val="00B402A9"/>
    <w:rsid w:val="00B406A9"/>
    <w:rsid w:val="00B406F8"/>
    <w:rsid w:val="00B41133"/>
    <w:rsid w:val="00B41734"/>
    <w:rsid w:val="00B42FF0"/>
    <w:rsid w:val="00B43101"/>
    <w:rsid w:val="00B44B4C"/>
    <w:rsid w:val="00B44C50"/>
    <w:rsid w:val="00B4572A"/>
    <w:rsid w:val="00B457B1"/>
    <w:rsid w:val="00B45FAB"/>
    <w:rsid w:val="00B4753D"/>
    <w:rsid w:val="00B4772B"/>
    <w:rsid w:val="00B47A8A"/>
    <w:rsid w:val="00B47CDD"/>
    <w:rsid w:val="00B47D67"/>
    <w:rsid w:val="00B50038"/>
    <w:rsid w:val="00B50A49"/>
    <w:rsid w:val="00B50C79"/>
    <w:rsid w:val="00B5176F"/>
    <w:rsid w:val="00B51944"/>
    <w:rsid w:val="00B51E14"/>
    <w:rsid w:val="00B51F24"/>
    <w:rsid w:val="00B51FB0"/>
    <w:rsid w:val="00B526F8"/>
    <w:rsid w:val="00B5314B"/>
    <w:rsid w:val="00B53396"/>
    <w:rsid w:val="00B53636"/>
    <w:rsid w:val="00B54827"/>
    <w:rsid w:val="00B54A9E"/>
    <w:rsid w:val="00B54D6D"/>
    <w:rsid w:val="00B553F1"/>
    <w:rsid w:val="00B5632A"/>
    <w:rsid w:val="00B56A91"/>
    <w:rsid w:val="00B56B79"/>
    <w:rsid w:val="00B56C81"/>
    <w:rsid w:val="00B56F46"/>
    <w:rsid w:val="00B57481"/>
    <w:rsid w:val="00B57B0A"/>
    <w:rsid w:val="00B57EF0"/>
    <w:rsid w:val="00B600C9"/>
    <w:rsid w:val="00B60E81"/>
    <w:rsid w:val="00B60E9B"/>
    <w:rsid w:val="00B61704"/>
    <w:rsid w:val="00B61C43"/>
    <w:rsid w:val="00B61D02"/>
    <w:rsid w:val="00B621B7"/>
    <w:rsid w:val="00B62823"/>
    <w:rsid w:val="00B63199"/>
    <w:rsid w:val="00B63578"/>
    <w:rsid w:val="00B64132"/>
    <w:rsid w:val="00B6440C"/>
    <w:rsid w:val="00B64685"/>
    <w:rsid w:val="00B649F1"/>
    <w:rsid w:val="00B64A58"/>
    <w:rsid w:val="00B6561C"/>
    <w:rsid w:val="00B657D6"/>
    <w:rsid w:val="00B661C5"/>
    <w:rsid w:val="00B665E0"/>
    <w:rsid w:val="00B66954"/>
    <w:rsid w:val="00B66BD7"/>
    <w:rsid w:val="00B6774B"/>
    <w:rsid w:val="00B67ED1"/>
    <w:rsid w:val="00B7065F"/>
    <w:rsid w:val="00B70EE4"/>
    <w:rsid w:val="00B70F2E"/>
    <w:rsid w:val="00B71748"/>
    <w:rsid w:val="00B71DA0"/>
    <w:rsid w:val="00B722A0"/>
    <w:rsid w:val="00B727AA"/>
    <w:rsid w:val="00B72C6D"/>
    <w:rsid w:val="00B73272"/>
    <w:rsid w:val="00B734B3"/>
    <w:rsid w:val="00B738D1"/>
    <w:rsid w:val="00B73DE4"/>
    <w:rsid w:val="00B74E9E"/>
    <w:rsid w:val="00B75476"/>
    <w:rsid w:val="00B75527"/>
    <w:rsid w:val="00B759A4"/>
    <w:rsid w:val="00B75B01"/>
    <w:rsid w:val="00B765F6"/>
    <w:rsid w:val="00B768C0"/>
    <w:rsid w:val="00B7723D"/>
    <w:rsid w:val="00B77A5F"/>
    <w:rsid w:val="00B77CD3"/>
    <w:rsid w:val="00B77D3D"/>
    <w:rsid w:val="00B77F7A"/>
    <w:rsid w:val="00B8096E"/>
    <w:rsid w:val="00B80DFD"/>
    <w:rsid w:val="00B80FD6"/>
    <w:rsid w:val="00B81EA3"/>
    <w:rsid w:val="00B8202D"/>
    <w:rsid w:val="00B825D1"/>
    <w:rsid w:val="00B82827"/>
    <w:rsid w:val="00B83CD2"/>
    <w:rsid w:val="00B83D83"/>
    <w:rsid w:val="00B84675"/>
    <w:rsid w:val="00B85460"/>
    <w:rsid w:val="00B8571E"/>
    <w:rsid w:val="00B85737"/>
    <w:rsid w:val="00B8582C"/>
    <w:rsid w:val="00B86694"/>
    <w:rsid w:val="00B867CC"/>
    <w:rsid w:val="00B86F79"/>
    <w:rsid w:val="00B90B79"/>
    <w:rsid w:val="00B9105E"/>
    <w:rsid w:val="00B912C1"/>
    <w:rsid w:val="00B9181D"/>
    <w:rsid w:val="00B91D62"/>
    <w:rsid w:val="00B91F97"/>
    <w:rsid w:val="00B93538"/>
    <w:rsid w:val="00B93C69"/>
    <w:rsid w:val="00B93DBF"/>
    <w:rsid w:val="00B94B57"/>
    <w:rsid w:val="00B94E3A"/>
    <w:rsid w:val="00B95148"/>
    <w:rsid w:val="00B954E3"/>
    <w:rsid w:val="00B96F08"/>
    <w:rsid w:val="00B972A7"/>
    <w:rsid w:val="00B97474"/>
    <w:rsid w:val="00BA0005"/>
    <w:rsid w:val="00BA0459"/>
    <w:rsid w:val="00BA07D9"/>
    <w:rsid w:val="00BA0E1E"/>
    <w:rsid w:val="00BA1348"/>
    <w:rsid w:val="00BA1B48"/>
    <w:rsid w:val="00BA3862"/>
    <w:rsid w:val="00BA3EAE"/>
    <w:rsid w:val="00BA4588"/>
    <w:rsid w:val="00BA48AA"/>
    <w:rsid w:val="00BA4C5A"/>
    <w:rsid w:val="00BA4CE5"/>
    <w:rsid w:val="00BA4D0E"/>
    <w:rsid w:val="00BA4D3C"/>
    <w:rsid w:val="00BA4EE5"/>
    <w:rsid w:val="00BA5224"/>
    <w:rsid w:val="00BA537E"/>
    <w:rsid w:val="00BA556B"/>
    <w:rsid w:val="00BA587E"/>
    <w:rsid w:val="00BA5D8D"/>
    <w:rsid w:val="00BA70E8"/>
    <w:rsid w:val="00BA718D"/>
    <w:rsid w:val="00BA7F0D"/>
    <w:rsid w:val="00BA7FC0"/>
    <w:rsid w:val="00BB1655"/>
    <w:rsid w:val="00BB1B0C"/>
    <w:rsid w:val="00BB1BBF"/>
    <w:rsid w:val="00BB1D84"/>
    <w:rsid w:val="00BB2569"/>
    <w:rsid w:val="00BB2775"/>
    <w:rsid w:val="00BB2BA6"/>
    <w:rsid w:val="00BB2D96"/>
    <w:rsid w:val="00BB2DA2"/>
    <w:rsid w:val="00BB2E96"/>
    <w:rsid w:val="00BB4289"/>
    <w:rsid w:val="00BB4764"/>
    <w:rsid w:val="00BB489C"/>
    <w:rsid w:val="00BB48E6"/>
    <w:rsid w:val="00BB5722"/>
    <w:rsid w:val="00BB5E9B"/>
    <w:rsid w:val="00BB6419"/>
    <w:rsid w:val="00BB6678"/>
    <w:rsid w:val="00BB6FBA"/>
    <w:rsid w:val="00BB7248"/>
    <w:rsid w:val="00BB74F1"/>
    <w:rsid w:val="00BB7515"/>
    <w:rsid w:val="00BB7C2E"/>
    <w:rsid w:val="00BB7C6D"/>
    <w:rsid w:val="00BC015F"/>
    <w:rsid w:val="00BC0E2E"/>
    <w:rsid w:val="00BC13C2"/>
    <w:rsid w:val="00BC149C"/>
    <w:rsid w:val="00BC1D0A"/>
    <w:rsid w:val="00BC235B"/>
    <w:rsid w:val="00BC2523"/>
    <w:rsid w:val="00BC256E"/>
    <w:rsid w:val="00BC2619"/>
    <w:rsid w:val="00BC4BEA"/>
    <w:rsid w:val="00BC4CD3"/>
    <w:rsid w:val="00BC4EF8"/>
    <w:rsid w:val="00BC5414"/>
    <w:rsid w:val="00BC5632"/>
    <w:rsid w:val="00BC5BFF"/>
    <w:rsid w:val="00BC5E64"/>
    <w:rsid w:val="00BC6011"/>
    <w:rsid w:val="00BC68DD"/>
    <w:rsid w:val="00BC6CBD"/>
    <w:rsid w:val="00BC7304"/>
    <w:rsid w:val="00BC7766"/>
    <w:rsid w:val="00BD0006"/>
    <w:rsid w:val="00BD1149"/>
    <w:rsid w:val="00BD16B9"/>
    <w:rsid w:val="00BD201A"/>
    <w:rsid w:val="00BD223F"/>
    <w:rsid w:val="00BD2490"/>
    <w:rsid w:val="00BD2C46"/>
    <w:rsid w:val="00BD2CF1"/>
    <w:rsid w:val="00BD306C"/>
    <w:rsid w:val="00BD34CF"/>
    <w:rsid w:val="00BD3614"/>
    <w:rsid w:val="00BD3B4B"/>
    <w:rsid w:val="00BD3D5B"/>
    <w:rsid w:val="00BD41ED"/>
    <w:rsid w:val="00BD46CB"/>
    <w:rsid w:val="00BD566B"/>
    <w:rsid w:val="00BD5AEB"/>
    <w:rsid w:val="00BD5E30"/>
    <w:rsid w:val="00BD6C86"/>
    <w:rsid w:val="00BD7224"/>
    <w:rsid w:val="00BD72A5"/>
    <w:rsid w:val="00BD7ABE"/>
    <w:rsid w:val="00BD7F2C"/>
    <w:rsid w:val="00BE03A6"/>
    <w:rsid w:val="00BE05BC"/>
    <w:rsid w:val="00BE0932"/>
    <w:rsid w:val="00BE0CFA"/>
    <w:rsid w:val="00BE0DD0"/>
    <w:rsid w:val="00BE0E52"/>
    <w:rsid w:val="00BE1111"/>
    <w:rsid w:val="00BE13F5"/>
    <w:rsid w:val="00BE1463"/>
    <w:rsid w:val="00BE1940"/>
    <w:rsid w:val="00BE1D1D"/>
    <w:rsid w:val="00BE1EBC"/>
    <w:rsid w:val="00BE2349"/>
    <w:rsid w:val="00BE28DE"/>
    <w:rsid w:val="00BE2ED4"/>
    <w:rsid w:val="00BE30AA"/>
    <w:rsid w:val="00BE3AE7"/>
    <w:rsid w:val="00BE3DF5"/>
    <w:rsid w:val="00BE4584"/>
    <w:rsid w:val="00BE4633"/>
    <w:rsid w:val="00BE5201"/>
    <w:rsid w:val="00BE5B77"/>
    <w:rsid w:val="00BE61F3"/>
    <w:rsid w:val="00BE648C"/>
    <w:rsid w:val="00BE6A65"/>
    <w:rsid w:val="00BE6A87"/>
    <w:rsid w:val="00BE6F64"/>
    <w:rsid w:val="00BE725F"/>
    <w:rsid w:val="00BE7DCF"/>
    <w:rsid w:val="00BF0789"/>
    <w:rsid w:val="00BF0C9F"/>
    <w:rsid w:val="00BF0D86"/>
    <w:rsid w:val="00BF0FC6"/>
    <w:rsid w:val="00BF1CBF"/>
    <w:rsid w:val="00BF364A"/>
    <w:rsid w:val="00BF3692"/>
    <w:rsid w:val="00BF3817"/>
    <w:rsid w:val="00BF3CBF"/>
    <w:rsid w:val="00BF3DA7"/>
    <w:rsid w:val="00BF44D9"/>
    <w:rsid w:val="00BF595A"/>
    <w:rsid w:val="00BF63A1"/>
    <w:rsid w:val="00BF6790"/>
    <w:rsid w:val="00BF685A"/>
    <w:rsid w:val="00C007EC"/>
    <w:rsid w:val="00C008C1"/>
    <w:rsid w:val="00C00A43"/>
    <w:rsid w:val="00C0126E"/>
    <w:rsid w:val="00C01350"/>
    <w:rsid w:val="00C01522"/>
    <w:rsid w:val="00C02B3D"/>
    <w:rsid w:val="00C0328D"/>
    <w:rsid w:val="00C03649"/>
    <w:rsid w:val="00C03FA9"/>
    <w:rsid w:val="00C04783"/>
    <w:rsid w:val="00C04F38"/>
    <w:rsid w:val="00C051E5"/>
    <w:rsid w:val="00C05715"/>
    <w:rsid w:val="00C05A30"/>
    <w:rsid w:val="00C05DFC"/>
    <w:rsid w:val="00C06973"/>
    <w:rsid w:val="00C0723E"/>
    <w:rsid w:val="00C07B2D"/>
    <w:rsid w:val="00C1009A"/>
    <w:rsid w:val="00C11452"/>
    <w:rsid w:val="00C11573"/>
    <w:rsid w:val="00C11E0D"/>
    <w:rsid w:val="00C13894"/>
    <w:rsid w:val="00C13973"/>
    <w:rsid w:val="00C13A9E"/>
    <w:rsid w:val="00C13C3D"/>
    <w:rsid w:val="00C13E84"/>
    <w:rsid w:val="00C1411C"/>
    <w:rsid w:val="00C1422B"/>
    <w:rsid w:val="00C148D9"/>
    <w:rsid w:val="00C14CBD"/>
    <w:rsid w:val="00C1501C"/>
    <w:rsid w:val="00C1531B"/>
    <w:rsid w:val="00C15444"/>
    <w:rsid w:val="00C15B0B"/>
    <w:rsid w:val="00C169A0"/>
    <w:rsid w:val="00C1726E"/>
    <w:rsid w:val="00C17887"/>
    <w:rsid w:val="00C17D15"/>
    <w:rsid w:val="00C2018F"/>
    <w:rsid w:val="00C201E2"/>
    <w:rsid w:val="00C2078B"/>
    <w:rsid w:val="00C213FD"/>
    <w:rsid w:val="00C21FDE"/>
    <w:rsid w:val="00C2264B"/>
    <w:rsid w:val="00C23873"/>
    <w:rsid w:val="00C23E7A"/>
    <w:rsid w:val="00C24094"/>
    <w:rsid w:val="00C243B7"/>
    <w:rsid w:val="00C24562"/>
    <w:rsid w:val="00C24697"/>
    <w:rsid w:val="00C249EF"/>
    <w:rsid w:val="00C24DAE"/>
    <w:rsid w:val="00C25194"/>
    <w:rsid w:val="00C25466"/>
    <w:rsid w:val="00C25894"/>
    <w:rsid w:val="00C25C78"/>
    <w:rsid w:val="00C25EBE"/>
    <w:rsid w:val="00C2651B"/>
    <w:rsid w:val="00C26A74"/>
    <w:rsid w:val="00C26D67"/>
    <w:rsid w:val="00C27F2D"/>
    <w:rsid w:val="00C30123"/>
    <w:rsid w:val="00C309F1"/>
    <w:rsid w:val="00C30A2F"/>
    <w:rsid w:val="00C30B55"/>
    <w:rsid w:val="00C30BF4"/>
    <w:rsid w:val="00C31661"/>
    <w:rsid w:val="00C31BF1"/>
    <w:rsid w:val="00C31D88"/>
    <w:rsid w:val="00C31E3D"/>
    <w:rsid w:val="00C32690"/>
    <w:rsid w:val="00C32826"/>
    <w:rsid w:val="00C32964"/>
    <w:rsid w:val="00C32C09"/>
    <w:rsid w:val="00C330CE"/>
    <w:rsid w:val="00C339C5"/>
    <w:rsid w:val="00C3429C"/>
    <w:rsid w:val="00C346F3"/>
    <w:rsid w:val="00C34C0D"/>
    <w:rsid w:val="00C34E83"/>
    <w:rsid w:val="00C35026"/>
    <w:rsid w:val="00C3534C"/>
    <w:rsid w:val="00C35DFE"/>
    <w:rsid w:val="00C35F07"/>
    <w:rsid w:val="00C361EC"/>
    <w:rsid w:val="00C36295"/>
    <w:rsid w:val="00C36B3E"/>
    <w:rsid w:val="00C36E47"/>
    <w:rsid w:val="00C373A4"/>
    <w:rsid w:val="00C3742C"/>
    <w:rsid w:val="00C3743D"/>
    <w:rsid w:val="00C37736"/>
    <w:rsid w:val="00C37BF3"/>
    <w:rsid w:val="00C37C41"/>
    <w:rsid w:val="00C40CE7"/>
    <w:rsid w:val="00C40E92"/>
    <w:rsid w:val="00C419A3"/>
    <w:rsid w:val="00C42012"/>
    <w:rsid w:val="00C4250C"/>
    <w:rsid w:val="00C42E28"/>
    <w:rsid w:val="00C432E7"/>
    <w:rsid w:val="00C43555"/>
    <w:rsid w:val="00C4420B"/>
    <w:rsid w:val="00C44420"/>
    <w:rsid w:val="00C44491"/>
    <w:rsid w:val="00C445A3"/>
    <w:rsid w:val="00C446B3"/>
    <w:rsid w:val="00C44A4B"/>
    <w:rsid w:val="00C44B61"/>
    <w:rsid w:val="00C44CE7"/>
    <w:rsid w:val="00C450BF"/>
    <w:rsid w:val="00C451A6"/>
    <w:rsid w:val="00C4538D"/>
    <w:rsid w:val="00C456C9"/>
    <w:rsid w:val="00C45A7C"/>
    <w:rsid w:val="00C45CE0"/>
    <w:rsid w:val="00C46715"/>
    <w:rsid w:val="00C46DF0"/>
    <w:rsid w:val="00C478E9"/>
    <w:rsid w:val="00C47D81"/>
    <w:rsid w:val="00C5034A"/>
    <w:rsid w:val="00C5066B"/>
    <w:rsid w:val="00C50E4A"/>
    <w:rsid w:val="00C5156A"/>
    <w:rsid w:val="00C51DD7"/>
    <w:rsid w:val="00C52111"/>
    <w:rsid w:val="00C526C9"/>
    <w:rsid w:val="00C5276C"/>
    <w:rsid w:val="00C52F11"/>
    <w:rsid w:val="00C542D4"/>
    <w:rsid w:val="00C54750"/>
    <w:rsid w:val="00C55A30"/>
    <w:rsid w:val="00C55E00"/>
    <w:rsid w:val="00C56888"/>
    <w:rsid w:val="00C56FBA"/>
    <w:rsid w:val="00C57324"/>
    <w:rsid w:val="00C57796"/>
    <w:rsid w:val="00C57A9E"/>
    <w:rsid w:val="00C60325"/>
    <w:rsid w:val="00C60DB4"/>
    <w:rsid w:val="00C61B63"/>
    <w:rsid w:val="00C6236C"/>
    <w:rsid w:val="00C625A9"/>
    <w:rsid w:val="00C649AF"/>
    <w:rsid w:val="00C649FD"/>
    <w:rsid w:val="00C64C2D"/>
    <w:rsid w:val="00C64E77"/>
    <w:rsid w:val="00C64FCD"/>
    <w:rsid w:val="00C6552D"/>
    <w:rsid w:val="00C65700"/>
    <w:rsid w:val="00C665DB"/>
    <w:rsid w:val="00C67267"/>
    <w:rsid w:val="00C676D8"/>
    <w:rsid w:val="00C67C00"/>
    <w:rsid w:val="00C67C6F"/>
    <w:rsid w:val="00C70053"/>
    <w:rsid w:val="00C70F05"/>
    <w:rsid w:val="00C712E1"/>
    <w:rsid w:val="00C71ACB"/>
    <w:rsid w:val="00C71B03"/>
    <w:rsid w:val="00C7271B"/>
    <w:rsid w:val="00C72ED3"/>
    <w:rsid w:val="00C73159"/>
    <w:rsid w:val="00C739A8"/>
    <w:rsid w:val="00C73ACB"/>
    <w:rsid w:val="00C74C8D"/>
    <w:rsid w:val="00C7579E"/>
    <w:rsid w:val="00C7636B"/>
    <w:rsid w:val="00C7643D"/>
    <w:rsid w:val="00C76BE3"/>
    <w:rsid w:val="00C76EC3"/>
    <w:rsid w:val="00C77779"/>
    <w:rsid w:val="00C77B62"/>
    <w:rsid w:val="00C77E4E"/>
    <w:rsid w:val="00C77EF3"/>
    <w:rsid w:val="00C801BF"/>
    <w:rsid w:val="00C80800"/>
    <w:rsid w:val="00C80A6E"/>
    <w:rsid w:val="00C80DAB"/>
    <w:rsid w:val="00C81102"/>
    <w:rsid w:val="00C8162F"/>
    <w:rsid w:val="00C822CB"/>
    <w:rsid w:val="00C82420"/>
    <w:rsid w:val="00C83209"/>
    <w:rsid w:val="00C833D9"/>
    <w:rsid w:val="00C83593"/>
    <w:rsid w:val="00C83F29"/>
    <w:rsid w:val="00C84503"/>
    <w:rsid w:val="00C846CD"/>
    <w:rsid w:val="00C847C4"/>
    <w:rsid w:val="00C848FD"/>
    <w:rsid w:val="00C84BFA"/>
    <w:rsid w:val="00C84E82"/>
    <w:rsid w:val="00C855B5"/>
    <w:rsid w:val="00C8583A"/>
    <w:rsid w:val="00C85A14"/>
    <w:rsid w:val="00C85C4D"/>
    <w:rsid w:val="00C86987"/>
    <w:rsid w:val="00C87426"/>
    <w:rsid w:val="00C875C9"/>
    <w:rsid w:val="00C87CE3"/>
    <w:rsid w:val="00C905D6"/>
    <w:rsid w:val="00C90C78"/>
    <w:rsid w:val="00C90E7C"/>
    <w:rsid w:val="00C90FF6"/>
    <w:rsid w:val="00C91153"/>
    <w:rsid w:val="00C912A0"/>
    <w:rsid w:val="00C916E5"/>
    <w:rsid w:val="00C91911"/>
    <w:rsid w:val="00C923EE"/>
    <w:rsid w:val="00C929C0"/>
    <w:rsid w:val="00C92BE8"/>
    <w:rsid w:val="00C92FC0"/>
    <w:rsid w:val="00C933F1"/>
    <w:rsid w:val="00C93E3F"/>
    <w:rsid w:val="00C93E71"/>
    <w:rsid w:val="00C93EA2"/>
    <w:rsid w:val="00C9420A"/>
    <w:rsid w:val="00C953AD"/>
    <w:rsid w:val="00C95410"/>
    <w:rsid w:val="00C95DEC"/>
    <w:rsid w:val="00C95E54"/>
    <w:rsid w:val="00C965E1"/>
    <w:rsid w:val="00C9672E"/>
    <w:rsid w:val="00C96956"/>
    <w:rsid w:val="00C96BB1"/>
    <w:rsid w:val="00C96E70"/>
    <w:rsid w:val="00CA11EE"/>
    <w:rsid w:val="00CA128B"/>
    <w:rsid w:val="00CA1313"/>
    <w:rsid w:val="00CA1801"/>
    <w:rsid w:val="00CA1D17"/>
    <w:rsid w:val="00CA2BE6"/>
    <w:rsid w:val="00CA2C51"/>
    <w:rsid w:val="00CA365C"/>
    <w:rsid w:val="00CA36FD"/>
    <w:rsid w:val="00CA371E"/>
    <w:rsid w:val="00CA3C20"/>
    <w:rsid w:val="00CA4024"/>
    <w:rsid w:val="00CA45A1"/>
    <w:rsid w:val="00CA4D00"/>
    <w:rsid w:val="00CA4D05"/>
    <w:rsid w:val="00CA4D53"/>
    <w:rsid w:val="00CA53BE"/>
    <w:rsid w:val="00CA5CC7"/>
    <w:rsid w:val="00CA5F91"/>
    <w:rsid w:val="00CA5FA4"/>
    <w:rsid w:val="00CA6A2E"/>
    <w:rsid w:val="00CA6E9C"/>
    <w:rsid w:val="00CA7229"/>
    <w:rsid w:val="00CA7328"/>
    <w:rsid w:val="00CB0061"/>
    <w:rsid w:val="00CB03AD"/>
    <w:rsid w:val="00CB09B7"/>
    <w:rsid w:val="00CB0ACC"/>
    <w:rsid w:val="00CB1E02"/>
    <w:rsid w:val="00CB2561"/>
    <w:rsid w:val="00CB305B"/>
    <w:rsid w:val="00CB312D"/>
    <w:rsid w:val="00CB3EC3"/>
    <w:rsid w:val="00CB4141"/>
    <w:rsid w:val="00CB4DC7"/>
    <w:rsid w:val="00CB50CE"/>
    <w:rsid w:val="00CB523E"/>
    <w:rsid w:val="00CB6735"/>
    <w:rsid w:val="00CB6A7A"/>
    <w:rsid w:val="00CB6EC5"/>
    <w:rsid w:val="00CB6FBD"/>
    <w:rsid w:val="00CB741C"/>
    <w:rsid w:val="00CB7748"/>
    <w:rsid w:val="00CB7845"/>
    <w:rsid w:val="00CB7DCF"/>
    <w:rsid w:val="00CC0370"/>
    <w:rsid w:val="00CC06E1"/>
    <w:rsid w:val="00CC07A5"/>
    <w:rsid w:val="00CC08C4"/>
    <w:rsid w:val="00CC1085"/>
    <w:rsid w:val="00CC2684"/>
    <w:rsid w:val="00CC272D"/>
    <w:rsid w:val="00CC2BF7"/>
    <w:rsid w:val="00CC2CB5"/>
    <w:rsid w:val="00CC3042"/>
    <w:rsid w:val="00CC3259"/>
    <w:rsid w:val="00CC33C0"/>
    <w:rsid w:val="00CC33C1"/>
    <w:rsid w:val="00CC3F03"/>
    <w:rsid w:val="00CC4F4F"/>
    <w:rsid w:val="00CC50B4"/>
    <w:rsid w:val="00CC5B96"/>
    <w:rsid w:val="00CC6841"/>
    <w:rsid w:val="00CC72C4"/>
    <w:rsid w:val="00CC76B6"/>
    <w:rsid w:val="00CD07BE"/>
    <w:rsid w:val="00CD0C5E"/>
    <w:rsid w:val="00CD1AC6"/>
    <w:rsid w:val="00CD1BC2"/>
    <w:rsid w:val="00CD1EF9"/>
    <w:rsid w:val="00CD2A4F"/>
    <w:rsid w:val="00CD34E8"/>
    <w:rsid w:val="00CD386F"/>
    <w:rsid w:val="00CD3893"/>
    <w:rsid w:val="00CD4181"/>
    <w:rsid w:val="00CD43C2"/>
    <w:rsid w:val="00CD4425"/>
    <w:rsid w:val="00CD505A"/>
    <w:rsid w:val="00CD5660"/>
    <w:rsid w:val="00CD5A45"/>
    <w:rsid w:val="00CD616F"/>
    <w:rsid w:val="00CD6A40"/>
    <w:rsid w:val="00CD6F6E"/>
    <w:rsid w:val="00CD7321"/>
    <w:rsid w:val="00CD789E"/>
    <w:rsid w:val="00CD79B1"/>
    <w:rsid w:val="00CD7C3F"/>
    <w:rsid w:val="00CE0514"/>
    <w:rsid w:val="00CE0745"/>
    <w:rsid w:val="00CE0E44"/>
    <w:rsid w:val="00CE113D"/>
    <w:rsid w:val="00CE119A"/>
    <w:rsid w:val="00CE1264"/>
    <w:rsid w:val="00CE16FB"/>
    <w:rsid w:val="00CE221E"/>
    <w:rsid w:val="00CE3C13"/>
    <w:rsid w:val="00CE4C97"/>
    <w:rsid w:val="00CE4E64"/>
    <w:rsid w:val="00CE5182"/>
    <w:rsid w:val="00CE52DE"/>
    <w:rsid w:val="00CE5314"/>
    <w:rsid w:val="00CE557B"/>
    <w:rsid w:val="00CE57D9"/>
    <w:rsid w:val="00CE5AC7"/>
    <w:rsid w:val="00CE5CCA"/>
    <w:rsid w:val="00CE6172"/>
    <w:rsid w:val="00CE65EB"/>
    <w:rsid w:val="00CE6966"/>
    <w:rsid w:val="00CE734B"/>
    <w:rsid w:val="00CE770C"/>
    <w:rsid w:val="00CE7EA0"/>
    <w:rsid w:val="00CF1652"/>
    <w:rsid w:val="00CF1E01"/>
    <w:rsid w:val="00CF298A"/>
    <w:rsid w:val="00CF2A81"/>
    <w:rsid w:val="00CF2D12"/>
    <w:rsid w:val="00CF3261"/>
    <w:rsid w:val="00CF358C"/>
    <w:rsid w:val="00CF3C8E"/>
    <w:rsid w:val="00CF3F70"/>
    <w:rsid w:val="00CF489E"/>
    <w:rsid w:val="00CF5271"/>
    <w:rsid w:val="00CF5B0C"/>
    <w:rsid w:val="00CF5CDF"/>
    <w:rsid w:val="00CF625A"/>
    <w:rsid w:val="00CF6A51"/>
    <w:rsid w:val="00CF777F"/>
    <w:rsid w:val="00CF7783"/>
    <w:rsid w:val="00D0050A"/>
    <w:rsid w:val="00D00579"/>
    <w:rsid w:val="00D00EDF"/>
    <w:rsid w:val="00D013FF"/>
    <w:rsid w:val="00D01404"/>
    <w:rsid w:val="00D01449"/>
    <w:rsid w:val="00D016DB"/>
    <w:rsid w:val="00D01893"/>
    <w:rsid w:val="00D01AA0"/>
    <w:rsid w:val="00D0275A"/>
    <w:rsid w:val="00D029B6"/>
    <w:rsid w:val="00D02F16"/>
    <w:rsid w:val="00D03051"/>
    <w:rsid w:val="00D04102"/>
    <w:rsid w:val="00D0416C"/>
    <w:rsid w:val="00D04200"/>
    <w:rsid w:val="00D047D3"/>
    <w:rsid w:val="00D0494F"/>
    <w:rsid w:val="00D04AD2"/>
    <w:rsid w:val="00D053BF"/>
    <w:rsid w:val="00D05A07"/>
    <w:rsid w:val="00D06491"/>
    <w:rsid w:val="00D06D73"/>
    <w:rsid w:val="00D07208"/>
    <w:rsid w:val="00D07CD6"/>
    <w:rsid w:val="00D1018F"/>
    <w:rsid w:val="00D114A9"/>
    <w:rsid w:val="00D11615"/>
    <w:rsid w:val="00D11E43"/>
    <w:rsid w:val="00D1270C"/>
    <w:rsid w:val="00D127F2"/>
    <w:rsid w:val="00D12813"/>
    <w:rsid w:val="00D12B6C"/>
    <w:rsid w:val="00D12C93"/>
    <w:rsid w:val="00D12FC0"/>
    <w:rsid w:val="00D13A87"/>
    <w:rsid w:val="00D14A94"/>
    <w:rsid w:val="00D14CD4"/>
    <w:rsid w:val="00D14CFC"/>
    <w:rsid w:val="00D15090"/>
    <w:rsid w:val="00D1582D"/>
    <w:rsid w:val="00D15D0F"/>
    <w:rsid w:val="00D167DB"/>
    <w:rsid w:val="00D17C33"/>
    <w:rsid w:val="00D17F65"/>
    <w:rsid w:val="00D2117A"/>
    <w:rsid w:val="00D211A7"/>
    <w:rsid w:val="00D21377"/>
    <w:rsid w:val="00D217B2"/>
    <w:rsid w:val="00D22296"/>
    <w:rsid w:val="00D238BF"/>
    <w:rsid w:val="00D23BC3"/>
    <w:rsid w:val="00D23CFF"/>
    <w:rsid w:val="00D24372"/>
    <w:rsid w:val="00D24477"/>
    <w:rsid w:val="00D251D5"/>
    <w:rsid w:val="00D254C5"/>
    <w:rsid w:val="00D25533"/>
    <w:rsid w:val="00D25D4D"/>
    <w:rsid w:val="00D25FAE"/>
    <w:rsid w:val="00D260CB"/>
    <w:rsid w:val="00D26B54"/>
    <w:rsid w:val="00D26CFF"/>
    <w:rsid w:val="00D2701A"/>
    <w:rsid w:val="00D27075"/>
    <w:rsid w:val="00D27542"/>
    <w:rsid w:val="00D27C76"/>
    <w:rsid w:val="00D27EC0"/>
    <w:rsid w:val="00D30058"/>
    <w:rsid w:val="00D30280"/>
    <w:rsid w:val="00D30EC3"/>
    <w:rsid w:val="00D314D2"/>
    <w:rsid w:val="00D31820"/>
    <w:rsid w:val="00D31CA5"/>
    <w:rsid w:val="00D322E5"/>
    <w:rsid w:val="00D3233D"/>
    <w:rsid w:val="00D32917"/>
    <w:rsid w:val="00D33841"/>
    <w:rsid w:val="00D33C70"/>
    <w:rsid w:val="00D33C8E"/>
    <w:rsid w:val="00D3454C"/>
    <w:rsid w:val="00D34E7C"/>
    <w:rsid w:val="00D35327"/>
    <w:rsid w:val="00D35810"/>
    <w:rsid w:val="00D3581B"/>
    <w:rsid w:val="00D35C5C"/>
    <w:rsid w:val="00D35EC6"/>
    <w:rsid w:val="00D36514"/>
    <w:rsid w:val="00D372E5"/>
    <w:rsid w:val="00D37EF9"/>
    <w:rsid w:val="00D401A9"/>
    <w:rsid w:val="00D40AF2"/>
    <w:rsid w:val="00D41A16"/>
    <w:rsid w:val="00D41DB9"/>
    <w:rsid w:val="00D41E90"/>
    <w:rsid w:val="00D41FAF"/>
    <w:rsid w:val="00D421BE"/>
    <w:rsid w:val="00D421E0"/>
    <w:rsid w:val="00D429C8"/>
    <w:rsid w:val="00D42BAE"/>
    <w:rsid w:val="00D43560"/>
    <w:rsid w:val="00D440AB"/>
    <w:rsid w:val="00D44971"/>
    <w:rsid w:val="00D462E7"/>
    <w:rsid w:val="00D46F82"/>
    <w:rsid w:val="00D47495"/>
    <w:rsid w:val="00D479BA"/>
    <w:rsid w:val="00D5004E"/>
    <w:rsid w:val="00D503F4"/>
    <w:rsid w:val="00D507F7"/>
    <w:rsid w:val="00D50BF1"/>
    <w:rsid w:val="00D50D28"/>
    <w:rsid w:val="00D51BC9"/>
    <w:rsid w:val="00D51EB8"/>
    <w:rsid w:val="00D51ED3"/>
    <w:rsid w:val="00D51EE3"/>
    <w:rsid w:val="00D51F27"/>
    <w:rsid w:val="00D52572"/>
    <w:rsid w:val="00D52ADE"/>
    <w:rsid w:val="00D530E7"/>
    <w:rsid w:val="00D53B2C"/>
    <w:rsid w:val="00D54591"/>
    <w:rsid w:val="00D55057"/>
    <w:rsid w:val="00D55769"/>
    <w:rsid w:val="00D56772"/>
    <w:rsid w:val="00D577F9"/>
    <w:rsid w:val="00D603D9"/>
    <w:rsid w:val="00D61242"/>
    <w:rsid w:val="00D612E9"/>
    <w:rsid w:val="00D61488"/>
    <w:rsid w:val="00D61DD9"/>
    <w:rsid w:val="00D62070"/>
    <w:rsid w:val="00D6229F"/>
    <w:rsid w:val="00D62F83"/>
    <w:rsid w:val="00D63037"/>
    <w:rsid w:val="00D63803"/>
    <w:rsid w:val="00D643F3"/>
    <w:rsid w:val="00D64936"/>
    <w:rsid w:val="00D64FFF"/>
    <w:rsid w:val="00D65222"/>
    <w:rsid w:val="00D65607"/>
    <w:rsid w:val="00D65877"/>
    <w:rsid w:val="00D66561"/>
    <w:rsid w:val="00D66FA2"/>
    <w:rsid w:val="00D67321"/>
    <w:rsid w:val="00D676A2"/>
    <w:rsid w:val="00D708C1"/>
    <w:rsid w:val="00D70C1E"/>
    <w:rsid w:val="00D70FC5"/>
    <w:rsid w:val="00D7153E"/>
    <w:rsid w:val="00D71E3A"/>
    <w:rsid w:val="00D71F48"/>
    <w:rsid w:val="00D72502"/>
    <w:rsid w:val="00D72918"/>
    <w:rsid w:val="00D72946"/>
    <w:rsid w:val="00D73497"/>
    <w:rsid w:val="00D735F5"/>
    <w:rsid w:val="00D7419D"/>
    <w:rsid w:val="00D74CDB"/>
    <w:rsid w:val="00D74D5B"/>
    <w:rsid w:val="00D75D83"/>
    <w:rsid w:val="00D765DA"/>
    <w:rsid w:val="00D769AE"/>
    <w:rsid w:val="00D76B07"/>
    <w:rsid w:val="00D76BEB"/>
    <w:rsid w:val="00D773CA"/>
    <w:rsid w:val="00D774CD"/>
    <w:rsid w:val="00D77D05"/>
    <w:rsid w:val="00D77EDB"/>
    <w:rsid w:val="00D80427"/>
    <w:rsid w:val="00D80A24"/>
    <w:rsid w:val="00D80ACC"/>
    <w:rsid w:val="00D81797"/>
    <w:rsid w:val="00D81A00"/>
    <w:rsid w:val="00D81A0D"/>
    <w:rsid w:val="00D81A74"/>
    <w:rsid w:val="00D81F38"/>
    <w:rsid w:val="00D829F9"/>
    <w:rsid w:val="00D82C6F"/>
    <w:rsid w:val="00D8339E"/>
    <w:rsid w:val="00D84464"/>
    <w:rsid w:val="00D844A6"/>
    <w:rsid w:val="00D84BDD"/>
    <w:rsid w:val="00D84EE3"/>
    <w:rsid w:val="00D8595A"/>
    <w:rsid w:val="00D86A4B"/>
    <w:rsid w:val="00D86C33"/>
    <w:rsid w:val="00D871CC"/>
    <w:rsid w:val="00D87425"/>
    <w:rsid w:val="00D87738"/>
    <w:rsid w:val="00D90CE5"/>
    <w:rsid w:val="00D92991"/>
    <w:rsid w:val="00D938C1"/>
    <w:rsid w:val="00D94849"/>
    <w:rsid w:val="00D94D4E"/>
    <w:rsid w:val="00D94FFA"/>
    <w:rsid w:val="00D95803"/>
    <w:rsid w:val="00D962D0"/>
    <w:rsid w:val="00D96418"/>
    <w:rsid w:val="00D9697B"/>
    <w:rsid w:val="00D96E6C"/>
    <w:rsid w:val="00D97153"/>
    <w:rsid w:val="00D978AA"/>
    <w:rsid w:val="00DA02C8"/>
    <w:rsid w:val="00DA0364"/>
    <w:rsid w:val="00DA0548"/>
    <w:rsid w:val="00DA07C3"/>
    <w:rsid w:val="00DA0DFF"/>
    <w:rsid w:val="00DA14FD"/>
    <w:rsid w:val="00DA2401"/>
    <w:rsid w:val="00DA27F6"/>
    <w:rsid w:val="00DA287D"/>
    <w:rsid w:val="00DA3123"/>
    <w:rsid w:val="00DA332F"/>
    <w:rsid w:val="00DA3D51"/>
    <w:rsid w:val="00DA4666"/>
    <w:rsid w:val="00DA4847"/>
    <w:rsid w:val="00DA5790"/>
    <w:rsid w:val="00DA5FA1"/>
    <w:rsid w:val="00DA616D"/>
    <w:rsid w:val="00DA67D0"/>
    <w:rsid w:val="00DA6BA9"/>
    <w:rsid w:val="00DA71A9"/>
    <w:rsid w:val="00DA7A30"/>
    <w:rsid w:val="00DB027C"/>
    <w:rsid w:val="00DB1303"/>
    <w:rsid w:val="00DB1ED6"/>
    <w:rsid w:val="00DB281B"/>
    <w:rsid w:val="00DB2B00"/>
    <w:rsid w:val="00DB3195"/>
    <w:rsid w:val="00DB41EF"/>
    <w:rsid w:val="00DB49A8"/>
    <w:rsid w:val="00DB4B0B"/>
    <w:rsid w:val="00DB657E"/>
    <w:rsid w:val="00DB67D2"/>
    <w:rsid w:val="00DB6CF0"/>
    <w:rsid w:val="00DB7FFA"/>
    <w:rsid w:val="00DC0A22"/>
    <w:rsid w:val="00DC0A92"/>
    <w:rsid w:val="00DC11C0"/>
    <w:rsid w:val="00DC1242"/>
    <w:rsid w:val="00DC1E4D"/>
    <w:rsid w:val="00DC1F24"/>
    <w:rsid w:val="00DC2091"/>
    <w:rsid w:val="00DC3755"/>
    <w:rsid w:val="00DC3AA3"/>
    <w:rsid w:val="00DC3EC5"/>
    <w:rsid w:val="00DC431B"/>
    <w:rsid w:val="00DC464F"/>
    <w:rsid w:val="00DC49FC"/>
    <w:rsid w:val="00DC4E26"/>
    <w:rsid w:val="00DC4F5C"/>
    <w:rsid w:val="00DC68DB"/>
    <w:rsid w:val="00DC6F2F"/>
    <w:rsid w:val="00DC7576"/>
    <w:rsid w:val="00DC7B90"/>
    <w:rsid w:val="00DD01E7"/>
    <w:rsid w:val="00DD0320"/>
    <w:rsid w:val="00DD0357"/>
    <w:rsid w:val="00DD0407"/>
    <w:rsid w:val="00DD08B4"/>
    <w:rsid w:val="00DD0AA1"/>
    <w:rsid w:val="00DD0AC6"/>
    <w:rsid w:val="00DD13C0"/>
    <w:rsid w:val="00DD1A6B"/>
    <w:rsid w:val="00DD2A00"/>
    <w:rsid w:val="00DD2DD5"/>
    <w:rsid w:val="00DD3AC5"/>
    <w:rsid w:val="00DD3D62"/>
    <w:rsid w:val="00DD3E1E"/>
    <w:rsid w:val="00DD415E"/>
    <w:rsid w:val="00DD4350"/>
    <w:rsid w:val="00DD5DA9"/>
    <w:rsid w:val="00DD60A6"/>
    <w:rsid w:val="00DD657E"/>
    <w:rsid w:val="00DD690F"/>
    <w:rsid w:val="00DD753F"/>
    <w:rsid w:val="00DD781B"/>
    <w:rsid w:val="00DD796D"/>
    <w:rsid w:val="00DD7D13"/>
    <w:rsid w:val="00DE01BF"/>
    <w:rsid w:val="00DE0EC4"/>
    <w:rsid w:val="00DE0FBE"/>
    <w:rsid w:val="00DE0FDB"/>
    <w:rsid w:val="00DE10E3"/>
    <w:rsid w:val="00DE151B"/>
    <w:rsid w:val="00DE197F"/>
    <w:rsid w:val="00DE2013"/>
    <w:rsid w:val="00DE226A"/>
    <w:rsid w:val="00DE28BE"/>
    <w:rsid w:val="00DE2ADE"/>
    <w:rsid w:val="00DE2D5D"/>
    <w:rsid w:val="00DE3ADE"/>
    <w:rsid w:val="00DE3D6E"/>
    <w:rsid w:val="00DE423B"/>
    <w:rsid w:val="00DE4310"/>
    <w:rsid w:val="00DE4472"/>
    <w:rsid w:val="00DE48A7"/>
    <w:rsid w:val="00DE5CEA"/>
    <w:rsid w:val="00DE66F4"/>
    <w:rsid w:val="00DE6AEB"/>
    <w:rsid w:val="00DE6CF9"/>
    <w:rsid w:val="00DE6F9A"/>
    <w:rsid w:val="00DE75D6"/>
    <w:rsid w:val="00DE7880"/>
    <w:rsid w:val="00DE7952"/>
    <w:rsid w:val="00DF00BA"/>
    <w:rsid w:val="00DF00D8"/>
    <w:rsid w:val="00DF0B13"/>
    <w:rsid w:val="00DF0C3D"/>
    <w:rsid w:val="00DF1042"/>
    <w:rsid w:val="00DF1311"/>
    <w:rsid w:val="00DF1E47"/>
    <w:rsid w:val="00DF254F"/>
    <w:rsid w:val="00DF28E4"/>
    <w:rsid w:val="00DF3B74"/>
    <w:rsid w:val="00DF4213"/>
    <w:rsid w:val="00DF4AF7"/>
    <w:rsid w:val="00DF5209"/>
    <w:rsid w:val="00DF58CC"/>
    <w:rsid w:val="00DF5F23"/>
    <w:rsid w:val="00DF5F6B"/>
    <w:rsid w:val="00DF6063"/>
    <w:rsid w:val="00DF69D3"/>
    <w:rsid w:val="00DF7780"/>
    <w:rsid w:val="00E00645"/>
    <w:rsid w:val="00E00A11"/>
    <w:rsid w:val="00E013D4"/>
    <w:rsid w:val="00E01A67"/>
    <w:rsid w:val="00E01BFA"/>
    <w:rsid w:val="00E029D1"/>
    <w:rsid w:val="00E02EA1"/>
    <w:rsid w:val="00E03200"/>
    <w:rsid w:val="00E033BB"/>
    <w:rsid w:val="00E033C5"/>
    <w:rsid w:val="00E04240"/>
    <w:rsid w:val="00E045EF"/>
    <w:rsid w:val="00E04751"/>
    <w:rsid w:val="00E05006"/>
    <w:rsid w:val="00E0566B"/>
    <w:rsid w:val="00E056FC"/>
    <w:rsid w:val="00E05A70"/>
    <w:rsid w:val="00E06354"/>
    <w:rsid w:val="00E063AA"/>
    <w:rsid w:val="00E06586"/>
    <w:rsid w:val="00E066D1"/>
    <w:rsid w:val="00E06982"/>
    <w:rsid w:val="00E073A9"/>
    <w:rsid w:val="00E07B03"/>
    <w:rsid w:val="00E07EE6"/>
    <w:rsid w:val="00E1004C"/>
    <w:rsid w:val="00E109AA"/>
    <w:rsid w:val="00E11005"/>
    <w:rsid w:val="00E1129D"/>
    <w:rsid w:val="00E112E8"/>
    <w:rsid w:val="00E12908"/>
    <w:rsid w:val="00E12F45"/>
    <w:rsid w:val="00E130B1"/>
    <w:rsid w:val="00E13249"/>
    <w:rsid w:val="00E136E3"/>
    <w:rsid w:val="00E14547"/>
    <w:rsid w:val="00E14AD1"/>
    <w:rsid w:val="00E14BB9"/>
    <w:rsid w:val="00E1528F"/>
    <w:rsid w:val="00E15534"/>
    <w:rsid w:val="00E157F8"/>
    <w:rsid w:val="00E15908"/>
    <w:rsid w:val="00E15A77"/>
    <w:rsid w:val="00E15B3A"/>
    <w:rsid w:val="00E15DCC"/>
    <w:rsid w:val="00E16865"/>
    <w:rsid w:val="00E16EE3"/>
    <w:rsid w:val="00E175FE"/>
    <w:rsid w:val="00E178DC"/>
    <w:rsid w:val="00E20006"/>
    <w:rsid w:val="00E203F7"/>
    <w:rsid w:val="00E20F7A"/>
    <w:rsid w:val="00E21116"/>
    <w:rsid w:val="00E21268"/>
    <w:rsid w:val="00E21626"/>
    <w:rsid w:val="00E21D43"/>
    <w:rsid w:val="00E224F8"/>
    <w:rsid w:val="00E22DB6"/>
    <w:rsid w:val="00E2360A"/>
    <w:rsid w:val="00E23E02"/>
    <w:rsid w:val="00E23F53"/>
    <w:rsid w:val="00E240DC"/>
    <w:rsid w:val="00E241C6"/>
    <w:rsid w:val="00E2567F"/>
    <w:rsid w:val="00E256B3"/>
    <w:rsid w:val="00E257D0"/>
    <w:rsid w:val="00E2598C"/>
    <w:rsid w:val="00E25E04"/>
    <w:rsid w:val="00E26341"/>
    <w:rsid w:val="00E26792"/>
    <w:rsid w:val="00E26A6E"/>
    <w:rsid w:val="00E26CA4"/>
    <w:rsid w:val="00E27C51"/>
    <w:rsid w:val="00E30097"/>
    <w:rsid w:val="00E30551"/>
    <w:rsid w:val="00E30916"/>
    <w:rsid w:val="00E30CD9"/>
    <w:rsid w:val="00E30CEC"/>
    <w:rsid w:val="00E31095"/>
    <w:rsid w:val="00E31257"/>
    <w:rsid w:val="00E31C68"/>
    <w:rsid w:val="00E32A05"/>
    <w:rsid w:val="00E32DEA"/>
    <w:rsid w:val="00E3347F"/>
    <w:rsid w:val="00E33894"/>
    <w:rsid w:val="00E33B46"/>
    <w:rsid w:val="00E33B91"/>
    <w:rsid w:val="00E34764"/>
    <w:rsid w:val="00E34B63"/>
    <w:rsid w:val="00E34EB9"/>
    <w:rsid w:val="00E3551C"/>
    <w:rsid w:val="00E35672"/>
    <w:rsid w:val="00E357D8"/>
    <w:rsid w:val="00E35A09"/>
    <w:rsid w:val="00E35E3E"/>
    <w:rsid w:val="00E366FE"/>
    <w:rsid w:val="00E36B12"/>
    <w:rsid w:val="00E36BA4"/>
    <w:rsid w:val="00E374EF"/>
    <w:rsid w:val="00E37903"/>
    <w:rsid w:val="00E37A4A"/>
    <w:rsid w:val="00E40316"/>
    <w:rsid w:val="00E40AF6"/>
    <w:rsid w:val="00E411CF"/>
    <w:rsid w:val="00E41B22"/>
    <w:rsid w:val="00E423EB"/>
    <w:rsid w:val="00E44613"/>
    <w:rsid w:val="00E447A0"/>
    <w:rsid w:val="00E44DAC"/>
    <w:rsid w:val="00E44EA4"/>
    <w:rsid w:val="00E45411"/>
    <w:rsid w:val="00E462D6"/>
    <w:rsid w:val="00E468A9"/>
    <w:rsid w:val="00E47250"/>
    <w:rsid w:val="00E47676"/>
    <w:rsid w:val="00E476A1"/>
    <w:rsid w:val="00E47C4E"/>
    <w:rsid w:val="00E507B2"/>
    <w:rsid w:val="00E50B17"/>
    <w:rsid w:val="00E50CC3"/>
    <w:rsid w:val="00E50FD1"/>
    <w:rsid w:val="00E5140B"/>
    <w:rsid w:val="00E517C1"/>
    <w:rsid w:val="00E51BFB"/>
    <w:rsid w:val="00E5310A"/>
    <w:rsid w:val="00E535D9"/>
    <w:rsid w:val="00E5453D"/>
    <w:rsid w:val="00E55189"/>
    <w:rsid w:val="00E55705"/>
    <w:rsid w:val="00E56356"/>
    <w:rsid w:val="00E567AF"/>
    <w:rsid w:val="00E57CDE"/>
    <w:rsid w:val="00E57ED4"/>
    <w:rsid w:val="00E61599"/>
    <w:rsid w:val="00E623D5"/>
    <w:rsid w:val="00E62EA2"/>
    <w:rsid w:val="00E63C68"/>
    <w:rsid w:val="00E63CAF"/>
    <w:rsid w:val="00E6449F"/>
    <w:rsid w:val="00E6464A"/>
    <w:rsid w:val="00E65604"/>
    <w:rsid w:val="00E65F43"/>
    <w:rsid w:val="00E661B0"/>
    <w:rsid w:val="00E6648E"/>
    <w:rsid w:val="00E67144"/>
    <w:rsid w:val="00E676FE"/>
    <w:rsid w:val="00E67AF7"/>
    <w:rsid w:val="00E67B27"/>
    <w:rsid w:val="00E67FDD"/>
    <w:rsid w:val="00E703C5"/>
    <w:rsid w:val="00E70901"/>
    <w:rsid w:val="00E70AE6"/>
    <w:rsid w:val="00E716A2"/>
    <w:rsid w:val="00E71818"/>
    <w:rsid w:val="00E71CFC"/>
    <w:rsid w:val="00E72479"/>
    <w:rsid w:val="00E72EC3"/>
    <w:rsid w:val="00E735E6"/>
    <w:rsid w:val="00E74891"/>
    <w:rsid w:val="00E74C4A"/>
    <w:rsid w:val="00E74F58"/>
    <w:rsid w:val="00E75012"/>
    <w:rsid w:val="00E751D1"/>
    <w:rsid w:val="00E756F0"/>
    <w:rsid w:val="00E75A9E"/>
    <w:rsid w:val="00E76C8A"/>
    <w:rsid w:val="00E774F0"/>
    <w:rsid w:val="00E7783E"/>
    <w:rsid w:val="00E77A7C"/>
    <w:rsid w:val="00E80133"/>
    <w:rsid w:val="00E80214"/>
    <w:rsid w:val="00E80319"/>
    <w:rsid w:val="00E80A6B"/>
    <w:rsid w:val="00E80D7C"/>
    <w:rsid w:val="00E80E66"/>
    <w:rsid w:val="00E8106C"/>
    <w:rsid w:val="00E82203"/>
    <w:rsid w:val="00E823C2"/>
    <w:rsid w:val="00E824C3"/>
    <w:rsid w:val="00E82A0F"/>
    <w:rsid w:val="00E82FF6"/>
    <w:rsid w:val="00E8400D"/>
    <w:rsid w:val="00E84106"/>
    <w:rsid w:val="00E855DC"/>
    <w:rsid w:val="00E85977"/>
    <w:rsid w:val="00E85FE6"/>
    <w:rsid w:val="00E86005"/>
    <w:rsid w:val="00E861B3"/>
    <w:rsid w:val="00E86533"/>
    <w:rsid w:val="00E8664A"/>
    <w:rsid w:val="00E86C71"/>
    <w:rsid w:val="00E87360"/>
    <w:rsid w:val="00E87650"/>
    <w:rsid w:val="00E879F2"/>
    <w:rsid w:val="00E907CD"/>
    <w:rsid w:val="00E90A6D"/>
    <w:rsid w:val="00E91315"/>
    <w:rsid w:val="00E91669"/>
    <w:rsid w:val="00E91729"/>
    <w:rsid w:val="00E91A32"/>
    <w:rsid w:val="00E927D8"/>
    <w:rsid w:val="00E92BCC"/>
    <w:rsid w:val="00E930DE"/>
    <w:rsid w:val="00E93A28"/>
    <w:rsid w:val="00E9405A"/>
    <w:rsid w:val="00E94335"/>
    <w:rsid w:val="00E94592"/>
    <w:rsid w:val="00E94766"/>
    <w:rsid w:val="00E95EDA"/>
    <w:rsid w:val="00E96556"/>
    <w:rsid w:val="00E96D33"/>
    <w:rsid w:val="00EA0256"/>
    <w:rsid w:val="00EA09D4"/>
    <w:rsid w:val="00EA1559"/>
    <w:rsid w:val="00EA1858"/>
    <w:rsid w:val="00EA1C8C"/>
    <w:rsid w:val="00EA2554"/>
    <w:rsid w:val="00EA3427"/>
    <w:rsid w:val="00EA3679"/>
    <w:rsid w:val="00EA389C"/>
    <w:rsid w:val="00EA3CE4"/>
    <w:rsid w:val="00EA3DE4"/>
    <w:rsid w:val="00EA43FB"/>
    <w:rsid w:val="00EA475E"/>
    <w:rsid w:val="00EA54CE"/>
    <w:rsid w:val="00EA5D3A"/>
    <w:rsid w:val="00EA6D2B"/>
    <w:rsid w:val="00EA70F8"/>
    <w:rsid w:val="00EA7DA9"/>
    <w:rsid w:val="00EA7EFF"/>
    <w:rsid w:val="00EB00A0"/>
    <w:rsid w:val="00EB0238"/>
    <w:rsid w:val="00EB0799"/>
    <w:rsid w:val="00EB09E9"/>
    <w:rsid w:val="00EB109A"/>
    <w:rsid w:val="00EB153C"/>
    <w:rsid w:val="00EB1BF5"/>
    <w:rsid w:val="00EB22C1"/>
    <w:rsid w:val="00EB29D3"/>
    <w:rsid w:val="00EB2DA6"/>
    <w:rsid w:val="00EB312C"/>
    <w:rsid w:val="00EB38A1"/>
    <w:rsid w:val="00EB3AC3"/>
    <w:rsid w:val="00EB3C99"/>
    <w:rsid w:val="00EB404C"/>
    <w:rsid w:val="00EB4869"/>
    <w:rsid w:val="00EB4C3A"/>
    <w:rsid w:val="00EB4EB5"/>
    <w:rsid w:val="00EB572E"/>
    <w:rsid w:val="00EB707C"/>
    <w:rsid w:val="00EB77BF"/>
    <w:rsid w:val="00EC0ABD"/>
    <w:rsid w:val="00EC25CC"/>
    <w:rsid w:val="00EC36EA"/>
    <w:rsid w:val="00EC3AC5"/>
    <w:rsid w:val="00EC47E9"/>
    <w:rsid w:val="00EC4950"/>
    <w:rsid w:val="00EC4D08"/>
    <w:rsid w:val="00EC52DD"/>
    <w:rsid w:val="00EC63B3"/>
    <w:rsid w:val="00EC6567"/>
    <w:rsid w:val="00EC75FE"/>
    <w:rsid w:val="00EC7C21"/>
    <w:rsid w:val="00EC7E0E"/>
    <w:rsid w:val="00ED0CCC"/>
    <w:rsid w:val="00ED0E26"/>
    <w:rsid w:val="00ED1778"/>
    <w:rsid w:val="00ED1F9C"/>
    <w:rsid w:val="00ED2306"/>
    <w:rsid w:val="00ED2947"/>
    <w:rsid w:val="00ED298A"/>
    <w:rsid w:val="00ED29D3"/>
    <w:rsid w:val="00ED2DDA"/>
    <w:rsid w:val="00ED4197"/>
    <w:rsid w:val="00ED4496"/>
    <w:rsid w:val="00ED4711"/>
    <w:rsid w:val="00ED4B81"/>
    <w:rsid w:val="00ED599E"/>
    <w:rsid w:val="00ED66E1"/>
    <w:rsid w:val="00ED6D58"/>
    <w:rsid w:val="00ED7D1A"/>
    <w:rsid w:val="00ED7D1D"/>
    <w:rsid w:val="00ED7DC9"/>
    <w:rsid w:val="00ED7E27"/>
    <w:rsid w:val="00EE15D3"/>
    <w:rsid w:val="00EE25B4"/>
    <w:rsid w:val="00EE287C"/>
    <w:rsid w:val="00EE2A13"/>
    <w:rsid w:val="00EE2FF0"/>
    <w:rsid w:val="00EE30AF"/>
    <w:rsid w:val="00EE30E2"/>
    <w:rsid w:val="00EE345F"/>
    <w:rsid w:val="00EE3B04"/>
    <w:rsid w:val="00EE3C73"/>
    <w:rsid w:val="00EE46A6"/>
    <w:rsid w:val="00EE4EBC"/>
    <w:rsid w:val="00EE51CC"/>
    <w:rsid w:val="00EE5858"/>
    <w:rsid w:val="00EE5E6A"/>
    <w:rsid w:val="00EE6451"/>
    <w:rsid w:val="00EE70DD"/>
    <w:rsid w:val="00EE7153"/>
    <w:rsid w:val="00EE72D3"/>
    <w:rsid w:val="00EE7B33"/>
    <w:rsid w:val="00EF0DC2"/>
    <w:rsid w:val="00EF0EF8"/>
    <w:rsid w:val="00EF142F"/>
    <w:rsid w:val="00EF14C5"/>
    <w:rsid w:val="00EF21C4"/>
    <w:rsid w:val="00EF22C1"/>
    <w:rsid w:val="00EF23BD"/>
    <w:rsid w:val="00EF2DE9"/>
    <w:rsid w:val="00EF2F87"/>
    <w:rsid w:val="00EF31FE"/>
    <w:rsid w:val="00EF340C"/>
    <w:rsid w:val="00EF390D"/>
    <w:rsid w:val="00EF3F2D"/>
    <w:rsid w:val="00EF4002"/>
    <w:rsid w:val="00EF435C"/>
    <w:rsid w:val="00EF4B08"/>
    <w:rsid w:val="00EF50A4"/>
    <w:rsid w:val="00EF5B60"/>
    <w:rsid w:val="00EF5C29"/>
    <w:rsid w:val="00EF5F16"/>
    <w:rsid w:val="00EF62DC"/>
    <w:rsid w:val="00EF6970"/>
    <w:rsid w:val="00EF7A42"/>
    <w:rsid w:val="00EF7B91"/>
    <w:rsid w:val="00EF7F59"/>
    <w:rsid w:val="00EF7F83"/>
    <w:rsid w:val="00EF7F96"/>
    <w:rsid w:val="00F001EF"/>
    <w:rsid w:val="00F00538"/>
    <w:rsid w:val="00F00862"/>
    <w:rsid w:val="00F00FA6"/>
    <w:rsid w:val="00F01E54"/>
    <w:rsid w:val="00F01F26"/>
    <w:rsid w:val="00F023D8"/>
    <w:rsid w:val="00F02DC8"/>
    <w:rsid w:val="00F0328A"/>
    <w:rsid w:val="00F032B4"/>
    <w:rsid w:val="00F0384E"/>
    <w:rsid w:val="00F0474D"/>
    <w:rsid w:val="00F04D31"/>
    <w:rsid w:val="00F05098"/>
    <w:rsid w:val="00F051A0"/>
    <w:rsid w:val="00F059CD"/>
    <w:rsid w:val="00F05A37"/>
    <w:rsid w:val="00F05F8C"/>
    <w:rsid w:val="00F06B72"/>
    <w:rsid w:val="00F0779E"/>
    <w:rsid w:val="00F07A3C"/>
    <w:rsid w:val="00F07B41"/>
    <w:rsid w:val="00F10C0D"/>
    <w:rsid w:val="00F10D95"/>
    <w:rsid w:val="00F1228E"/>
    <w:rsid w:val="00F122EF"/>
    <w:rsid w:val="00F125FC"/>
    <w:rsid w:val="00F131D2"/>
    <w:rsid w:val="00F142E5"/>
    <w:rsid w:val="00F14341"/>
    <w:rsid w:val="00F147AC"/>
    <w:rsid w:val="00F149B2"/>
    <w:rsid w:val="00F14ED0"/>
    <w:rsid w:val="00F15800"/>
    <w:rsid w:val="00F164BF"/>
    <w:rsid w:val="00F16715"/>
    <w:rsid w:val="00F16782"/>
    <w:rsid w:val="00F168B6"/>
    <w:rsid w:val="00F17601"/>
    <w:rsid w:val="00F20123"/>
    <w:rsid w:val="00F2019C"/>
    <w:rsid w:val="00F2040D"/>
    <w:rsid w:val="00F207D3"/>
    <w:rsid w:val="00F20920"/>
    <w:rsid w:val="00F20E37"/>
    <w:rsid w:val="00F21094"/>
    <w:rsid w:val="00F21C10"/>
    <w:rsid w:val="00F21C17"/>
    <w:rsid w:val="00F221BD"/>
    <w:rsid w:val="00F22287"/>
    <w:rsid w:val="00F22652"/>
    <w:rsid w:val="00F226F8"/>
    <w:rsid w:val="00F22BF8"/>
    <w:rsid w:val="00F23DFE"/>
    <w:rsid w:val="00F23FA2"/>
    <w:rsid w:val="00F247D6"/>
    <w:rsid w:val="00F24D65"/>
    <w:rsid w:val="00F25260"/>
    <w:rsid w:val="00F25DFC"/>
    <w:rsid w:val="00F25EB1"/>
    <w:rsid w:val="00F26296"/>
    <w:rsid w:val="00F26546"/>
    <w:rsid w:val="00F27987"/>
    <w:rsid w:val="00F27AD7"/>
    <w:rsid w:val="00F27F27"/>
    <w:rsid w:val="00F27F49"/>
    <w:rsid w:val="00F302FA"/>
    <w:rsid w:val="00F30A3B"/>
    <w:rsid w:val="00F30B96"/>
    <w:rsid w:val="00F30C8F"/>
    <w:rsid w:val="00F30C92"/>
    <w:rsid w:val="00F31485"/>
    <w:rsid w:val="00F31ECE"/>
    <w:rsid w:val="00F32014"/>
    <w:rsid w:val="00F32021"/>
    <w:rsid w:val="00F32165"/>
    <w:rsid w:val="00F32179"/>
    <w:rsid w:val="00F33F69"/>
    <w:rsid w:val="00F343AA"/>
    <w:rsid w:val="00F348CB"/>
    <w:rsid w:val="00F34AFA"/>
    <w:rsid w:val="00F34E75"/>
    <w:rsid w:val="00F352BB"/>
    <w:rsid w:val="00F35A7E"/>
    <w:rsid w:val="00F3614B"/>
    <w:rsid w:val="00F36302"/>
    <w:rsid w:val="00F36409"/>
    <w:rsid w:val="00F36C7D"/>
    <w:rsid w:val="00F36DE5"/>
    <w:rsid w:val="00F36E4F"/>
    <w:rsid w:val="00F377CE"/>
    <w:rsid w:val="00F3797A"/>
    <w:rsid w:val="00F40D71"/>
    <w:rsid w:val="00F41132"/>
    <w:rsid w:val="00F415FF"/>
    <w:rsid w:val="00F41C51"/>
    <w:rsid w:val="00F4249E"/>
    <w:rsid w:val="00F42571"/>
    <w:rsid w:val="00F42936"/>
    <w:rsid w:val="00F42B82"/>
    <w:rsid w:val="00F431C6"/>
    <w:rsid w:val="00F431E0"/>
    <w:rsid w:val="00F43A9A"/>
    <w:rsid w:val="00F4405D"/>
    <w:rsid w:val="00F44504"/>
    <w:rsid w:val="00F446D8"/>
    <w:rsid w:val="00F45330"/>
    <w:rsid w:val="00F454AD"/>
    <w:rsid w:val="00F462F1"/>
    <w:rsid w:val="00F46536"/>
    <w:rsid w:val="00F46D9A"/>
    <w:rsid w:val="00F4719F"/>
    <w:rsid w:val="00F47A00"/>
    <w:rsid w:val="00F47A7E"/>
    <w:rsid w:val="00F47CF3"/>
    <w:rsid w:val="00F500A3"/>
    <w:rsid w:val="00F504B5"/>
    <w:rsid w:val="00F50D39"/>
    <w:rsid w:val="00F5118B"/>
    <w:rsid w:val="00F5168D"/>
    <w:rsid w:val="00F528E7"/>
    <w:rsid w:val="00F537F9"/>
    <w:rsid w:val="00F54178"/>
    <w:rsid w:val="00F5453D"/>
    <w:rsid w:val="00F54630"/>
    <w:rsid w:val="00F55421"/>
    <w:rsid w:val="00F55EED"/>
    <w:rsid w:val="00F56477"/>
    <w:rsid w:val="00F572AD"/>
    <w:rsid w:val="00F57D7B"/>
    <w:rsid w:val="00F60710"/>
    <w:rsid w:val="00F60CF6"/>
    <w:rsid w:val="00F60D6B"/>
    <w:rsid w:val="00F61875"/>
    <w:rsid w:val="00F62656"/>
    <w:rsid w:val="00F6286A"/>
    <w:rsid w:val="00F62B4F"/>
    <w:rsid w:val="00F63125"/>
    <w:rsid w:val="00F631BA"/>
    <w:rsid w:val="00F631FA"/>
    <w:rsid w:val="00F63287"/>
    <w:rsid w:val="00F63551"/>
    <w:rsid w:val="00F63883"/>
    <w:rsid w:val="00F640E4"/>
    <w:rsid w:val="00F64388"/>
    <w:rsid w:val="00F6461B"/>
    <w:rsid w:val="00F64B2A"/>
    <w:rsid w:val="00F64F1C"/>
    <w:rsid w:val="00F65570"/>
    <w:rsid w:val="00F65BAF"/>
    <w:rsid w:val="00F66619"/>
    <w:rsid w:val="00F66ECD"/>
    <w:rsid w:val="00F677EA"/>
    <w:rsid w:val="00F7029E"/>
    <w:rsid w:val="00F70B76"/>
    <w:rsid w:val="00F717FE"/>
    <w:rsid w:val="00F7187B"/>
    <w:rsid w:val="00F71BE7"/>
    <w:rsid w:val="00F7258C"/>
    <w:rsid w:val="00F73293"/>
    <w:rsid w:val="00F73D22"/>
    <w:rsid w:val="00F73F4F"/>
    <w:rsid w:val="00F7409E"/>
    <w:rsid w:val="00F7422D"/>
    <w:rsid w:val="00F7476F"/>
    <w:rsid w:val="00F747FE"/>
    <w:rsid w:val="00F74D7C"/>
    <w:rsid w:val="00F7510A"/>
    <w:rsid w:val="00F7544F"/>
    <w:rsid w:val="00F764CD"/>
    <w:rsid w:val="00F7663A"/>
    <w:rsid w:val="00F774C5"/>
    <w:rsid w:val="00F77AEA"/>
    <w:rsid w:val="00F80358"/>
    <w:rsid w:val="00F80777"/>
    <w:rsid w:val="00F8087C"/>
    <w:rsid w:val="00F80B31"/>
    <w:rsid w:val="00F81078"/>
    <w:rsid w:val="00F812C8"/>
    <w:rsid w:val="00F822F2"/>
    <w:rsid w:val="00F82654"/>
    <w:rsid w:val="00F82AAA"/>
    <w:rsid w:val="00F830B5"/>
    <w:rsid w:val="00F8313B"/>
    <w:rsid w:val="00F83724"/>
    <w:rsid w:val="00F83A64"/>
    <w:rsid w:val="00F83E23"/>
    <w:rsid w:val="00F84412"/>
    <w:rsid w:val="00F8485D"/>
    <w:rsid w:val="00F85966"/>
    <w:rsid w:val="00F8598F"/>
    <w:rsid w:val="00F85D2F"/>
    <w:rsid w:val="00F86B22"/>
    <w:rsid w:val="00F86D22"/>
    <w:rsid w:val="00F87090"/>
    <w:rsid w:val="00F870BE"/>
    <w:rsid w:val="00F87B17"/>
    <w:rsid w:val="00F87BB3"/>
    <w:rsid w:val="00F87F4B"/>
    <w:rsid w:val="00F9041D"/>
    <w:rsid w:val="00F904F4"/>
    <w:rsid w:val="00F91131"/>
    <w:rsid w:val="00F923E2"/>
    <w:rsid w:val="00F92C51"/>
    <w:rsid w:val="00F92D95"/>
    <w:rsid w:val="00F9338A"/>
    <w:rsid w:val="00F937DC"/>
    <w:rsid w:val="00F93A95"/>
    <w:rsid w:val="00F9410D"/>
    <w:rsid w:val="00F943AF"/>
    <w:rsid w:val="00F94AA0"/>
    <w:rsid w:val="00F94F58"/>
    <w:rsid w:val="00F958D0"/>
    <w:rsid w:val="00F95D88"/>
    <w:rsid w:val="00F96745"/>
    <w:rsid w:val="00F973FE"/>
    <w:rsid w:val="00F97DC0"/>
    <w:rsid w:val="00FA038C"/>
    <w:rsid w:val="00FA1384"/>
    <w:rsid w:val="00FA1807"/>
    <w:rsid w:val="00FA3244"/>
    <w:rsid w:val="00FA3746"/>
    <w:rsid w:val="00FA398A"/>
    <w:rsid w:val="00FA3D0D"/>
    <w:rsid w:val="00FA3D5A"/>
    <w:rsid w:val="00FA49E3"/>
    <w:rsid w:val="00FA4FEF"/>
    <w:rsid w:val="00FA5157"/>
    <w:rsid w:val="00FA520E"/>
    <w:rsid w:val="00FA548B"/>
    <w:rsid w:val="00FA5F55"/>
    <w:rsid w:val="00FA6706"/>
    <w:rsid w:val="00FA689C"/>
    <w:rsid w:val="00FA77A8"/>
    <w:rsid w:val="00FA7B84"/>
    <w:rsid w:val="00FA7BC5"/>
    <w:rsid w:val="00FB009F"/>
    <w:rsid w:val="00FB07A3"/>
    <w:rsid w:val="00FB07E2"/>
    <w:rsid w:val="00FB0E29"/>
    <w:rsid w:val="00FB19A8"/>
    <w:rsid w:val="00FB1F65"/>
    <w:rsid w:val="00FB2769"/>
    <w:rsid w:val="00FB30EF"/>
    <w:rsid w:val="00FB3340"/>
    <w:rsid w:val="00FB3A61"/>
    <w:rsid w:val="00FB3B72"/>
    <w:rsid w:val="00FB4385"/>
    <w:rsid w:val="00FB62EE"/>
    <w:rsid w:val="00FB6AB4"/>
    <w:rsid w:val="00FB77BE"/>
    <w:rsid w:val="00FB7BD9"/>
    <w:rsid w:val="00FB7E29"/>
    <w:rsid w:val="00FC09CE"/>
    <w:rsid w:val="00FC09F9"/>
    <w:rsid w:val="00FC0A59"/>
    <w:rsid w:val="00FC0C1B"/>
    <w:rsid w:val="00FC101A"/>
    <w:rsid w:val="00FC12DE"/>
    <w:rsid w:val="00FC1571"/>
    <w:rsid w:val="00FC1C20"/>
    <w:rsid w:val="00FC1F0A"/>
    <w:rsid w:val="00FC2173"/>
    <w:rsid w:val="00FC23A1"/>
    <w:rsid w:val="00FC2B9F"/>
    <w:rsid w:val="00FC38F5"/>
    <w:rsid w:val="00FC3E3C"/>
    <w:rsid w:val="00FC42EB"/>
    <w:rsid w:val="00FC4E45"/>
    <w:rsid w:val="00FC5263"/>
    <w:rsid w:val="00FC584B"/>
    <w:rsid w:val="00FC6EDA"/>
    <w:rsid w:val="00FC7232"/>
    <w:rsid w:val="00FC78DD"/>
    <w:rsid w:val="00FD0631"/>
    <w:rsid w:val="00FD0C0D"/>
    <w:rsid w:val="00FD11EC"/>
    <w:rsid w:val="00FD1623"/>
    <w:rsid w:val="00FD21AB"/>
    <w:rsid w:val="00FD2292"/>
    <w:rsid w:val="00FD2388"/>
    <w:rsid w:val="00FD2B72"/>
    <w:rsid w:val="00FD2C19"/>
    <w:rsid w:val="00FD3259"/>
    <w:rsid w:val="00FD3340"/>
    <w:rsid w:val="00FD3628"/>
    <w:rsid w:val="00FD42A1"/>
    <w:rsid w:val="00FD45A5"/>
    <w:rsid w:val="00FD4626"/>
    <w:rsid w:val="00FD469B"/>
    <w:rsid w:val="00FD541D"/>
    <w:rsid w:val="00FD5532"/>
    <w:rsid w:val="00FD583A"/>
    <w:rsid w:val="00FD5C4F"/>
    <w:rsid w:val="00FD65FA"/>
    <w:rsid w:val="00FD76D6"/>
    <w:rsid w:val="00FD7D00"/>
    <w:rsid w:val="00FE0052"/>
    <w:rsid w:val="00FE00BB"/>
    <w:rsid w:val="00FE03CC"/>
    <w:rsid w:val="00FE0592"/>
    <w:rsid w:val="00FE1216"/>
    <w:rsid w:val="00FE15F1"/>
    <w:rsid w:val="00FE1702"/>
    <w:rsid w:val="00FE2000"/>
    <w:rsid w:val="00FE26DA"/>
    <w:rsid w:val="00FE3D6C"/>
    <w:rsid w:val="00FE3FFD"/>
    <w:rsid w:val="00FE4765"/>
    <w:rsid w:val="00FE48E1"/>
    <w:rsid w:val="00FE494F"/>
    <w:rsid w:val="00FE52E5"/>
    <w:rsid w:val="00FE5EED"/>
    <w:rsid w:val="00FE6168"/>
    <w:rsid w:val="00FE6C80"/>
    <w:rsid w:val="00FF15EA"/>
    <w:rsid w:val="00FF16AE"/>
    <w:rsid w:val="00FF1B41"/>
    <w:rsid w:val="00FF2478"/>
    <w:rsid w:val="00FF326F"/>
    <w:rsid w:val="00FF34D2"/>
    <w:rsid w:val="00FF3C39"/>
    <w:rsid w:val="00FF3F1F"/>
    <w:rsid w:val="00FF3F92"/>
    <w:rsid w:val="00FF3FA4"/>
    <w:rsid w:val="00FF4AF3"/>
    <w:rsid w:val="00FF4F4E"/>
    <w:rsid w:val="00FF511A"/>
    <w:rsid w:val="00FF527D"/>
    <w:rsid w:val="00FF5B93"/>
    <w:rsid w:val="00FF5CC0"/>
    <w:rsid w:val="00FF5DF2"/>
    <w:rsid w:val="00FF6407"/>
    <w:rsid w:val="00FF649B"/>
    <w:rsid w:val="00FF651E"/>
    <w:rsid w:val="00FF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,white"/>
    </o:shapedefaults>
    <o:shapelayout v:ext="edit">
      <o:idmap v:ext="edit" data="1"/>
    </o:shapelayout>
  </w:shapeDefaults>
  <w:decimalSymbol w:val="."/>
  <w:listSeparator w:val=","/>
  <w14:docId w14:val="6C46EEFD"/>
  <w15:chartTrackingRefBased/>
  <w15:docId w15:val="{3C50A958-9337-46A5-92B1-C5914A0A0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88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rFonts w:ascii="Times New Roman" w:hAnsi="Times New Roman" w:cs="EucrosiaUPC"/>
      <w:sz w:val="24"/>
      <w:szCs w:val="24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360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E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ordia New" w:hAnsi="Cordia New" w:cs="BrowalliaUPC"/>
      <w:sz w:val="30"/>
      <w:szCs w:val="30"/>
    </w:rPr>
  </w:style>
  <w:style w:type="paragraph" w:customStyle="1" w:styleId="a4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eastAsia="Cordia New" w:hAnsi="Cordia New" w:cs="BrowalliaUPC"/>
      <w:snapToGrid w:val="0"/>
      <w:sz w:val="28"/>
      <w:szCs w:val="28"/>
      <w:lang w:eastAsia="th-TH"/>
    </w:rPr>
  </w:style>
  <w:style w:type="paragraph" w:styleId="BalloonText">
    <w:name w:val="Balloon Text"/>
    <w:basedOn w:val="Normal"/>
    <w:semiHidden/>
    <w:rsid w:val="00E3009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,index heading"/>
    <w:basedOn w:val="BodyText"/>
    <w:rsid w:val="00205C52"/>
    <w:pPr>
      <w:spacing w:after="130"/>
      <w:ind w:left="1134" w:hanging="1134"/>
    </w:pPr>
    <w:rPr>
      <w:b/>
      <w:lang w:val="en-GB"/>
    </w:rPr>
  </w:style>
  <w:style w:type="table" w:styleId="TableGrid">
    <w:name w:val="Table Grid"/>
    <w:basedOn w:val="TableNormal"/>
    <w:uiPriority w:val="39"/>
    <w:rsid w:val="00754F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8B73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C13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6D5585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324CBB"/>
    <w:rPr>
      <w:rFonts w:ascii="Arial" w:hAnsi="Arial"/>
      <w:sz w:val="18"/>
      <w:szCs w:val="18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E75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09060F"/>
    <w:pPr>
      <w:ind w:left="720"/>
      <w:contextualSpacing/>
    </w:pPr>
    <w:rPr>
      <w:szCs w:val="22"/>
    </w:rPr>
  </w:style>
  <w:style w:type="character" w:styleId="CommentReference">
    <w:name w:val="annotation reference"/>
    <w:rsid w:val="0009060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9060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09060F"/>
    <w:rPr>
      <w:rFonts w:ascii="Arial" w:hAnsi="Arial"/>
      <w:szCs w:val="25"/>
    </w:rPr>
  </w:style>
  <w:style w:type="paragraph" w:customStyle="1" w:styleId="acctmergecolhdg">
    <w:name w:val="acct merge col hdg"/>
    <w:aliases w:val="mh"/>
    <w:basedOn w:val="Normal"/>
    <w:rsid w:val="003944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link w:val="BodyText"/>
    <w:locked/>
    <w:rsid w:val="00B86694"/>
    <w:rPr>
      <w:rFonts w:ascii="Arial" w:hAnsi="Arial"/>
      <w:sz w:val="18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rsid w:val="00E756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756F0"/>
    <w:rPr>
      <w:rFonts w:ascii="Angsana New" w:eastAsia="Calibri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3662F6"/>
    <w:rPr>
      <w:rFonts w:cs="EucrosiaUPC"/>
      <w:b/>
      <w:bCs/>
      <w:sz w:val="32"/>
      <w:szCs w:val="32"/>
    </w:rPr>
  </w:style>
  <w:style w:type="paragraph" w:customStyle="1" w:styleId="a5">
    <w:name w:val="Åº"/>
    <w:basedOn w:val="Normal"/>
    <w:rsid w:val="00CD7C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NormalWeb">
    <w:name w:val="Normal (Web)"/>
    <w:basedOn w:val="Normal"/>
    <w:uiPriority w:val="99"/>
    <w:unhideWhenUsed/>
    <w:rsid w:val="000C76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5">
    <w:name w:val="5"/>
    <w:basedOn w:val="Normal"/>
    <w:rsid w:val="00E110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styleId="DocumentMap">
    <w:name w:val="Document Map"/>
    <w:basedOn w:val="Normal"/>
    <w:link w:val="DocumentMapChar"/>
    <w:rsid w:val="00E70901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E70901"/>
    <w:rPr>
      <w:rFonts w:ascii="Tahoma" w:hAnsi="Tahoma"/>
      <w:sz w:val="16"/>
    </w:rPr>
  </w:style>
  <w:style w:type="paragraph" w:styleId="EnvelopeReturn">
    <w:name w:val="envelope return"/>
    <w:basedOn w:val="Normal"/>
    <w:rsid w:val="00687F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blockChar">
    <w:name w:val="block Char"/>
    <w:aliases w:val="b Char"/>
    <w:link w:val="block"/>
    <w:rsid w:val="009733D9"/>
    <w:rPr>
      <w:rFonts w:cs="Times New Roman"/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9C11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469">
      <w:bodyDiv w:val="1"/>
      <w:marLeft w:val="43"/>
      <w:marRight w:val="4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6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25014">
                  <w:marLeft w:val="25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4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8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591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5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0347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06ECAC-1F53-4EC3-9866-CFD0FE835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13</Pages>
  <Words>1672</Words>
  <Characters>9534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เยนเนอรัล เอนยิเนียริ่ง จำกัด (มหาชน) และบริษัทย่อย</vt:lpstr>
    </vt:vector>
  </TitlesOfParts>
  <Company>KPMG</Company>
  <LinksUpToDate>false</LinksUpToDate>
  <CharactersWithSpaces>11184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เยนเนอรัล เอนยิเนียริ่ง จำกัด (มหาชน) และบริษัทย่อย</dc:title>
  <dc:subject/>
  <dc:creator>AA</dc:creator>
  <cp:keywords/>
  <cp:lastModifiedBy>Awatsaya, Anekthanaset</cp:lastModifiedBy>
  <cp:revision>5</cp:revision>
  <cp:lastPrinted>2022-08-05T16:27:00Z</cp:lastPrinted>
  <dcterms:created xsi:type="dcterms:W3CDTF">2022-08-10T08:24:00Z</dcterms:created>
  <dcterms:modified xsi:type="dcterms:W3CDTF">2022-08-11T04:36:00Z</dcterms:modified>
</cp:coreProperties>
</file>