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72" w:tblpY="19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8"/>
        <w:gridCol w:w="7265"/>
      </w:tblGrid>
      <w:tr w:rsidR="00C6276A" w14:paraId="44777C7F" w14:textId="77777777" w:rsidTr="00A07359">
        <w:tc>
          <w:tcPr>
            <w:tcW w:w="1278" w:type="dxa"/>
          </w:tcPr>
          <w:p w14:paraId="160EED7C" w14:textId="4506240B" w:rsidR="00C6276A" w:rsidRDefault="00C6276A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265" w:type="dxa"/>
          </w:tcPr>
          <w:p w14:paraId="55B9657E" w14:textId="77777777" w:rsidR="00C6276A" w:rsidRDefault="00C6276A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C6276A" w14:paraId="0EF55371" w14:textId="77777777" w:rsidTr="00A07359">
        <w:tc>
          <w:tcPr>
            <w:tcW w:w="1278" w:type="dxa"/>
          </w:tcPr>
          <w:p w14:paraId="72724A38" w14:textId="77777777" w:rsidR="00C6276A" w:rsidRPr="00144E97" w:rsidRDefault="00C6276A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265" w:type="dxa"/>
          </w:tcPr>
          <w:p w14:paraId="25963829" w14:textId="77777777" w:rsidR="00C6276A" w:rsidRPr="00144E97" w:rsidRDefault="00C6276A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</w:tr>
      <w:tr w:rsidR="00C6276A" w14:paraId="15F66DA8" w14:textId="77777777" w:rsidTr="00A07359">
        <w:tc>
          <w:tcPr>
            <w:tcW w:w="1278" w:type="dxa"/>
          </w:tcPr>
          <w:p w14:paraId="36EFF94A" w14:textId="39B4D785" w:rsidR="00C6276A" w:rsidRPr="00C6276A" w:rsidRDefault="00145171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7265" w:type="dxa"/>
          </w:tcPr>
          <w:p w14:paraId="2F3B6DF7" w14:textId="2B4C34B7" w:rsidR="00C6276A" w:rsidRPr="00C6276A" w:rsidRDefault="00C6276A" w:rsidP="00A0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0" w:hanging="126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C6276A" w14:paraId="5A7C5452" w14:textId="77777777" w:rsidTr="00A07359">
        <w:tc>
          <w:tcPr>
            <w:tcW w:w="1278" w:type="dxa"/>
          </w:tcPr>
          <w:p w14:paraId="29D9801A" w14:textId="4EC1B4A9" w:rsidR="00C6276A" w:rsidRDefault="00145171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7265" w:type="dxa"/>
          </w:tcPr>
          <w:p w14:paraId="18143685" w14:textId="70C1EF0D" w:rsidR="00C6276A" w:rsidRPr="00C6276A" w:rsidRDefault="00C6276A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6276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การ</w:t>
            </w:r>
            <w:r w:rsidR="002A22B5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ซื้อบริษัทย่อย</w:t>
            </w:r>
          </w:p>
        </w:tc>
      </w:tr>
      <w:tr w:rsidR="00C6276A" w14:paraId="4C6FEA33" w14:textId="77777777" w:rsidTr="00A07359">
        <w:tc>
          <w:tcPr>
            <w:tcW w:w="1278" w:type="dxa"/>
          </w:tcPr>
          <w:p w14:paraId="6EBBBCFB" w14:textId="5545EE32" w:rsidR="00C6276A" w:rsidRDefault="00145171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7265" w:type="dxa"/>
          </w:tcPr>
          <w:p w14:paraId="334DD84E" w14:textId="2DD61939" w:rsidR="00C6276A" w:rsidRPr="00C6276A" w:rsidRDefault="00C6276A" w:rsidP="00A0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0" w:hanging="126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C6276A" w14:paraId="1DC32DAC" w14:textId="77777777" w:rsidTr="00A07359">
        <w:tc>
          <w:tcPr>
            <w:tcW w:w="1278" w:type="dxa"/>
          </w:tcPr>
          <w:p w14:paraId="7C787367" w14:textId="6C7CDAE0" w:rsidR="00C6276A" w:rsidRDefault="00145171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7265" w:type="dxa"/>
          </w:tcPr>
          <w:p w14:paraId="33F01E32" w14:textId="094E5946" w:rsidR="00C6276A" w:rsidRPr="00C6276A" w:rsidRDefault="00C6276A" w:rsidP="00A0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0" w:hanging="1260"/>
              <w:rPr>
                <w:rFonts w:ascii="Angsana New" w:hAnsi="Angsana New"/>
                <w:sz w:val="30"/>
                <w:szCs w:val="30"/>
              </w:rPr>
            </w:pPr>
            <w:r w:rsidRPr="00392DF2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</w:tr>
      <w:tr w:rsidR="00C6276A" w14:paraId="4B44ED6B" w14:textId="77777777" w:rsidTr="00A07359">
        <w:tc>
          <w:tcPr>
            <w:tcW w:w="1278" w:type="dxa"/>
          </w:tcPr>
          <w:p w14:paraId="63BBDA3A" w14:textId="535F7858" w:rsidR="00C6276A" w:rsidRDefault="00145171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7265" w:type="dxa"/>
          </w:tcPr>
          <w:p w14:paraId="38AFCC7F" w14:textId="7A6B28A8" w:rsidR="00C6276A" w:rsidRDefault="00C6276A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เงินลงทุนในบริษัท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ย่อย บริษัท</w:t>
            </w:r>
            <w:r w:rsidRPr="00144E97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ร่วมและการร่วมค้า</w:t>
            </w:r>
          </w:p>
        </w:tc>
      </w:tr>
      <w:tr w:rsidR="00C6276A" w14:paraId="691E44AB" w14:textId="77777777" w:rsidTr="00A07359">
        <w:tc>
          <w:tcPr>
            <w:tcW w:w="1278" w:type="dxa"/>
          </w:tcPr>
          <w:p w14:paraId="2E54EE13" w14:textId="4E48D5A6" w:rsidR="00C6276A" w:rsidRDefault="00145171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7265" w:type="dxa"/>
          </w:tcPr>
          <w:p w14:paraId="0B3E1E54" w14:textId="3EB715C0" w:rsidR="00C6276A" w:rsidRPr="00C6276A" w:rsidRDefault="00C6276A" w:rsidP="00A0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60" w:hanging="126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และสินทรัพย์สิทธิการเช่า</w:t>
            </w:r>
          </w:p>
        </w:tc>
      </w:tr>
      <w:tr w:rsidR="00C6276A" w14:paraId="7DE31385" w14:textId="77777777" w:rsidTr="00A07359">
        <w:tc>
          <w:tcPr>
            <w:tcW w:w="1278" w:type="dxa"/>
          </w:tcPr>
          <w:p w14:paraId="493D5140" w14:textId="4857B586" w:rsidR="00C6276A" w:rsidRDefault="00145171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7265" w:type="dxa"/>
          </w:tcPr>
          <w:p w14:paraId="5062EB20" w14:textId="5E9E96E5" w:rsidR="00C6276A" w:rsidRDefault="00C6276A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สำรองกิจกรรมความรับผิดชอบต่อสังคม</w:t>
            </w:r>
          </w:p>
        </w:tc>
      </w:tr>
      <w:tr w:rsidR="00C6276A" w14:paraId="001C228E" w14:textId="77777777" w:rsidTr="00A07359">
        <w:tc>
          <w:tcPr>
            <w:tcW w:w="1278" w:type="dxa"/>
          </w:tcPr>
          <w:p w14:paraId="0B70E0E9" w14:textId="0BF998B1" w:rsidR="00C6276A" w:rsidRDefault="00145171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7265" w:type="dxa"/>
          </w:tcPr>
          <w:p w14:paraId="04710D69" w14:textId="37437562" w:rsidR="00C6276A" w:rsidRDefault="00C6276A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85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</w:p>
        </w:tc>
      </w:tr>
      <w:tr w:rsidR="00C6276A" w14:paraId="3A5DECAB" w14:textId="77777777" w:rsidTr="00A07359">
        <w:tc>
          <w:tcPr>
            <w:tcW w:w="1278" w:type="dxa"/>
          </w:tcPr>
          <w:p w14:paraId="526657E8" w14:textId="227D428C" w:rsidR="00C6276A" w:rsidRDefault="00145171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7265" w:type="dxa"/>
          </w:tcPr>
          <w:p w14:paraId="3B475392" w14:textId="13FDCB47" w:rsidR="00C6276A" w:rsidRDefault="00C6276A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85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ภาษีเงินได้</w:t>
            </w:r>
          </w:p>
        </w:tc>
      </w:tr>
      <w:tr w:rsidR="00C6276A" w14:paraId="65DA8A31" w14:textId="77777777" w:rsidTr="00A07359">
        <w:tc>
          <w:tcPr>
            <w:tcW w:w="1278" w:type="dxa"/>
          </w:tcPr>
          <w:p w14:paraId="404D33CA" w14:textId="0EEA6121" w:rsidR="00C6276A" w:rsidRDefault="00145171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7265" w:type="dxa"/>
          </w:tcPr>
          <w:p w14:paraId="6CC893C9" w14:textId="6321C05E" w:rsidR="00C6276A" w:rsidRDefault="00C6276A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C6276A" w14:paraId="0815FD77" w14:textId="77777777" w:rsidTr="00A07359">
        <w:tc>
          <w:tcPr>
            <w:tcW w:w="1278" w:type="dxa"/>
          </w:tcPr>
          <w:p w14:paraId="0BF46387" w14:textId="5001E9A3" w:rsidR="00C6276A" w:rsidRDefault="00145171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7265" w:type="dxa"/>
          </w:tcPr>
          <w:p w14:paraId="399AF0D5" w14:textId="6B9B6AFF" w:rsidR="00C6276A" w:rsidRDefault="00C6276A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D8531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6276A" w14:paraId="4E213BFF" w14:textId="77777777" w:rsidTr="00A07359">
        <w:tc>
          <w:tcPr>
            <w:tcW w:w="1278" w:type="dxa"/>
          </w:tcPr>
          <w:p w14:paraId="4EA968CA" w14:textId="46F87855" w:rsidR="00C6276A" w:rsidRDefault="00145171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7265" w:type="dxa"/>
          </w:tcPr>
          <w:p w14:paraId="5425EDD1" w14:textId="68876F1F" w:rsidR="00C6276A" w:rsidRPr="00C6276A" w:rsidRDefault="00C6276A" w:rsidP="00A073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70"/>
              </w:tabs>
              <w:spacing w:line="240" w:lineRule="auto"/>
              <w:ind w:left="1260" w:hanging="12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6276A" w14:paraId="36380BB5" w14:textId="77777777" w:rsidTr="00A07359">
        <w:tc>
          <w:tcPr>
            <w:tcW w:w="1278" w:type="dxa"/>
          </w:tcPr>
          <w:p w14:paraId="6C079401" w14:textId="77777777" w:rsidR="00C6276A" w:rsidRDefault="00C6276A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265" w:type="dxa"/>
          </w:tcPr>
          <w:p w14:paraId="79C5D98E" w14:textId="77777777" w:rsidR="00C6276A" w:rsidRDefault="00C6276A" w:rsidP="00A07359">
            <w:pPr>
              <w:pStyle w:val="IndexHeading1"/>
              <w:spacing w:after="0" w:line="240" w:lineRule="auto"/>
              <w:ind w:left="0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</w:tr>
    </w:tbl>
    <w:p w14:paraId="70E9D65E" w14:textId="06E32E03" w:rsidR="00644987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144E97">
        <w:rPr>
          <w:rFonts w:ascii="Angsana New" w:hAnsi="Angsana New" w:cs="Angsana New"/>
          <w:b w:val="0"/>
          <w:bCs/>
          <w:sz w:val="30"/>
          <w:szCs w:val="30"/>
        </w:rPr>
        <w:tab/>
      </w:r>
    </w:p>
    <w:p w14:paraId="183B760D" w14:textId="77777777" w:rsidR="00C6276A" w:rsidRDefault="00C6276A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55D1DA92" w14:textId="77777777" w:rsidR="001764F6" w:rsidRPr="00144E97" w:rsidRDefault="001764F6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2E7914DB" w14:textId="2EBEE4D6" w:rsidR="00C6276A" w:rsidRPr="00D24500" w:rsidRDefault="00D24500" w:rsidP="00C62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ind w:left="1260" w:hanging="1260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52ED5D57" w14:textId="77777777" w:rsidR="008A18D1" w:rsidRDefault="008A18D1" w:rsidP="00C62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70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7621E248" w14:textId="77777777" w:rsidR="00933B80" w:rsidRDefault="00933B80" w:rsidP="002A75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  <w:tab w:val="left" w:pos="1530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ab/>
      </w:r>
    </w:p>
    <w:p w14:paraId="0CF2E45D" w14:textId="77777777" w:rsidR="007D4F3A" w:rsidRPr="007D4F3A" w:rsidRDefault="007D4F3A" w:rsidP="001E5073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/>
          <w:cs/>
        </w:rPr>
      </w:pPr>
      <w:r w:rsidRPr="007D4F3A">
        <w:rPr>
          <w:rFonts w:ascii="Angsana New" w:hAnsi="Angsana New" w:cs="Angsana New"/>
          <w:lang w:val="en-US"/>
        </w:rPr>
        <w:tab/>
        <w:t xml:space="preserve">              </w:t>
      </w:r>
      <w:r w:rsidRPr="007D4F3A">
        <w:rPr>
          <w:rFonts w:ascii="Angsana New" w:hAnsi="Angsana New" w:cs="Angsana New" w:hint="cs"/>
          <w:cs/>
          <w:lang w:val="en-US"/>
        </w:rPr>
        <w:t xml:space="preserve"> </w:t>
      </w:r>
    </w:p>
    <w:p w14:paraId="5D2F6F2B" w14:textId="77777777" w:rsidR="00FF4BEE" w:rsidRPr="00144E97" w:rsidRDefault="00FF4BEE" w:rsidP="00A563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hanging="1260"/>
        <w:rPr>
          <w:rFonts w:ascii="Angsana New" w:hAnsi="Angsana New"/>
          <w:sz w:val="30"/>
          <w:szCs w:val="30"/>
          <w:cs/>
        </w:rPr>
      </w:pPr>
    </w:p>
    <w:p w14:paraId="7FC8A4FA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4F6DFB49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494E1216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5318A56A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738EC206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46B65D4F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5D2686B9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2A0B5E0C" w14:textId="77777777" w:rsidR="00FF4BEE" w:rsidRPr="00144E97" w:rsidRDefault="00726579" w:rsidP="00A7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06"/>
          <w:tab w:val="left" w:pos="1412"/>
          <w:tab w:val="left" w:pos="2118"/>
        </w:tabs>
        <w:rPr>
          <w:rFonts w:ascii="Angsana New" w:hAnsi="Angsana New"/>
          <w:sz w:val="30"/>
          <w:szCs w:val="30"/>
          <w:cs/>
        </w:rPr>
      </w:pP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  <w:r w:rsidRPr="00144E97">
        <w:rPr>
          <w:rFonts w:ascii="Angsana New" w:hAnsi="Angsana New"/>
          <w:sz w:val="30"/>
          <w:szCs w:val="30"/>
        </w:rPr>
        <w:tab/>
      </w:r>
    </w:p>
    <w:p w14:paraId="1123A8FC" w14:textId="77777777" w:rsidR="00FF4BEE" w:rsidRPr="00144E97" w:rsidRDefault="00FF4BEE" w:rsidP="00A73C5C">
      <w:pPr>
        <w:rPr>
          <w:rFonts w:ascii="Angsana New" w:hAnsi="Angsana New"/>
          <w:sz w:val="30"/>
          <w:szCs w:val="30"/>
          <w:cs/>
        </w:rPr>
      </w:pPr>
    </w:p>
    <w:p w14:paraId="20168EFC" w14:textId="77777777" w:rsidR="0099323E" w:rsidRPr="00144E97" w:rsidRDefault="0099323E" w:rsidP="00A73C5C">
      <w:pPr>
        <w:rPr>
          <w:rFonts w:ascii="Angsana New" w:hAnsi="Angsana New"/>
          <w:sz w:val="30"/>
          <w:szCs w:val="30"/>
          <w:cs/>
        </w:rPr>
        <w:sectPr w:rsidR="0099323E" w:rsidRPr="00144E97" w:rsidSect="000C707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6"/>
          <w:cols w:space="720"/>
        </w:sectPr>
      </w:pPr>
    </w:p>
    <w:p w14:paraId="1C781F4F" w14:textId="77777777" w:rsidR="009F2180" w:rsidRPr="00EA4476" w:rsidRDefault="009F2180" w:rsidP="009B5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52798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Pr="00EA4476">
        <w:rPr>
          <w:rFonts w:ascii="Angsana New" w:hAnsi="Angsana New"/>
          <w:sz w:val="30"/>
          <w:szCs w:val="30"/>
          <w:cs/>
        </w:rPr>
        <w:t>นี้</w:t>
      </w:r>
    </w:p>
    <w:p w14:paraId="4755D14C" w14:textId="77777777" w:rsidR="009F2180" w:rsidRPr="00EA4476" w:rsidRDefault="009F2180" w:rsidP="00EF3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24B21E8" w14:textId="6BB80936" w:rsidR="009F2180" w:rsidRPr="00EA4476" w:rsidRDefault="009F2180" w:rsidP="009B5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งบการเงิน</w:t>
      </w:r>
      <w:r w:rsidR="003B5EBA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="003D1D13" w:rsidRPr="00EA4476">
        <w:rPr>
          <w:rFonts w:ascii="Angsana New" w:hAnsi="Angsana New"/>
          <w:sz w:val="30"/>
          <w:szCs w:val="30"/>
          <w:cs/>
        </w:rPr>
        <w:t>นี้</w:t>
      </w:r>
      <w:r w:rsidRPr="00EA4476">
        <w:rPr>
          <w:rFonts w:ascii="Angsana New" w:hAnsi="Angsana New"/>
          <w:sz w:val="30"/>
          <w:szCs w:val="30"/>
          <w:cs/>
        </w:rPr>
        <w:t>ได้รับอนุมัติ</w:t>
      </w:r>
      <w:r w:rsidR="00560E43" w:rsidRPr="00EA4476">
        <w:rPr>
          <w:rFonts w:ascii="Angsana New" w:hAnsi="Angsana New"/>
          <w:sz w:val="30"/>
          <w:szCs w:val="30"/>
          <w:cs/>
        </w:rPr>
        <w:t>ให้ออกงบการเงิน</w:t>
      </w:r>
      <w:r w:rsidRPr="00EA4476">
        <w:rPr>
          <w:rFonts w:ascii="Angsana New" w:hAnsi="Angsana New"/>
          <w:sz w:val="30"/>
          <w:szCs w:val="30"/>
          <w:cs/>
        </w:rPr>
        <w:t>จาก</w:t>
      </w:r>
      <w:r w:rsidR="009B75F0" w:rsidRPr="00EA4476">
        <w:rPr>
          <w:rFonts w:ascii="Angsana New" w:hAnsi="Angsana New"/>
          <w:sz w:val="30"/>
          <w:szCs w:val="30"/>
          <w:cs/>
        </w:rPr>
        <w:t>คณะ</w:t>
      </w:r>
      <w:r w:rsidR="00AA061E" w:rsidRPr="00EA4476">
        <w:rPr>
          <w:rFonts w:ascii="Angsana New" w:hAnsi="Angsana New"/>
          <w:sz w:val="30"/>
          <w:szCs w:val="30"/>
          <w:cs/>
        </w:rPr>
        <w:t>กรรมการ</w:t>
      </w:r>
      <w:r w:rsidR="00F65E8E">
        <w:rPr>
          <w:rFonts w:ascii="Angsana New" w:hAnsi="Angsana New" w:hint="cs"/>
          <w:sz w:val="30"/>
          <w:szCs w:val="30"/>
          <w:cs/>
        </w:rPr>
        <w:t>ตรวจสอบ</w:t>
      </w:r>
      <w:r w:rsidR="00AA061E" w:rsidRPr="00EA4476">
        <w:rPr>
          <w:rFonts w:ascii="Angsana New" w:hAnsi="Angsana New"/>
          <w:sz w:val="30"/>
          <w:szCs w:val="30"/>
          <w:cs/>
        </w:rPr>
        <w:t>เมื่อวันที่</w:t>
      </w:r>
      <w:r w:rsidR="0094410E">
        <w:rPr>
          <w:rFonts w:ascii="Angsana New" w:hAnsi="Angsana New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11</w:t>
      </w:r>
      <w:r w:rsidR="000B639E">
        <w:rPr>
          <w:rFonts w:ascii="Angsana New" w:hAnsi="Angsana New"/>
          <w:sz w:val="30"/>
          <w:szCs w:val="30"/>
        </w:rPr>
        <w:t xml:space="preserve"> </w:t>
      </w:r>
      <w:r w:rsidR="00383542">
        <w:rPr>
          <w:rFonts w:ascii="Angsana New" w:hAnsi="Angsana New" w:hint="cs"/>
          <w:sz w:val="30"/>
          <w:szCs w:val="30"/>
          <w:cs/>
        </w:rPr>
        <w:t>สิงหาคม</w:t>
      </w:r>
      <w:r w:rsidR="000B639E">
        <w:rPr>
          <w:rFonts w:ascii="Angsana New" w:hAnsi="Angsana New"/>
          <w:sz w:val="30"/>
          <w:szCs w:val="30"/>
        </w:rPr>
        <w:t xml:space="preserve"> </w:t>
      </w:r>
      <w:r w:rsidR="00145171" w:rsidRPr="00145171">
        <w:rPr>
          <w:rFonts w:ascii="Angsana New" w:hAnsi="Angsana New" w:hint="cs"/>
          <w:sz w:val="30"/>
          <w:szCs w:val="30"/>
        </w:rPr>
        <w:t>256</w:t>
      </w:r>
      <w:r w:rsidR="00145171" w:rsidRPr="00145171">
        <w:rPr>
          <w:rFonts w:ascii="Angsana New" w:hAnsi="Angsana New"/>
          <w:sz w:val="30"/>
          <w:szCs w:val="30"/>
        </w:rPr>
        <w:t>5</w:t>
      </w:r>
    </w:p>
    <w:p w14:paraId="3FBEEA23" w14:textId="77777777" w:rsidR="00A13F31" w:rsidRPr="00383542" w:rsidRDefault="00A13F31" w:rsidP="009A6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1A290BDF" w14:textId="77777777" w:rsidR="00FC04D5" w:rsidRPr="00EA4476" w:rsidRDefault="00FC04D5" w:rsidP="009B5872">
      <w:pPr>
        <w:pStyle w:val="Heading5"/>
        <w:numPr>
          <w:ilvl w:val="0"/>
          <w:numId w:val="16"/>
        </w:numPr>
        <w:tabs>
          <w:tab w:val="left" w:pos="450"/>
          <w:tab w:val="left" w:pos="810"/>
        </w:tabs>
        <w:spacing w:line="240" w:lineRule="auto"/>
        <w:ind w:hanging="900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352798" w:rsidRPr="00EA4476">
        <w:rPr>
          <w:rFonts w:ascii="Angsana New" w:hAnsi="Angsana New"/>
          <w:sz w:val="30"/>
          <w:szCs w:val="30"/>
          <w:cs/>
        </w:rPr>
        <w:t>ระหว่างกาล</w:t>
      </w:r>
      <w:r w:rsidR="00A30371" w:rsidRPr="00EA4476">
        <w:rPr>
          <w:rFonts w:ascii="Angsana New" w:hAnsi="Angsana New"/>
          <w:sz w:val="30"/>
          <w:szCs w:val="30"/>
          <w:cs/>
        </w:rPr>
        <w:t xml:space="preserve"> </w:t>
      </w:r>
    </w:p>
    <w:p w14:paraId="0A0FD187" w14:textId="77777777" w:rsidR="00127D2E" w:rsidRPr="00127D2E" w:rsidRDefault="00127D2E" w:rsidP="00127D2E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14:paraId="31D8FB7F" w14:textId="4BEF8599" w:rsidR="009A63BE" w:rsidRPr="00D9777E" w:rsidRDefault="00472A4E" w:rsidP="00127D2E">
      <w:pPr>
        <w:ind w:left="454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</w:t>
      </w:r>
      <w:r w:rsidR="00F65E8E">
        <w:rPr>
          <w:rFonts w:ascii="Angsana New" w:hAnsi="Angsana New"/>
          <w:sz w:val="30"/>
          <w:szCs w:val="30"/>
          <w:cs/>
        </w:rPr>
        <w:br/>
      </w:r>
      <w:r w:rsidRPr="00EA4476">
        <w:rPr>
          <w:rFonts w:ascii="Angsana New" w:hAnsi="Angsana New"/>
          <w:sz w:val="30"/>
          <w:szCs w:val="30"/>
          <w:cs/>
        </w:rPr>
        <w:t xml:space="preserve">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145171" w:rsidRPr="00145171">
        <w:rPr>
          <w:rFonts w:ascii="Angsana New" w:hAnsi="Angsana New"/>
          <w:sz w:val="30"/>
          <w:szCs w:val="30"/>
        </w:rPr>
        <w:t>34</w:t>
      </w:r>
      <w:r w:rsidR="00F65E8E">
        <w:rPr>
          <w:rFonts w:ascii="Angsana New" w:hAnsi="Angsana New"/>
          <w:sz w:val="30"/>
          <w:szCs w:val="30"/>
          <w:cs/>
        </w:rPr>
        <w:br/>
      </w:r>
      <w:r w:rsidRPr="00EA4476">
        <w:rPr>
          <w:rFonts w:ascii="Angsana New" w:hAnsi="Angsana New"/>
          <w:sz w:val="30"/>
          <w:szCs w:val="30"/>
          <w:cs/>
        </w:rPr>
        <w:t xml:space="preserve">เรื่อง </w:t>
      </w:r>
      <w:r w:rsidRPr="00642048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EA4476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9A63BE">
        <w:rPr>
          <w:rFonts w:ascii="Angsana New" w:hAnsi="Angsana New"/>
          <w:sz w:val="30"/>
          <w:szCs w:val="30"/>
        </w:rPr>
        <w:t xml:space="preserve"> </w:t>
      </w:r>
      <w:r w:rsidR="009A63BE" w:rsidRPr="00A30E9A">
        <w:rPr>
          <w:rFonts w:ascii="Angsana New" w:hAnsi="Angsana New" w:hint="cs"/>
          <w:sz w:val="30"/>
          <w:szCs w:val="30"/>
          <w:cs/>
        </w:rPr>
        <w:t>โดย</w:t>
      </w:r>
      <w:r w:rsidR="009A63BE" w:rsidRPr="00A30E9A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F65E8E">
        <w:rPr>
          <w:rFonts w:ascii="Angsana New" w:hAnsi="Angsana New"/>
          <w:sz w:val="30"/>
          <w:szCs w:val="30"/>
          <w:cs/>
        </w:rPr>
        <w:br/>
      </w:r>
      <w:r w:rsidR="009A63BE" w:rsidRPr="00A30E9A">
        <w:rPr>
          <w:rFonts w:ascii="Angsana New" w:hAnsi="Angsana New"/>
          <w:sz w:val="30"/>
          <w:szCs w:val="30"/>
          <w:cs/>
        </w:rPr>
        <w:t>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</w:t>
      </w:r>
      <w:r w:rsidR="00F65E8E">
        <w:rPr>
          <w:rFonts w:ascii="Angsana New" w:hAnsi="Angsana New"/>
          <w:sz w:val="30"/>
          <w:szCs w:val="30"/>
          <w:cs/>
        </w:rPr>
        <w:br/>
      </w:r>
      <w:r w:rsidR="009A63BE" w:rsidRPr="00A30E9A">
        <w:rPr>
          <w:rFonts w:ascii="Angsana New" w:hAnsi="Angsana New"/>
          <w:sz w:val="30"/>
          <w:szCs w:val="30"/>
          <w:cs/>
        </w:rPr>
        <w:t>แล้วในงบการเงินประจำปี</w:t>
      </w:r>
      <w:r w:rsidR="009A63BE" w:rsidRPr="00A30E9A">
        <w:rPr>
          <w:rFonts w:ascii="Angsana New" w:hAnsi="Angsana New" w:hint="cs"/>
          <w:sz w:val="30"/>
          <w:szCs w:val="30"/>
          <w:cs/>
        </w:rPr>
        <w:t xml:space="preserve"> </w:t>
      </w:r>
      <w:r w:rsidR="009A63BE" w:rsidRPr="00A30E9A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</w:t>
      </w:r>
      <w:r w:rsidR="00F65E8E">
        <w:rPr>
          <w:rFonts w:ascii="Angsana New" w:hAnsi="Angsana New"/>
          <w:sz w:val="30"/>
          <w:szCs w:val="30"/>
          <w:cs/>
        </w:rPr>
        <w:br/>
      </w:r>
      <w:r w:rsidR="009A63BE" w:rsidRPr="00A30E9A">
        <w:rPr>
          <w:rFonts w:ascii="Angsana New" w:hAnsi="Angsana New"/>
          <w:sz w:val="30"/>
          <w:szCs w:val="30"/>
          <w:cs/>
        </w:rPr>
        <w:t>บริษัทย่อยสำหรับปีสิ้นสุดวันที่</w:t>
      </w:r>
      <w:r w:rsidR="009A63BE" w:rsidRPr="00A30E9A">
        <w:rPr>
          <w:rFonts w:ascii="Angsana New" w:hAnsi="Angsana New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31</w:t>
      </w:r>
      <w:r w:rsidR="009A63BE" w:rsidRPr="00A30E9A">
        <w:rPr>
          <w:rFonts w:ascii="Angsana New" w:hAnsi="Angsana New"/>
          <w:sz w:val="30"/>
          <w:szCs w:val="30"/>
        </w:rPr>
        <w:t xml:space="preserve"> </w:t>
      </w:r>
      <w:r w:rsidR="009A63BE" w:rsidRPr="00A30E9A">
        <w:rPr>
          <w:rFonts w:ascii="Angsana New" w:hAnsi="Angsana New"/>
          <w:sz w:val="30"/>
          <w:szCs w:val="30"/>
          <w:cs/>
        </w:rPr>
        <w:t>ธันวาคม</w:t>
      </w:r>
      <w:r w:rsidR="009A63BE" w:rsidRPr="00A30E9A">
        <w:rPr>
          <w:rFonts w:ascii="Angsana New" w:hAnsi="Angsana New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2564</w:t>
      </w:r>
    </w:p>
    <w:p w14:paraId="6C350D01" w14:textId="77777777" w:rsidR="009A63BE" w:rsidRPr="00EA4476" w:rsidRDefault="009A63BE" w:rsidP="00127D2E">
      <w:pPr>
        <w:ind w:left="454"/>
        <w:jc w:val="thaiDistribute"/>
        <w:rPr>
          <w:rFonts w:ascii="Angsana New" w:hAnsi="Angsana New"/>
          <w:sz w:val="30"/>
          <w:szCs w:val="30"/>
        </w:rPr>
      </w:pPr>
    </w:p>
    <w:p w14:paraId="4A40BF59" w14:textId="002120A8" w:rsidR="009A63BE" w:rsidRPr="00EA4476" w:rsidRDefault="009A63BE" w:rsidP="00127D2E">
      <w:pPr>
        <w:ind w:left="454"/>
        <w:jc w:val="thaiDistribute"/>
        <w:rPr>
          <w:rFonts w:ascii="Angsana New" w:hAnsi="Angsana New"/>
          <w:sz w:val="30"/>
          <w:szCs w:val="30"/>
        </w:rPr>
      </w:pPr>
      <w:r w:rsidRPr="00EA4476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</w:t>
      </w:r>
      <w:r w:rsidRPr="00EA4476">
        <w:rPr>
          <w:rFonts w:ascii="Angsana New" w:hAnsi="Angsana New" w:hint="cs"/>
          <w:sz w:val="30"/>
          <w:szCs w:val="30"/>
          <w:cs/>
        </w:rPr>
        <w:t>และการประมาณการ</w:t>
      </w:r>
      <w:r w:rsidRPr="00EA4476">
        <w:rPr>
          <w:rFonts w:ascii="Angsana New" w:hAnsi="Angsana New"/>
          <w:sz w:val="30"/>
          <w:szCs w:val="30"/>
          <w:cs/>
        </w:rPr>
        <w:t>ในการถือปฏิบัติตาม</w:t>
      </w:r>
      <w:r w:rsidR="00F65E8E">
        <w:rPr>
          <w:rFonts w:ascii="Angsana New" w:hAnsi="Angsana New"/>
          <w:sz w:val="30"/>
          <w:szCs w:val="30"/>
          <w:cs/>
        </w:rPr>
        <w:br/>
      </w:r>
      <w:r w:rsidRPr="00EA4476">
        <w:rPr>
          <w:rFonts w:ascii="Angsana New" w:hAnsi="Angsana New"/>
          <w:sz w:val="30"/>
          <w:szCs w:val="30"/>
          <w:cs/>
        </w:rPr>
        <w:t>นโยบายการบัญชีของกลุ่มบริษัทซึ่งผลที่เกิดขึ้นจริงอาจแตกต่างจากที่ประมาณการไว้ ทั้งนี้</w:t>
      </w:r>
      <w:r w:rsidRPr="00EA4476">
        <w:rPr>
          <w:rFonts w:ascii="Angsana New" w:hAnsi="Angsana New" w:hint="cs"/>
          <w:sz w:val="30"/>
          <w:szCs w:val="30"/>
          <w:cs/>
        </w:rPr>
        <w:t xml:space="preserve"> นโยบายการบัญชี</w:t>
      </w:r>
      <w:r w:rsidR="00F65E8E">
        <w:rPr>
          <w:rFonts w:ascii="Angsana New" w:hAnsi="Angsana New"/>
          <w:sz w:val="30"/>
          <w:szCs w:val="30"/>
          <w:cs/>
        </w:rPr>
        <w:br/>
      </w:r>
      <w:r w:rsidRPr="00EA4476">
        <w:rPr>
          <w:rFonts w:ascii="Angsana New" w:hAnsi="Angsana New" w:hint="cs"/>
          <w:sz w:val="30"/>
          <w:szCs w:val="30"/>
          <w:cs/>
        </w:rPr>
        <w:t>วิธีการคำนวณ</w:t>
      </w:r>
      <w:r w:rsidRPr="00EA4476">
        <w:rPr>
          <w:rFonts w:ascii="Angsana New" w:hAnsi="Angsana New"/>
          <w:sz w:val="30"/>
          <w:szCs w:val="30"/>
          <w:cs/>
        </w:rPr>
        <w:t>และแหล่งข้อมูลสำคัญที่ใช้ในการประมาณการซึ่งอาจมีความไม่แน่นอนนั้น</w:t>
      </w:r>
      <w:r w:rsidRPr="00EA4476">
        <w:rPr>
          <w:rFonts w:ascii="Angsana New" w:hAnsi="Angsana New" w:hint="cs"/>
          <w:sz w:val="30"/>
          <w:szCs w:val="30"/>
          <w:cs/>
        </w:rPr>
        <w:t>ไม่แตกต่างจากที่อธิบาย</w:t>
      </w:r>
      <w:r w:rsidR="001404F5">
        <w:rPr>
          <w:rFonts w:ascii="Angsana New" w:hAnsi="Angsana New"/>
          <w:sz w:val="30"/>
          <w:szCs w:val="30"/>
        </w:rPr>
        <w:br/>
      </w:r>
      <w:r w:rsidRPr="00EA4476">
        <w:rPr>
          <w:rFonts w:ascii="Angsana New" w:hAnsi="Angsana New" w:hint="cs"/>
          <w:sz w:val="30"/>
          <w:szCs w:val="30"/>
          <w:cs/>
        </w:rPr>
        <w:t>ไว้ในงบ</w:t>
      </w:r>
      <w:r w:rsidRPr="00EA4476">
        <w:rPr>
          <w:rFonts w:ascii="Angsana New" w:hAnsi="Angsana New"/>
          <w:sz w:val="30"/>
          <w:szCs w:val="30"/>
          <w:cs/>
        </w:rPr>
        <w:t xml:space="preserve">การเงินสำหรับปีสิ้นสุดวันที่ </w:t>
      </w:r>
      <w:r w:rsidR="00145171" w:rsidRPr="00145171">
        <w:rPr>
          <w:rFonts w:ascii="Angsana New" w:hAnsi="Angsana New"/>
          <w:sz w:val="30"/>
          <w:szCs w:val="30"/>
        </w:rPr>
        <w:t>31</w:t>
      </w:r>
      <w:r w:rsidRPr="00EA4476">
        <w:rPr>
          <w:rFonts w:ascii="Angsana New" w:hAnsi="Angsana New"/>
          <w:sz w:val="30"/>
          <w:szCs w:val="30"/>
        </w:rPr>
        <w:t xml:space="preserve"> </w:t>
      </w:r>
      <w:r w:rsidRPr="00EA4476">
        <w:rPr>
          <w:rFonts w:ascii="Angsana New" w:hAnsi="Angsana New"/>
          <w:sz w:val="30"/>
          <w:szCs w:val="30"/>
          <w:cs/>
        </w:rPr>
        <w:t xml:space="preserve">ธันวาคม </w:t>
      </w:r>
      <w:r w:rsidR="00145171" w:rsidRPr="00145171">
        <w:rPr>
          <w:rFonts w:ascii="Angsana New" w:hAnsi="Angsana New"/>
          <w:sz w:val="30"/>
          <w:szCs w:val="30"/>
        </w:rPr>
        <w:t>2564</w:t>
      </w:r>
    </w:p>
    <w:p w14:paraId="1251F54D" w14:textId="77777777" w:rsidR="000B21FA" w:rsidRDefault="000B21FA" w:rsidP="000B21FA">
      <w:pPr>
        <w:pStyle w:val="Heading5"/>
        <w:tabs>
          <w:tab w:val="left" w:pos="540"/>
          <w:tab w:val="left" w:pos="810"/>
        </w:tabs>
        <w:spacing w:line="240" w:lineRule="auto"/>
        <w:ind w:left="900" w:right="65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A4C5103" w14:textId="35DC66B8" w:rsidR="00763B4E" w:rsidRPr="009B5872" w:rsidRDefault="00763B4E" w:rsidP="009B5872">
      <w:pPr>
        <w:pStyle w:val="Heading5"/>
        <w:numPr>
          <w:ilvl w:val="0"/>
          <w:numId w:val="16"/>
        </w:numPr>
        <w:tabs>
          <w:tab w:val="left" w:pos="450"/>
          <w:tab w:val="left" w:pos="540"/>
          <w:tab w:val="left" w:pos="810"/>
        </w:tabs>
        <w:spacing w:line="240" w:lineRule="auto"/>
        <w:ind w:right="65" w:hanging="900"/>
        <w:jc w:val="thaiDistribute"/>
        <w:rPr>
          <w:rFonts w:ascii="Angsana New" w:hAnsi="Angsana New"/>
          <w:sz w:val="30"/>
          <w:szCs w:val="30"/>
        </w:rPr>
      </w:pPr>
      <w:r w:rsidRPr="009B5872">
        <w:rPr>
          <w:rFonts w:ascii="Angsana New" w:hAnsi="Angsana New" w:hint="cs"/>
          <w:sz w:val="30"/>
          <w:szCs w:val="30"/>
          <w:cs/>
        </w:rPr>
        <w:t>การ</w:t>
      </w:r>
      <w:r w:rsidR="00642048">
        <w:rPr>
          <w:rFonts w:ascii="Angsana New" w:hAnsi="Angsana New" w:hint="cs"/>
          <w:sz w:val="30"/>
          <w:szCs w:val="30"/>
          <w:cs/>
        </w:rPr>
        <w:t>ซื้อบริษัทย่อย</w:t>
      </w:r>
    </w:p>
    <w:p w14:paraId="33CD1B19" w14:textId="77777777" w:rsidR="00763B4E" w:rsidRPr="00127D2E" w:rsidRDefault="00763B4E" w:rsidP="00763B4E">
      <w:pPr>
        <w:rPr>
          <w:rFonts w:asciiTheme="majorBidi" w:hAnsiTheme="majorBidi" w:cstheme="majorBidi"/>
          <w:sz w:val="30"/>
          <w:szCs w:val="30"/>
          <w:lang w:val="en-GB" w:eastAsia="x-none"/>
        </w:rPr>
      </w:pPr>
    </w:p>
    <w:p w14:paraId="2128C3CB" w14:textId="6ABB9D36" w:rsidR="00763B4E" w:rsidRDefault="00642048" w:rsidP="00127D2E">
      <w:pPr>
        <w:ind w:left="454"/>
        <w:jc w:val="thaiDistribute"/>
        <w:rPr>
          <w:rFonts w:ascii="Angsana New" w:hAnsi="Angsana New"/>
          <w:sz w:val="30"/>
          <w:szCs w:val="30"/>
        </w:rPr>
      </w:pPr>
      <w:r w:rsidRPr="00F1581C">
        <w:rPr>
          <w:rFonts w:ascii="Angsana New" w:hAnsi="Angsana New"/>
          <w:sz w:val="30"/>
          <w:szCs w:val="30"/>
          <w:cs/>
        </w:rPr>
        <w:t>เมื่อ</w:t>
      </w:r>
      <w:r w:rsidR="004949A1" w:rsidRPr="00F1581C">
        <w:rPr>
          <w:rFonts w:ascii="Angsana New" w:hAnsi="Angsana New"/>
          <w:sz w:val="30"/>
          <w:szCs w:val="30"/>
          <w:cs/>
        </w:rPr>
        <w:t xml:space="preserve">วันที่ </w:t>
      </w:r>
      <w:r w:rsidR="00145171" w:rsidRPr="00145171">
        <w:rPr>
          <w:rFonts w:ascii="Angsana New" w:hAnsi="Angsana New"/>
          <w:sz w:val="30"/>
          <w:szCs w:val="30"/>
        </w:rPr>
        <w:t>11</w:t>
      </w:r>
      <w:r w:rsidR="004949A1" w:rsidRPr="00F1581C">
        <w:rPr>
          <w:rFonts w:ascii="Angsana New" w:hAnsi="Angsana New"/>
          <w:sz w:val="30"/>
          <w:szCs w:val="30"/>
        </w:rPr>
        <w:t xml:space="preserve"> </w:t>
      </w:r>
      <w:r w:rsidR="00763B4E" w:rsidRPr="00F1581C">
        <w:rPr>
          <w:rFonts w:ascii="Angsana New" w:hAnsi="Angsana New"/>
          <w:sz w:val="30"/>
          <w:szCs w:val="30"/>
          <w:cs/>
        </w:rPr>
        <w:t xml:space="preserve">มกราคม </w:t>
      </w:r>
      <w:r w:rsidR="00145171" w:rsidRPr="00145171">
        <w:rPr>
          <w:rFonts w:ascii="Angsana New" w:hAnsi="Angsana New"/>
          <w:sz w:val="30"/>
          <w:szCs w:val="30"/>
        </w:rPr>
        <w:t>2565</w:t>
      </w:r>
      <w:r w:rsidR="00763B4E" w:rsidRPr="00F1581C">
        <w:rPr>
          <w:rFonts w:ascii="Angsana New" w:hAnsi="Angsana New"/>
          <w:sz w:val="30"/>
          <w:szCs w:val="30"/>
          <w:cs/>
        </w:rPr>
        <w:t xml:space="preserve"> </w:t>
      </w:r>
      <w:r w:rsidR="00F1581C">
        <w:rPr>
          <w:rFonts w:ascii="Angsana New" w:hAnsi="Angsana New" w:hint="cs"/>
          <w:sz w:val="30"/>
          <w:szCs w:val="30"/>
          <w:cs/>
        </w:rPr>
        <w:t>บริษัท เมก้า ไลฟ์ไซแอ็นซ์ พีทีวาย จำกัด</w:t>
      </w:r>
      <w:r w:rsidR="00763B4E" w:rsidRPr="00F1581C">
        <w:rPr>
          <w:rFonts w:ascii="Angsana New" w:hAnsi="Angsana New"/>
          <w:sz w:val="30"/>
          <w:szCs w:val="30"/>
        </w:rPr>
        <w:t xml:space="preserve"> </w:t>
      </w:r>
      <w:r w:rsidR="00763B4E" w:rsidRPr="00F1581C">
        <w:rPr>
          <w:rFonts w:ascii="Angsana New" w:hAnsi="Angsana New"/>
          <w:sz w:val="30"/>
          <w:szCs w:val="30"/>
          <w:cs/>
        </w:rPr>
        <w:t>ซึ่งเป็นบริษัท</w:t>
      </w:r>
      <w:r w:rsidR="00763B4E" w:rsidRPr="00763B4E">
        <w:rPr>
          <w:rFonts w:ascii="Angsana New" w:hAnsi="Angsana New"/>
          <w:sz w:val="30"/>
          <w:szCs w:val="30"/>
          <w:cs/>
        </w:rPr>
        <w:t>ย่อยทางตรง</w:t>
      </w:r>
      <w:r w:rsidR="00F25FCB">
        <w:rPr>
          <w:rFonts w:ascii="Angsana New" w:hAnsi="Angsana New" w:hint="cs"/>
          <w:sz w:val="30"/>
          <w:szCs w:val="30"/>
          <w:cs/>
        </w:rPr>
        <w:t>ได้</w:t>
      </w:r>
      <w:r w:rsidR="00763B4E" w:rsidRPr="00763B4E">
        <w:rPr>
          <w:rFonts w:ascii="Angsana New" w:hAnsi="Angsana New"/>
          <w:sz w:val="30"/>
          <w:szCs w:val="30"/>
          <w:cs/>
        </w:rPr>
        <w:t>ซื้อหุ้น</w:t>
      </w:r>
      <w:r w:rsidR="00F25FCB">
        <w:rPr>
          <w:rFonts w:ascii="Angsana New" w:hAnsi="Angsana New" w:hint="cs"/>
          <w:sz w:val="30"/>
          <w:szCs w:val="30"/>
          <w:cs/>
        </w:rPr>
        <w:t>ร้อยละ</w:t>
      </w:r>
      <w:r w:rsidR="00763B4E" w:rsidRPr="00763B4E">
        <w:rPr>
          <w:rFonts w:ascii="Angsana New" w:hAnsi="Angsana New"/>
          <w:sz w:val="30"/>
          <w:szCs w:val="30"/>
          <w:cs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51</w:t>
      </w:r>
      <w:r w:rsidR="00F65E8E">
        <w:rPr>
          <w:rFonts w:ascii="Angsana New" w:hAnsi="Angsana New"/>
          <w:sz w:val="30"/>
          <w:szCs w:val="30"/>
          <w:cs/>
        </w:rPr>
        <w:br/>
      </w:r>
      <w:r w:rsidR="00F1581C">
        <w:rPr>
          <w:rFonts w:ascii="Angsana New" w:hAnsi="Angsana New" w:hint="cs"/>
          <w:sz w:val="30"/>
          <w:szCs w:val="30"/>
          <w:cs/>
        </w:rPr>
        <w:t>ใ</w:t>
      </w:r>
      <w:r w:rsidR="00763B4E" w:rsidRPr="00763B4E">
        <w:rPr>
          <w:rFonts w:ascii="Angsana New" w:hAnsi="Angsana New"/>
          <w:sz w:val="30"/>
          <w:szCs w:val="30"/>
          <w:cs/>
        </w:rPr>
        <w:t>น</w:t>
      </w:r>
      <w:r w:rsidR="00F1581C">
        <w:rPr>
          <w:rFonts w:ascii="Angsana New" w:hAnsi="Angsana New" w:hint="cs"/>
          <w:sz w:val="30"/>
          <w:szCs w:val="30"/>
          <w:cs/>
        </w:rPr>
        <w:t>บริษัท</w:t>
      </w:r>
      <w:r w:rsidR="00763B4E" w:rsidRPr="009B5872">
        <w:rPr>
          <w:rFonts w:ascii="Angsana New" w:hAnsi="Angsana New"/>
          <w:sz w:val="30"/>
          <w:szCs w:val="30"/>
        </w:rPr>
        <w:t xml:space="preserve"> </w:t>
      </w:r>
      <w:r w:rsidR="00763B4E" w:rsidRPr="00763B4E">
        <w:rPr>
          <w:rFonts w:ascii="Angsana New" w:hAnsi="Angsana New"/>
          <w:sz w:val="30"/>
          <w:szCs w:val="30"/>
        </w:rPr>
        <w:t xml:space="preserve">Mega Product (Yemen) Limited </w:t>
      </w:r>
      <w:r w:rsidR="00F25FCB">
        <w:rPr>
          <w:rFonts w:ascii="Angsana New" w:hAnsi="Angsana New" w:hint="cs"/>
          <w:sz w:val="30"/>
          <w:szCs w:val="30"/>
          <w:cs/>
        </w:rPr>
        <w:t>ส่งผลให้สัดส่วน</w:t>
      </w:r>
      <w:r w:rsidR="00763B4E" w:rsidRPr="00763B4E">
        <w:rPr>
          <w:rFonts w:ascii="Angsana New" w:hAnsi="Angsana New"/>
          <w:sz w:val="30"/>
          <w:szCs w:val="30"/>
          <w:cs/>
        </w:rPr>
        <w:t>การถือหุ้นของ</w:t>
      </w: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763B4E" w:rsidRPr="00763B4E">
        <w:rPr>
          <w:rFonts w:ascii="Angsana New" w:hAnsi="Angsana New"/>
          <w:sz w:val="30"/>
          <w:szCs w:val="30"/>
          <w:cs/>
        </w:rPr>
        <w:t>เพิ่มขึ้นจาก</w:t>
      </w:r>
      <w:r w:rsidR="00F25FCB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145171" w:rsidRPr="00145171">
        <w:rPr>
          <w:rFonts w:ascii="Angsana New" w:hAnsi="Angsana New"/>
          <w:sz w:val="30"/>
          <w:szCs w:val="30"/>
        </w:rPr>
        <w:t>49</w:t>
      </w:r>
      <w:r w:rsidR="007B5C82">
        <w:rPr>
          <w:rFonts w:ascii="Angsana New" w:hAnsi="Angsana New"/>
          <w:sz w:val="30"/>
          <w:szCs w:val="30"/>
        </w:rPr>
        <w:t xml:space="preserve"> </w:t>
      </w:r>
      <w:r w:rsidR="00763B4E" w:rsidRPr="00F65E8E">
        <w:rPr>
          <w:rFonts w:ascii="Angsana New" w:hAnsi="Angsana New"/>
          <w:spacing w:val="-2"/>
          <w:sz w:val="30"/>
          <w:szCs w:val="30"/>
          <w:cs/>
        </w:rPr>
        <w:t>เป็น</w:t>
      </w:r>
      <w:r w:rsidR="007B5C82">
        <w:rPr>
          <w:rFonts w:ascii="Angsana New" w:hAnsi="Angsana New"/>
          <w:spacing w:val="-2"/>
          <w:sz w:val="30"/>
          <w:szCs w:val="30"/>
        </w:rPr>
        <w:br/>
      </w:r>
      <w:r w:rsidR="00F25FCB" w:rsidRPr="00F65E8E">
        <w:rPr>
          <w:rFonts w:ascii="Angsana New" w:hAnsi="Angsana New" w:hint="cs"/>
          <w:spacing w:val="-2"/>
          <w:sz w:val="30"/>
          <w:szCs w:val="30"/>
          <w:cs/>
        </w:rPr>
        <w:t>ร้อยละ</w:t>
      </w:r>
      <w:r w:rsidR="00763B4E" w:rsidRPr="00F65E8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145171" w:rsidRPr="00F65E8E">
        <w:rPr>
          <w:rFonts w:ascii="Angsana New" w:hAnsi="Angsana New"/>
          <w:spacing w:val="-2"/>
          <w:sz w:val="30"/>
          <w:szCs w:val="30"/>
        </w:rPr>
        <w:t>100</w:t>
      </w:r>
      <w:r w:rsidR="00763B4E" w:rsidRPr="00F65E8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65E8E">
        <w:rPr>
          <w:rFonts w:ascii="Angsana New" w:hAnsi="Angsana New" w:hint="cs"/>
          <w:spacing w:val="-2"/>
          <w:sz w:val="30"/>
          <w:szCs w:val="30"/>
          <w:cs/>
        </w:rPr>
        <w:t>ของหุ้นสามัญที่ออกและชำระแล้วทั้งหมดของ</w:t>
      </w:r>
      <w:r w:rsidR="00F1581C" w:rsidRPr="00F65E8E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="00763B4E" w:rsidRPr="00F65E8E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63B4E" w:rsidRPr="00F65E8E">
        <w:rPr>
          <w:rFonts w:ascii="Angsana New" w:hAnsi="Angsana New"/>
          <w:spacing w:val="-2"/>
          <w:sz w:val="30"/>
          <w:szCs w:val="30"/>
        </w:rPr>
        <w:t xml:space="preserve">Mega Product (Yemen) Limited </w:t>
      </w:r>
      <w:r w:rsidR="00763B4E" w:rsidRPr="00F65E8E">
        <w:rPr>
          <w:rFonts w:ascii="Angsana New" w:hAnsi="Angsana New"/>
          <w:spacing w:val="-2"/>
          <w:sz w:val="30"/>
          <w:szCs w:val="30"/>
          <w:cs/>
        </w:rPr>
        <w:t>ดังนั้น</w:t>
      </w:r>
      <w:r w:rsidRPr="00F65E8E">
        <w:rPr>
          <w:rFonts w:ascii="Angsana New" w:hAnsi="Angsana New" w:hint="cs"/>
          <w:spacing w:val="-2"/>
          <w:sz w:val="30"/>
          <w:szCs w:val="30"/>
          <w:cs/>
        </w:rPr>
        <w:t>กลุ่ม</w:t>
      </w:r>
      <w:r w:rsidR="00763B4E" w:rsidRPr="00F65E8E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="00F65E8E">
        <w:rPr>
          <w:rFonts w:ascii="Angsana New" w:hAnsi="Angsana New"/>
          <w:sz w:val="30"/>
          <w:szCs w:val="30"/>
          <w:cs/>
        </w:rPr>
        <w:br/>
      </w:r>
      <w:r w:rsidR="00F25FCB">
        <w:rPr>
          <w:rFonts w:ascii="Angsana New" w:hAnsi="Angsana New" w:hint="cs"/>
          <w:sz w:val="30"/>
          <w:szCs w:val="30"/>
          <w:cs/>
        </w:rPr>
        <w:t>จึง</w:t>
      </w:r>
      <w:r>
        <w:rPr>
          <w:rFonts w:ascii="Angsana New" w:hAnsi="Angsana New" w:hint="cs"/>
          <w:sz w:val="30"/>
          <w:szCs w:val="30"/>
          <w:cs/>
        </w:rPr>
        <w:t>มีสิทธิหรือมีส่วนได้เสียใน</w:t>
      </w:r>
      <w:r w:rsidR="00F1581C">
        <w:rPr>
          <w:rFonts w:ascii="Angsana New" w:hAnsi="Angsana New" w:hint="cs"/>
          <w:sz w:val="30"/>
          <w:szCs w:val="30"/>
          <w:cs/>
        </w:rPr>
        <w:t>บริษัท</w:t>
      </w:r>
      <w:r w:rsidR="00763B4E" w:rsidRPr="00763B4E">
        <w:rPr>
          <w:rFonts w:ascii="Angsana New" w:hAnsi="Angsana New"/>
          <w:sz w:val="30"/>
          <w:szCs w:val="30"/>
          <w:cs/>
        </w:rPr>
        <w:t xml:space="preserve"> </w:t>
      </w:r>
      <w:r w:rsidR="00763B4E" w:rsidRPr="00763B4E">
        <w:rPr>
          <w:rFonts w:ascii="Angsana New" w:hAnsi="Angsana New"/>
          <w:sz w:val="30"/>
          <w:szCs w:val="30"/>
        </w:rPr>
        <w:t xml:space="preserve">Mega Product (Yemen) Limited </w:t>
      </w:r>
      <w:r w:rsidR="00763B4E" w:rsidRPr="00763B4E">
        <w:rPr>
          <w:rFonts w:ascii="Angsana New" w:hAnsi="Angsana New"/>
          <w:sz w:val="30"/>
          <w:szCs w:val="30"/>
          <w:cs/>
        </w:rPr>
        <w:t>และสามารถ</w:t>
      </w:r>
      <w:r>
        <w:rPr>
          <w:rFonts w:ascii="Angsana New" w:hAnsi="Angsana New" w:hint="cs"/>
          <w:sz w:val="30"/>
          <w:szCs w:val="30"/>
          <w:cs/>
        </w:rPr>
        <w:t>ใช้อำนาจในการสั่งการกิจกรรมที่ส่งผลกระทบต่อจำนวนเงินผลตอบแทนนั้นได้</w:t>
      </w:r>
      <w:r w:rsidR="00763B4E" w:rsidRPr="00763B4E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763B4E" w:rsidRPr="00763B4E">
        <w:rPr>
          <w:rFonts w:ascii="Angsana New" w:hAnsi="Angsana New"/>
          <w:sz w:val="30"/>
          <w:szCs w:val="30"/>
          <w:cs/>
        </w:rPr>
        <w:t>บริษัทได้</w:t>
      </w:r>
      <w:r>
        <w:rPr>
          <w:rFonts w:ascii="Angsana New" w:hAnsi="Angsana New" w:hint="cs"/>
          <w:sz w:val="30"/>
          <w:szCs w:val="30"/>
          <w:cs/>
        </w:rPr>
        <w:t>มาซึ่งอำนาจ</w:t>
      </w:r>
      <w:r w:rsidR="00763B4E" w:rsidRPr="00763B4E">
        <w:rPr>
          <w:rFonts w:ascii="Angsana New" w:hAnsi="Angsana New"/>
          <w:sz w:val="30"/>
          <w:szCs w:val="30"/>
          <w:cs/>
        </w:rPr>
        <w:t>ควบคุม</w:t>
      </w:r>
      <w:r>
        <w:rPr>
          <w:rFonts w:ascii="Angsana New" w:hAnsi="Angsana New" w:hint="cs"/>
          <w:sz w:val="30"/>
          <w:szCs w:val="30"/>
          <w:cs/>
        </w:rPr>
        <w:t>ใน</w:t>
      </w:r>
      <w:r w:rsidR="00F1581C">
        <w:rPr>
          <w:rFonts w:ascii="Angsana New" w:hAnsi="Angsana New" w:hint="cs"/>
          <w:sz w:val="30"/>
          <w:szCs w:val="30"/>
          <w:cs/>
        </w:rPr>
        <w:t>บริษัท</w:t>
      </w:r>
      <w:r w:rsidR="00763B4E" w:rsidRPr="00763B4E">
        <w:rPr>
          <w:rFonts w:ascii="Angsana New" w:hAnsi="Angsana New"/>
          <w:sz w:val="30"/>
          <w:szCs w:val="30"/>
          <w:cs/>
        </w:rPr>
        <w:t xml:space="preserve"> </w:t>
      </w:r>
      <w:r w:rsidR="00763B4E" w:rsidRPr="00763B4E">
        <w:rPr>
          <w:rFonts w:ascii="Angsana New" w:hAnsi="Angsana New"/>
          <w:sz w:val="30"/>
          <w:szCs w:val="30"/>
        </w:rPr>
        <w:t xml:space="preserve">Mega Product (Yemen) Limited </w:t>
      </w:r>
      <w:r w:rsidR="00763B4E" w:rsidRPr="00763B4E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 w:hint="cs"/>
          <w:sz w:val="30"/>
          <w:szCs w:val="30"/>
          <w:cs/>
        </w:rPr>
        <w:t>งบการเงินของผู้ถูกลงทุนจะถูกรวมใน</w:t>
      </w:r>
      <w:r w:rsidR="00763B4E" w:rsidRPr="00763B4E">
        <w:rPr>
          <w:rFonts w:ascii="Angsana New" w:hAnsi="Angsana New"/>
          <w:sz w:val="30"/>
          <w:szCs w:val="30"/>
          <w:cs/>
        </w:rPr>
        <w:t>งบการเงินรวมตั้งแต่</w:t>
      </w:r>
      <w:r w:rsidR="006E33D3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45171" w:rsidRPr="00145171">
        <w:rPr>
          <w:rFonts w:ascii="Angsana New" w:hAnsi="Angsana New"/>
          <w:sz w:val="30"/>
          <w:szCs w:val="30"/>
        </w:rPr>
        <w:t>11</w:t>
      </w:r>
      <w:r w:rsidR="004949A1">
        <w:rPr>
          <w:rFonts w:ascii="Angsana New" w:hAnsi="Angsana New"/>
          <w:sz w:val="30"/>
          <w:szCs w:val="30"/>
        </w:rPr>
        <w:t xml:space="preserve"> </w:t>
      </w:r>
      <w:r w:rsidR="00763B4E" w:rsidRPr="00763B4E">
        <w:rPr>
          <w:rFonts w:ascii="Angsana New" w:hAnsi="Angsana New"/>
          <w:sz w:val="30"/>
          <w:szCs w:val="30"/>
          <w:cs/>
        </w:rPr>
        <w:t xml:space="preserve">มกราคม </w:t>
      </w:r>
      <w:r w:rsidR="00145171" w:rsidRPr="00145171">
        <w:rPr>
          <w:rFonts w:ascii="Angsana New" w:hAnsi="Angsana New"/>
          <w:sz w:val="30"/>
          <w:szCs w:val="30"/>
        </w:rPr>
        <w:t>2565</w:t>
      </w:r>
    </w:p>
    <w:p w14:paraId="1D0409A5" w14:textId="77777777" w:rsidR="00763B4E" w:rsidRDefault="00763B4E" w:rsidP="00127D2E">
      <w:pPr>
        <w:ind w:left="227"/>
        <w:jc w:val="thaiDistribute"/>
        <w:rPr>
          <w:rFonts w:ascii="Angsana New" w:hAnsi="Angsana New"/>
          <w:sz w:val="30"/>
          <w:szCs w:val="30"/>
        </w:rPr>
      </w:pPr>
    </w:p>
    <w:p w14:paraId="3EF2C2D4" w14:textId="49E7CCC9" w:rsidR="00763B4E" w:rsidRDefault="00763B4E" w:rsidP="00127D2E">
      <w:pPr>
        <w:ind w:left="454"/>
        <w:jc w:val="thaiDistribute"/>
        <w:rPr>
          <w:rFonts w:ascii="Angsana New" w:hAnsi="Angsana New"/>
          <w:sz w:val="30"/>
          <w:szCs w:val="30"/>
        </w:rPr>
      </w:pPr>
      <w:r w:rsidRPr="00763B4E">
        <w:rPr>
          <w:rFonts w:ascii="Angsana New" w:hAnsi="Angsana New"/>
          <w:sz w:val="30"/>
          <w:szCs w:val="30"/>
          <w:cs/>
        </w:rPr>
        <w:t>จากการ</w:t>
      </w:r>
      <w:r w:rsidR="006D7747">
        <w:rPr>
          <w:rFonts w:ascii="Angsana New" w:hAnsi="Angsana New" w:hint="cs"/>
          <w:sz w:val="30"/>
          <w:szCs w:val="30"/>
          <w:cs/>
        </w:rPr>
        <w:t>เข้าซื้อหุ้นเพิ่มเติม</w:t>
      </w:r>
      <w:r w:rsidRPr="00763B4E">
        <w:rPr>
          <w:rFonts w:ascii="Angsana New" w:hAnsi="Angsana New"/>
          <w:sz w:val="30"/>
          <w:szCs w:val="30"/>
          <w:cs/>
        </w:rPr>
        <w:t xml:space="preserve"> บริษัทได้จัดประเภทส่วนได้เสียจากเงินลงทุนในบริษัทร่วมเป็นเงินลงทุนในบริษัทย่อย</w:t>
      </w:r>
      <w:r w:rsidR="00F65E8E">
        <w:rPr>
          <w:rFonts w:ascii="Angsana New" w:hAnsi="Angsana New"/>
          <w:sz w:val="30"/>
          <w:szCs w:val="30"/>
        </w:rPr>
        <w:br/>
      </w:r>
      <w:r w:rsidRPr="00763B4E">
        <w:rPr>
          <w:rFonts w:ascii="Angsana New" w:hAnsi="Angsana New"/>
          <w:sz w:val="30"/>
          <w:szCs w:val="30"/>
          <w:cs/>
        </w:rPr>
        <w:t>และ</w:t>
      </w:r>
      <w:r w:rsidR="006D7747">
        <w:rPr>
          <w:rFonts w:ascii="Angsana New" w:hAnsi="Angsana New" w:hint="cs"/>
          <w:sz w:val="30"/>
          <w:szCs w:val="30"/>
          <w:cs/>
        </w:rPr>
        <w:t>วัดมูลค่าเงินลงทุนใหม่ด้วยมูลค่ายุติธรรม</w:t>
      </w:r>
      <w:r w:rsidRPr="00763B4E">
        <w:rPr>
          <w:rFonts w:ascii="Angsana New" w:hAnsi="Angsana New"/>
          <w:sz w:val="30"/>
          <w:szCs w:val="30"/>
          <w:cs/>
        </w:rPr>
        <w:t xml:space="preserve"> ณ วันที่ซื้อ</w:t>
      </w:r>
      <w:r w:rsidR="00F52C39">
        <w:rPr>
          <w:rFonts w:ascii="Angsana New" w:hAnsi="Angsana New" w:hint="cs"/>
          <w:sz w:val="30"/>
          <w:szCs w:val="30"/>
          <w:cs/>
        </w:rPr>
        <w:t>เป็น</w:t>
      </w:r>
      <w:r w:rsidR="007835B0">
        <w:rPr>
          <w:rFonts w:ascii="Angsana New" w:hAnsi="Angsana New" w:hint="cs"/>
          <w:sz w:val="30"/>
          <w:szCs w:val="30"/>
          <w:cs/>
        </w:rPr>
        <w:t>จำนวนเงิน</w:t>
      </w:r>
      <w:r w:rsidRPr="00763B4E">
        <w:rPr>
          <w:rFonts w:ascii="Angsana New" w:hAnsi="Angsana New"/>
          <w:sz w:val="30"/>
          <w:szCs w:val="30"/>
          <w:cs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1</w:t>
      </w:r>
      <w:r w:rsidRPr="00763B4E">
        <w:rPr>
          <w:rFonts w:ascii="Angsana New" w:hAnsi="Angsana New"/>
          <w:sz w:val="30"/>
          <w:szCs w:val="30"/>
          <w:cs/>
        </w:rPr>
        <w:t>.</w:t>
      </w:r>
      <w:r w:rsidR="00145171" w:rsidRPr="00145171">
        <w:rPr>
          <w:rFonts w:ascii="Angsana New" w:hAnsi="Angsana New"/>
          <w:sz w:val="30"/>
          <w:szCs w:val="30"/>
        </w:rPr>
        <w:t>34</w:t>
      </w:r>
      <w:r w:rsidRPr="00763B4E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00116F4D" w14:textId="03CD61A4" w:rsidR="00763B4E" w:rsidRDefault="00763B4E" w:rsidP="00763B4E">
      <w:pPr>
        <w:ind w:left="454"/>
        <w:rPr>
          <w:rFonts w:ascii="Angsana New" w:hAnsi="Angsana New"/>
          <w:sz w:val="30"/>
          <w:szCs w:val="30"/>
        </w:rPr>
      </w:pPr>
    </w:p>
    <w:p w14:paraId="7927719E" w14:textId="793EBE92" w:rsidR="000B21FA" w:rsidRDefault="000B21FA" w:rsidP="00763B4E">
      <w:pPr>
        <w:ind w:left="454"/>
        <w:rPr>
          <w:rFonts w:ascii="Angsana New" w:hAnsi="Angsana New"/>
          <w:sz w:val="30"/>
          <w:szCs w:val="30"/>
        </w:rPr>
      </w:pPr>
    </w:p>
    <w:p w14:paraId="32817239" w14:textId="7058463D" w:rsidR="00763B4E" w:rsidRDefault="00763B4E" w:rsidP="00763B4E">
      <w:pPr>
        <w:ind w:left="454"/>
        <w:rPr>
          <w:rFonts w:ascii="Angsana New" w:hAnsi="Angsana New"/>
          <w:sz w:val="30"/>
          <w:szCs w:val="30"/>
        </w:rPr>
      </w:pPr>
      <w:r w:rsidRPr="00763B4E">
        <w:rPr>
          <w:rFonts w:ascii="Angsana New" w:hAnsi="Angsana New"/>
          <w:sz w:val="30"/>
          <w:szCs w:val="30"/>
          <w:cs/>
        </w:rPr>
        <w:lastRenderedPageBreak/>
        <w:t>รายละเอียดของสินทรัพย์ที่ได้มาและหนี้สินที่รับมา มีดังนี้</w:t>
      </w:r>
    </w:p>
    <w:p w14:paraId="058B73CC" w14:textId="77777777" w:rsidR="00127D2E" w:rsidRPr="00127D2E" w:rsidRDefault="00127D2E" w:rsidP="00763B4E">
      <w:pPr>
        <w:ind w:left="454"/>
        <w:rPr>
          <w:rFonts w:ascii="Angsana New" w:hAnsi="Angsana New"/>
        </w:rPr>
      </w:pPr>
    </w:p>
    <w:tbl>
      <w:tblPr>
        <w:tblStyle w:val="TableGrid"/>
        <w:tblW w:w="9457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934"/>
        <w:gridCol w:w="1523"/>
      </w:tblGrid>
      <w:tr w:rsidR="000B21FA" w14:paraId="016179B5" w14:textId="77777777" w:rsidTr="006B7F0B">
        <w:tc>
          <w:tcPr>
            <w:tcW w:w="7934" w:type="dxa"/>
          </w:tcPr>
          <w:p w14:paraId="47CC7A3A" w14:textId="77777777" w:rsidR="000B21FA" w:rsidRDefault="000B21FA" w:rsidP="00763B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0A79E561" w14:textId="4F5CDC62" w:rsidR="000B21FA" w:rsidRDefault="000B21FA" w:rsidP="000B21FA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B21FA" w14:paraId="0C52841F" w14:textId="77777777" w:rsidTr="006B7F0B">
        <w:tc>
          <w:tcPr>
            <w:tcW w:w="7934" w:type="dxa"/>
          </w:tcPr>
          <w:p w14:paraId="1386C277" w14:textId="77777777" w:rsidR="000B21FA" w:rsidRDefault="000B21FA" w:rsidP="00763B4E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3" w:type="dxa"/>
          </w:tcPr>
          <w:p w14:paraId="33DEFB11" w14:textId="11686E63" w:rsidR="000B21FA" w:rsidRPr="00291F7C" w:rsidRDefault="000B21FA" w:rsidP="000B21F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1F7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36209" w14:paraId="72C89EEA" w14:textId="77777777" w:rsidTr="006B7F0B">
        <w:tc>
          <w:tcPr>
            <w:tcW w:w="7934" w:type="dxa"/>
          </w:tcPr>
          <w:p w14:paraId="54A35949" w14:textId="20570D3A" w:rsidR="00A36209" w:rsidRDefault="00A36209" w:rsidP="00A36209">
            <w:pPr>
              <w:rPr>
                <w:rFonts w:ascii="Angsana New" w:hAnsi="Angsana New"/>
                <w:sz w:val="30"/>
                <w:szCs w:val="30"/>
              </w:rPr>
            </w:pPr>
            <w:r w:rsidRPr="00763B4E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23" w:type="dxa"/>
          </w:tcPr>
          <w:p w14:paraId="19A53AAC" w14:textId="5E41BA46" w:rsidR="00A36209" w:rsidRDefault="00145171" w:rsidP="00A3620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36</w:t>
            </w:r>
            <w:r w:rsidR="00A36209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084</w:t>
            </w:r>
          </w:p>
        </w:tc>
      </w:tr>
      <w:tr w:rsidR="00A36209" w14:paraId="67A04A93" w14:textId="77777777" w:rsidTr="006B7F0B">
        <w:tc>
          <w:tcPr>
            <w:tcW w:w="7934" w:type="dxa"/>
          </w:tcPr>
          <w:p w14:paraId="15856D53" w14:textId="1D9CB733" w:rsidR="00A36209" w:rsidRDefault="00A36209" w:rsidP="00A36209">
            <w:pPr>
              <w:rPr>
                <w:rFonts w:ascii="Angsana New" w:hAnsi="Angsana New"/>
                <w:sz w:val="30"/>
                <w:szCs w:val="30"/>
              </w:rPr>
            </w:pPr>
            <w:r w:rsidRPr="00763B4E">
              <w:rPr>
                <w:rFonts w:ascii="Angsana New" w:hAnsi="Angsana New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23" w:type="dxa"/>
          </w:tcPr>
          <w:p w14:paraId="3ABFB570" w14:textId="18CC7E6F" w:rsidR="00A36209" w:rsidRDefault="00145171" w:rsidP="00A3620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41</w:t>
            </w:r>
            <w:r w:rsidR="00A36209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A36209" w14:paraId="3C1151B7" w14:textId="77777777" w:rsidTr="006B7F0B">
        <w:tc>
          <w:tcPr>
            <w:tcW w:w="7934" w:type="dxa"/>
          </w:tcPr>
          <w:p w14:paraId="0B59CEC9" w14:textId="16B3B199" w:rsidR="00A36209" w:rsidRDefault="00A36209" w:rsidP="00A3620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523" w:type="dxa"/>
          </w:tcPr>
          <w:p w14:paraId="0F5E9F48" w14:textId="5EB0E633" w:rsidR="00A36209" w:rsidRDefault="00145171" w:rsidP="00A3620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32</w:t>
            </w:r>
            <w:r w:rsidR="00A36209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A36209" w14:paraId="4A7F7D12" w14:textId="77777777" w:rsidTr="006B7F0B">
        <w:tc>
          <w:tcPr>
            <w:tcW w:w="7934" w:type="dxa"/>
          </w:tcPr>
          <w:p w14:paraId="7F78BB09" w14:textId="49FBC411" w:rsidR="00A36209" w:rsidRDefault="00A36209" w:rsidP="00A36209">
            <w:pPr>
              <w:rPr>
                <w:rFonts w:ascii="Angsana New" w:hAnsi="Angsana New"/>
                <w:sz w:val="30"/>
                <w:szCs w:val="30"/>
              </w:rPr>
            </w:pPr>
            <w:r w:rsidRPr="00763B4E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523" w:type="dxa"/>
          </w:tcPr>
          <w:p w14:paraId="55AC3524" w14:textId="768389E5" w:rsidR="00A36209" w:rsidRDefault="00145171" w:rsidP="00A3620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521</w:t>
            </w:r>
          </w:p>
        </w:tc>
      </w:tr>
      <w:tr w:rsidR="00A36209" w14:paraId="5BF76B7C" w14:textId="77777777" w:rsidTr="006B7F0B">
        <w:tc>
          <w:tcPr>
            <w:tcW w:w="7934" w:type="dxa"/>
          </w:tcPr>
          <w:p w14:paraId="17EDF0F6" w14:textId="21DBCCDC" w:rsidR="00A36209" w:rsidRDefault="00A36209" w:rsidP="00A36209">
            <w:pPr>
              <w:rPr>
                <w:rFonts w:ascii="Angsana New" w:hAnsi="Angsana New"/>
                <w:sz w:val="30"/>
                <w:szCs w:val="30"/>
              </w:rPr>
            </w:pPr>
            <w:r w:rsidRPr="00763B4E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1E41C38B" w14:textId="3B90695A" w:rsidR="00A36209" w:rsidRPr="000B21FA" w:rsidRDefault="00A36209" w:rsidP="00A36209">
            <w:pPr>
              <w:ind w:left="461" w:right="-58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118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026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A36209" w14:paraId="7E37F052" w14:textId="77777777" w:rsidTr="006B7F0B">
        <w:tc>
          <w:tcPr>
            <w:tcW w:w="7934" w:type="dxa"/>
          </w:tcPr>
          <w:p w14:paraId="3DE35288" w14:textId="32FE3856" w:rsidR="00A36209" w:rsidRDefault="00A36209" w:rsidP="00A36209">
            <w:pPr>
              <w:rPr>
                <w:rFonts w:ascii="Angsana New" w:hAnsi="Angsana New"/>
                <w:sz w:val="30"/>
                <w:szCs w:val="30"/>
              </w:rPr>
            </w:pPr>
            <w:r w:rsidRPr="000B21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สินทรัพย์สุทธิที่ระบุได้ทั้งหมด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54E2071E" w14:textId="51A0D82D" w:rsidR="00A36209" w:rsidRPr="00131213" w:rsidRDefault="00A36209" w:rsidP="00A36209">
            <w:pPr>
              <w:ind w:right="-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121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13121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b/>
                <w:bCs/>
                <w:sz w:val="30"/>
                <w:szCs w:val="30"/>
              </w:rPr>
              <w:t>916</w:t>
            </w:r>
            <w:r w:rsidRPr="0013121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A36209" w14:paraId="3211B819" w14:textId="77777777" w:rsidTr="006B7F0B">
        <w:tc>
          <w:tcPr>
            <w:tcW w:w="7934" w:type="dxa"/>
          </w:tcPr>
          <w:p w14:paraId="430B859B" w14:textId="58EF67B3" w:rsidR="00A36209" w:rsidRDefault="00A36209" w:rsidP="00A36209">
            <w:pPr>
              <w:rPr>
                <w:rFonts w:ascii="Angsana New" w:hAnsi="Angsana New"/>
                <w:sz w:val="30"/>
                <w:szCs w:val="30"/>
              </w:rPr>
            </w:pPr>
            <w:r w:rsidRPr="000B21F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CE57F4">
              <w:rPr>
                <w:rFonts w:ascii="Angsana New" w:hAnsi="Angsana New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C11630D" w14:textId="477E16F6" w:rsidR="00A36209" w:rsidRPr="00A6134D" w:rsidRDefault="00A36209" w:rsidP="001404F5">
            <w:pPr>
              <w:tabs>
                <w:tab w:val="clear" w:pos="680"/>
                <w:tab w:val="clear" w:pos="907"/>
              </w:tabs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1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6209" w14:paraId="28629E64" w14:textId="77777777" w:rsidTr="006B7F0B">
        <w:tc>
          <w:tcPr>
            <w:tcW w:w="7934" w:type="dxa"/>
          </w:tcPr>
          <w:p w14:paraId="6CD070C5" w14:textId="6CB4319E" w:rsidR="00A36209" w:rsidRPr="007A36ED" w:rsidRDefault="00A36209" w:rsidP="00A3620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</w:t>
            </w:r>
            <w:r w:rsidRPr="009E7C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แบ่งส่วนได้เสียของสินทรัพย์</w:t>
            </w:r>
            <w:r w:rsidRPr="007A3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สุทธิที่ระบุได้ของบริษัท</w:t>
            </w: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13831FAB" w14:textId="599AA690" w:rsidR="00A36209" w:rsidRPr="007A36ED" w:rsidRDefault="00A36209" w:rsidP="00A36209">
            <w:pPr>
              <w:ind w:right="-5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36E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A36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b/>
                <w:bCs/>
                <w:sz w:val="30"/>
                <w:szCs w:val="30"/>
              </w:rPr>
              <w:t>916</w:t>
            </w:r>
            <w:r w:rsidRPr="007A36E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tr w:rsidR="00A36209" w14:paraId="48DD49AD" w14:textId="77777777" w:rsidTr="006B7F0B">
        <w:tc>
          <w:tcPr>
            <w:tcW w:w="7934" w:type="dxa"/>
          </w:tcPr>
          <w:p w14:paraId="6A632FCD" w14:textId="34A9AA1F" w:rsidR="00A36209" w:rsidRDefault="00A36209" w:rsidP="00A36209">
            <w:pPr>
              <w:rPr>
                <w:rFonts w:ascii="Angsana New" w:hAnsi="Angsana New"/>
                <w:sz w:val="30"/>
                <w:szCs w:val="30"/>
              </w:rPr>
            </w:pPr>
            <w:r w:rsidRPr="00CE57F4">
              <w:rPr>
                <w:rFonts w:ascii="Angsana New" w:hAnsi="Angsana New"/>
                <w:sz w:val="30"/>
                <w:szCs w:val="30"/>
                <w:cs/>
              </w:rPr>
              <w:t>มูลค่าตามบัญชีของส่วนได้เสียที่ถือไว้ก่อนหน้านี้</w:t>
            </w:r>
          </w:p>
        </w:tc>
        <w:tc>
          <w:tcPr>
            <w:tcW w:w="1523" w:type="dxa"/>
            <w:tcBorders>
              <w:top w:val="double" w:sz="4" w:space="0" w:color="auto"/>
            </w:tcBorders>
          </w:tcPr>
          <w:p w14:paraId="7A2DC4A1" w14:textId="4BEB81C2" w:rsidR="00A36209" w:rsidRDefault="00A36209" w:rsidP="00A36209">
            <w:pPr>
              <w:ind w:right="3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209" w14:paraId="61BB1D66" w14:textId="77777777" w:rsidTr="006B7F0B">
        <w:tc>
          <w:tcPr>
            <w:tcW w:w="7934" w:type="dxa"/>
          </w:tcPr>
          <w:p w14:paraId="6C604EFB" w14:textId="06AF4D11" w:rsidR="00A36209" w:rsidRDefault="00A36209" w:rsidP="00A3620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</w:t>
            </w:r>
            <w:r w:rsidRPr="00CE57F4">
              <w:rPr>
                <w:rFonts w:ascii="Angsana New" w:hAnsi="Angsana New"/>
                <w:sz w:val="30"/>
                <w:szCs w:val="30"/>
                <w:cs/>
              </w:rPr>
              <w:t>ก่อนการรวมธุรกิจ</w:t>
            </w: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523" w:type="dxa"/>
          </w:tcPr>
          <w:p w14:paraId="45C2EAEB" w14:textId="017326E2" w:rsidR="00A36209" w:rsidRPr="00A6134D" w:rsidRDefault="00A36209" w:rsidP="001404F5">
            <w:pPr>
              <w:tabs>
                <w:tab w:val="clear" w:pos="680"/>
                <w:tab w:val="clear" w:pos="907"/>
              </w:tabs>
              <w:ind w:right="4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6134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36209" w14:paraId="03E3673C" w14:textId="77777777" w:rsidTr="006B7F0B">
        <w:tc>
          <w:tcPr>
            <w:tcW w:w="7934" w:type="dxa"/>
          </w:tcPr>
          <w:p w14:paraId="6263BEB3" w14:textId="50D34B59" w:rsidR="00A36209" w:rsidRDefault="00A36209" w:rsidP="00A36209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กำไรจากการวัดมูลค่า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797C167" w14:textId="148BC50C" w:rsidR="00A36209" w:rsidRDefault="00145171" w:rsidP="00A3620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 w:hint="cs"/>
                <w:sz w:val="30"/>
                <w:szCs w:val="30"/>
              </w:rPr>
              <w:t>655</w:t>
            </w:r>
          </w:p>
        </w:tc>
      </w:tr>
      <w:tr w:rsidR="00A36209" w14:paraId="1CC7DD87" w14:textId="77777777" w:rsidTr="006B7F0B">
        <w:tc>
          <w:tcPr>
            <w:tcW w:w="7934" w:type="dxa"/>
          </w:tcPr>
          <w:p w14:paraId="45FC21F8" w14:textId="40BC40BB" w:rsidR="00A36209" w:rsidRPr="00A6134D" w:rsidRDefault="00A36209" w:rsidP="00A3620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1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มูลค่ายุติธรรมของส่วนได้เสียที่ถือไว้ก่อนหน้านี้</w:t>
            </w:r>
          </w:p>
        </w:tc>
        <w:tc>
          <w:tcPr>
            <w:tcW w:w="1523" w:type="dxa"/>
            <w:tcBorders>
              <w:top w:val="single" w:sz="4" w:space="0" w:color="auto"/>
            </w:tcBorders>
          </w:tcPr>
          <w:p w14:paraId="74AFF145" w14:textId="77777777" w:rsidR="00A36209" w:rsidRDefault="00A36209" w:rsidP="00A3620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6209" w14:paraId="36BBD097" w14:textId="77777777" w:rsidTr="006B7F0B">
        <w:tc>
          <w:tcPr>
            <w:tcW w:w="7934" w:type="dxa"/>
          </w:tcPr>
          <w:p w14:paraId="3A8A4874" w14:textId="3D2F5C41" w:rsidR="00A36209" w:rsidRPr="00A6134D" w:rsidRDefault="00A36209" w:rsidP="00A3620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134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</w:t>
            </w:r>
            <w:r w:rsidRPr="00A6134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ก่อนการรวมธุรกิจ</w:t>
            </w:r>
            <w:r w:rsidRPr="00A613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523" w:type="dxa"/>
          </w:tcPr>
          <w:p w14:paraId="660A5DC2" w14:textId="646568CF" w:rsidR="00A36209" w:rsidRPr="007A36ED" w:rsidRDefault="00145171" w:rsidP="00A3620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655</w:t>
            </w:r>
          </w:p>
        </w:tc>
      </w:tr>
      <w:tr w:rsidR="00A36209" w14:paraId="7BC417FC" w14:textId="77777777" w:rsidTr="006B7F0B">
        <w:tc>
          <w:tcPr>
            <w:tcW w:w="7934" w:type="dxa"/>
          </w:tcPr>
          <w:p w14:paraId="5E3E0706" w14:textId="6F3A4A08" w:rsidR="00A36209" w:rsidRDefault="00A36209" w:rsidP="00A36209">
            <w:pPr>
              <w:rPr>
                <w:rFonts w:ascii="Angsana New" w:hAnsi="Angsana New"/>
                <w:sz w:val="30"/>
                <w:szCs w:val="30"/>
              </w:rPr>
            </w:pPr>
            <w:r w:rsidRPr="00CE57F4">
              <w:rPr>
                <w:rFonts w:ascii="Angsana New" w:hAnsi="Angsana New"/>
                <w:sz w:val="30"/>
                <w:szCs w:val="30"/>
                <w:cs/>
              </w:rPr>
              <w:t>มูลค่ายุติธรรมของสิ่งตอบแทน</w:t>
            </w:r>
          </w:p>
        </w:tc>
        <w:tc>
          <w:tcPr>
            <w:tcW w:w="1523" w:type="dxa"/>
          </w:tcPr>
          <w:p w14:paraId="0CA046AD" w14:textId="158EE63F" w:rsidR="00A36209" w:rsidRDefault="00145171" w:rsidP="00A3620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682</w:t>
            </w:r>
          </w:p>
        </w:tc>
      </w:tr>
      <w:tr w:rsidR="00A36209" w14:paraId="4812A540" w14:textId="77777777" w:rsidTr="006B7F0B">
        <w:tc>
          <w:tcPr>
            <w:tcW w:w="7934" w:type="dxa"/>
          </w:tcPr>
          <w:p w14:paraId="2CD92725" w14:textId="0267E3C4" w:rsidR="00A36209" w:rsidRDefault="00A36209" w:rsidP="00A36209">
            <w:pPr>
              <w:rPr>
                <w:rFonts w:ascii="Angsana New" w:hAnsi="Angsana New"/>
                <w:sz w:val="30"/>
                <w:szCs w:val="30"/>
              </w:rPr>
            </w:pPr>
            <w:r w:rsidRPr="007A36E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E57F4">
              <w:rPr>
                <w:rFonts w:ascii="Angsana New" w:hAnsi="Angsana New"/>
                <w:sz w:val="30"/>
                <w:szCs w:val="30"/>
                <w:cs/>
              </w:rPr>
              <w:t>ส่วนได้เสียของสินทรัพย์สุทธิที่ระบุได้ของบริษัท</w:t>
            </w:r>
          </w:p>
        </w:tc>
        <w:tc>
          <w:tcPr>
            <w:tcW w:w="1523" w:type="dxa"/>
            <w:tcBorders>
              <w:bottom w:val="single" w:sz="4" w:space="0" w:color="auto"/>
            </w:tcBorders>
          </w:tcPr>
          <w:p w14:paraId="21BF6F04" w14:textId="77277034" w:rsidR="00A36209" w:rsidRDefault="00A36209" w:rsidP="00A36209">
            <w:pPr>
              <w:ind w:right="-5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916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6209" w14:paraId="2ED089A5" w14:textId="77777777" w:rsidTr="006B7F0B">
        <w:trPr>
          <w:trHeight w:val="461"/>
        </w:trPr>
        <w:tc>
          <w:tcPr>
            <w:tcW w:w="7934" w:type="dxa"/>
          </w:tcPr>
          <w:p w14:paraId="0E5A55F4" w14:textId="4814C83E" w:rsidR="00A36209" w:rsidRPr="00A6134D" w:rsidRDefault="00A36209" w:rsidP="00A3620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6134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ค่าความนิยมจากการซื้อธุรกิจ</w:t>
            </w:r>
          </w:p>
        </w:tc>
        <w:tc>
          <w:tcPr>
            <w:tcW w:w="1523" w:type="dxa"/>
            <w:tcBorders>
              <w:top w:val="single" w:sz="4" w:space="0" w:color="auto"/>
              <w:bottom w:val="double" w:sz="4" w:space="0" w:color="auto"/>
            </w:tcBorders>
          </w:tcPr>
          <w:p w14:paraId="3AA032FB" w14:textId="41D78B5E" w:rsidR="00A36209" w:rsidRPr="007A36ED" w:rsidRDefault="00145171" w:rsidP="00A3620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A36209" w:rsidRPr="007A36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253</w:t>
            </w:r>
          </w:p>
        </w:tc>
      </w:tr>
    </w:tbl>
    <w:p w14:paraId="0861EB94" w14:textId="40726AD7" w:rsidR="00763B4E" w:rsidRDefault="00763B4E" w:rsidP="000B21FA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 w:hint="cs"/>
          <w:sz w:val="30"/>
          <w:szCs w:val="30"/>
          <w:cs/>
        </w:rPr>
        <w:tab/>
      </w:r>
      <w:r>
        <w:rPr>
          <w:rFonts w:ascii="Angsana New" w:hAnsi="Angsana New"/>
          <w:sz w:val="30"/>
          <w:szCs w:val="30"/>
        </w:rPr>
        <w:tab/>
      </w:r>
    </w:p>
    <w:p w14:paraId="0F53A467" w14:textId="5CA819CD" w:rsidR="00CE57F4" w:rsidRPr="0018246F" w:rsidRDefault="00CE57F4" w:rsidP="008966CA">
      <w:pPr>
        <w:ind w:left="454" w:right="-205"/>
        <w:jc w:val="thaiDistribute"/>
        <w:rPr>
          <w:rFonts w:ascii="Angsana New" w:hAnsi="Angsana New"/>
          <w:sz w:val="30"/>
          <w:szCs w:val="30"/>
          <w:lang w:val="en-GB" w:eastAsia="x-none"/>
        </w:rPr>
      </w:pPr>
      <w:r w:rsidRPr="0018246F">
        <w:rPr>
          <w:rFonts w:ascii="Angsana New" w:hAnsi="Angsana New"/>
          <w:sz w:val="30"/>
          <w:szCs w:val="30"/>
          <w:cs/>
        </w:rPr>
        <w:t>มูลค่ายุติธรรมของสินทรัพย์ที่ระบุได้</w:t>
      </w:r>
      <w:r w:rsidR="0073580B">
        <w:rPr>
          <w:rFonts w:ascii="Angsana New" w:hAnsi="Angsana New" w:hint="cs"/>
          <w:sz w:val="30"/>
          <w:szCs w:val="30"/>
          <w:cs/>
        </w:rPr>
        <w:t>ที่</w:t>
      </w:r>
      <w:r w:rsidRPr="0018246F">
        <w:rPr>
          <w:rFonts w:ascii="Angsana New" w:hAnsi="Angsana New"/>
          <w:sz w:val="30"/>
          <w:szCs w:val="30"/>
          <w:cs/>
        </w:rPr>
        <w:t>ได้มาและหนี้สินที่รับมาและส่วนได้เสียที่ไม่มีอำนาจควบคุมของ</w:t>
      </w:r>
      <w:r w:rsidR="00F52C39">
        <w:rPr>
          <w:rFonts w:ascii="Angsana New" w:hAnsi="Angsana New" w:hint="cs"/>
          <w:sz w:val="30"/>
          <w:szCs w:val="30"/>
          <w:cs/>
        </w:rPr>
        <w:t>บริษัท</w:t>
      </w:r>
      <w:r w:rsidR="006B7F0B">
        <w:rPr>
          <w:rFonts w:ascii="Angsana New" w:hAnsi="Angsana New"/>
          <w:sz w:val="30"/>
          <w:szCs w:val="30"/>
        </w:rPr>
        <w:br/>
      </w:r>
      <w:r w:rsidRPr="0018246F">
        <w:rPr>
          <w:rFonts w:ascii="Angsana New" w:hAnsi="Angsana New"/>
          <w:sz w:val="30"/>
          <w:szCs w:val="30"/>
        </w:rPr>
        <w:t xml:space="preserve">Mega </w:t>
      </w:r>
      <w:r w:rsidR="00834B99">
        <w:rPr>
          <w:rFonts w:ascii="Angsana New" w:hAnsi="Angsana New"/>
          <w:sz w:val="30"/>
          <w:szCs w:val="30"/>
        </w:rPr>
        <w:t>P</w:t>
      </w:r>
      <w:r w:rsidRPr="0018246F">
        <w:rPr>
          <w:rFonts w:ascii="Angsana New" w:hAnsi="Angsana New"/>
          <w:sz w:val="30"/>
          <w:szCs w:val="30"/>
        </w:rPr>
        <w:t xml:space="preserve">roduct (Yemen) Limited </w:t>
      </w:r>
      <w:r w:rsidRPr="0018246F">
        <w:rPr>
          <w:rFonts w:ascii="Angsana New" w:hAnsi="Angsana New"/>
          <w:sz w:val="30"/>
          <w:szCs w:val="30"/>
          <w:cs/>
        </w:rPr>
        <w:t>ที่รับรู้ ณ วันที่ซื้อ</w:t>
      </w:r>
      <w:r w:rsidR="0073580B">
        <w:rPr>
          <w:rFonts w:ascii="Angsana New" w:hAnsi="Angsana New" w:hint="cs"/>
          <w:sz w:val="30"/>
          <w:szCs w:val="30"/>
          <w:cs/>
        </w:rPr>
        <w:t>ธุรกิจ</w:t>
      </w:r>
      <w:r w:rsidRPr="0018246F">
        <w:rPr>
          <w:rFonts w:ascii="Angsana New" w:hAnsi="Angsana New"/>
          <w:sz w:val="30"/>
          <w:szCs w:val="30"/>
          <w:cs/>
        </w:rPr>
        <w:t xml:space="preserve"> </w:t>
      </w:r>
      <w:r w:rsidR="003F1491">
        <w:rPr>
          <w:rFonts w:ascii="Angsana New" w:hAnsi="Angsana New" w:hint="cs"/>
          <w:sz w:val="30"/>
          <w:szCs w:val="30"/>
          <w:cs/>
        </w:rPr>
        <w:t>ถูก</w:t>
      </w:r>
      <w:r w:rsidRPr="0018246F">
        <w:rPr>
          <w:rFonts w:ascii="Angsana New" w:hAnsi="Angsana New"/>
          <w:sz w:val="30"/>
          <w:szCs w:val="30"/>
          <w:cs/>
        </w:rPr>
        <w:t>กำหนด</w:t>
      </w:r>
      <w:r w:rsidR="0073580B">
        <w:rPr>
          <w:rFonts w:ascii="Angsana New" w:hAnsi="Angsana New" w:hint="cs"/>
          <w:sz w:val="30"/>
          <w:szCs w:val="30"/>
          <w:cs/>
        </w:rPr>
        <w:t>ขึ้นจาก</w:t>
      </w:r>
      <w:r w:rsidRPr="0018246F">
        <w:rPr>
          <w:rFonts w:ascii="Angsana New" w:hAnsi="Angsana New"/>
          <w:sz w:val="30"/>
          <w:szCs w:val="30"/>
          <w:cs/>
        </w:rPr>
        <w:t xml:space="preserve">ข้อมูล ณ วันที่ </w:t>
      </w:r>
      <w:r w:rsidR="00145171" w:rsidRPr="00145171">
        <w:rPr>
          <w:rFonts w:ascii="Angsana New" w:hAnsi="Angsana New"/>
          <w:sz w:val="30"/>
          <w:szCs w:val="30"/>
        </w:rPr>
        <w:t>31</w:t>
      </w:r>
      <w:r w:rsidRPr="0018246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145171" w:rsidRPr="00145171">
        <w:rPr>
          <w:rFonts w:ascii="Angsana New" w:hAnsi="Angsana New"/>
          <w:sz w:val="30"/>
          <w:szCs w:val="30"/>
        </w:rPr>
        <w:t>2564</w:t>
      </w:r>
      <w:r w:rsidR="00EA6127">
        <w:rPr>
          <w:rFonts w:ascii="Angsana New" w:hAnsi="Angsana New" w:hint="cs"/>
          <w:sz w:val="30"/>
          <w:szCs w:val="30"/>
          <w:cs/>
        </w:rPr>
        <w:t xml:space="preserve"> </w:t>
      </w:r>
      <w:r w:rsidRPr="0018246F">
        <w:rPr>
          <w:rFonts w:ascii="Angsana New" w:hAnsi="Angsana New"/>
          <w:sz w:val="30"/>
          <w:szCs w:val="30"/>
          <w:cs/>
        </w:rPr>
        <w:t>ซึ่ง</w:t>
      </w:r>
      <w:r w:rsidR="0073580B">
        <w:rPr>
          <w:rFonts w:ascii="Angsana New" w:hAnsi="Angsana New" w:hint="cs"/>
          <w:sz w:val="30"/>
          <w:szCs w:val="30"/>
          <w:cs/>
        </w:rPr>
        <w:t>ไม่</w:t>
      </w:r>
      <w:r w:rsidRPr="0018246F">
        <w:rPr>
          <w:rFonts w:ascii="Angsana New" w:hAnsi="Angsana New"/>
          <w:sz w:val="30"/>
          <w:szCs w:val="30"/>
          <w:cs/>
        </w:rPr>
        <w:t>แตกต่าง</w:t>
      </w:r>
      <w:r w:rsidR="0073580B">
        <w:rPr>
          <w:rFonts w:ascii="Angsana New" w:hAnsi="Angsana New" w:hint="cs"/>
          <w:sz w:val="30"/>
          <w:szCs w:val="30"/>
          <w:cs/>
        </w:rPr>
        <w:t>อย่างเป็นส</w:t>
      </w:r>
      <w:r w:rsidRPr="0018246F">
        <w:rPr>
          <w:rFonts w:ascii="Angsana New" w:hAnsi="Angsana New"/>
          <w:sz w:val="30"/>
          <w:szCs w:val="30"/>
          <w:cs/>
        </w:rPr>
        <w:t>าระสำคัญ</w:t>
      </w:r>
    </w:p>
    <w:p w14:paraId="296CF670" w14:textId="6C39EE82" w:rsidR="0018246F" w:rsidRPr="00286058" w:rsidRDefault="0018246F" w:rsidP="00763B4E">
      <w:pPr>
        <w:rPr>
          <w:rFonts w:ascii="Angsana New" w:hAnsi="Angsana New"/>
          <w:sz w:val="30"/>
          <w:szCs w:val="30"/>
          <w:lang w:eastAsia="x-none"/>
        </w:rPr>
      </w:pPr>
    </w:p>
    <w:p w14:paraId="057FF016" w14:textId="436D00B9" w:rsidR="0018246F" w:rsidRPr="00570A2D" w:rsidRDefault="00570A2D" w:rsidP="00570A2D">
      <w:pPr>
        <w:ind w:firstLine="450"/>
        <w:rPr>
          <w:rFonts w:ascii="Angsana New" w:hAnsi="Angsana New"/>
          <w:sz w:val="30"/>
          <w:szCs w:val="30"/>
          <w:cs/>
          <w:lang w:eastAsia="x-none"/>
        </w:rPr>
      </w:pPr>
      <w:r>
        <w:rPr>
          <w:rFonts w:ascii="Angsana New" w:hAnsi="Angsana New" w:hint="cs"/>
          <w:sz w:val="30"/>
          <w:szCs w:val="30"/>
          <w:cs/>
          <w:lang w:val="en-GB" w:eastAsia="x-none"/>
        </w:rPr>
        <w:t xml:space="preserve">ณ วันที่ </w:t>
      </w:r>
      <w:r w:rsidR="00145171" w:rsidRPr="00145171">
        <w:rPr>
          <w:rFonts w:ascii="Angsana New" w:hAnsi="Angsana New"/>
          <w:sz w:val="30"/>
          <w:szCs w:val="30"/>
          <w:lang w:eastAsia="x-none"/>
        </w:rPr>
        <w:t>30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 w:rsidR="00383542">
        <w:rPr>
          <w:rFonts w:ascii="Angsana New" w:hAnsi="Angsana New" w:hint="cs"/>
          <w:sz w:val="30"/>
          <w:szCs w:val="30"/>
          <w:cs/>
          <w:lang w:eastAsia="x-none"/>
        </w:rPr>
        <w:t>มิถุนายน</w:t>
      </w:r>
      <w:r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145171" w:rsidRPr="00145171">
        <w:rPr>
          <w:rFonts w:ascii="Angsana New" w:hAnsi="Angsana New"/>
          <w:sz w:val="30"/>
          <w:szCs w:val="30"/>
          <w:lang w:eastAsia="x-none"/>
        </w:rPr>
        <w:t>2565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บริษัทยังไม่ได้จ่ายสิ่งตอบแทนจำนวน</w:t>
      </w:r>
      <w:r w:rsidR="00471131">
        <w:rPr>
          <w:rFonts w:ascii="Angsana New" w:hAnsi="Angsana New"/>
          <w:sz w:val="30"/>
          <w:szCs w:val="30"/>
          <w:lang w:eastAsia="x-none"/>
        </w:rPr>
        <w:t xml:space="preserve"> </w:t>
      </w:r>
      <w:r w:rsidR="00145171" w:rsidRPr="00145171">
        <w:rPr>
          <w:rFonts w:ascii="Angsana New" w:hAnsi="Angsana New"/>
          <w:sz w:val="30"/>
          <w:szCs w:val="30"/>
          <w:lang w:eastAsia="x-none"/>
        </w:rPr>
        <w:t>0</w:t>
      </w:r>
      <w:r w:rsidR="00471131">
        <w:rPr>
          <w:rFonts w:ascii="Angsana New" w:hAnsi="Angsana New"/>
          <w:sz w:val="30"/>
          <w:szCs w:val="30"/>
          <w:lang w:eastAsia="x-none"/>
        </w:rPr>
        <w:t>.</w:t>
      </w:r>
      <w:r w:rsidR="00145171" w:rsidRPr="00145171">
        <w:rPr>
          <w:rFonts w:ascii="Angsana New" w:hAnsi="Angsana New"/>
          <w:sz w:val="30"/>
          <w:szCs w:val="30"/>
          <w:lang w:eastAsia="x-none"/>
        </w:rPr>
        <w:t>68</w:t>
      </w:r>
      <w:r>
        <w:rPr>
          <w:rFonts w:ascii="Angsana New" w:hAnsi="Angsana New"/>
          <w:sz w:val="30"/>
          <w:szCs w:val="30"/>
          <w:lang w:eastAsia="x-none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eastAsia="x-none"/>
        </w:rPr>
        <w:t>ล้านบาท</w:t>
      </w:r>
    </w:p>
    <w:p w14:paraId="22A8C015" w14:textId="3EDDA8FD" w:rsidR="0018246F" w:rsidRDefault="0018246F" w:rsidP="00763B4E">
      <w:pPr>
        <w:rPr>
          <w:rFonts w:ascii="Angsana New" w:hAnsi="Angsana New"/>
          <w:sz w:val="30"/>
          <w:szCs w:val="30"/>
          <w:lang w:val="en-GB" w:eastAsia="x-none"/>
        </w:rPr>
      </w:pPr>
    </w:p>
    <w:p w14:paraId="58A8D710" w14:textId="604F62E4" w:rsidR="0018246F" w:rsidRDefault="0018246F" w:rsidP="00763B4E">
      <w:pPr>
        <w:rPr>
          <w:rFonts w:ascii="Angsana New" w:hAnsi="Angsana New"/>
          <w:sz w:val="30"/>
          <w:szCs w:val="30"/>
          <w:lang w:val="en-GB" w:eastAsia="x-none"/>
        </w:rPr>
      </w:pPr>
    </w:p>
    <w:p w14:paraId="6091BC1D" w14:textId="51EA84F8" w:rsidR="0018246F" w:rsidRDefault="0018246F" w:rsidP="00763B4E">
      <w:pPr>
        <w:rPr>
          <w:rFonts w:ascii="Angsana New" w:hAnsi="Angsana New"/>
          <w:sz w:val="30"/>
          <w:szCs w:val="30"/>
          <w:lang w:val="en-GB" w:eastAsia="x-none"/>
        </w:rPr>
      </w:pPr>
    </w:p>
    <w:p w14:paraId="2CFBEF2B" w14:textId="58130CA0" w:rsidR="0018246F" w:rsidRDefault="0018246F" w:rsidP="00763B4E">
      <w:pPr>
        <w:rPr>
          <w:rFonts w:ascii="Angsana New" w:hAnsi="Angsana New"/>
          <w:sz w:val="30"/>
          <w:szCs w:val="30"/>
          <w:lang w:val="en-GB" w:eastAsia="x-none"/>
        </w:rPr>
      </w:pPr>
    </w:p>
    <w:p w14:paraId="6DD84551" w14:textId="1CE8238C" w:rsidR="0018246F" w:rsidRDefault="0018246F" w:rsidP="00763B4E">
      <w:pPr>
        <w:rPr>
          <w:rFonts w:ascii="Angsana New" w:hAnsi="Angsana New"/>
          <w:sz w:val="30"/>
          <w:szCs w:val="30"/>
          <w:lang w:val="en-GB" w:eastAsia="x-none"/>
        </w:rPr>
      </w:pPr>
    </w:p>
    <w:p w14:paraId="10A873B9" w14:textId="77777777" w:rsidR="0018246F" w:rsidRPr="0018246F" w:rsidRDefault="0018246F" w:rsidP="00763B4E">
      <w:pPr>
        <w:rPr>
          <w:rFonts w:ascii="Angsana New" w:hAnsi="Angsana New"/>
          <w:sz w:val="30"/>
          <w:szCs w:val="30"/>
          <w:lang w:val="en-GB" w:eastAsia="x-none"/>
        </w:rPr>
      </w:pPr>
    </w:p>
    <w:p w14:paraId="5F46E74B" w14:textId="77777777" w:rsidR="00FC04D5" w:rsidRPr="0018246F" w:rsidRDefault="00095950" w:rsidP="008A5B72">
      <w:pPr>
        <w:pStyle w:val="Heading5"/>
        <w:numPr>
          <w:ilvl w:val="0"/>
          <w:numId w:val="16"/>
        </w:numPr>
        <w:spacing w:line="240" w:lineRule="auto"/>
        <w:ind w:left="540" w:right="432"/>
        <w:jc w:val="thaiDistribute"/>
        <w:rPr>
          <w:rFonts w:ascii="Angsana New" w:hAnsi="Angsana New"/>
          <w:sz w:val="30"/>
          <w:szCs w:val="30"/>
          <w:cs/>
        </w:rPr>
      </w:pPr>
      <w:r w:rsidRPr="0018246F">
        <w:rPr>
          <w:rFonts w:ascii="Angsana New" w:hAnsi="Angsana New"/>
          <w:sz w:val="30"/>
          <w:szCs w:val="30"/>
          <w:cs/>
        </w:rPr>
        <w:lastRenderedPageBreak/>
        <w:t>บุคคลหรือ</w:t>
      </w:r>
      <w:r w:rsidR="00A62D43" w:rsidRPr="0018246F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18246F">
        <w:rPr>
          <w:rFonts w:ascii="Angsana New" w:hAnsi="Angsana New"/>
          <w:sz w:val="30"/>
          <w:szCs w:val="30"/>
          <w:cs/>
        </w:rPr>
        <w:t xml:space="preserve"> </w:t>
      </w:r>
    </w:p>
    <w:p w14:paraId="5A27F3A0" w14:textId="77777777" w:rsidR="00127D2E" w:rsidRPr="00127D2E" w:rsidRDefault="00127D2E" w:rsidP="008A5B72">
      <w:pPr>
        <w:pStyle w:val="ListParagraph"/>
        <w:tabs>
          <w:tab w:val="clear" w:pos="454"/>
        </w:tabs>
        <w:ind w:left="540" w:right="432"/>
        <w:rPr>
          <w:rFonts w:asciiTheme="majorBidi" w:hAnsiTheme="majorBidi" w:cstheme="majorBidi"/>
          <w:sz w:val="30"/>
          <w:szCs w:val="30"/>
          <w:lang w:val="en-GB" w:eastAsia="x-none"/>
        </w:rPr>
      </w:pPr>
    </w:p>
    <w:p w14:paraId="73BF9A49" w14:textId="354B17D7" w:rsidR="003123E5" w:rsidRDefault="003123E5" w:rsidP="00286058">
      <w:pPr>
        <w:tabs>
          <w:tab w:val="clear" w:pos="454"/>
          <w:tab w:val="left" w:pos="9090"/>
        </w:tabs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18246F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 บริษัท</w:t>
      </w:r>
      <w:r w:rsidRPr="005C18AE">
        <w:rPr>
          <w:rFonts w:ascii="Angsana New" w:hAnsi="Angsana New" w:hint="cs"/>
          <w:sz w:val="30"/>
          <w:szCs w:val="30"/>
          <w:cs/>
        </w:rPr>
        <w:t>ร่วม และการร่วมค้า</w:t>
      </w:r>
      <w:r w:rsidR="005C18AE" w:rsidRPr="005C18AE">
        <w:rPr>
          <w:rFonts w:ascii="Angsana New" w:hAnsi="Angsana New" w:hint="cs"/>
          <w:sz w:val="30"/>
          <w:szCs w:val="30"/>
          <w:cs/>
        </w:rPr>
        <w:t>ที่มีการเปลี่ยนแปลงอย่างมีสาระสำคัญ</w:t>
      </w:r>
      <w:r w:rsidRPr="005C18AE">
        <w:rPr>
          <w:rFonts w:ascii="Angsana New" w:hAnsi="Angsana New" w:hint="cs"/>
          <w:sz w:val="30"/>
          <w:szCs w:val="30"/>
          <w:cs/>
        </w:rPr>
        <w:t>ได้เปิดเผย</w:t>
      </w:r>
      <w:r w:rsidR="008A5B72" w:rsidRPr="008A5B72">
        <w:rPr>
          <w:rFonts w:ascii="Angsana New" w:hAnsi="Angsana New" w:hint="cs"/>
          <w:sz w:val="30"/>
          <w:szCs w:val="30"/>
          <w:cs/>
        </w:rPr>
        <w:t>ใน</w:t>
      </w:r>
      <w:r w:rsidR="00286058">
        <w:rPr>
          <w:rFonts w:ascii="Angsana New" w:hAnsi="Angsana New"/>
          <w:sz w:val="30"/>
          <w:szCs w:val="30"/>
        </w:rPr>
        <w:br/>
      </w:r>
      <w:r w:rsidRPr="008A5B72">
        <w:rPr>
          <w:rFonts w:ascii="Angsana New" w:hAnsi="Angsana New" w:hint="cs"/>
          <w:sz w:val="30"/>
          <w:szCs w:val="30"/>
          <w:cs/>
        </w:rPr>
        <w:t>หม</w:t>
      </w:r>
      <w:r w:rsidRPr="005C18AE">
        <w:rPr>
          <w:rFonts w:ascii="Angsana New" w:hAnsi="Angsana New" w:hint="cs"/>
          <w:sz w:val="30"/>
          <w:szCs w:val="30"/>
          <w:cs/>
        </w:rPr>
        <w:t xml:space="preserve">ายเหตุประกอบงบการเงินข้อที่ </w:t>
      </w:r>
      <w:r w:rsidR="00145171" w:rsidRPr="00145171">
        <w:rPr>
          <w:rFonts w:ascii="Angsana New" w:hAnsi="Angsana New"/>
          <w:sz w:val="30"/>
          <w:szCs w:val="30"/>
        </w:rPr>
        <w:t>5</w:t>
      </w:r>
      <w:r w:rsidR="00055F75">
        <w:rPr>
          <w:rFonts w:ascii="Angsana New" w:hAnsi="Angsana New" w:hint="cs"/>
          <w:sz w:val="30"/>
          <w:szCs w:val="30"/>
          <w:cs/>
        </w:rPr>
        <w:t xml:space="preserve"> </w:t>
      </w:r>
      <w:r w:rsidR="00531473" w:rsidRPr="00531473">
        <w:rPr>
          <w:rFonts w:ascii="Angsana New" w:hAnsi="Angsana New"/>
          <w:sz w:val="30"/>
          <w:szCs w:val="30"/>
          <w:cs/>
        </w:rPr>
        <w:t>สำหรับบุคคลหรือกิจการอื่นที่เกี่ยวข้องกันที่มีรายการระหว่างกันที่มีนัยสำคัญกับกลุ่มบริษัทในระหว่าง</w:t>
      </w:r>
      <w:r w:rsidR="00055F75">
        <w:rPr>
          <w:rFonts w:ascii="Angsana New" w:hAnsi="Angsana New" w:hint="cs"/>
          <w:sz w:val="30"/>
          <w:szCs w:val="30"/>
          <w:cs/>
        </w:rPr>
        <w:t>งวดมี</w:t>
      </w:r>
      <w:r w:rsidR="00531473" w:rsidRPr="00531473">
        <w:rPr>
          <w:rFonts w:ascii="Angsana New" w:hAnsi="Angsana New"/>
          <w:sz w:val="30"/>
          <w:szCs w:val="30"/>
          <w:cs/>
        </w:rPr>
        <w:t>ดังต่อไปนี้</w:t>
      </w:r>
    </w:p>
    <w:p w14:paraId="2AE6E1E3" w14:textId="77777777" w:rsidR="00383542" w:rsidRDefault="00383542" w:rsidP="003835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45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tbl>
      <w:tblPr>
        <w:tblW w:w="941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0"/>
        <w:gridCol w:w="1107"/>
        <w:gridCol w:w="11"/>
        <w:gridCol w:w="250"/>
        <w:gridCol w:w="1104"/>
        <w:gridCol w:w="262"/>
        <w:gridCol w:w="1075"/>
        <w:gridCol w:w="254"/>
        <w:gridCol w:w="1053"/>
      </w:tblGrid>
      <w:tr w:rsidR="00383542" w:rsidRPr="00AB4725" w14:paraId="4B1A19DA" w14:textId="77777777" w:rsidTr="008D746B">
        <w:trPr>
          <w:tblHeader/>
        </w:trPr>
        <w:tc>
          <w:tcPr>
            <w:tcW w:w="2283" w:type="pct"/>
          </w:tcPr>
          <w:p w14:paraId="76748AD1" w14:textId="77777777" w:rsidR="00383542" w:rsidRPr="00AB4725" w:rsidRDefault="00383542" w:rsidP="00D4092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57"/>
              <w:jc w:val="thaiDistribute"/>
              <w:rPr>
                <w:rFonts w:ascii="Angsana New" w:hAnsi="Angsana New"/>
                <w:b w:val="0"/>
                <w:i/>
                <w:iCs/>
                <w:sz w:val="30"/>
                <w:szCs w:val="30"/>
              </w:rPr>
            </w:pPr>
            <w:r w:rsidRPr="002B6B8B">
              <w:rPr>
                <w:rFonts w:ascii="Angsana New" w:hAnsi="Angsana New"/>
                <w:b w:val="0"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13" w:type="pct"/>
            <w:gridSpan w:val="4"/>
          </w:tcPr>
          <w:p w14:paraId="6FFE6D75" w14:textId="77777777" w:rsidR="00383542" w:rsidRPr="00AB4725" w:rsidRDefault="00383542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AB4725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9" w:type="pct"/>
          </w:tcPr>
          <w:p w14:paraId="0EBA1353" w14:textId="77777777" w:rsidR="00383542" w:rsidRPr="00AB4725" w:rsidRDefault="00383542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pct"/>
            <w:gridSpan w:val="3"/>
          </w:tcPr>
          <w:p w14:paraId="13840756" w14:textId="77777777" w:rsidR="00383542" w:rsidRPr="00AB4725" w:rsidRDefault="00383542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83542" w:rsidRPr="00AB4725" w14:paraId="5DA72D9A" w14:textId="77777777" w:rsidTr="008D746B">
        <w:trPr>
          <w:tblHeader/>
        </w:trPr>
        <w:tc>
          <w:tcPr>
            <w:tcW w:w="2283" w:type="pct"/>
          </w:tcPr>
          <w:p w14:paraId="435E8F18" w14:textId="6C9E2EF0" w:rsidR="00383542" w:rsidRPr="00AB4725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84"/>
              <w:jc w:val="both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ดหก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145171" w:rsidRPr="0014517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8" w:type="pct"/>
            <w:shd w:val="clear" w:color="auto" w:fill="auto"/>
            <w:vAlign w:val="center"/>
          </w:tcPr>
          <w:p w14:paraId="1DA46FD3" w14:textId="2D964EFC" w:rsidR="00383542" w:rsidRPr="00AB4725" w:rsidRDefault="00145171" w:rsidP="00383542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9" w:type="pct"/>
            <w:gridSpan w:val="2"/>
            <w:shd w:val="clear" w:color="auto" w:fill="auto"/>
            <w:vAlign w:val="center"/>
          </w:tcPr>
          <w:p w14:paraId="4862BEE7" w14:textId="77777777" w:rsidR="00383542" w:rsidRPr="00AB4725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86" w:type="pct"/>
            <w:shd w:val="clear" w:color="auto" w:fill="auto"/>
            <w:vAlign w:val="center"/>
          </w:tcPr>
          <w:p w14:paraId="0F42882D" w14:textId="74D8E976" w:rsidR="00383542" w:rsidRPr="00AB4725" w:rsidRDefault="00145171" w:rsidP="00383542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9" w:type="pct"/>
            <w:shd w:val="clear" w:color="auto" w:fill="auto"/>
          </w:tcPr>
          <w:p w14:paraId="066EDB2D" w14:textId="77777777" w:rsidR="00383542" w:rsidRPr="00AB4725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71" w:type="pct"/>
            <w:shd w:val="clear" w:color="auto" w:fill="auto"/>
            <w:vAlign w:val="center"/>
          </w:tcPr>
          <w:p w14:paraId="65DB02FF" w14:textId="3AC29C76" w:rsidR="00383542" w:rsidRPr="00AB4725" w:rsidRDefault="00145171" w:rsidP="00383542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35" w:type="pct"/>
            <w:shd w:val="clear" w:color="auto" w:fill="auto"/>
            <w:vAlign w:val="center"/>
          </w:tcPr>
          <w:p w14:paraId="1E0ECC93" w14:textId="77777777" w:rsidR="00383542" w:rsidRPr="00AB4725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59" w:type="pct"/>
            <w:shd w:val="clear" w:color="auto" w:fill="auto"/>
            <w:vAlign w:val="center"/>
          </w:tcPr>
          <w:p w14:paraId="38CAF85F" w14:textId="30FD7A36" w:rsidR="00383542" w:rsidRPr="00AB4725" w:rsidRDefault="00145171" w:rsidP="00383542">
            <w:pPr>
              <w:pStyle w:val="acctfourfigures"/>
              <w:tabs>
                <w:tab w:val="clear" w:pos="765"/>
              </w:tabs>
              <w:spacing w:line="240" w:lineRule="auto"/>
              <w:ind w:right="14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</w:t>
            </w: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4</w:t>
            </w:r>
          </w:p>
        </w:tc>
      </w:tr>
      <w:tr w:rsidR="00383542" w:rsidRPr="00AB4725" w14:paraId="11DA5169" w14:textId="77777777" w:rsidTr="008D746B">
        <w:trPr>
          <w:tblHeader/>
        </w:trPr>
        <w:tc>
          <w:tcPr>
            <w:tcW w:w="2283" w:type="pct"/>
          </w:tcPr>
          <w:p w14:paraId="718D45A8" w14:textId="29BAD5CF" w:rsidR="00383542" w:rsidRPr="00AB4725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firstLine="84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7" w:type="pct"/>
            <w:gridSpan w:val="8"/>
          </w:tcPr>
          <w:p w14:paraId="53B640A1" w14:textId="77777777" w:rsidR="00383542" w:rsidRPr="00AB4725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542" w:rsidRPr="00AB4725" w14:paraId="0C717247" w14:textId="77777777" w:rsidTr="008D746B">
        <w:trPr>
          <w:trHeight w:val="70"/>
        </w:trPr>
        <w:tc>
          <w:tcPr>
            <w:tcW w:w="2283" w:type="pct"/>
          </w:tcPr>
          <w:p w14:paraId="7F71D25A" w14:textId="77777777" w:rsidR="00383542" w:rsidRPr="00AB4725" w:rsidRDefault="00383542" w:rsidP="00383542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4C9FC327" w14:textId="77777777" w:rsidR="00383542" w:rsidRPr="00AB4725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280E7DC5" w14:textId="77777777" w:rsidR="00383542" w:rsidRPr="00AB4725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EFBB6CC" w14:textId="77777777" w:rsidR="00383542" w:rsidRPr="00AB4725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9A08DD9" w14:textId="77777777" w:rsidR="00383542" w:rsidRPr="00AB4725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F6E7A3A" w14:textId="77777777" w:rsidR="00383542" w:rsidRPr="00AB4725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1C53C5FC" w14:textId="77777777" w:rsidR="00383542" w:rsidRPr="00AB4725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9" w:type="pct"/>
          </w:tcPr>
          <w:p w14:paraId="54DF0FE4" w14:textId="77777777" w:rsidR="00383542" w:rsidRPr="00AB4725" w:rsidRDefault="00383542" w:rsidP="00383542">
            <w:pPr>
              <w:tabs>
                <w:tab w:val="clear" w:pos="907"/>
                <w:tab w:val="left" w:pos="792"/>
              </w:tabs>
              <w:spacing w:line="240" w:lineRule="auto"/>
              <w:ind w:right="1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92F" w:rsidRPr="00454F08" w14:paraId="4C76A386" w14:textId="77777777" w:rsidTr="008D746B">
        <w:tc>
          <w:tcPr>
            <w:tcW w:w="2283" w:type="pct"/>
          </w:tcPr>
          <w:p w14:paraId="7739B61A" w14:textId="77777777" w:rsidR="00D4092F" w:rsidRPr="00AB4725" w:rsidRDefault="00D4092F" w:rsidP="00383542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ขายสินค้าและให้บริการ</w:t>
            </w:r>
          </w:p>
        </w:tc>
        <w:tc>
          <w:tcPr>
            <w:tcW w:w="588" w:type="pct"/>
          </w:tcPr>
          <w:p w14:paraId="7C0BF901" w14:textId="017C4CC2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725C9B6A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5C31BAE" w14:textId="4F1CE459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0909CAE4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7B936C9" w14:textId="6565363A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544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135" w:type="pct"/>
          </w:tcPr>
          <w:p w14:paraId="7777B26E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46051800" w14:textId="689D603E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228</w:t>
            </w:r>
          </w:p>
        </w:tc>
      </w:tr>
      <w:tr w:rsidR="00D4092F" w:rsidRPr="00454F08" w14:paraId="78CD7301" w14:textId="77777777" w:rsidTr="008D746B">
        <w:tc>
          <w:tcPr>
            <w:tcW w:w="2283" w:type="pct"/>
          </w:tcPr>
          <w:p w14:paraId="7E6C1841" w14:textId="77777777" w:rsidR="00D4092F" w:rsidRPr="00AB4725" w:rsidRDefault="00D4092F" w:rsidP="00383542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ซื้อสินค้าและรับบริการ</w:t>
            </w:r>
          </w:p>
        </w:tc>
        <w:tc>
          <w:tcPr>
            <w:tcW w:w="588" w:type="pct"/>
          </w:tcPr>
          <w:p w14:paraId="13EB67E2" w14:textId="18995B83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48FCFCBA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C784B2E" w14:textId="6455422E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DE8F4DC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D066AE6" w14:textId="34C21256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480</w:t>
            </w:r>
          </w:p>
        </w:tc>
        <w:tc>
          <w:tcPr>
            <w:tcW w:w="135" w:type="pct"/>
          </w:tcPr>
          <w:p w14:paraId="4A3FBE43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0A72FFD6" w14:textId="68807285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</w:tr>
      <w:tr w:rsidR="00D4092F" w:rsidRPr="00454F08" w14:paraId="798D7659" w14:textId="77777777" w:rsidTr="008D746B">
        <w:tc>
          <w:tcPr>
            <w:tcW w:w="2283" w:type="pct"/>
          </w:tcPr>
          <w:p w14:paraId="7CC1EB64" w14:textId="77777777" w:rsidR="00D4092F" w:rsidRPr="00AB4725" w:rsidRDefault="00D4092F" w:rsidP="00383542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88" w:type="pct"/>
          </w:tcPr>
          <w:p w14:paraId="36704940" w14:textId="4E586A6F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0CB6E1B6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EFDC534" w14:textId="5A79B95D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8833DAC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DE1CAE5" w14:textId="2D0764D8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0A31A41D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2D7195D2" w14:textId="47C23FBF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D4092F" w:rsidRPr="00454F08" w14:paraId="79B12927" w14:textId="77777777" w:rsidTr="008D746B">
        <w:tc>
          <w:tcPr>
            <w:tcW w:w="2283" w:type="pct"/>
          </w:tcPr>
          <w:p w14:paraId="43022519" w14:textId="77777777" w:rsidR="00D4092F" w:rsidRPr="00AB4725" w:rsidRDefault="00D4092F" w:rsidP="00383542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8" w:type="pct"/>
          </w:tcPr>
          <w:p w14:paraId="44561828" w14:textId="30F8125C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35E99BD6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E0C2A65" w14:textId="5AF9FC03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3C353BD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770347B" w14:textId="4A3E98D0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35" w:type="pct"/>
          </w:tcPr>
          <w:p w14:paraId="369A1CB7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14C5DA3" w14:textId="6CD382F9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673</w:t>
            </w:r>
          </w:p>
        </w:tc>
      </w:tr>
      <w:tr w:rsidR="00D4092F" w:rsidRPr="00454F08" w14:paraId="4BE5C729" w14:textId="77777777" w:rsidTr="008D746B">
        <w:trPr>
          <w:trHeight w:val="452"/>
        </w:trPr>
        <w:tc>
          <w:tcPr>
            <w:tcW w:w="2283" w:type="pct"/>
          </w:tcPr>
          <w:p w14:paraId="1C84AF70" w14:textId="77777777" w:rsidR="00D4092F" w:rsidRPr="00AB4725" w:rsidRDefault="00D4092F" w:rsidP="00383542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88" w:type="pct"/>
          </w:tcPr>
          <w:p w14:paraId="294B0F51" w14:textId="37E5101D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3F974FAC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AD84AA2" w14:textId="6C5A74B4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6B3F7D3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13744BB" w14:textId="7A0B892E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469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966</w:t>
            </w:r>
          </w:p>
        </w:tc>
        <w:tc>
          <w:tcPr>
            <w:tcW w:w="135" w:type="pct"/>
          </w:tcPr>
          <w:p w14:paraId="40545CB3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7F7523A7" w14:textId="102E2308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989</w:t>
            </w:r>
          </w:p>
        </w:tc>
      </w:tr>
      <w:tr w:rsidR="00D4092F" w:rsidRPr="00454F08" w14:paraId="1C1D6609" w14:textId="77777777" w:rsidTr="008D746B">
        <w:trPr>
          <w:trHeight w:val="452"/>
        </w:trPr>
        <w:tc>
          <w:tcPr>
            <w:tcW w:w="2283" w:type="pct"/>
          </w:tcPr>
          <w:p w14:paraId="491655B9" w14:textId="77777777" w:rsidR="00D4092F" w:rsidRPr="00AB4725" w:rsidRDefault="00D4092F" w:rsidP="00383542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88" w:type="pct"/>
          </w:tcPr>
          <w:p w14:paraId="78E36E46" w14:textId="69A80751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480A6BFD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2DDACCA" w14:textId="4D9E8985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1D3AA018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D1C82F8" w14:textId="609BFCC0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35" w:type="pct"/>
          </w:tcPr>
          <w:p w14:paraId="79D96485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23F2290C" w14:textId="16F61FE5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D4092F" w:rsidRPr="00454F08" w14:paraId="35C668C7" w14:textId="77777777" w:rsidTr="008D746B">
        <w:tc>
          <w:tcPr>
            <w:tcW w:w="2283" w:type="pct"/>
          </w:tcPr>
          <w:p w14:paraId="2EE03559" w14:textId="77777777" w:rsidR="00D4092F" w:rsidRPr="00AB4725" w:rsidRDefault="00D4092F" w:rsidP="00383542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ค่าบริการสนับสนุน</w:t>
            </w:r>
          </w:p>
        </w:tc>
        <w:tc>
          <w:tcPr>
            <w:tcW w:w="588" w:type="pct"/>
          </w:tcPr>
          <w:p w14:paraId="6A6B5525" w14:textId="6E2DA602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32AE6706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7B33150" w14:textId="092A139C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077A5A0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919C39D" w14:textId="0BCE21C4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406</w:t>
            </w:r>
          </w:p>
        </w:tc>
        <w:tc>
          <w:tcPr>
            <w:tcW w:w="135" w:type="pct"/>
          </w:tcPr>
          <w:p w14:paraId="1C724BBC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67D01BC6" w14:textId="4DECDC38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455</w:t>
            </w:r>
          </w:p>
        </w:tc>
      </w:tr>
      <w:tr w:rsidR="00D4092F" w:rsidRPr="00454F08" w14:paraId="2DC2D3AD" w14:textId="77777777" w:rsidTr="008D746B">
        <w:tc>
          <w:tcPr>
            <w:tcW w:w="2283" w:type="pct"/>
          </w:tcPr>
          <w:p w14:paraId="17AE58B6" w14:textId="77777777" w:rsidR="00D4092F" w:rsidRPr="00AB4725" w:rsidRDefault="00D4092F" w:rsidP="00383542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ค่าขนส่งรับคืน</w:t>
            </w:r>
          </w:p>
        </w:tc>
        <w:tc>
          <w:tcPr>
            <w:tcW w:w="588" w:type="pct"/>
          </w:tcPr>
          <w:p w14:paraId="168DFD5C" w14:textId="68469708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  <w:gridSpan w:val="2"/>
          </w:tcPr>
          <w:p w14:paraId="603D7196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03B660E" w14:textId="417D8F3E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1C6E367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60EC8B9" w14:textId="6685E76A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949</w:t>
            </w:r>
          </w:p>
        </w:tc>
        <w:tc>
          <w:tcPr>
            <w:tcW w:w="135" w:type="pct"/>
          </w:tcPr>
          <w:p w14:paraId="30374709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3ACF86A" w14:textId="4DABD137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566</w:t>
            </w:r>
          </w:p>
        </w:tc>
      </w:tr>
      <w:tr w:rsidR="00D4092F" w:rsidRPr="00454F08" w14:paraId="252DABDB" w14:textId="77777777" w:rsidTr="008D746B">
        <w:trPr>
          <w:trHeight w:hRule="exact" w:val="216"/>
        </w:trPr>
        <w:tc>
          <w:tcPr>
            <w:tcW w:w="2283" w:type="pct"/>
          </w:tcPr>
          <w:p w14:paraId="263F4D2B" w14:textId="77777777" w:rsidR="00D4092F" w:rsidRPr="00AB4725" w:rsidRDefault="00D4092F" w:rsidP="00383542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58042BC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048D1784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3CBE80A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30918D3E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AE4538C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465FB67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76A5437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92F" w:rsidRPr="00454F08" w14:paraId="352B07F4" w14:textId="77777777" w:rsidTr="008D746B">
        <w:tc>
          <w:tcPr>
            <w:tcW w:w="2283" w:type="pct"/>
          </w:tcPr>
          <w:p w14:paraId="6426BD49" w14:textId="77777777" w:rsidR="00D4092F" w:rsidRPr="00AB4725" w:rsidRDefault="00D4092F" w:rsidP="00383542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4B6B9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ค่าตอบแทนผู้บริหารสำคั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ญ</w:t>
            </w:r>
          </w:p>
        </w:tc>
        <w:tc>
          <w:tcPr>
            <w:tcW w:w="588" w:type="pct"/>
          </w:tcPr>
          <w:p w14:paraId="3D38735C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gridSpan w:val="2"/>
          </w:tcPr>
          <w:p w14:paraId="39AE6218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7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1F60C1B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73B5C67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B5480D0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43DE512D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42DD0C3B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after="0" w:line="240" w:lineRule="auto"/>
              <w:ind w:left="-108" w:right="-16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92F" w:rsidRPr="00454F08" w14:paraId="1BD01F85" w14:textId="77777777" w:rsidTr="008D746B">
        <w:tc>
          <w:tcPr>
            <w:tcW w:w="2283" w:type="pct"/>
          </w:tcPr>
          <w:p w14:paraId="4EDCF148" w14:textId="77777777" w:rsidR="00D4092F" w:rsidRDefault="00D4092F" w:rsidP="00383542">
            <w:pPr>
              <w:tabs>
                <w:tab w:val="clear" w:pos="454"/>
                <w:tab w:val="left" w:pos="342"/>
              </w:tabs>
              <w:spacing w:line="240" w:lineRule="auto"/>
              <w:ind w:left="252" w:right="-108" w:firstLine="8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  <w:p w14:paraId="0D21489A" w14:textId="77777777" w:rsidR="00D4092F" w:rsidRPr="00E01C29" w:rsidRDefault="00D4092F" w:rsidP="00383542">
            <w:pPr>
              <w:tabs>
                <w:tab w:val="clear" w:pos="454"/>
                <w:tab w:val="left" w:pos="342"/>
              </w:tabs>
              <w:spacing w:line="240" w:lineRule="auto"/>
              <w:ind w:left="252" w:right="-108" w:firstLine="84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E01C29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E01C2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รวมค่าตอบแทนกรรมการ)</w:t>
            </w:r>
          </w:p>
        </w:tc>
        <w:tc>
          <w:tcPr>
            <w:tcW w:w="594" w:type="pct"/>
            <w:gridSpan w:val="2"/>
          </w:tcPr>
          <w:p w14:paraId="7B5999F0" w14:textId="77777777" w:rsidR="00D4092F" w:rsidRPr="00454F08" w:rsidRDefault="00D4092F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EAEF92" w14:textId="2E7AF05D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133" w:type="pct"/>
          </w:tcPr>
          <w:p w14:paraId="5FF593A5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753B30A" w14:textId="77777777" w:rsidR="00D4092F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2E1873" w14:textId="12024FD3" w:rsidR="00454F08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144</w:t>
            </w:r>
            <w:r w:rsid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139" w:type="pct"/>
          </w:tcPr>
          <w:p w14:paraId="626CE91D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F3B0EF8" w14:textId="77777777" w:rsidR="00D4092F" w:rsidRPr="00454F08" w:rsidRDefault="00D4092F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37E8C3" w14:textId="4060CBB5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741</w:t>
            </w:r>
          </w:p>
        </w:tc>
        <w:tc>
          <w:tcPr>
            <w:tcW w:w="135" w:type="pct"/>
          </w:tcPr>
          <w:p w14:paraId="06E9318C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897FD12" w14:textId="77777777" w:rsidR="00D4092F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B1E7DE2" w14:textId="3F8BDF60" w:rsidR="00454F08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58</w:t>
            </w:r>
            <w:r w:rsid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011</w:t>
            </w:r>
          </w:p>
        </w:tc>
      </w:tr>
      <w:tr w:rsidR="00D4092F" w:rsidRPr="00454F08" w14:paraId="3D8457F8" w14:textId="77777777" w:rsidTr="008D746B">
        <w:tc>
          <w:tcPr>
            <w:tcW w:w="2283" w:type="pct"/>
          </w:tcPr>
          <w:p w14:paraId="1A55F1AF" w14:textId="77777777" w:rsidR="00D4092F" w:rsidRPr="00AB4725" w:rsidRDefault="00D4092F" w:rsidP="00383542">
            <w:pPr>
              <w:tabs>
                <w:tab w:val="clear" w:pos="454"/>
                <w:tab w:val="left" w:pos="342"/>
              </w:tabs>
              <w:spacing w:line="240" w:lineRule="auto"/>
              <w:ind w:left="252" w:right="-108" w:firstLine="8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  <w:gridSpan w:val="2"/>
          </w:tcPr>
          <w:p w14:paraId="6E257B2C" w14:textId="03B6704C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33" w:type="pct"/>
          </w:tcPr>
          <w:p w14:paraId="2EF33475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3302E84" w14:textId="40B6EEBB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015</w:t>
            </w:r>
          </w:p>
        </w:tc>
        <w:tc>
          <w:tcPr>
            <w:tcW w:w="139" w:type="pct"/>
          </w:tcPr>
          <w:p w14:paraId="2A7558C5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2DB36BC" w14:textId="5F46A7D6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074</w:t>
            </w:r>
          </w:p>
        </w:tc>
        <w:tc>
          <w:tcPr>
            <w:tcW w:w="135" w:type="pct"/>
          </w:tcPr>
          <w:p w14:paraId="5ECFBAD6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623F9D59" w14:textId="70FC7B01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943</w:t>
            </w:r>
          </w:p>
        </w:tc>
      </w:tr>
      <w:tr w:rsidR="00D4092F" w:rsidRPr="00454F08" w14:paraId="6D68866C" w14:textId="77777777" w:rsidTr="008D746B">
        <w:trPr>
          <w:trHeight w:hRule="exact" w:val="288"/>
        </w:trPr>
        <w:tc>
          <w:tcPr>
            <w:tcW w:w="2283" w:type="pct"/>
          </w:tcPr>
          <w:p w14:paraId="192F8982" w14:textId="77777777" w:rsidR="00D4092F" w:rsidRPr="00AB4725" w:rsidRDefault="00D4092F" w:rsidP="00383542">
            <w:pPr>
              <w:spacing w:line="240" w:lineRule="auto"/>
              <w:ind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</w:tcPr>
          <w:p w14:paraId="4FBAED7C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51357CCC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C017448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ED69D4A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A5CDD05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57981169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7FE0C813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92F" w:rsidRPr="00454F08" w14:paraId="36669191" w14:textId="77777777" w:rsidTr="008D746B">
        <w:tc>
          <w:tcPr>
            <w:tcW w:w="2283" w:type="pct"/>
          </w:tcPr>
          <w:p w14:paraId="5DF9D172" w14:textId="77777777" w:rsidR="00D4092F" w:rsidRPr="00AB4725" w:rsidRDefault="00D4092F" w:rsidP="00383542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4" w:type="pct"/>
            <w:gridSpan w:val="2"/>
          </w:tcPr>
          <w:p w14:paraId="53E4F820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120FCB2E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2F2583D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62FDC4D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15233C09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</w:tcPr>
          <w:p w14:paraId="03C2E962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67800C59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92F" w:rsidRPr="00454F08" w14:paraId="2A206864" w14:textId="77777777" w:rsidTr="008D746B">
        <w:tc>
          <w:tcPr>
            <w:tcW w:w="2283" w:type="pct"/>
          </w:tcPr>
          <w:p w14:paraId="17EB3C59" w14:textId="77777777" w:rsidR="00D4092F" w:rsidRPr="00AB4725" w:rsidRDefault="00D4092F" w:rsidP="00383542">
            <w:pPr>
              <w:spacing w:line="240" w:lineRule="auto"/>
              <w:ind w:firstLine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  <w:gridSpan w:val="2"/>
          </w:tcPr>
          <w:p w14:paraId="3676DF8D" w14:textId="15A1350B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096AE710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652F052F" w14:textId="4193B049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139" w:type="pct"/>
          </w:tcPr>
          <w:p w14:paraId="57E6DB00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4E6C83AA" w14:textId="7E641456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3403E37B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143AAD8B" w14:textId="520D3CAB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</w:tr>
      <w:tr w:rsidR="00D4092F" w:rsidRPr="00454F08" w14:paraId="2DF77932" w14:textId="77777777" w:rsidTr="008D746B">
        <w:tc>
          <w:tcPr>
            <w:tcW w:w="2283" w:type="pct"/>
          </w:tcPr>
          <w:p w14:paraId="38519554" w14:textId="77777777" w:rsidR="00D4092F" w:rsidRPr="00AB4725" w:rsidRDefault="00D4092F" w:rsidP="00383542">
            <w:pPr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ซื้อสินค้าและรับบริการ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94" w:type="pct"/>
            <w:gridSpan w:val="2"/>
          </w:tcPr>
          <w:p w14:paraId="2CDA788E" w14:textId="25CE8926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133" w:type="pct"/>
          </w:tcPr>
          <w:p w14:paraId="544FAC89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F9AF284" w14:textId="12AD3D4C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915</w:t>
            </w:r>
          </w:p>
        </w:tc>
        <w:tc>
          <w:tcPr>
            <w:tcW w:w="139" w:type="pct"/>
          </w:tcPr>
          <w:p w14:paraId="46567743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E2A1FDA" w14:textId="21E17E09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065</w:t>
            </w:r>
          </w:p>
        </w:tc>
        <w:tc>
          <w:tcPr>
            <w:tcW w:w="135" w:type="pct"/>
          </w:tcPr>
          <w:p w14:paraId="3114D838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07B7B716" w14:textId="1B81840F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D4092F" w:rsidRPr="00454F08" w14:paraId="67903697" w14:textId="77777777" w:rsidTr="008D746B">
        <w:tc>
          <w:tcPr>
            <w:tcW w:w="2283" w:type="pct"/>
          </w:tcPr>
          <w:p w14:paraId="16080AC4" w14:textId="77777777" w:rsidR="00D4092F" w:rsidRPr="00AB4725" w:rsidRDefault="00D4092F" w:rsidP="0038354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40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เงินสนับสนุนทางธุรกิจ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  <w:tc>
          <w:tcPr>
            <w:tcW w:w="594" w:type="pct"/>
            <w:gridSpan w:val="2"/>
          </w:tcPr>
          <w:p w14:paraId="4D91C89C" w14:textId="1D66CCCD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CC9E67B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89BE669" w14:textId="5ED0B42D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  <w:tc>
          <w:tcPr>
            <w:tcW w:w="139" w:type="pct"/>
          </w:tcPr>
          <w:p w14:paraId="2FE30903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3DD7AC7" w14:textId="5804C159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52BBF118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0F1D0688" w14:textId="2F2430D9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985</w:t>
            </w:r>
          </w:p>
        </w:tc>
      </w:tr>
      <w:tr w:rsidR="00D4092F" w:rsidRPr="00454F08" w14:paraId="504A8F35" w14:textId="77777777" w:rsidTr="008D746B">
        <w:tc>
          <w:tcPr>
            <w:tcW w:w="2283" w:type="pct"/>
          </w:tcPr>
          <w:p w14:paraId="228B3EFC" w14:textId="37157A2C" w:rsidR="00D4092F" w:rsidRPr="00740AB1" w:rsidRDefault="00D4092F" w:rsidP="00383542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40"/>
              </w:tabs>
              <w:spacing w:line="240" w:lineRule="auto"/>
              <w:ind w:firstLine="84"/>
              <w:rPr>
                <w:rFonts w:ascii="Angsana New" w:hAnsi="Angsana New"/>
                <w:sz w:val="30"/>
                <w:szCs w:val="30"/>
                <w:cs/>
              </w:rPr>
            </w:pPr>
            <w:r w:rsidRPr="00740AB1">
              <w:rPr>
                <w:rFonts w:ascii="Angsana New" w:hAnsi="Angsana New" w:hint="cs"/>
                <w:sz w:val="30"/>
                <w:szCs w:val="30"/>
                <w:cs/>
              </w:rPr>
              <w:t>จ่ายสำรองกิจกรรมความรับผิดชอบต่อสังคม</w:t>
            </w:r>
          </w:p>
        </w:tc>
        <w:tc>
          <w:tcPr>
            <w:tcW w:w="594" w:type="pct"/>
            <w:gridSpan w:val="2"/>
          </w:tcPr>
          <w:p w14:paraId="0BCB95E3" w14:textId="2849F65D" w:rsidR="00D4092F" w:rsidRPr="00454F08" w:rsidRDefault="00145171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  <w:p w14:paraId="52FC1440" w14:textId="042A9814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" w:type="pct"/>
          </w:tcPr>
          <w:p w14:paraId="2BA1B8C3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639DEB0" w14:textId="54051391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520FB94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  <w:tab w:val="decimal" w:pos="84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7D601722" w14:textId="2F4FD162" w:rsidR="00D4092F" w:rsidRPr="00454F08" w:rsidRDefault="00145171" w:rsidP="004711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35" w:type="pct"/>
          </w:tcPr>
          <w:p w14:paraId="6A64604C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27CF21A5" w14:textId="67B4399A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45CC5981" w14:textId="77777777" w:rsidR="00E5530F" w:rsidRDefault="00E5530F" w:rsidP="009D4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8E7520" w14:textId="77777777" w:rsidR="00A36209" w:rsidRDefault="00A36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BDF0F60" w14:textId="7AB5B5AC" w:rsidR="00E7347E" w:rsidRDefault="00E7347E" w:rsidP="009D4A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355FF">
        <w:rPr>
          <w:rFonts w:ascii="Angsana New" w:hAnsi="Angsana New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145171" w:rsidRPr="00145171">
        <w:rPr>
          <w:rFonts w:ascii="Angsana New" w:hAnsi="Angsana New"/>
          <w:spacing w:val="8"/>
          <w:sz w:val="30"/>
          <w:szCs w:val="30"/>
        </w:rPr>
        <w:t>30</w:t>
      </w:r>
      <w:r w:rsidR="00402820" w:rsidRPr="0005011B">
        <w:rPr>
          <w:rFonts w:ascii="Angsana New" w:hAnsi="Angsana New"/>
          <w:color w:val="FFFFFF"/>
          <w:spacing w:val="8"/>
          <w:sz w:val="30"/>
          <w:szCs w:val="30"/>
        </w:rPr>
        <w:t xml:space="preserve"> </w:t>
      </w:r>
      <w:r w:rsidR="00383542">
        <w:rPr>
          <w:rFonts w:ascii="Angsana New" w:hAnsi="Angsana New" w:hint="cs"/>
          <w:spacing w:val="8"/>
          <w:sz w:val="30"/>
          <w:szCs w:val="30"/>
          <w:cs/>
        </w:rPr>
        <w:t>มิถุนายน</w:t>
      </w:r>
      <w:r w:rsidRPr="00D355FF">
        <w:rPr>
          <w:rFonts w:ascii="Angsana New" w:hAnsi="Angsana New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2565</w:t>
      </w:r>
      <w:r w:rsidRPr="00D355FF">
        <w:rPr>
          <w:rFonts w:ascii="Angsana New" w:hAnsi="Angsana New"/>
          <w:sz w:val="30"/>
          <w:szCs w:val="30"/>
        </w:rPr>
        <w:t xml:space="preserve"> </w:t>
      </w:r>
      <w:r w:rsidRPr="00D355FF">
        <w:rPr>
          <w:rFonts w:ascii="Angsana New" w:hAnsi="Angsana New" w:hint="cs"/>
          <w:sz w:val="30"/>
          <w:szCs w:val="30"/>
          <w:cs/>
        </w:rPr>
        <w:t xml:space="preserve">และ </w:t>
      </w:r>
      <w:r w:rsidR="00145171" w:rsidRPr="00145171">
        <w:rPr>
          <w:rFonts w:ascii="Angsana New" w:hAnsi="Angsana New"/>
          <w:sz w:val="30"/>
          <w:szCs w:val="30"/>
        </w:rPr>
        <w:t>31</w:t>
      </w:r>
      <w:r w:rsidRPr="00D355FF">
        <w:rPr>
          <w:rFonts w:ascii="Angsana New" w:hAnsi="Angsana New"/>
          <w:sz w:val="30"/>
          <w:szCs w:val="30"/>
        </w:rPr>
        <w:t xml:space="preserve"> </w:t>
      </w:r>
      <w:r w:rsidRPr="00D355FF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145171" w:rsidRPr="00145171">
        <w:rPr>
          <w:rFonts w:ascii="Angsana New" w:hAnsi="Angsana New"/>
          <w:sz w:val="30"/>
          <w:szCs w:val="30"/>
        </w:rPr>
        <w:t>2564</w:t>
      </w:r>
      <w:r w:rsidRPr="00D355F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C6DEC7A" w14:textId="77777777" w:rsidR="00D355FF" w:rsidRPr="00127D2E" w:rsidRDefault="00D355FF" w:rsidP="00D355FF">
      <w:pPr>
        <w:tabs>
          <w:tab w:val="clear" w:pos="454"/>
          <w:tab w:val="left" w:pos="540"/>
        </w:tabs>
        <w:spacing w:line="240" w:lineRule="auto"/>
        <w:jc w:val="thaiDistribute"/>
        <w:rPr>
          <w:rFonts w:ascii="Angsana New" w:hAnsi="Angsana New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1"/>
        <w:gridCol w:w="258"/>
        <w:gridCol w:w="12"/>
        <w:gridCol w:w="990"/>
        <w:gridCol w:w="250"/>
        <w:gridCol w:w="1170"/>
        <w:gridCol w:w="270"/>
        <w:gridCol w:w="1171"/>
      </w:tblGrid>
      <w:tr w:rsidR="006870BD" w:rsidRPr="00144E97" w14:paraId="15F06DD0" w14:textId="77777777" w:rsidTr="001A51CC">
        <w:trPr>
          <w:trHeight w:hRule="exact" w:val="389"/>
        </w:trPr>
        <w:tc>
          <w:tcPr>
            <w:tcW w:w="4140" w:type="dxa"/>
          </w:tcPr>
          <w:p w14:paraId="6015D58A" w14:textId="77777777" w:rsidR="006870BD" w:rsidRPr="00EA6127" w:rsidRDefault="006870BD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341" w:type="dxa"/>
            <w:gridSpan w:val="4"/>
          </w:tcPr>
          <w:p w14:paraId="40AE0B70" w14:textId="77777777"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0" w:type="dxa"/>
          </w:tcPr>
          <w:p w14:paraId="6FF9AEA3" w14:textId="77777777"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1" w:type="dxa"/>
            <w:gridSpan w:val="3"/>
          </w:tcPr>
          <w:p w14:paraId="58AD9315" w14:textId="77777777" w:rsidR="006870BD" w:rsidRPr="00144E97" w:rsidRDefault="006870BD" w:rsidP="009018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83542" w:rsidRPr="00144E97" w14:paraId="5B44BB61" w14:textId="77777777" w:rsidTr="001A51CC">
        <w:trPr>
          <w:trHeight w:hRule="exact" w:val="389"/>
        </w:trPr>
        <w:tc>
          <w:tcPr>
            <w:tcW w:w="4140" w:type="dxa"/>
          </w:tcPr>
          <w:p w14:paraId="43B18E97" w14:textId="77777777" w:rsidR="00383542" w:rsidRPr="00144E97" w:rsidRDefault="00383542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0DB82262" w14:textId="00099E86" w:rsidR="00383542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  <w:gridSpan w:val="2"/>
          </w:tcPr>
          <w:p w14:paraId="6C0BAFD0" w14:textId="77777777" w:rsidR="00383542" w:rsidRPr="00144E97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64B0D5" w14:textId="57DB7AD3" w:rsidR="00383542" w:rsidRPr="00144E97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31</w:t>
            </w:r>
            <w:r w:rsidR="00383542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0" w:type="dxa"/>
          </w:tcPr>
          <w:p w14:paraId="0CE08F02" w14:textId="77777777" w:rsidR="00383542" w:rsidRPr="00144E97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DAF8F9" w14:textId="1DDBD4A4" w:rsidR="00383542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48E399A" w14:textId="77777777" w:rsidR="00383542" w:rsidRPr="00144E97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F44BE49" w14:textId="68DC8E48" w:rsidR="00383542" w:rsidRPr="00144E97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31</w:t>
            </w:r>
            <w:r w:rsidR="00383542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383542" w:rsidRPr="00144E97" w14:paraId="5A760F9E" w14:textId="77777777" w:rsidTr="001A51CC">
        <w:trPr>
          <w:trHeight w:hRule="exact" w:val="389"/>
        </w:trPr>
        <w:tc>
          <w:tcPr>
            <w:tcW w:w="4140" w:type="dxa"/>
          </w:tcPr>
          <w:p w14:paraId="76D54F4D" w14:textId="77777777" w:rsidR="00383542" w:rsidRPr="00144E97" w:rsidRDefault="00383542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</w:tcPr>
          <w:p w14:paraId="70503FB8" w14:textId="1A04D328" w:rsidR="0038354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14:paraId="51A974B2" w14:textId="77777777" w:rsidR="00383542" w:rsidRPr="00144E97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EEBE6E" w14:textId="77777777" w:rsidR="00383542" w:rsidRPr="00144E97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0" w:type="dxa"/>
          </w:tcPr>
          <w:p w14:paraId="1E0C8623" w14:textId="77777777" w:rsidR="00383542" w:rsidRPr="00144E97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2B013" w14:textId="0B3B3321" w:rsidR="0038354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6DA9AE0E" w14:textId="77777777" w:rsidR="00383542" w:rsidRPr="00144E97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187312B" w14:textId="77777777" w:rsidR="00383542" w:rsidRPr="00144E97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83542" w:rsidRPr="00144E97" w14:paraId="17A7B639" w14:textId="77777777" w:rsidTr="001A51CC">
        <w:trPr>
          <w:trHeight w:hRule="exact" w:val="389"/>
        </w:trPr>
        <w:tc>
          <w:tcPr>
            <w:tcW w:w="4140" w:type="dxa"/>
          </w:tcPr>
          <w:p w14:paraId="7E4207CC" w14:textId="596D2617" w:rsidR="00383542" w:rsidRPr="00144E97" w:rsidRDefault="00383542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4632106D" w14:textId="404426D8" w:rsidR="00383542" w:rsidRPr="00B87F43" w:rsidRDefault="00145171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gridSpan w:val="2"/>
            <w:vAlign w:val="center"/>
          </w:tcPr>
          <w:p w14:paraId="09ACEE0F" w14:textId="77777777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4A355B5D" w14:textId="517CA9D3" w:rsidR="00383542" w:rsidRPr="00B87F43" w:rsidRDefault="00145171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50" w:type="dxa"/>
          </w:tcPr>
          <w:p w14:paraId="7BFED52D" w14:textId="77777777" w:rsidR="00383542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7A4509BE" w14:textId="320176D0" w:rsidR="00383542" w:rsidRPr="00B87F43" w:rsidRDefault="00145171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4593BB87" w14:textId="77777777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1" w:type="dxa"/>
            <w:vAlign w:val="center"/>
          </w:tcPr>
          <w:p w14:paraId="4F8E0D79" w14:textId="628C2A10" w:rsidR="00383542" w:rsidRPr="00B87F43" w:rsidRDefault="00145171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383542" w:rsidRPr="00144E97" w14:paraId="24811770" w14:textId="77777777" w:rsidTr="001A51CC">
        <w:trPr>
          <w:trHeight w:hRule="exact" w:val="360"/>
        </w:trPr>
        <w:tc>
          <w:tcPr>
            <w:tcW w:w="4140" w:type="dxa"/>
          </w:tcPr>
          <w:p w14:paraId="18066554" w14:textId="77777777" w:rsidR="00383542" w:rsidRPr="00155BAD" w:rsidRDefault="00383542" w:rsidP="008D746B">
            <w:pPr>
              <w:spacing w:line="240" w:lineRule="auto"/>
              <w:ind w:left="8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02" w:type="dxa"/>
            <w:gridSpan w:val="8"/>
          </w:tcPr>
          <w:p w14:paraId="4869F8F8" w14:textId="77777777" w:rsidR="00383542" w:rsidRPr="00144E97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1B0D" w:rsidRPr="00144E97" w14:paraId="3CAAF004" w14:textId="77777777" w:rsidTr="001A51CC">
        <w:trPr>
          <w:trHeight w:hRule="exact" w:val="389"/>
        </w:trPr>
        <w:tc>
          <w:tcPr>
            <w:tcW w:w="4140" w:type="dxa"/>
          </w:tcPr>
          <w:p w14:paraId="5A3C260A" w14:textId="4B5B359E" w:rsidR="00F71B0D" w:rsidRPr="00144E97" w:rsidRDefault="00F71B0D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1" w:type="dxa"/>
          </w:tcPr>
          <w:p w14:paraId="508C2692" w14:textId="77777777" w:rsidR="00F71B0D" w:rsidRPr="008D746B" w:rsidRDefault="00F71B0D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BB0A02F" w14:textId="77777777" w:rsidR="00F71B0D" w:rsidRPr="00454F08" w:rsidRDefault="00F71B0D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1FDE931" w14:textId="77777777" w:rsidR="00F71B0D" w:rsidRPr="00454F08" w:rsidRDefault="00F71B0D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50" w:type="dxa"/>
          </w:tcPr>
          <w:p w14:paraId="74E7C687" w14:textId="77777777" w:rsidR="00F71B0D" w:rsidRPr="00454F08" w:rsidRDefault="00F71B0D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AB81F0D" w14:textId="77777777" w:rsidR="00F71B0D" w:rsidRPr="00454F08" w:rsidRDefault="00F71B0D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8C393A" w14:textId="77777777" w:rsidR="00F71B0D" w:rsidRPr="00454F08" w:rsidRDefault="00F71B0D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27C1128" w14:textId="77777777" w:rsidR="00F71B0D" w:rsidRPr="00454F08" w:rsidRDefault="00F71B0D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92F" w:rsidRPr="00144E97" w14:paraId="1FBFF3DA" w14:textId="77777777" w:rsidTr="001A51CC">
        <w:trPr>
          <w:trHeight w:hRule="exact" w:val="389"/>
        </w:trPr>
        <w:tc>
          <w:tcPr>
            <w:tcW w:w="4140" w:type="dxa"/>
          </w:tcPr>
          <w:p w14:paraId="076CF942" w14:textId="77777777" w:rsidR="00D4092F" w:rsidRPr="00144E97" w:rsidRDefault="00D4092F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</w:tcPr>
          <w:p w14:paraId="7AA31D15" w14:textId="4DC8C5E7" w:rsidR="00D4092F" w:rsidRPr="008D746B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D7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E9FB31A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2FA6CBAE" w14:textId="4C0195AA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2CE0A6E2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6EE951" w14:textId="6A24C5E3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582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56F9B1A0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42021DD" w14:textId="4FF7BD6C" w:rsidR="00D4092F" w:rsidRPr="00454F08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169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</w:tr>
      <w:tr w:rsidR="00D4092F" w:rsidRPr="00144E97" w14:paraId="472B7138" w14:textId="77777777" w:rsidTr="00D4092F">
        <w:trPr>
          <w:trHeight w:hRule="exact" w:val="389"/>
        </w:trPr>
        <w:tc>
          <w:tcPr>
            <w:tcW w:w="4140" w:type="dxa"/>
          </w:tcPr>
          <w:p w14:paraId="21FAC07F" w14:textId="77777777" w:rsidR="00D4092F" w:rsidRPr="00144E97" w:rsidRDefault="00D4092F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BB79ADC" w14:textId="2A5D1EB6" w:rsidR="00D4092F" w:rsidRPr="008D746B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D7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DBCB1C7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AFD008E" w14:textId="1815FC74" w:rsidR="00D4092F" w:rsidRPr="00454F08" w:rsidRDefault="00145171" w:rsidP="00D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  <w:tc>
          <w:tcPr>
            <w:tcW w:w="250" w:type="dxa"/>
          </w:tcPr>
          <w:p w14:paraId="270AF239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FB35BE" w14:textId="25977E3B" w:rsidR="00D4092F" w:rsidRPr="00F71B0D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71B0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49AD56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68BAAFC" w14:textId="15D22CD0" w:rsidR="00D4092F" w:rsidRPr="00454F08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603</w:t>
            </w:r>
          </w:p>
        </w:tc>
      </w:tr>
      <w:tr w:rsidR="00D4092F" w:rsidRPr="00144E97" w14:paraId="3A68A088" w14:textId="77777777" w:rsidTr="001A51CC">
        <w:trPr>
          <w:trHeight w:hRule="exact" w:val="389"/>
        </w:trPr>
        <w:tc>
          <w:tcPr>
            <w:tcW w:w="4140" w:type="dxa"/>
          </w:tcPr>
          <w:p w14:paraId="68A34BDB" w14:textId="290E665D" w:rsidR="00D4092F" w:rsidRPr="00155BAD" w:rsidRDefault="00D4092F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5BA1FA95" w14:textId="51700641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01700CA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D863D58" w14:textId="1F64CB9D" w:rsidR="00D4092F" w:rsidRPr="00454F08" w:rsidRDefault="00145171" w:rsidP="00D8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250" w:type="dxa"/>
          </w:tcPr>
          <w:p w14:paraId="61EC2B77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4C4D8C" w14:textId="68DE43EF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582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5647BB1D" w14:textId="16561736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18E23DC6" w14:textId="6D5430BF" w:rsidR="00D4092F" w:rsidRPr="00454F08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</w:tr>
      <w:tr w:rsidR="00D4092F" w:rsidRPr="00144E97" w14:paraId="2E296C28" w14:textId="77777777" w:rsidTr="00D4092F">
        <w:trPr>
          <w:trHeight w:hRule="exact" w:val="360"/>
        </w:trPr>
        <w:tc>
          <w:tcPr>
            <w:tcW w:w="4140" w:type="dxa"/>
          </w:tcPr>
          <w:p w14:paraId="1983DAAB" w14:textId="302A387B" w:rsidR="00D4092F" w:rsidRPr="001404F5" w:rsidRDefault="00D4092F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404F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1404F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ค่าเผื่อผลขาดทุนด้านเครดิตที่คาดว่าจะ</w:t>
            </w:r>
            <w:r w:rsidR="001404F5" w:rsidRPr="001404F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เกิดขึ้น</w:t>
            </w:r>
            <w:r w:rsidRPr="001404F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72688D16" w14:textId="51ACD928" w:rsidR="00D4092F" w:rsidRPr="008D746B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D746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  <w:vAlign w:val="center"/>
          </w:tcPr>
          <w:p w14:paraId="2FF98353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122FC439" w14:textId="1D216698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  <w:vAlign w:val="center"/>
          </w:tcPr>
          <w:p w14:paraId="4D87739B" w14:textId="77777777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06AE44A" w14:textId="042E9889" w:rsidR="00D4092F" w:rsidRPr="00F71B0D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F71B0D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7FC4C2B2" w14:textId="77777777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center"/>
          </w:tcPr>
          <w:p w14:paraId="3A6E225F" w14:textId="491F0FA4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</w:tr>
      <w:tr w:rsidR="00D4092F" w:rsidRPr="00144E97" w14:paraId="0E9FDFF6" w14:textId="77777777" w:rsidTr="00D4092F">
        <w:trPr>
          <w:trHeight w:hRule="exact" w:val="389"/>
        </w:trPr>
        <w:tc>
          <w:tcPr>
            <w:tcW w:w="4140" w:type="dxa"/>
          </w:tcPr>
          <w:p w14:paraId="1C58E600" w14:textId="07B9C68D" w:rsidR="00D4092F" w:rsidRPr="00144E97" w:rsidRDefault="00D4092F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197C5569" w14:textId="6F13C2CC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1E55497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5EB0E94" w14:textId="60C0E64B" w:rsidR="00D4092F" w:rsidRPr="00454F08" w:rsidRDefault="00145171" w:rsidP="00E0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603</w:t>
            </w:r>
          </w:p>
        </w:tc>
        <w:tc>
          <w:tcPr>
            <w:tcW w:w="250" w:type="dxa"/>
          </w:tcPr>
          <w:p w14:paraId="059B28EC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7DA174" w14:textId="24AFB2E4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582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6AA7B010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3E1A363F" w14:textId="15D75695" w:rsidR="00D4092F" w:rsidRPr="00454F08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</w:tr>
      <w:tr w:rsidR="00D4092F" w:rsidRPr="00144E97" w14:paraId="63727EA7" w14:textId="77777777" w:rsidTr="001A51CC">
        <w:trPr>
          <w:trHeight w:hRule="exact" w:val="401"/>
        </w:trPr>
        <w:tc>
          <w:tcPr>
            <w:tcW w:w="4140" w:type="dxa"/>
          </w:tcPr>
          <w:p w14:paraId="0AE3F0C4" w14:textId="77777777" w:rsidR="00D4092F" w:rsidRPr="001373CD" w:rsidRDefault="00D4092F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5984CA4" w14:textId="77777777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1EC12DAF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gridSpan w:val="2"/>
          </w:tcPr>
          <w:p w14:paraId="740260F2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1A4E23F8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C6A4E7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B11A84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A5329AB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92F" w:rsidRPr="00144E97" w14:paraId="6D86FF93" w14:textId="77777777" w:rsidTr="001A51CC">
        <w:trPr>
          <w:trHeight w:hRule="exact" w:val="389"/>
        </w:trPr>
        <w:tc>
          <w:tcPr>
            <w:tcW w:w="4140" w:type="dxa"/>
          </w:tcPr>
          <w:p w14:paraId="050D155A" w14:textId="1279A175" w:rsidR="00D4092F" w:rsidRPr="00144E97" w:rsidRDefault="00D4092F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81" w:type="dxa"/>
          </w:tcPr>
          <w:p w14:paraId="61F8C00C" w14:textId="77777777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" w:type="dxa"/>
          </w:tcPr>
          <w:p w14:paraId="1EEC8436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gridSpan w:val="2"/>
          </w:tcPr>
          <w:p w14:paraId="7298C05D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6918AB31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6C56EE" w14:textId="768DAF7E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4FEA63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31DFB09B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2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92F" w:rsidRPr="00144E97" w14:paraId="7B193F40" w14:textId="77777777" w:rsidTr="001A51CC">
        <w:trPr>
          <w:trHeight w:hRule="exact" w:val="389"/>
        </w:trPr>
        <w:tc>
          <w:tcPr>
            <w:tcW w:w="4140" w:type="dxa"/>
          </w:tcPr>
          <w:p w14:paraId="532EE70A" w14:textId="77777777" w:rsidR="00D4092F" w:rsidRPr="00144E97" w:rsidRDefault="00D4092F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vAlign w:val="center"/>
          </w:tcPr>
          <w:p w14:paraId="49624299" w14:textId="3994B5C9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8" w:type="dxa"/>
            <w:vAlign w:val="center"/>
          </w:tcPr>
          <w:p w14:paraId="59A1CADC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gridSpan w:val="2"/>
            <w:vAlign w:val="center"/>
          </w:tcPr>
          <w:p w14:paraId="2EF04D9D" w14:textId="2D564868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7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53DE44E5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05DC43" w14:textId="7AC1493F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53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926</w:t>
            </w:r>
          </w:p>
        </w:tc>
        <w:tc>
          <w:tcPr>
            <w:tcW w:w="270" w:type="dxa"/>
          </w:tcPr>
          <w:p w14:paraId="28DFAC5D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7E44434" w14:textId="52AA61D8" w:rsidR="00D4092F" w:rsidRPr="00454F08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918</w:t>
            </w:r>
          </w:p>
        </w:tc>
      </w:tr>
      <w:tr w:rsidR="00D4092F" w:rsidRPr="00144E97" w14:paraId="4BB03802" w14:textId="77777777" w:rsidTr="001A51CC">
        <w:trPr>
          <w:trHeight w:hRule="exact" w:val="389"/>
        </w:trPr>
        <w:tc>
          <w:tcPr>
            <w:tcW w:w="4140" w:type="dxa"/>
          </w:tcPr>
          <w:p w14:paraId="129C7B94" w14:textId="77777777" w:rsidR="00D4092F" w:rsidRPr="00144E97" w:rsidRDefault="00D4092F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83DA406" w14:textId="28CF8AA8" w:rsidR="00D4092F" w:rsidRPr="00454F08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386</w:t>
            </w:r>
          </w:p>
        </w:tc>
        <w:tc>
          <w:tcPr>
            <w:tcW w:w="258" w:type="dxa"/>
          </w:tcPr>
          <w:p w14:paraId="0FCA4A0E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</w:tcPr>
          <w:p w14:paraId="5E87C6B0" w14:textId="06E9F743" w:rsidR="00D4092F" w:rsidRPr="00454F08" w:rsidRDefault="00145171" w:rsidP="00E0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460</w:t>
            </w:r>
          </w:p>
        </w:tc>
        <w:tc>
          <w:tcPr>
            <w:tcW w:w="250" w:type="dxa"/>
          </w:tcPr>
          <w:p w14:paraId="19DE3258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C3E1CBA" w14:textId="53426C84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14:paraId="75E105B3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4A4A73A" w14:textId="7871E1AD" w:rsidR="00D4092F" w:rsidRPr="00454F08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204</w:t>
            </w:r>
          </w:p>
        </w:tc>
      </w:tr>
      <w:tr w:rsidR="00D4092F" w:rsidRPr="00144E97" w14:paraId="591C4B07" w14:textId="77777777" w:rsidTr="001A51CC">
        <w:trPr>
          <w:trHeight w:hRule="exact" w:val="389"/>
        </w:trPr>
        <w:tc>
          <w:tcPr>
            <w:tcW w:w="4140" w:type="dxa"/>
          </w:tcPr>
          <w:p w14:paraId="3AECDAA5" w14:textId="77777777" w:rsidR="00D4092F" w:rsidRPr="00144E97" w:rsidRDefault="00D4092F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B8CB3CD" w14:textId="4B3BC181" w:rsidR="00D4092F" w:rsidRPr="00454F08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258" w:type="dxa"/>
          </w:tcPr>
          <w:p w14:paraId="4FDA7A5E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</w:tcPr>
          <w:p w14:paraId="0B953926" w14:textId="41426B0A" w:rsidR="00D4092F" w:rsidRPr="00454F08" w:rsidRDefault="00145171" w:rsidP="00E0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250" w:type="dxa"/>
          </w:tcPr>
          <w:p w14:paraId="76BE27D7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B566B" w14:textId="28C4ED41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510</w:t>
            </w:r>
          </w:p>
        </w:tc>
        <w:tc>
          <w:tcPr>
            <w:tcW w:w="270" w:type="dxa"/>
          </w:tcPr>
          <w:p w14:paraId="65FF35B0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ABB93A8" w14:textId="1E86C9E3" w:rsidR="00D4092F" w:rsidRPr="00454F08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</w:tr>
      <w:tr w:rsidR="00D4092F" w:rsidRPr="00144E97" w14:paraId="06AA8B74" w14:textId="77777777" w:rsidTr="001A51CC">
        <w:trPr>
          <w:trHeight w:hRule="exact" w:val="360"/>
        </w:trPr>
        <w:tc>
          <w:tcPr>
            <w:tcW w:w="4140" w:type="dxa"/>
          </w:tcPr>
          <w:p w14:paraId="46795D0D" w14:textId="7F31EB26" w:rsidR="00D4092F" w:rsidRPr="001404F5" w:rsidRDefault="00D4092F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jc w:val="thaiDistribute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1404F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 xml:space="preserve">หัก </w:t>
            </w:r>
            <w:r w:rsidRPr="001404F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38F39B2F" w14:textId="29A527CB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8" w:type="dxa"/>
          </w:tcPr>
          <w:p w14:paraId="74951D48" w14:textId="77777777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vAlign w:val="center"/>
          </w:tcPr>
          <w:p w14:paraId="179150BD" w14:textId="1FEEC51F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3CD3269F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B7D71F0" w14:textId="5335850F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521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88C54C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805EEE5" w14:textId="1BC1EA98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241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4092F" w:rsidRPr="00144E97" w14:paraId="4FF85CD5" w14:textId="77777777" w:rsidTr="001A51CC">
        <w:trPr>
          <w:trHeight w:hRule="exact" w:val="389"/>
        </w:trPr>
        <w:tc>
          <w:tcPr>
            <w:tcW w:w="4140" w:type="dxa"/>
          </w:tcPr>
          <w:p w14:paraId="426179B2" w14:textId="52542843" w:rsidR="00D4092F" w:rsidRPr="00144E97" w:rsidRDefault="00D4092F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30867AC1" w14:textId="6A8A1045" w:rsidR="00D4092F" w:rsidRPr="00454F08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386</w:t>
            </w:r>
          </w:p>
        </w:tc>
        <w:tc>
          <w:tcPr>
            <w:tcW w:w="258" w:type="dxa"/>
          </w:tcPr>
          <w:p w14:paraId="322016D4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4189F41" w14:textId="62282559" w:rsidR="00D4092F" w:rsidRPr="00454F08" w:rsidRDefault="00145171" w:rsidP="00E069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460</w:t>
            </w:r>
          </w:p>
        </w:tc>
        <w:tc>
          <w:tcPr>
            <w:tcW w:w="250" w:type="dxa"/>
          </w:tcPr>
          <w:p w14:paraId="0FA24B18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27A053" w14:textId="2D71E95A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989</w:t>
            </w:r>
          </w:p>
        </w:tc>
        <w:tc>
          <w:tcPr>
            <w:tcW w:w="270" w:type="dxa"/>
          </w:tcPr>
          <w:p w14:paraId="6B3E6A5D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483664C" w14:textId="717982DC" w:rsidR="00D4092F" w:rsidRPr="00454F08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881</w:t>
            </w:r>
          </w:p>
        </w:tc>
      </w:tr>
      <w:tr w:rsidR="00D4092F" w:rsidRPr="00074C25" w14:paraId="4C67F019" w14:textId="77777777" w:rsidTr="001A51CC">
        <w:trPr>
          <w:trHeight w:hRule="exact" w:val="389"/>
        </w:trPr>
        <w:tc>
          <w:tcPr>
            <w:tcW w:w="4140" w:type="dxa"/>
          </w:tcPr>
          <w:p w14:paraId="79113DDA" w14:textId="77777777" w:rsidR="00D4092F" w:rsidRPr="00315CD6" w:rsidRDefault="00D4092F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57EC291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AFAFD96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DF0CDA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5CFCEB39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8D65A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A42312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DE2446D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92F" w:rsidRPr="00074C25" w14:paraId="2C59B2AE" w14:textId="77777777" w:rsidTr="001A51CC">
        <w:trPr>
          <w:trHeight w:hRule="exact" w:val="389"/>
        </w:trPr>
        <w:tc>
          <w:tcPr>
            <w:tcW w:w="4140" w:type="dxa"/>
          </w:tcPr>
          <w:p w14:paraId="21750FCB" w14:textId="4316246F" w:rsidR="00D4092F" w:rsidRPr="009A63BE" w:rsidRDefault="00D4092F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เงินให้กู้ยืมและดอกเบี้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</w:t>
            </w: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ค้างรับ</w:t>
            </w:r>
          </w:p>
        </w:tc>
        <w:tc>
          <w:tcPr>
            <w:tcW w:w="1081" w:type="dxa"/>
          </w:tcPr>
          <w:p w14:paraId="22EBB105" w14:textId="23BE21C1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6F2D13A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5171B0" w14:textId="7109E5B4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0B83620E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atLeas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5562F7" w14:textId="6A0F890F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C27A31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7D6892F" w14:textId="2920CAC4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2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092F" w:rsidRPr="00EC785A" w14:paraId="1D772994" w14:textId="77777777" w:rsidTr="001A51CC">
        <w:trPr>
          <w:trHeight w:hRule="exact" w:val="389"/>
        </w:trPr>
        <w:tc>
          <w:tcPr>
            <w:tcW w:w="4140" w:type="dxa"/>
          </w:tcPr>
          <w:p w14:paraId="12A79AEA" w14:textId="77777777" w:rsidR="00D4092F" w:rsidRPr="00074C25" w:rsidRDefault="00D4092F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74C25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1" w:type="dxa"/>
            <w:vAlign w:val="center"/>
          </w:tcPr>
          <w:p w14:paraId="42EEAEB1" w14:textId="5D5EB882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9B0922B" w14:textId="77777777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5E45B9A" w14:textId="77777777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049B16F0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CBAF8E" w14:textId="17CAD4D3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203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781</w:t>
            </w:r>
          </w:p>
        </w:tc>
        <w:tc>
          <w:tcPr>
            <w:tcW w:w="270" w:type="dxa"/>
          </w:tcPr>
          <w:p w14:paraId="3D1AC788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7658A4B" w14:textId="29130B08" w:rsidR="00D4092F" w:rsidRPr="00454F08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183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755</w:t>
            </w:r>
          </w:p>
        </w:tc>
      </w:tr>
      <w:tr w:rsidR="00D4092F" w:rsidRPr="00EC785A" w14:paraId="45D73837" w14:textId="77777777" w:rsidTr="001A51CC">
        <w:trPr>
          <w:trHeight w:hRule="exact" w:val="389"/>
        </w:trPr>
        <w:tc>
          <w:tcPr>
            <w:tcW w:w="4140" w:type="dxa"/>
          </w:tcPr>
          <w:p w14:paraId="2181042B" w14:textId="6BA3267E" w:rsidR="00D4092F" w:rsidRPr="00074C25" w:rsidRDefault="001404F5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04F5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 xml:space="preserve">หัก </w:t>
            </w:r>
            <w:r w:rsidRPr="001404F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1" w:type="dxa"/>
            <w:vAlign w:val="center"/>
          </w:tcPr>
          <w:p w14:paraId="6D89A5E8" w14:textId="15D92D25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gridSpan w:val="2"/>
          </w:tcPr>
          <w:p w14:paraId="54AEAFA3" w14:textId="77777777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C94F1E1" w14:textId="276F4512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-</w:t>
            </w:r>
          </w:p>
        </w:tc>
        <w:tc>
          <w:tcPr>
            <w:tcW w:w="250" w:type="dxa"/>
          </w:tcPr>
          <w:p w14:paraId="091033A3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99A119" w14:textId="05A40588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201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765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9C60E5B" w14:textId="77777777" w:rsidR="00D4092F" w:rsidRPr="00454F08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E217D77" w14:textId="78D4E07E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182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249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4092F" w:rsidRPr="00B176ED" w14:paraId="0A5D1D0F" w14:textId="77777777" w:rsidTr="001A51CC">
        <w:trPr>
          <w:trHeight w:hRule="exact" w:val="389"/>
        </w:trPr>
        <w:tc>
          <w:tcPr>
            <w:tcW w:w="4140" w:type="dxa"/>
          </w:tcPr>
          <w:p w14:paraId="7F82CD6E" w14:textId="77777777" w:rsidR="00D4092F" w:rsidRPr="00074C25" w:rsidRDefault="00D4092F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74C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0FFDC7" w14:textId="47A596B8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887AF34" w14:textId="77777777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595E06" w14:textId="77777777" w:rsidR="00D4092F" w:rsidRPr="00454F08" w:rsidRDefault="00D4092F" w:rsidP="00383542">
            <w:pPr>
              <w:pStyle w:val="Caption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14:paraId="6778B0AB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C1E7B92" w14:textId="405EB48F" w:rsidR="00D4092F" w:rsidRPr="00454F08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016</w:t>
            </w:r>
          </w:p>
        </w:tc>
        <w:tc>
          <w:tcPr>
            <w:tcW w:w="270" w:type="dxa"/>
          </w:tcPr>
          <w:p w14:paraId="587755A5" w14:textId="77777777" w:rsidR="00D4092F" w:rsidRPr="00454F08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751D9153" w14:textId="4B885729" w:rsidR="00D4092F" w:rsidRPr="00454F08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506</w:t>
            </w:r>
          </w:p>
        </w:tc>
      </w:tr>
    </w:tbl>
    <w:p w14:paraId="1D3EDA76" w14:textId="2F18726F" w:rsidR="00383542" w:rsidRPr="00383542" w:rsidRDefault="00383542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990"/>
        <w:gridCol w:w="270"/>
        <w:gridCol w:w="1170"/>
        <w:gridCol w:w="270"/>
        <w:gridCol w:w="1170"/>
      </w:tblGrid>
      <w:tr w:rsidR="00383542" w:rsidRPr="00144E97" w14:paraId="63EDBEBE" w14:textId="77777777" w:rsidTr="001A51CC">
        <w:trPr>
          <w:trHeight w:hRule="exact" w:val="389"/>
        </w:trPr>
        <w:tc>
          <w:tcPr>
            <w:tcW w:w="4140" w:type="dxa"/>
          </w:tcPr>
          <w:p w14:paraId="134133C5" w14:textId="4C8173A8" w:rsidR="00383542" w:rsidRPr="00BB7831" w:rsidRDefault="00383542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br w:type="page"/>
            </w:r>
            <w:r w:rsidRPr="00BB783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  <w:r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340" w:type="dxa"/>
            <w:gridSpan w:val="3"/>
          </w:tcPr>
          <w:p w14:paraId="476BBE2B" w14:textId="77777777" w:rsidR="00383542" w:rsidRPr="00144E97" w:rsidRDefault="00383542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B6B5AE8" w14:textId="77777777" w:rsidR="00383542" w:rsidRPr="00144E97" w:rsidRDefault="00383542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308B1D3F" w14:textId="77777777" w:rsidR="00383542" w:rsidRPr="00144E97" w:rsidRDefault="00383542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144E97">
              <w:rPr>
                <w:rFonts w:ascii="Angsana New" w:hAnsi="Angsana New"/>
                <w:bCs/>
                <w:sz w:val="30"/>
                <w:szCs w:val="30"/>
              </w:rPr>
              <w:t xml:space="preserve"> </w:t>
            </w:r>
          </w:p>
        </w:tc>
      </w:tr>
      <w:tr w:rsidR="00383542" w:rsidRPr="00B87F43" w14:paraId="3351EB46" w14:textId="77777777" w:rsidTr="001A51CC">
        <w:trPr>
          <w:trHeight w:hRule="exact" w:val="389"/>
        </w:trPr>
        <w:tc>
          <w:tcPr>
            <w:tcW w:w="4140" w:type="dxa"/>
          </w:tcPr>
          <w:p w14:paraId="32BB7C74" w14:textId="56152607" w:rsidR="00383542" w:rsidRPr="00BB7831" w:rsidRDefault="00F71B0D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="00383542"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145171" w:rsidRPr="001451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383542" w:rsidRPr="00BB78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080" w:type="dxa"/>
            <w:vAlign w:val="center"/>
          </w:tcPr>
          <w:p w14:paraId="5DA24A87" w14:textId="24D932A4" w:rsidR="00383542" w:rsidRPr="00B87F43" w:rsidRDefault="00145171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3611F576" w14:textId="77777777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A02703A" w14:textId="17596EF7" w:rsidR="00383542" w:rsidRPr="00B87F43" w:rsidRDefault="00145171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7A986265" w14:textId="77777777" w:rsidR="00383542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303AA29" w14:textId="4EA9AEA9" w:rsidR="00383542" w:rsidRPr="00B87F43" w:rsidRDefault="00145171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7EA3CF44" w14:textId="77777777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center"/>
          </w:tcPr>
          <w:p w14:paraId="6D5364E1" w14:textId="7F90AC9A" w:rsidR="00383542" w:rsidRPr="00B87F43" w:rsidRDefault="00145171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383542" w:rsidRPr="00144E97" w14:paraId="640C90CA" w14:textId="77777777" w:rsidTr="001A51CC">
        <w:trPr>
          <w:trHeight w:hRule="exact" w:val="389"/>
        </w:trPr>
        <w:tc>
          <w:tcPr>
            <w:tcW w:w="4140" w:type="dxa"/>
          </w:tcPr>
          <w:p w14:paraId="68BBA6AE" w14:textId="77777777" w:rsidR="00383542" w:rsidRPr="00144E97" w:rsidRDefault="00383542" w:rsidP="008D746B">
            <w:pPr>
              <w:spacing w:line="240" w:lineRule="auto"/>
              <w:ind w:left="8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01F661A4" w14:textId="77777777" w:rsidR="00383542" w:rsidRPr="00144E97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144E9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542" w:rsidRPr="00ED730E" w14:paraId="404D9A47" w14:textId="77777777" w:rsidTr="001A51CC">
        <w:trPr>
          <w:trHeight w:hRule="exact" w:val="389"/>
        </w:trPr>
        <w:tc>
          <w:tcPr>
            <w:tcW w:w="4140" w:type="dxa"/>
          </w:tcPr>
          <w:p w14:paraId="70EF6D8E" w14:textId="77777777" w:rsidR="00383542" w:rsidRPr="00BB7831" w:rsidRDefault="00383542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831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080" w:type="dxa"/>
          </w:tcPr>
          <w:p w14:paraId="2C4AC943" w14:textId="128F2037" w:rsidR="00383542" w:rsidRPr="00BB68A2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17DFBD" w14:textId="77777777" w:rsidR="00383542" w:rsidRPr="00144E97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EF2BAD" w14:textId="78E3402A" w:rsidR="00383542" w:rsidRPr="00E069C4" w:rsidRDefault="00383542" w:rsidP="00E069C4">
            <w:pPr>
              <w:pStyle w:val="Caption"/>
              <w:jc w:val="right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E069C4">
              <w:rPr>
                <w:rFonts w:ascii="Angsana New" w:hAnsi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6B79C4" w14:textId="77777777" w:rsidR="00383542" w:rsidRPr="00144E97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2B3FF3" w14:textId="5672B8B8" w:rsidR="00383542" w:rsidRPr="00ED60A2" w:rsidRDefault="00F71B0D" w:rsidP="00ED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412EC3" w14:textId="77777777" w:rsidR="00383542" w:rsidRPr="00144E97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ABAE60" w14:textId="3891A2A8" w:rsidR="00383542" w:rsidRPr="00ED60A2" w:rsidRDefault="00145171" w:rsidP="00ED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383542" w:rsidRPr="00ED60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</w:tr>
      <w:tr w:rsidR="00383542" w14:paraId="13204EFD" w14:textId="77777777" w:rsidTr="001A51CC">
        <w:trPr>
          <w:trHeight w:hRule="exact" w:val="389"/>
        </w:trPr>
        <w:tc>
          <w:tcPr>
            <w:tcW w:w="4140" w:type="dxa"/>
          </w:tcPr>
          <w:p w14:paraId="7C2463DD" w14:textId="77777777" w:rsidR="00383542" w:rsidRPr="00BB7831" w:rsidRDefault="00383542" w:rsidP="008D74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B7831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และดอกเบี้ยค้างรับ</w:t>
            </w:r>
          </w:p>
        </w:tc>
        <w:tc>
          <w:tcPr>
            <w:tcW w:w="1080" w:type="dxa"/>
          </w:tcPr>
          <w:p w14:paraId="1B181FD5" w14:textId="17D3A4A4" w:rsidR="00383542" w:rsidRPr="00E22D25" w:rsidRDefault="00D4092F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89DC50" w14:textId="77777777" w:rsidR="00383542" w:rsidRPr="00E22D25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ED5A9CD" w14:textId="3F0F9E44" w:rsidR="00383542" w:rsidRPr="00E22D25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30"/>
              <w:rPr>
                <w:rFonts w:ascii="Angsana New" w:hAnsi="Angsana New"/>
                <w:sz w:val="30"/>
                <w:szCs w:val="30"/>
              </w:rPr>
            </w:pPr>
            <w:r w:rsidRPr="00E22D2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DFF4E9" w14:textId="77777777" w:rsidR="00383542" w:rsidRPr="00E22D25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C38DE0" w14:textId="5982E7A3" w:rsidR="00383542" w:rsidRPr="00ED60A2" w:rsidRDefault="00145171" w:rsidP="00ED60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D4092F" w:rsidRPr="00ED60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08268E57" w14:textId="77777777" w:rsidR="00383542" w:rsidRPr="00E22D25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2F496A" w14:textId="35500BA2" w:rsidR="00383542" w:rsidRPr="00ED60A2" w:rsidRDefault="00145171" w:rsidP="00ED60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383542" w:rsidRPr="00ED60A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067</w:t>
            </w:r>
          </w:p>
        </w:tc>
      </w:tr>
    </w:tbl>
    <w:p w14:paraId="0C842326" w14:textId="09300B7E" w:rsidR="00557FC7" w:rsidRDefault="00557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1335A376" w14:textId="1C5BCD67" w:rsidR="00A36209" w:rsidRDefault="00A36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p w14:paraId="08E3B72C" w14:textId="77777777" w:rsidR="00324A9E" w:rsidRDefault="0032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70"/>
        <w:gridCol w:w="990"/>
        <w:gridCol w:w="270"/>
        <w:gridCol w:w="1080"/>
        <w:gridCol w:w="270"/>
        <w:gridCol w:w="1188"/>
      </w:tblGrid>
      <w:tr w:rsidR="003A4325" w:rsidRPr="00315CD6" w14:paraId="71A672B2" w14:textId="77777777" w:rsidTr="00A628FB">
        <w:tc>
          <w:tcPr>
            <w:tcW w:w="4320" w:type="dxa"/>
          </w:tcPr>
          <w:p w14:paraId="2073A4AF" w14:textId="77777777" w:rsidR="003A4325" w:rsidRPr="005C5343" w:rsidRDefault="00694218" w:rsidP="0032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br w:type="page"/>
            </w: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br w:type="page"/>
            </w:r>
            <w:r w:rsidR="00C01B40" w:rsidRPr="005C5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2340" w:type="dxa"/>
            <w:gridSpan w:val="3"/>
          </w:tcPr>
          <w:p w14:paraId="0F81907D" w14:textId="4B9272D8" w:rsidR="003A4325" w:rsidRPr="005C5343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  <w:r w:rsidRPr="005C5343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890C6C0" w14:textId="77777777" w:rsidR="003A4325" w:rsidRPr="005C5343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38" w:type="dxa"/>
            <w:gridSpan w:val="3"/>
          </w:tcPr>
          <w:p w14:paraId="6525AE8E" w14:textId="3282C7CE" w:rsidR="003A4325" w:rsidRPr="005C5343" w:rsidRDefault="003A4325" w:rsidP="005C53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5C5343">
              <w:rPr>
                <w:rFonts w:ascii="Angsana New" w:hAnsi="Angsana New" w:hint="cs"/>
                <w:bCs/>
                <w:sz w:val="30"/>
                <w:szCs w:val="30"/>
              </w:rPr>
              <w:t xml:space="preserve"> </w:t>
            </w:r>
          </w:p>
        </w:tc>
      </w:tr>
      <w:tr w:rsidR="00383542" w:rsidRPr="00315CD6" w14:paraId="1B54D3DF" w14:textId="77777777" w:rsidTr="00A628FB">
        <w:tc>
          <w:tcPr>
            <w:tcW w:w="4320" w:type="dxa"/>
          </w:tcPr>
          <w:p w14:paraId="198B1333" w14:textId="77777777" w:rsidR="00383542" w:rsidRPr="005C5343" w:rsidRDefault="00383542" w:rsidP="0032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C3AD0" w14:textId="7B2CD58C" w:rsidR="00383542" w:rsidRPr="005C5343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E18E247" w14:textId="77777777" w:rsidR="00383542" w:rsidRPr="005C5343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AD97C7" w14:textId="3C658040" w:rsidR="00383542" w:rsidRPr="005C5343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31</w:t>
            </w:r>
            <w:r w:rsidR="00383542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4DA4B344" w14:textId="77777777" w:rsidR="00383542" w:rsidRPr="005C5343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7E08DA" w14:textId="23EC73FD" w:rsidR="00383542" w:rsidRPr="005C5343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7826622B" w14:textId="77777777" w:rsidR="00383542" w:rsidRPr="005C5343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390F6B1" w14:textId="12EF74EA" w:rsidR="00383542" w:rsidRPr="005C5343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31</w:t>
            </w:r>
            <w:r w:rsidR="00383542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383542" w:rsidRPr="00315CD6" w14:paraId="594B13EB" w14:textId="77777777" w:rsidTr="00A628FB">
        <w:tc>
          <w:tcPr>
            <w:tcW w:w="4320" w:type="dxa"/>
          </w:tcPr>
          <w:p w14:paraId="2050D753" w14:textId="77777777" w:rsidR="00383542" w:rsidRPr="005C5343" w:rsidRDefault="00383542" w:rsidP="0032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613F4D" w14:textId="5363A226" w:rsidR="00383542" w:rsidRPr="005C5343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25C65700" w14:textId="77777777" w:rsidR="00383542" w:rsidRPr="005C5343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044F4D" w14:textId="10EC058F" w:rsidR="00383542" w:rsidRPr="005C5343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1630E92" w14:textId="77777777" w:rsidR="00383542" w:rsidRPr="005C5343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32C975" w14:textId="4DC76B32" w:rsidR="00383542" w:rsidRPr="005C5343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17678637" w14:textId="77777777" w:rsidR="00383542" w:rsidRPr="005C5343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994B75B" w14:textId="715705C6" w:rsidR="00383542" w:rsidRPr="005C5343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83542" w:rsidRPr="00315CD6" w14:paraId="08617E9C" w14:textId="77777777" w:rsidTr="00A628FB">
        <w:tc>
          <w:tcPr>
            <w:tcW w:w="4320" w:type="dxa"/>
          </w:tcPr>
          <w:p w14:paraId="304813EF" w14:textId="32E126CD" w:rsidR="00383542" w:rsidRPr="005C5343" w:rsidRDefault="00383542" w:rsidP="0032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8319170" w14:textId="65BA1598" w:rsidR="00383542" w:rsidRPr="005C5343" w:rsidRDefault="00145171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00A558D2" w14:textId="77777777" w:rsidR="00383542" w:rsidRPr="005C53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24D2FAD" w14:textId="2E6D9502" w:rsidR="00383542" w:rsidRPr="005C5343" w:rsidRDefault="00145171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70" w:type="dxa"/>
          </w:tcPr>
          <w:p w14:paraId="462AF350" w14:textId="77777777" w:rsidR="00383542" w:rsidRPr="005C5343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8C525D7" w14:textId="6667D090" w:rsidR="00383542" w:rsidRPr="005C5343" w:rsidRDefault="00145171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70" w:type="dxa"/>
            <w:vAlign w:val="center"/>
          </w:tcPr>
          <w:p w14:paraId="3E49AAE2" w14:textId="77777777" w:rsidR="00383542" w:rsidRPr="005C53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center"/>
          </w:tcPr>
          <w:p w14:paraId="2B2D6AA8" w14:textId="545BD1E4" w:rsidR="00383542" w:rsidRPr="005C5343" w:rsidRDefault="00145171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383542" w:rsidRPr="00315CD6" w14:paraId="32F9342D" w14:textId="77777777" w:rsidTr="00A628FB">
        <w:tc>
          <w:tcPr>
            <w:tcW w:w="4320" w:type="dxa"/>
          </w:tcPr>
          <w:p w14:paraId="1F42D667" w14:textId="77777777" w:rsidR="00383542" w:rsidRPr="000A1418" w:rsidRDefault="00383542" w:rsidP="00324A9E">
            <w:pPr>
              <w:spacing w:line="240" w:lineRule="auto"/>
              <w:ind w:left="8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48" w:type="dxa"/>
            <w:gridSpan w:val="7"/>
          </w:tcPr>
          <w:p w14:paraId="6227FBF1" w14:textId="701211C7" w:rsidR="00383542" w:rsidRPr="005C5343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74C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24A9E" w:rsidRPr="00315CD6" w14:paraId="61C1F025" w14:textId="77777777" w:rsidTr="00A628FB">
        <w:tc>
          <w:tcPr>
            <w:tcW w:w="4320" w:type="dxa"/>
          </w:tcPr>
          <w:p w14:paraId="41EF288B" w14:textId="029A45B7" w:rsidR="00324A9E" w:rsidRPr="005C5343" w:rsidRDefault="00324A9E" w:rsidP="0032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C534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80" w:type="dxa"/>
          </w:tcPr>
          <w:p w14:paraId="0EF32900" w14:textId="77777777" w:rsidR="00324A9E" w:rsidRDefault="00324A9E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78A9F0" w14:textId="77777777" w:rsidR="00324A9E" w:rsidRPr="005C5343" w:rsidRDefault="00324A9E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1C13DC" w14:textId="77777777" w:rsidR="00324A9E" w:rsidRDefault="00324A9E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32B730" w14:textId="77777777" w:rsidR="00324A9E" w:rsidRPr="005C5343" w:rsidRDefault="00324A9E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AA853B" w14:textId="77777777" w:rsidR="00324A9E" w:rsidRDefault="00324A9E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4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5E547" w14:textId="77777777" w:rsidR="00324A9E" w:rsidRPr="005C5343" w:rsidRDefault="00324A9E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BF99B26" w14:textId="77777777" w:rsidR="00324A9E" w:rsidRPr="005E38C9" w:rsidRDefault="00324A9E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3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3542" w:rsidRPr="00315CD6" w14:paraId="7BD86AFA" w14:textId="77777777" w:rsidTr="00A628FB">
        <w:tc>
          <w:tcPr>
            <w:tcW w:w="4320" w:type="dxa"/>
          </w:tcPr>
          <w:p w14:paraId="1D538435" w14:textId="77777777" w:rsidR="00383542" w:rsidRPr="005C5343" w:rsidRDefault="00383542" w:rsidP="0032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803A146" w14:textId="0666C341" w:rsidR="00383542" w:rsidRPr="005C5343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4EC0DD" w14:textId="77777777" w:rsidR="00383542" w:rsidRPr="005C5343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E49AE3C" w14:textId="77777777" w:rsidR="00383542" w:rsidRPr="005C5343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AE065F" w14:textId="77777777" w:rsidR="00383542" w:rsidRPr="005C5343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7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37246F" w14:textId="44D23C21" w:rsidR="00383542" w:rsidRPr="005C5343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4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46</w:t>
            </w:r>
            <w:r w:rsidR="00D4092F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70" w:type="dxa"/>
          </w:tcPr>
          <w:p w14:paraId="147D7977" w14:textId="77777777" w:rsidR="00383542" w:rsidRPr="005C5343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CA9741E" w14:textId="506BB18B" w:rsidR="00383542" w:rsidRPr="005C5343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52</w:t>
            </w:r>
            <w:r w:rsidR="00383542" w:rsidRPr="005E38C9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  <w:tr w:rsidR="00383542" w:rsidRPr="00315CD6" w14:paraId="40F1C43C" w14:textId="77777777" w:rsidTr="00A628FB">
        <w:tc>
          <w:tcPr>
            <w:tcW w:w="4320" w:type="dxa"/>
          </w:tcPr>
          <w:p w14:paraId="388CEEFC" w14:textId="77777777" w:rsidR="00383542" w:rsidRPr="005C5343" w:rsidRDefault="00383542" w:rsidP="0032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C534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1B8FE42" w14:textId="2F5D4C83" w:rsidR="00383542" w:rsidRPr="007570D5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FEF31C" w14:textId="77777777" w:rsidR="00383542" w:rsidRPr="007570D5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FC13770" w14:textId="77777777" w:rsidR="00383542" w:rsidRPr="007570D5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70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789B5B" w14:textId="77777777" w:rsidR="00383542" w:rsidRPr="005B0640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ECC4EE" w14:textId="18C64A52" w:rsidR="00383542" w:rsidRPr="005B0640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44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D409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339</w:t>
            </w:r>
          </w:p>
        </w:tc>
        <w:tc>
          <w:tcPr>
            <w:tcW w:w="270" w:type="dxa"/>
          </w:tcPr>
          <w:p w14:paraId="414BB441" w14:textId="77777777" w:rsidR="00383542" w:rsidRPr="005B0640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04EFAA2" w14:textId="2B568490" w:rsidR="00383542" w:rsidRPr="005B0640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3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  <w:r w:rsidR="00383542" w:rsidRPr="005E38C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</w:p>
        </w:tc>
      </w:tr>
      <w:tr w:rsidR="00383542" w:rsidRPr="00315CD6" w14:paraId="51AC1F93" w14:textId="77777777" w:rsidTr="00A628FB">
        <w:tc>
          <w:tcPr>
            <w:tcW w:w="4320" w:type="dxa"/>
          </w:tcPr>
          <w:p w14:paraId="4C21A8BB" w14:textId="77777777" w:rsidR="00383542" w:rsidRPr="00315CD6" w:rsidRDefault="00383542" w:rsidP="0032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-108" w:hanging="84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4252F483" w14:textId="77777777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37B129F" w14:textId="77777777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238606C0" w14:textId="77777777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BDB4EF" w14:textId="77777777" w:rsidR="00383542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3D33613" w14:textId="77777777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08CE5D68" w14:textId="77777777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center"/>
          </w:tcPr>
          <w:p w14:paraId="6FE224D6" w14:textId="77777777" w:rsidR="00383542" w:rsidRPr="00B87F43" w:rsidRDefault="00383542" w:rsidP="0038354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10" w:right="-3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83542" w:rsidRPr="00315CD6" w14:paraId="5C049247" w14:textId="77777777" w:rsidTr="00A628FB">
        <w:tc>
          <w:tcPr>
            <w:tcW w:w="4320" w:type="dxa"/>
          </w:tcPr>
          <w:p w14:paraId="11376DF6" w14:textId="77777777" w:rsidR="00383542" w:rsidRPr="00A628FB" w:rsidRDefault="00383542" w:rsidP="00A6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080" w:type="dxa"/>
            <w:vAlign w:val="center"/>
          </w:tcPr>
          <w:p w14:paraId="168226C6" w14:textId="10D4748E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1A163A72" w14:textId="77777777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1CCE9F3" w14:textId="6DC3EFD3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D37F482" w14:textId="77777777" w:rsidR="00383542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6ABE1EA" w14:textId="7C51EB7C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B069ACE" w14:textId="77777777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center"/>
          </w:tcPr>
          <w:p w14:paraId="476DD802" w14:textId="6A6D408A" w:rsidR="00383542" w:rsidRPr="00B87F43" w:rsidRDefault="00383542" w:rsidP="0038354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10" w:right="-3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83542" w:rsidRPr="00315CD6" w14:paraId="2087C273" w14:textId="77777777" w:rsidTr="00A628FB">
        <w:tc>
          <w:tcPr>
            <w:tcW w:w="4320" w:type="dxa"/>
          </w:tcPr>
          <w:p w14:paraId="0F7C2191" w14:textId="77777777" w:rsidR="00383542" w:rsidRPr="00315CD6" w:rsidRDefault="00383542" w:rsidP="00A6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15CD6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28206097" w14:textId="294D0466" w:rsidR="00383542" w:rsidRPr="00315CD6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263B12" w14:textId="77777777" w:rsidR="00383542" w:rsidRPr="00315CD6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44" w:right="-8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EB526E9" w14:textId="77777777" w:rsidR="00383542" w:rsidRPr="00315CD6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A29EC6" w14:textId="77777777" w:rsidR="00383542" w:rsidRPr="00315CD6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B1DB82" w14:textId="20C508C9" w:rsidR="00383542" w:rsidRPr="00315CD6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4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42</w:t>
            </w:r>
            <w:r w:rsidR="00D4092F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70" w:type="dxa"/>
            <w:vAlign w:val="bottom"/>
          </w:tcPr>
          <w:p w14:paraId="2D3EF24E" w14:textId="77777777" w:rsidR="00383542" w:rsidRPr="00315CD6" w:rsidRDefault="00383542" w:rsidP="00383542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62E25946" w14:textId="6961A1DB" w:rsidR="00383542" w:rsidRPr="00315CD6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3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48</w:t>
            </w:r>
            <w:r w:rsidR="00383542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335</w:t>
            </w:r>
          </w:p>
        </w:tc>
      </w:tr>
      <w:tr w:rsidR="00383542" w:rsidRPr="00315CD6" w14:paraId="6C2D8D0C" w14:textId="77777777" w:rsidTr="00A628FB">
        <w:tc>
          <w:tcPr>
            <w:tcW w:w="4320" w:type="dxa"/>
          </w:tcPr>
          <w:p w14:paraId="133B7E76" w14:textId="77777777" w:rsidR="00383542" w:rsidRPr="00315CD6" w:rsidRDefault="00383542" w:rsidP="00A6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15CD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6F2FAF" w14:textId="0AAE897C" w:rsidR="00383542" w:rsidRPr="007570D5" w:rsidRDefault="00D4092F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853CF9" w14:textId="77777777" w:rsidR="00383542" w:rsidRPr="007570D5" w:rsidRDefault="00383542" w:rsidP="00383542">
            <w:pPr>
              <w:pStyle w:val="a0"/>
              <w:tabs>
                <w:tab w:val="decimal" w:pos="775"/>
              </w:tabs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280BB41" w14:textId="77777777" w:rsidR="00383542" w:rsidRPr="007570D5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70D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9C7930" w14:textId="77777777" w:rsidR="00383542" w:rsidRPr="007B2165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0E22434" w14:textId="7FE27B61" w:rsidR="00383542" w:rsidRPr="007B2165" w:rsidRDefault="00145171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spacing w:after="0" w:line="240" w:lineRule="auto"/>
              <w:ind w:left="-144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42</w:t>
            </w:r>
            <w:r w:rsidR="00D409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70" w:type="dxa"/>
          </w:tcPr>
          <w:p w14:paraId="5E93C790" w14:textId="77777777" w:rsidR="00383542" w:rsidRPr="007B2165" w:rsidRDefault="00383542" w:rsidP="00383542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65BD5FF" w14:textId="343D4FD9" w:rsidR="00383542" w:rsidRPr="007B2165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3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  <w:r w:rsidR="0038354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335</w:t>
            </w:r>
          </w:p>
        </w:tc>
      </w:tr>
      <w:tr w:rsidR="00383542" w:rsidRPr="00144E97" w14:paraId="7913D489" w14:textId="77777777" w:rsidTr="00A628FB">
        <w:tc>
          <w:tcPr>
            <w:tcW w:w="4320" w:type="dxa"/>
          </w:tcPr>
          <w:p w14:paraId="7B7B4307" w14:textId="77777777" w:rsidR="00383542" w:rsidRDefault="00383542" w:rsidP="00324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42C755CF" w14:textId="77777777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7433C02F" w14:textId="77777777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0060D10D" w14:textId="77777777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D408A82" w14:textId="77777777" w:rsidR="00383542" w:rsidRDefault="00383542" w:rsidP="003835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both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00E6C34" w14:textId="77777777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5459D9FC" w14:textId="77777777" w:rsidR="00383542" w:rsidRPr="00B87F43" w:rsidRDefault="00383542" w:rsidP="00383542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center"/>
          </w:tcPr>
          <w:p w14:paraId="160C833F" w14:textId="77777777" w:rsidR="00383542" w:rsidRPr="00B87F43" w:rsidRDefault="00383542" w:rsidP="0038354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110" w:right="-3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</w:tbl>
    <w:p w14:paraId="56E12982" w14:textId="77777777" w:rsidR="00EA6127" w:rsidRDefault="00EA6127" w:rsidP="00EF73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630" w:hanging="9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39908C1" w14:textId="38F4D473" w:rsidR="00EA3AEC" w:rsidRPr="000A0940" w:rsidRDefault="00EA3AEC" w:rsidP="00324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630" w:hanging="9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สัญญาสำคัญที่ทำกับบุคคลหรือกิจการที่เกี่ยวข้องกัน  </w:t>
      </w:r>
      <w:r w:rsidR="000E66BF" w:rsidRPr="000A0940">
        <w:rPr>
          <w:rFonts w:ascii="Angsana New" w:hAnsi="Angsana New"/>
          <w:b/>
          <w:bCs/>
          <w:i/>
          <w:iCs/>
          <w:sz w:val="30"/>
          <w:szCs w:val="30"/>
        </w:rPr>
        <w:tab/>
      </w:r>
    </w:p>
    <w:p w14:paraId="00F1BE97" w14:textId="77777777" w:rsidR="00EA3AEC" w:rsidRPr="00435FAC" w:rsidRDefault="00EA3AEC" w:rsidP="00722A41">
      <w:pPr>
        <w:autoSpaceDE w:val="0"/>
        <w:autoSpaceDN w:val="0"/>
        <w:adjustRightInd w:val="0"/>
        <w:spacing w:line="240" w:lineRule="auto"/>
        <w:ind w:right="-295"/>
        <w:jc w:val="both"/>
        <w:rPr>
          <w:rFonts w:ascii="Angsana New" w:hAnsi="Angsana New"/>
          <w:sz w:val="20"/>
          <w:szCs w:val="20"/>
        </w:rPr>
      </w:pPr>
    </w:p>
    <w:p w14:paraId="55295E9A" w14:textId="23EF5180" w:rsidR="000B1721" w:rsidRPr="000A0940" w:rsidRDefault="00AA7236" w:rsidP="00722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0" w:right="-295"/>
        <w:jc w:val="both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 w:hint="cs"/>
          <w:sz w:val="30"/>
          <w:szCs w:val="30"/>
          <w:cs/>
        </w:rPr>
        <w:t xml:space="preserve">ณ </w:t>
      </w:r>
      <w:r w:rsidR="00B80CA4" w:rsidRPr="000A0940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145171" w:rsidRPr="00145171">
        <w:rPr>
          <w:rFonts w:ascii="Angsana New" w:hAnsi="Angsana New"/>
          <w:sz w:val="30"/>
          <w:szCs w:val="30"/>
        </w:rPr>
        <w:t>30</w:t>
      </w:r>
      <w:r w:rsidR="00E8456B">
        <w:rPr>
          <w:rFonts w:ascii="Angsana New" w:hAnsi="Angsana New"/>
          <w:color w:val="FFFFFF"/>
          <w:sz w:val="30"/>
          <w:szCs w:val="30"/>
        </w:rPr>
        <w:t xml:space="preserve"> </w:t>
      </w:r>
      <w:r w:rsidR="00383542">
        <w:rPr>
          <w:rFonts w:ascii="Angsana New" w:hAnsi="Angsana New" w:hint="cs"/>
          <w:sz w:val="30"/>
          <w:szCs w:val="30"/>
          <w:cs/>
        </w:rPr>
        <w:t>มิถุนายน</w:t>
      </w:r>
      <w:r w:rsidR="00E8456B" w:rsidRPr="00EB095A">
        <w:rPr>
          <w:rFonts w:ascii="Angsana New" w:hAnsi="Angsana New" w:hint="cs"/>
          <w:sz w:val="30"/>
          <w:szCs w:val="30"/>
          <w:cs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2565</w:t>
      </w:r>
      <w:r w:rsidR="00E7347E">
        <w:rPr>
          <w:rFonts w:ascii="Angsana New" w:hAnsi="Angsana New"/>
          <w:sz w:val="30"/>
          <w:szCs w:val="30"/>
        </w:rPr>
        <w:t xml:space="preserve"> </w:t>
      </w:r>
      <w:r w:rsidR="00171149" w:rsidRPr="000A0940">
        <w:rPr>
          <w:rFonts w:ascii="Angsana New" w:hAnsi="Angsana New"/>
          <w:sz w:val="30"/>
          <w:szCs w:val="30"/>
          <w:cs/>
        </w:rPr>
        <w:t>กลุ่มบริษัท</w:t>
      </w:r>
      <w:r w:rsidR="00EA3AEC" w:rsidRPr="000A0940">
        <w:rPr>
          <w:rFonts w:ascii="Angsana New" w:hAnsi="Angsana New"/>
          <w:sz w:val="30"/>
          <w:szCs w:val="30"/>
          <w:cs/>
        </w:rPr>
        <w:t>มีสัญญาสำคัญที่ทำกับบุคคลหรือกิจการที่เกี่ยวข้องกันดังต่อไปนี้</w:t>
      </w:r>
    </w:p>
    <w:p w14:paraId="2F1F192F" w14:textId="77777777" w:rsidR="00FF6590" w:rsidRPr="00435FAC" w:rsidRDefault="00FF6590" w:rsidP="00722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jc w:val="both"/>
        <w:rPr>
          <w:rFonts w:ascii="Angsana New" w:hAnsi="Angsana New"/>
          <w:sz w:val="20"/>
          <w:szCs w:val="20"/>
        </w:rPr>
      </w:pPr>
    </w:p>
    <w:p w14:paraId="5715D9D8" w14:textId="77777777" w:rsidR="00F47696" w:rsidRPr="000A0940" w:rsidRDefault="00F47696" w:rsidP="00722A41">
      <w:pPr>
        <w:spacing w:line="240" w:lineRule="auto"/>
        <w:ind w:left="540" w:right="-295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</w:t>
      </w:r>
      <w:r w:rsidR="001A1C3F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>เงินให้กู้ยืม</w:t>
      </w:r>
      <w:r w:rsidR="005F6923" w:rsidRPr="000A0940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7C530F07" w14:textId="77777777" w:rsidR="00F47696" w:rsidRPr="00435FAC" w:rsidRDefault="00F47696" w:rsidP="00722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jc w:val="both"/>
        <w:rPr>
          <w:rFonts w:ascii="Angsana New" w:hAnsi="Angsana New"/>
          <w:sz w:val="20"/>
          <w:szCs w:val="20"/>
        </w:rPr>
      </w:pPr>
    </w:p>
    <w:p w14:paraId="19747E66" w14:textId="20C12113" w:rsidR="008919F3" w:rsidRDefault="000E66BF" w:rsidP="00A628FB">
      <w:pPr>
        <w:ind w:left="540" w:right="-162"/>
        <w:jc w:val="thaiDistribute"/>
        <w:rPr>
          <w:rFonts w:ascii="Angsana New" w:hAnsi="Angsana New"/>
          <w:i/>
          <w:iCs/>
          <w:sz w:val="30"/>
          <w:szCs w:val="30"/>
        </w:rPr>
      </w:pPr>
      <w:r w:rsidRPr="000A0940">
        <w:rPr>
          <w:rFonts w:ascii="Angsana New" w:hAnsi="Angsana New" w:hint="cs"/>
          <w:sz w:val="30"/>
          <w:szCs w:val="30"/>
          <w:cs/>
        </w:rPr>
        <w:t>บริษัทได้ทำสั</w:t>
      </w:r>
      <w:r w:rsidR="009C7AF3">
        <w:rPr>
          <w:rFonts w:ascii="Angsana New" w:hAnsi="Angsana New" w:hint="cs"/>
          <w:sz w:val="30"/>
          <w:szCs w:val="30"/>
          <w:cs/>
        </w:rPr>
        <w:t>ญญาเงินให้กู้ยืมกับบริษัทย่อยส</w:t>
      </w:r>
      <w:r w:rsidR="00C21F19">
        <w:rPr>
          <w:rFonts w:ascii="Angsana New" w:hAnsi="Angsana New" w:hint="cs"/>
          <w:sz w:val="30"/>
          <w:szCs w:val="30"/>
          <w:cs/>
        </w:rPr>
        <w:t>ี่</w:t>
      </w:r>
      <w:r w:rsidRPr="000A0940">
        <w:rPr>
          <w:rFonts w:ascii="Angsana New" w:hAnsi="Angsana New" w:hint="cs"/>
          <w:sz w:val="30"/>
          <w:szCs w:val="30"/>
          <w:cs/>
        </w:rPr>
        <w:t>แห่งโดยมีอัตราดอกเบี้ยตามที่กำหนดในสัญญา เงินต้นและดอกเบี้ย</w:t>
      </w:r>
      <w:r w:rsidR="001D17AF" w:rsidRPr="000A0940">
        <w:rPr>
          <w:rFonts w:ascii="Angsana New" w:hAnsi="Angsana New"/>
          <w:sz w:val="30"/>
          <w:szCs w:val="30"/>
        </w:rPr>
        <w:t xml:space="preserve"> </w:t>
      </w:r>
      <w:r w:rsidR="00503C22">
        <w:rPr>
          <w:rFonts w:ascii="Angsana New" w:hAnsi="Angsana New"/>
          <w:sz w:val="30"/>
          <w:szCs w:val="30"/>
        </w:rPr>
        <w:br/>
      </w:r>
      <w:r w:rsidRPr="000A0940">
        <w:rPr>
          <w:rFonts w:ascii="Angsana New" w:hAnsi="Angsana New" w:hint="cs"/>
          <w:sz w:val="30"/>
          <w:szCs w:val="30"/>
          <w:cs/>
        </w:rPr>
        <w:t xml:space="preserve">มีกำหนดชำระคืนภายใน </w:t>
      </w:r>
      <w:r w:rsidR="00145171" w:rsidRPr="00145171">
        <w:rPr>
          <w:rFonts w:ascii="Angsana New" w:hAnsi="Angsana New"/>
          <w:sz w:val="30"/>
          <w:szCs w:val="30"/>
        </w:rPr>
        <w:t>1</w:t>
      </w:r>
      <w:r w:rsidRPr="000A0940">
        <w:rPr>
          <w:rFonts w:ascii="Angsana New" w:hAnsi="Angsana New"/>
          <w:sz w:val="30"/>
          <w:szCs w:val="30"/>
        </w:rPr>
        <w:t xml:space="preserve"> </w:t>
      </w:r>
      <w:r w:rsidRPr="000A0940">
        <w:rPr>
          <w:rFonts w:ascii="Angsana New" w:hAnsi="Angsana New" w:hint="cs"/>
          <w:sz w:val="30"/>
          <w:szCs w:val="30"/>
          <w:cs/>
        </w:rPr>
        <w:t xml:space="preserve">ปี นับจากวันที่สัญญา ข้อกำหนดและเงื่อนไขสามารถเปลี่ยนแปลงได้ตามความยินยอมเป็นลายลักษณ์อักษรของทั้งสองฝ่าย ณ วันที่ </w:t>
      </w:r>
      <w:r w:rsidR="00145171" w:rsidRPr="00145171">
        <w:rPr>
          <w:rFonts w:ascii="Angsana New" w:hAnsi="Angsana New"/>
          <w:sz w:val="30"/>
          <w:szCs w:val="30"/>
        </w:rPr>
        <w:t>30</w:t>
      </w:r>
      <w:r w:rsidR="00E8456B">
        <w:rPr>
          <w:rFonts w:ascii="Angsana New" w:hAnsi="Angsana New"/>
          <w:color w:val="FFFFFF"/>
          <w:sz w:val="30"/>
          <w:szCs w:val="30"/>
        </w:rPr>
        <w:t xml:space="preserve"> </w:t>
      </w:r>
      <w:r w:rsidR="00383542">
        <w:rPr>
          <w:rFonts w:ascii="Angsana New" w:hAnsi="Angsana New" w:hint="cs"/>
          <w:sz w:val="30"/>
          <w:szCs w:val="30"/>
          <w:cs/>
        </w:rPr>
        <w:t>มิถุนายน</w:t>
      </w:r>
      <w:r w:rsidR="00E8456B" w:rsidRPr="00EB095A">
        <w:rPr>
          <w:rFonts w:ascii="Angsana New" w:hAnsi="Angsana New" w:hint="cs"/>
          <w:sz w:val="30"/>
          <w:szCs w:val="30"/>
          <w:cs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2565</w:t>
      </w:r>
      <w:r w:rsidRPr="000A0940">
        <w:rPr>
          <w:rFonts w:ascii="Angsana New" w:hAnsi="Angsana New"/>
          <w:sz w:val="30"/>
          <w:szCs w:val="30"/>
        </w:rPr>
        <w:t xml:space="preserve"> </w:t>
      </w:r>
      <w:r w:rsidRPr="000A0940">
        <w:rPr>
          <w:rFonts w:ascii="Angsana New" w:hAnsi="Angsana New" w:hint="cs"/>
          <w:sz w:val="30"/>
          <w:szCs w:val="30"/>
          <w:cs/>
        </w:rPr>
        <w:t>ยอดเงินกู้</w:t>
      </w:r>
      <w:r w:rsidR="00DE785C" w:rsidRPr="000A0940">
        <w:rPr>
          <w:rFonts w:ascii="Angsana New" w:hAnsi="Angsana New" w:hint="cs"/>
          <w:sz w:val="30"/>
          <w:szCs w:val="30"/>
          <w:cs/>
        </w:rPr>
        <w:t>ยืม</w:t>
      </w:r>
      <w:r w:rsidR="005A073C">
        <w:rPr>
          <w:rFonts w:ascii="Angsana New" w:hAnsi="Angsana New" w:hint="cs"/>
          <w:sz w:val="30"/>
          <w:szCs w:val="30"/>
          <w:cs/>
        </w:rPr>
        <w:t>คงเหลือมีจำนว</w:t>
      </w:r>
      <w:r w:rsidR="00144C47">
        <w:rPr>
          <w:rFonts w:ascii="Angsana New" w:hAnsi="Angsana New" w:hint="cs"/>
          <w:sz w:val="30"/>
          <w:szCs w:val="30"/>
          <w:cs/>
        </w:rPr>
        <w:t>น</w:t>
      </w:r>
      <w:r w:rsidR="005A073C">
        <w:rPr>
          <w:rFonts w:ascii="Angsana New" w:hAnsi="Angsana New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203</w:t>
      </w:r>
      <w:r w:rsidR="00D4092F">
        <w:rPr>
          <w:rFonts w:ascii="Angsana New" w:hAnsi="Angsana New"/>
          <w:sz w:val="30"/>
          <w:szCs w:val="30"/>
        </w:rPr>
        <w:t>.</w:t>
      </w:r>
      <w:r w:rsidR="00145171" w:rsidRPr="00145171">
        <w:rPr>
          <w:rFonts w:ascii="Angsana New" w:hAnsi="Angsana New"/>
          <w:sz w:val="30"/>
          <w:szCs w:val="30"/>
        </w:rPr>
        <w:t>8</w:t>
      </w:r>
      <w:r w:rsidR="00E7347E">
        <w:rPr>
          <w:rFonts w:ascii="Angsana New" w:hAnsi="Angsana New"/>
          <w:sz w:val="30"/>
          <w:szCs w:val="30"/>
        </w:rPr>
        <w:t xml:space="preserve"> </w:t>
      </w:r>
      <w:r w:rsidR="003133FF" w:rsidRPr="000A0940">
        <w:rPr>
          <w:rFonts w:ascii="Angsana New" w:hAnsi="Angsana New" w:hint="cs"/>
          <w:sz w:val="30"/>
          <w:szCs w:val="30"/>
          <w:cs/>
        </w:rPr>
        <w:t>ล้านบาท</w:t>
      </w:r>
      <w:r w:rsidR="00A628FB">
        <w:rPr>
          <w:rFonts w:ascii="Angsana New" w:hAnsi="Angsana New" w:hint="cs"/>
          <w:sz w:val="30"/>
          <w:szCs w:val="30"/>
          <w:cs/>
        </w:rPr>
        <w:t xml:space="preserve"> </w:t>
      </w:r>
      <w:r w:rsidR="003133FF" w:rsidRPr="000A0940">
        <w:rPr>
          <w:rFonts w:ascii="Angsana New" w:hAnsi="Angsana New"/>
          <w:i/>
          <w:iCs/>
          <w:sz w:val="30"/>
          <w:szCs w:val="30"/>
        </w:rPr>
        <w:t>(</w:t>
      </w:r>
      <w:r w:rsidR="00145171" w:rsidRPr="00145171">
        <w:rPr>
          <w:rFonts w:ascii="Angsana New" w:hAnsi="Angsana New"/>
          <w:i/>
          <w:iCs/>
          <w:sz w:val="30"/>
          <w:szCs w:val="30"/>
        </w:rPr>
        <w:t>31</w:t>
      </w:r>
      <w:r w:rsidR="003133FF" w:rsidRPr="000A0940">
        <w:rPr>
          <w:rFonts w:ascii="Angsana New" w:hAnsi="Angsana New"/>
          <w:i/>
          <w:iCs/>
          <w:sz w:val="30"/>
          <w:szCs w:val="30"/>
        </w:rPr>
        <w:t xml:space="preserve"> </w:t>
      </w:r>
      <w:r w:rsidR="003133FF" w:rsidRPr="000A094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145171" w:rsidRPr="00145171">
        <w:rPr>
          <w:rFonts w:ascii="Angsana New" w:hAnsi="Angsana New"/>
          <w:i/>
          <w:iCs/>
          <w:sz w:val="30"/>
          <w:szCs w:val="30"/>
        </w:rPr>
        <w:t>2564</w:t>
      </w:r>
      <w:r w:rsidR="003133FF" w:rsidRPr="000A0940">
        <w:rPr>
          <w:rFonts w:ascii="Angsana New" w:hAnsi="Angsana New"/>
          <w:i/>
          <w:iCs/>
          <w:sz w:val="30"/>
          <w:szCs w:val="30"/>
        </w:rPr>
        <w:t xml:space="preserve">: </w:t>
      </w:r>
      <w:r w:rsidR="00145171" w:rsidRPr="00145171">
        <w:rPr>
          <w:rFonts w:ascii="Angsana New" w:hAnsi="Angsana New"/>
          <w:i/>
          <w:iCs/>
          <w:sz w:val="30"/>
          <w:szCs w:val="30"/>
        </w:rPr>
        <w:t>183</w:t>
      </w:r>
      <w:r w:rsidR="00E8456B">
        <w:rPr>
          <w:rFonts w:ascii="Angsana New" w:hAnsi="Angsana New"/>
          <w:i/>
          <w:iCs/>
          <w:sz w:val="30"/>
          <w:szCs w:val="30"/>
        </w:rPr>
        <w:t>.</w:t>
      </w:r>
      <w:r w:rsidR="00145171" w:rsidRPr="00145171">
        <w:rPr>
          <w:rFonts w:ascii="Angsana New" w:hAnsi="Angsana New"/>
          <w:i/>
          <w:iCs/>
          <w:sz w:val="30"/>
          <w:szCs w:val="30"/>
        </w:rPr>
        <w:t>8</w:t>
      </w:r>
      <w:r w:rsidR="0035011B">
        <w:rPr>
          <w:rFonts w:ascii="Angsana New" w:hAnsi="Angsana New"/>
          <w:i/>
          <w:iCs/>
          <w:sz w:val="30"/>
          <w:szCs w:val="30"/>
        </w:rPr>
        <w:t xml:space="preserve"> </w:t>
      </w:r>
      <w:r w:rsidRPr="000A094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3133FF" w:rsidRPr="000A0940">
        <w:rPr>
          <w:rFonts w:ascii="Angsana New" w:hAnsi="Angsana New"/>
          <w:i/>
          <w:iCs/>
          <w:sz w:val="30"/>
          <w:szCs w:val="30"/>
        </w:rPr>
        <w:t>)</w:t>
      </w:r>
    </w:p>
    <w:p w14:paraId="2F38B381" w14:textId="77777777" w:rsidR="00141352" w:rsidRPr="001C4809" w:rsidRDefault="00141352" w:rsidP="006C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sz w:val="20"/>
          <w:szCs w:val="20"/>
        </w:rPr>
      </w:pPr>
    </w:p>
    <w:p w14:paraId="3E489FE2" w14:textId="77777777" w:rsidR="00EA3AEC" w:rsidRPr="000A0940" w:rsidRDefault="00865CBC" w:rsidP="006C6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b/>
          <w:bCs/>
          <w:i/>
          <w:iCs/>
          <w:sz w:val="30"/>
          <w:szCs w:val="30"/>
        </w:rPr>
      </w:pPr>
      <w:r w:rsidRPr="000A0940">
        <w:rPr>
          <w:rFonts w:ascii="Angsana New" w:hAnsi="Angsana New"/>
          <w:sz w:val="30"/>
          <w:szCs w:val="30"/>
        </w:rPr>
        <w:tab/>
      </w:r>
      <w:r w:rsidR="00EA3AEC" w:rsidRPr="000A094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สัญญาจัดหาสินค้า  </w:t>
      </w:r>
    </w:p>
    <w:p w14:paraId="032A7207" w14:textId="77777777" w:rsidR="00A43014" w:rsidRPr="001C4809" w:rsidRDefault="00A43014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right="-295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046E436C" w14:textId="55617924" w:rsidR="00B81D01" w:rsidRDefault="00EA3AEC" w:rsidP="00A62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62"/>
        <w:jc w:val="thaiDistribute"/>
        <w:rPr>
          <w:rFonts w:ascii="Angsana New" w:hAnsi="Angsana New"/>
          <w:sz w:val="30"/>
          <w:szCs w:val="30"/>
        </w:rPr>
      </w:pPr>
      <w:r w:rsidRPr="000A0940">
        <w:rPr>
          <w:rFonts w:ascii="Angsana New" w:hAnsi="Angsana New"/>
          <w:sz w:val="30"/>
          <w:szCs w:val="30"/>
          <w:cs/>
        </w:rPr>
        <w:t>บริษัทมีสัญญาจัดหาสินค้ากับ</w:t>
      </w:r>
      <w:r w:rsidR="001A1C3F" w:rsidRPr="000A0940">
        <w:rPr>
          <w:rFonts w:ascii="Angsana New" w:hAnsi="Angsana New"/>
          <w:sz w:val="30"/>
          <w:szCs w:val="30"/>
          <w:cs/>
        </w:rPr>
        <w:t>บริษัท เมก้า ไลฟ์ไซแอ็นซ์ พีทีวาย จำกัด</w:t>
      </w:r>
      <w:r w:rsidR="007C26D7" w:rsidRPr="000A0940">
        <w:rPr>
          <w:rFonts w:ascii="Angsana New" w:hAnsi="Angsana New"/>
          <w:sz w:val="30"/>
          <w:szCs w:val="30"/>
          <w:cs/>
        </w:rPr>
        <w:t xml:space="preserve"> ซึ่งเป็นบริษัทย่อย</w:t>
      </w:r>
      <w:r w:rsidR="000C0E75" w:rsidRPr="000A0940">
        <w:rPr>
          <w:rFonts w:ascii="Angsana New" w:hAnsi="Angsana New"/>
          <w:sz w:val="30"/>
          <w:szCs w:val="30"/>
          <w:cs/>
        </w:rPr>
        <w:t xml:space="preserve"> โดย</w:t>
      </w:r>
      <w:r w:rsidRPr="000A0940">
        <w:rPr>
          <w:rFonts w:ascii="Angsana New" w:hAnsi="Angsana New"/>
          <w:sz w:val="30"/>
          <w:szCs w:val="30"/>
          <w:cs/>
        </w:rPr>
        <w:t>บริษัทตกลงที่จะผลิตและจัดหาสินค้า</w:t>
      </w:r>
      <w:r w:rsidR="001A1C3F" w:rsidRPr="000A0940">
        <w:rPr>
          <w:rFonts w:ascii="Angsana New" w:hAnsi="Angsana New"/>
          <w:sz w:val="30"/>
          <w:szCs w:val="30"/>
          <w:cs/>
        </w:rPr>
        <w:t>ตามความต้องการของบริษัทย่อย ซึ่งสินค้าดังกล่าวเป็นไปตาม</w:t>
      </w:r>
      <w:r w:rsidRPr="000A0940">
        <w:rPr>
          <w:rFonts w:ascii="Angsana New" w:hAnsi="Angsana New"/>
          <w:sz w:val="30"/>
          <w:szCs w:val="30"/>
          <w:cs/>
        </w:rPr>
        <w:t xml:space="preserve">คุณสมบัติที่ตกลงกันและเป็นไปตามมาตรฐาน </w:t>
      </w:r>
      <w:r w:rsidRPr="000A0940">
        <w:rPr>
          <w:rFonts w:ascii="Angsana New" w:hAnsi="Angsana New"/>
          <w:sz w:val="30"/>
          <w:szCs w:val="30"/>
        </w:rPr>
        <w:t>GMP</w:t>
      </w:r>
      <w:r w:rsidRPr="000A0940">
        <w:rPr>
          <w:rFonts w:ascii="Angsana New" w:hAnsi="Angsana New"/>
          <w:sz w:val="30"/>
          <w:szCs w:val="30"/>
          <w:cs/>
        </w:rPr>
        <w:t xml:space="preserve"> สัญญานี้มีผลบังคับใช้ตั้งแต่วันที่ในสัญญาหรือจนกว่าคู่สัญญาฝ่ายใดฝ่ายหนึ่งจะยกเลิกสัญญาด้วย</w:t>
      </w:r>
      <w:r w:rsidR="00CA7F01" w:rsidRPr="000A0940">
        <w:rPr>
          <w:rFonts w:ascii="Angsana New" w:hAnsi="Angsana New"/>
          <w:sz w:val="30"/>
          <w:szCs w:val="30"/>
          <w:cs/>
        </w:rPr>
        <w:br/>
      </w:r>
      <w:r w:rsidRPr="000A0940">
        <w:rPr>
          <w:rFonts w:ascii="Angsana New" w:hAnsi="Angsana New"/>
          <w:sz w:val="30"/>
          <w:szCs w:val="30"/>
          <w:cs/>
        </w:rPr>
        <w:t xml:space="preserve">การแจ้งเป็นลายลักษณ์อักษรล่วงหน้าไม่น้อยกว่า </w:t>
      </w:r>
      <w:r w:rsidR="00145171" w:rsidRPr="00145171">
        <w:rPr>
          <w:rFonts w:ascii="Angsana New" w:hAnsi="Angsana New"/>
          <w:sz w:val="30"/>
          <w:szCs w:val="30"/>
        </w:rPr>
        <w:t>30</w:t>
      </w:r>
      <w:r w:rsidRPr="000A0940">
        <w:rPr>
          <w:rFonts w:ascii="Angsana New" w:hAnsi="Angsana New"/>
          <w:sz w:val="30"/>
          <w:szCs w:val="30"/>
          <w:cs/>
        </w:rPr>
        <w:t xml:space="preserve"> วัน</w:t>
      </w:r>
    </w:p>
    <w:p w14:paraId="03E7FFFA" w14:textId="37732B88" w:rsidR="00B81D01" w:rsidRDefault="00B81D01" w:rsidP="00B81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5"/>
        <w:jc w:val="thaiDistribute"/>
        <w:rPr>
          <w:rFonts w:ascii="Angsana New" w:hAnsi="Angsana New"/>
          <w:sz w:val="20"/>
          <w:szCs w:val="20"/>
        </w:rPr>
      </w:pPr>
    </w:p>
    <w:p w14:paraId="5859CDCE" w14:textId="08394A08" w:rsidR="00722A41" w:rsidRDefault="00722A41" w:rsidP="00B81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5"/>
        <w:jc w:val="thaiDistribute"/>
        <w:rPr>
          <w:rFonts w:ascii="Angsana New" w:hAnsi="Angsana New"/>
          <w:sz w:val="20"/>
          <w:szCs w:val="20"/>
        </w:rPr>
      </w:pPr>
    </w:p>
    <w:p w14:paraId="18D9C17E" w14:textId="74E0B52B" w:rsidR="00722A41" w:rsidRDefault="00722A41" w:rsidP="00B81D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25"/>
        <w:jc w:val="thaiDistribute"/>
        <w:rPr>
          <w:rFonts w:ascii="Angsana New" w:hAnsi="Angsana New"/>
          <w:sz w:val="20"/>
          <w:szCs w:val="20"/>
        </w:rPr>
      </w:pPr>
    </w:p>
    <w:p w14:paraId="2E37B92F" w14:textId="7653D28A" w:rsidR="00E21ABB" w:rsidRPr="00EA6127" w:rsidRDefault="00B81D01" w:rsidP="00B80C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A612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ab/>
      </w:r>
      <w:r w:rsidR="00E21ABB" w:rsidRPr="00EA612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2AC7FFD7" w14:textId="77777777" w:rsidR="00E21ABB" w:rsidRPr="00A628FB" w:rsidRDefault="00E21ABB" w:rsidP="00B80CA4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65"/>
        <w:jc w:val="both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0A5C7BB" w14:textId="3644AE4D" w:rsidR="00D2285F" w:rsidRPr="00EA6127" w:rsidRDefault="00E21ABB" w:rsidP="00624192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18"/>
        <w:jc w:val="thaiDistribute"/>
        <w:rPr>
          <w:rFonts w:ascii="Angsana New" w:hAnsi="Angsana New"/>
          <w:sz w:val="30"/>
          <w:szCs w:val="30"/>
        </w:rPr>
      </w:pPr>
      <w:r w:rsidRPr="00EA6127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145171" w:rsidRPr="00145171">
        <w:rPr>
          <w:rFonts w:ascii="Angsana New" w:hAnsi="Angsana New"/>
          <w:sz w:val="30"/>
          <w:szCs w:val="30"/>
        </w:rPr>
        <w:t>1</w:t>
      </w:r>
      <w:r w:rsidRPr="00EA6127">
        <w:rPr>
          <w:rFonts w:ascii="Angsana New" w:hAnsi="Angsana New"/>
          <w:sz w:val="30"/>
          <w:szCs w:val="30"/>
        </w:rPr>
        <w:t xml:space="preserve"> </w:t>
      </w:r>
      <w:r w:rsidRPr="00EA6127">
        <w:rPr>
          <w:rFonts w:ascii="Angsana New" w:hAnsi="Angsana New"/>
          <w:sz w:val="30"/>
          <w:szCs w:val="30"/>
          <w:cs/>
        </w:rPr>
        <w:t xml:space="preserve">เมษายน </w:t>
      </w:r>
      <w:r w:rsidR="00145171" w:rsidRPr="00145171">
        <w:rPr>
          <w:rFonts w:ascii="Angsana New" w:hAnsi="Angsana New"/>
          <w:sz w:val="30"/>
          <w:szCs w:val="30"/>
        </w:rPr>
        <w:t>2558</w:t>
      </w:r>
      <w:r w:rsidRPr="00EA6127">
        <w:rPr>
          <w:rFonts w:ascii="Angsana New" w:hAnsi="Angsana New"/>
          <w:sz w:val="30"/>
          <w:szCs w:val="30"/>
          <w:cs/>
        </w:rPr>
        <w:t xml:space="preserve"> บริษัทได้ทำสัญญาบริการกับ </w:t>
      </w:r>
      <w:r w:rsidRPr="00EA6127">
        <w:rPr>
          <w:rFonts w:ascii="Angsana New" w:hAnsi="Angsana New"/>
          <w:sz w:val="30"/>
          <w:szCs w:val="30"/>
        </w:rPr>
        <w:t xml:space="preserve">Mega Lifesciences Private Limited </w:t>
      </w:r>
      <w:r w:rsidRPr="00EA6127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BD734E" w:rsidRPr="00EA6127">
        <w:rPr>
          <w:rFonts w:ascii="Angsana New" w:hAnsi="Angsana New"/>
          <w:sz w:val="30"/>
          <w:szCs w:val="30"/>
          <w:cs/>
        </w:rPr>
        <w:t>ทางอ้อม</w:t>
      </w:r>
      <w:r w:rsidRPr="00EA6127">
        <w:rPr>
          <w:rFonts w:ascii="Angsana New" w:hAnsi="Angsana New"/>
          <w:sz w:val="30"/>
          <w:szCs w:val="30"/>
          <w:cs/>
        </w:rPr>
        <w:t xml:space="preserve"> ทั้งนี้ </w:t>
      </w:r>
      <w:r w:rsidRPr="00EA6127">
        <w:rPr>
          <w:rFonts w:ascii="Angsana New" w:hAnsi="Angsana New"/>
          <w:sz w:val="30"/>
          <w:szCs w:val="30"/>
        </w:rPr>
        <w:t xml:space="preserve">Mega Lifesciences Private Limited </w:t>
      </w:r>
      <w:r w:rsidRPr="00EA6127">
        <w:rPr>
          <w:rFonts w:ascii="Angsana New" w:hAnsi="Angsana New"/>
          <w:sz w:val="30"/>
          <w:szCs w:val="30"/>
          <w:cs/>
        </w:rPr>
        <w:t>ตกลงที่จะให้บริการช่วยเหลือและสนับสนุน โดยไม่ผูกขาดในด้านการจัดเก็บข้อมูล การติดต่อ และประสานงาน บริษัทตกลงที่จะจ่ายค่าบริการเป็นรายไตรมาสเท่ากับต้นทุน</w:t>
      </w:r>
      <w:r w:rsidR="00141352" w:rsidRPr="00EA6127">
        <w:rPr>
          <w:rFonts w:ascii="Angsana New" w:hAnsi="Angsana New"/>
          <w:sz w:val="30"/>
          <w:szCs w:val="30"/>
        </w:rPr>
        <w:br/>
      </w:r>
      <w:r w:rsidRPr="00EA6127">
        <w:rPr>
          <w:rFonts w:ascii="Angsana New" w:hAnsi="Angsana New"/>
          <w:sz w:val="30"/>
          <w:szCs w:val="30"/>
          <w:cs/>
        </w:rPr>
        <w:t xml:space="preserve">การดำเนินงานที่เกิดขึ้นของบริษัท </w:t>
      </w:r>
      <w:r w:rsidRPr="00EA6127">
        <w:rPr>
          <w:rFonts w:ascii="Angsana New" w:hAnsi="Angsana New"/>
          <w:sz w:val="30"/>
          <w:szCs w:val="30"/>
        </w:rPr>
        <w:t>Mega Lifesciences Private Limited</w:t>
      </w:r>
      <w:r w:rsidRPr="00EA6127">
        <w:rPr>
          <w:rFonts w:ascii="Angsana New" w:hAnsi="Angsana New"/>
          <w:sz w:val="30"/>
          <w:szCs w:val="30"/>
          <w:cs/>
        </w:rPr>
        <w:t xml:space="preserve"> บวกส่วนเพิ่มร้อยละ </w:t>
      </w:r>
      <w:r w:rsidR="00145171" w:rsidRPr="00145171">
        <w:rPr>
          <w:rFonts w:ascii="Angsana New" w:hAnsi="Angsana New"/>
          <w:sz w:val="30"/>
          <w:szCs w:val="30"/>
        </w:rPr>
        <w:t>13</w:t>
      </w:r>
      <w:r w:rsidRPr="00EA6127">
        <w:rPr>
          <w:rFonts w:ascii="Angsana New" w:hAnsi="Angsana New"/>
          <w:sz w:val="30"/>
          <w:szCs w:val="30"/>
          <w:cs/>
        </w:rPr>
        <w:t xml:space="preserve"> สัญญาดังกล่าว</w:t>
      </w:r>
      <w:r w:rsidR="00141352" w:rsidRPr="00EA6127">
        <w:rPr>
          <w:rFonts w:ascii="Angsana New" w:hAnsi="Angsana New"/>
          <w:sz w:val="30"/>
          <w:szCs w:val="30"/>
        </w:rPr>
        <w:br/>
      </w:r>
      <w:r w:rsidRPr="00EA6127">
        <w:rPr>
          <w:rFonts w:ascii="Angsana New" w:hAnsi="Angsana New"/>
          <w:sz w:val="30"/>
          <w:szCs w:val="30"/>
          <w:cs/>
        </w:rPr>
        <w:t xml:space="preserve">มีผลบังคับใช้ตั้งแต่วันที่ในสัญญาหรือจนกว่าคู่สัญญาฝ่ายใดฝ่ายหนึ่งจะยกเลิกด้วยการแจ้งเป็นลายลักษณ์อักษรล่วงหน้าไม่น้อยกว่า </w:t>
      </w:r>
      <w:r w:rsidR="00145171" w:rsidRPr="00145171">
        <w:rPr>
          <w:rFonts w:ascii="Angsana New" w:hAnsi="Angsana New"/>
          <w:sz w:val="30"/>
          <w:szCs w:val="30"/>
        </w:rPr>
        <w:t>90</w:t>
      </w:r>
      <w:r w:rsidRPr="00EA6127">
        <w:rPr>
          <w:rFonts w:ascii="Angsana New" w:hAnsi="Angsana New"/>
          <w:sz w:val="30"/>
          <w:szCs w:val="30"/>
          <w:cs/>
        </w:rPr>
        <w:t xml:space="preserve"> วัน</w:t>
      </w:r>
    </w:p>
    <w:p w14:paraId="1C9A2BA9" w14:textId="4475AA0F" w:rsidR="004475AA" w:rsidRPr="00A365B9" w:rsidRDefault="004475AA" w:rsidP="00CE57F4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24"/>
          <w:szCs w:val="24"/>
        </w:rPr>
      </w:pPr>
    </w:p>
    <w:p w14:paraId="56933AF1" w14:textId="6FEBD416" w:rsidR="004475AA" w:rsidRPr="00EA6127" w:rsidRDefault="00145171" w:rsidP="008A36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04" w:hanging="504"/>
        <w:jc w:val="thaiDistribute"/>
        <w:rPr>
          <w:rFonts w:ascii="Angsana New" w:hAnsi="Angsana New"/>
          <w:b/>
          <w:bCs/>
          <w:sz w:val="30"/>
          <w:szCs w:val="30"/>
        </w:rPr>
      </w:pPr>
      <w:r w:rsidRPr="00145171">
        <w:rPr>
          <w:rFonts w:ascii="Angsana New" w:hAnsi="Angsana New"/>
          <w:b/>
          <w:bCs/>
          <w:sz w:val="30"/>
          <w:szCs w:val="30"/>
        </w:rPr>
        <w:t>4</w:t>
      </w:r>
      <w:r w:rsidR="004475AA" w:rsidRPr="00EA6127">
        <w:rPr>
          <w:rFonts w:ascii="Angsana New" w:hAnsi="Angsana New"/>
          <w:b/>
          <w:bCs/>
          <w:sz w:val="30"/>
          <w:szCs w:val="30"/>
        </w:rPr>
        <w:tab/>
      </w:r>
      <w:r w:rsidR="004475AA" w:rsidRPr="00EA6127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444652B2" w14:textId="77777777" w:rsidR="00A628FB" w:rsidRPr="00A365B9" w:rsidRDefault="00A628FB" w:rsidP="00A628FB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22"/>
          <w:szCs w:val="22"/>
        </w:rPr>
      </w:pPr>
    </w:p>
    <w:p w14:paraId="0E4D13E3" w14:textId="3BA01AA4" w:rsidR="0055437E" w:rsidRPr="00EA6127" w:rsidRDefault="0055437E" w:rsidP="008A3699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04" w:right="-25"/>
        <w:jc w:val="thaiDistribute"/>
        <w:rPr>
          <w:rFonts w:ascii="Angsana New" w:hAnsi="Angsana New"/>
          <w:sz w:val="30"/>
          <w:szCs w:val="30"/>
        </w:rPr>
      </w:pPr>
      <w:r w:rsidRPr="00EA6127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082ADB26" w14:textId="77777777" w:rsidR="00127D2E" w:rsidRPr="00A365B9" w:rsidRDefault="00127D2E" w:rsidP="008A3699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20"/>
          <w:szCs w:val="20"/>
        </w:rPr>
      </w:pP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077"/>
        <w:gridCol w:w="236"/>
        <w:gridCol w:w="1027"/>
        <w:gridCol w:w="252"/>
        <w:gridCol w:w="1008"/>
        <w:gridCol w:w="252"/>
        <w:gridCol w:w="1008"/>
      </w:tblGrid>
      <w:tr w:rsidR="004475AA" w:rsidRPr="00004AFE" w14:paraId="76AA2A1B" w14:textId="77777777" w:rsidTr="001A51CC">
        <w:trPr>
          <w:trHeight w:hRule="exact" w:val="403"/>
        </w:trPr>
        <w:tc>
          <w:tcPr>
            <w:tcW w:w="4518" w:type="dxa"/>
          </w:tcPr>
          <w:p w14:paraId="49A5A322" w14:textId="77777777" w:rsidR="004475AA" w:rsidRPr="00E06732" w:rsidRDefault="004475AA" w:rsidP="006241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80"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2702092" w14:textId="77777777" w:rsidR="004475AA" w:rsidRPr="00E06732" w:rsidRDefault="004475AA" w:rsidP="008A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29E7D58" w14:textId="77777777" w:rsidR="004475AA" w:rsidRPr="00E06732" w:rsidRDefault="004475AA" w:rsidP="008A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253B7FFF" w14:textId="77777777" w:rsidR="004475AA" w:rsidRPr="00E06732" w:rsidRDefault="004475AA" w:rsidP="008A3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0673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3542" w:rsidRPr="00004AFE" w14:paraId="1C871A42" w14:textId="77777777" w:rsidTr="001A51CC">
        <w:trPr>
          <w:trHeight w:hRule="exact" w:val="403"/>
        </w:trPr>
        <w:tc>
          <w:tcPr>
            <w:tcW w:w="4518" w:type="dxa"/>
          </w:tcPr>
          <w:p w14:paraId="711A7CC7" w14:textId="77777777" w:rsidR="00383542" w:rsidRPr="00777A04" w:rsidRDefault="00383542" w:rsidP="00624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180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2031D98D" w14:textId="054BA6AE" w:rsidR="00383542" w:rsidRPr="00E06732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14:paraId="3373C86C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7BDC94AC" w14:textId="14A5E059" w:rsidR="00383542" w:rsidRPr="00E06732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31</w:t>
            </w:r>
            <w:r w:rsidR="00383542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2" w:type="dxa"/>
          </w:tcPr>
          <w:p w14:paraId="58408896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3EC4D74E" w14:textId="1D072236" w:rsidR="00383542" w:rsidRPr="00E06732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52" w:type="dxa"/>
          </w:tcPr>
          <w:p w14:paraId="2084ABFF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1CC71541" w14:textId="75E6AAB4" w:rsidR="00383542" w:rsidRPr="00E06732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31</w:t>
            </w:r>
            <w:r w:rsidR="00383542" w:rsidRPr="00144E9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383542" w:rsidRPr="00004AFE" w14:paraId="69378D83" w14:textId="77777777" w:rsidTr="001A51CC">
        <w:trPr>
          <w:trHeight w:hRule="exact" w:val="403"/>
        </w:trPr>
        <w:tc>
          <w:tcPr>
            <w:tcW w:w="4518" w:type="dxa"/>
          </w:tcPr>
          <w:p w14:paraId="672FB581" w14:textId="77777777" w:rsidR="00383542" w:rsidRPr="00777A04" w:rsidRDefault="00383542" w:rsidP="00624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180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7" w:type="dxa"/>
          </w:tcPr>
          <w:p w14:paraId="2C531159" w14:textId="5ED196B4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09CD4400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22B65E1D" w14:textId="298F5EA5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14:paraId="49453528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7F152954" w14:textId="7C2E9EF4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</w:tcPr>
          <w:p w14:paraId="69DF67A3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A97B640" w14:textId="2394EDA1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83542" w:rsidRPr="00004AFE" w14:paraId="6D5C5CC4" w14:textId="77777777" w:rsidTr="001A51CC">
        <w:trPr>
          <w:trHeight w:hRule="exact" w:val="403"/>
        </w:trPr>
        <w:tc>
          <w:tcPr>
            <w:tcW w:w="4518" w:type="dxa"/>
          </w:tcPr>
          <w:p w14:paraId="791E5128" w14:textId="674C44E0" w:rsidR="00383542" w:rsidRPr="008E3AD7" w:rsidRDefault="00383542" w:rsidP="00624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180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7" w:type="dxa"/>
          </w:tcPr>
          <w:p w14:paraId="1B1C5568" w14:textId="7329F25A" w:rsidR="00383542" w:rsidRPr="00E06732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29054396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</w:tcPr>
          <w:p w14:paraId="49FE8BF0" w14:textId="51E6AD49" w:rsidR="00383542" w:rsidRPr="00E06732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454B43BD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7372836C" w14:textId="2C0D1584" w:rsidR="00383542" w:rsidRPr="00E06732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0B28B74E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340CE28F" w14:textId="335F8936" w:rsidR="00383542" w:rsidRPr="00E06732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83542" w:rsidRPr="00004AFE" w14:paraId="59E8D6D4" w14:textId="77777777" w:rsidTr="001A51CC">
        <w:trPr>
          <w:trHeight w:hRule="exact" w:val="403"/>
        </w:trPr>
        <w:tc>
          <w:tcPr>
            <w:tcW w:w="4518" w:type="dxa"/>
          </w:tcPr>
          <w:p w14:paraId="0B5FBCB9" w14:textId="77777777" w:rsidR="00383542" w:rsidRPr="008E3AD7" w:rsidRDefault="00383542" w:rsidP="00624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72D7BFE0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0673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3542" w:rsidRPr="00004AFE" w14:paraId="605233AB" w14:textId="77777777" w:rsidTr="001A51CC">
        <w:trPr>
          <w:trHeight w:hRule="exact" w:val="403"/>
        </w:trPr>
        <w:tc>
          <w:tcPr>
            <w:tcW w:w="4518" w:type="dxa"/>
          </w:tcPr>
          <w:p w14:paraId="548676EE" w14:textId="77777777" w:rsidR="00383542" w:rsidRPr="00F47097" w:rsidRDefault="00383542" w:rsidP="00624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7097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77" w:type="dxa"/>
            <w:vAlign w:val="bottom"/>
          </w:tcPr>
          <w:p w14:paraId="458D623A" w14:textId="5AF2AAD1" w:rsidR="00383542" w:rsidRPr="00901F6A" w:rsidRDefault="00145171" w:rsidP="0038354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D4092F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  <w:r w:rsidR="00D4092F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/>
              </w:rPr>
              <w:t>058</w:t>
            </w:r>
          </w:p>
        </w:tc>
        <w:tc>
          <w:tcPr>
            <w:tcW w:w="236" w:type="dxa"/>
          </w:tcPr>
          <w:p w14:paraId="5BFE15C6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D962A71" w14:textId="30AA19F0" w:rsidR="00383542" w:rsidRPr="00901F6A" w:rsidRDefault="00145171" w:rsidP="00383542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83542"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/>
              </w:rPr>
              <w:t>954</w:t>
            </w:r>
            <w:r w:rsidR="00383542"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/>
              </w:rPr>
              <w:t>013</w:t>
            </w:r>
          </w:p>
        </w:tc>
        <w:tc>
          <w:tcPr>
            <w:tcW w:w="252" w:type="dxa"/>
          </w:tcPr>
          <w:p w14:paraId="44E6FEE7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CDB331" w14:textId="2BA18E6A" w:rsidR="00383542" w:rsidRPr="00E06732" w:rsidRDefault="00145171" w:rsidP="003835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4092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029</w:t>
            </w:r>
            <w:r w:rsidR="006241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004</w:t>
            </w:r>
          </w:p>
        </w:tc>
        <w:tc>
          <w:tcPr>
            <w:tcW w:w="252" w:type="dxa"/>
          </w:tcPr>
          <w:p w14:paraId="2A603F63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496C71AF" w14:textId="33DC80F8" w:rsidR="00383542" w:rsidRPr="00901F6A" w:rsidRDefault="00145171" w:rsidP="003835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383542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013</w:t>
            </w:r>
            <w:r w:rsidR="00383542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451</w:t>
            </w:r>
          </w:p>
        </w:tc>
      </w:tr>
      <w:tr w:rsidR="00383542" w:rsidRPr="00004AFE" w14:paraId="23BA3266" w14:textId="77777777" w:rsidTr="001A51CC">
        <w:trPr>
          <w:trHeight w:hRule="exact" w:val="403"/>
        </w:trPr>
        <w:tc>
          <w:tcPr>
            <w:tcW w:w="4518" w:type="dxa"/>
          </w:tcPr>
          <w:p w14:paraId="4C9512F1" w14:textId="77777777" w:rsidR="00383542" w:rsidRPr="00F47097" w:rsidRDefault="00383542" w:rsidP="00624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7097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77" w:type="dxa"/>
            <w:vAlign w:val="bottom"/>
          </w:tcPr>
          <w:p w14:paraId="0E049001" w14:textId="77777777" w:rsidR="00383542" w:rsidRPr="00E06732" w:rsidRDefault="00383542" w:rsidP="0038354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01531C8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2823A112" w14:textId="77777777" w:rsidR="00383542" w:rsidRPr="00E06732" w:rsidRDefault="00383542" w:rsidP="0038354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79E6FA17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153A4B" w14:textId="77777777" w:rsidR="00383542" w:rsidRPr="00E06732" w:rsidRDefault="00383542" w:rsidP="0038354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52" w:type="dxa"/>
          </w:tcPr>
          <w:p w14:paraId="226A257E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D2D08DF" w14:textId="77777777" w:rsidR="00383542" w:rsidRPr="00E06732" w:rsidRDefault="00383542" w:rsidP="00383542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83542" w:rsidRPr="00004AFE" w14:paraId="2221B602" w14:textId="77777777" w:rsidTr="001A51CC">
        <w:trPr>
          <w:trHeight w:hRule="exact" w:val="403"/>
        </w:trPr>
        <w:tc>
          <w:tcPr>
            <w:tcW w:w="4518" w:type="dxa"/>
          </w:tcPr>
          <w:p w14:paraId="392C2F4C" w14:textId="59A57231" w:rsidR="00383542" w:rsidRPr="008E3AD7" w:rsidRDefault="00383542" w:rsidP="00A6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น้อยกว่า 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3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6F1F51F2" w14:textId="6F12E1D4" w:rsidR="00383542" w:rsidRPr="00901F6A" w:rsidRDefault="00145171" w:rsidP="0038354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/>
              </w:rPr>
              <w:t>731</w:t>
            </w:r>
            <w:r w:rsidR="00624192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/>
              </w:rPr>
              <w:t>211</w:t>
            </w:r>
          </w:p>
        </w:tc>
        <w:tc>
          <w:tcPr>
            <w:tcW w:w="236" w:type="dxa"/>
          </w:tcPr>
          <w:p w14:paraId="1F979ADD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161CE422" w14:textId="310FDE4B" w:rsidR="00383542" w:rsidRPr="00901F6A" w:rsidRDefault="00145171" w:rsidP="00383542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/>
              </w:rPr>
              <w:t>432</w:t>
            </w:r>
            <w:r w:rsidR="00383542"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/>
              </w:rPr>
              <w:t>970</w:t>
            </w:r>
          </w:p>
        </w:tc>
        <w:tc>
          <w:tcPr>
            <w:tcW w:w="252" w:type="dxa"/>
          </w:tcPr>
          <w:p w14:paraId="6D68A9A4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bidi="ar-SA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40E8BE" w14:textId="5FF57BF2" w:rsidR="00383542" w:rsidRPr="00E06732" w:rsidRDefault="00145171" w:rsidP="003835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458</w:t>
            </w:r>
            <w:r w:rsidR="006241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923</w:t>
            </w:r>
          </w:p>
        </w:tc>
        <w:tc>
          <w:tcPr>
            <w:tcW w:w="252" w:type="dxa"/>
          </w:tcPr>
          <w:p w14:paraId="4C2DBE14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1E1E52D" w14:textId="051EAF8E" w:rsidR="00383542" w:rsidRPr="00E06732" w:rsidRDefault="00145171" w:rsidP="003835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310</w:t>
            </w:r>
            <w:r w:rsidR="00383542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043</w:t>
            </w:r>
          </w:p>
        </w:tc>
      </w:tr>
      <w:tr w:rsidR="00383542" w:rsidRPr="00004AFE" w14:paraId="17F7D3B0" w14:textId="77777777" w:rsidTr="001A51CC">
        <w:trPr>
          <w:trHeight w:hRule="exact" w:val="403"/>
        </w:trPr>
        <w:tc>
          <w:tcPr>
            <w:tcW w:w="4518" w:type="dxa"/>
          </w:tcPr>
          <w:p w14:paraId="02502939" w14:textId="1EE48381" w:rsidR="00383542" w:rsidRPr="008E3AD7" w:rsidRDefault="00145171" w:rsidP="00A6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</w:t>
            </w:r>
            <w:r w:rsidR="00383542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145171">
              <w:rPr>
                <w:rFonts w:ascii="Angsana New" w:hAnsi="Angsana New"/>
                <w:sz w:val="30"/>
                <w:szCs w:val="30"/>
              </w:rPr>
              <w:t>6</w:t>
            </w:r>
            <w:r w:rsidR="00383542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584A0F8D" w14:textId="5325FD77" w:rsidR="00383542" w:rsidRPr="00901F6A" w:rsidRDefault="00145171" w:rsidP="0038354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/>
              </w:rPr>
              <w:t>161</w:t>
            </w:r>
            <w:r w:rsidR="00624192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</w:p>
        </w:tc>
        <w:tc>
          <w:tcPr>
            <w:tcW w:w="236" w:type="dxa"/>
          </w:tcPr>
          <w:p w14:paraId="2C4375A2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3304976D" w14:textId="1DE647D7" w:rsidR="00383542" w:rsidRPr="00901F6A" w:rsidRDefault="00145171" w:rsidP="00383542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/>
              </w:rPr>
              <w:t>132</w:t>
            </w:r>
            <w:r w:rsidR="00383542"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/>
              </w:rPr>
              <w:t>712</w:t>
            </w:r>
          </w:p>
        </w:tc>
        <w:tc>
          <w:tcPr>
            <w:tcW w:w="252" w:type="dxa"/>
          </w:tcPr>
          <w:p w14:paraId="523206B1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3782D3" w14:textId="2046097E" w:rsidR="00383542" w:rsidRPr="00E06732" w:rsidRDefault="00145171" w:rsidP="003835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155</w:t>
            </w:r>
            <w:r w:rsidR="006241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252" w:type="dxa"/>
          </w:tcPr>
          <w:p w14:paraId="40A2C047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EB745A6" w14:textId="1F6BEBCE" w:rsidR="00383542" w:rsidRPr="00E06732" w:rsidRDefault="00145171" w:rsidP="003835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70</w:t>
            </w:r>
            <w:r w:rsidR="00383542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216</w:t>
            </w:r>
          </w:p>
        </w:tc>
      </w:tr>
      <w:tr w:rsidR="00383542" w:rsidRPr="00004AFE" w14:paraId="5EBF11C0" w14:textId="77777777" w:rsidTr="001A51CC">
        <w:trPr>
          <w:trHeight w:hRule="exact" w:val="403"/>
        </w:trPr>
        <w:tc>
          <w:tcPr>
            <w:tcW w:w="4518" w:type="dxa"/>
          </w:tcPr>
          <w:p w14:paraId="1980CD5F" w14:textId="0B19CFDD" w:rsidR="00383542" w:rsidRPr="008E3AD7" w:rsidRDefault="00145171" w:rsidP="00A6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6</w:t>
            </w:r>
            <w:r w:rsidR="00383542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- </w:t>
            </w:r>
            <w:r w:rsidRPr="00145171">
              <w:rPr>
                <w:rFonts w:ascii="Angsana New" w:hAnsi="Angsana New"/>
                <w:sz w:val="30"/>
                <w:szCs w:val="30"/>
              </w:rPr>
              <w:t>12</w:t>
            </w:r>
            <w:r w:rsidR="00383542"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เดือน</w:t>
            </w:r>
          </w:p>
        </w:tc>
        <w:tc>
          <w:tcPr>
            <w:tcW w:w="1077" w:type="dxa"/>
            <w:vAlign w:val="bottom"/>
          </w:tcPr>
          <w:p w14:paraId="7D538575" w14:textId="218DDC4F" w:rsidR="00383542" w:rsidRPr="00901F6A" w:rsidRDefault="00145171" w:rsidP="0038354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117</w:t>
            </w:r>
            <w:r w:rsidR="0062419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606</w:t>
            </w:r>
          </w:p>
        </w:tc>
        <w:tc>
          <w:tcPr>
            <w:tcW w:w="236" w:type="dxa"/>
          </w:tcPr>
          <w:p w14:paraId="0833D271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471CF31F" w14:textId="6AEA7CEA" w:rsidR="00383542" w:rsidRPr="00901F6A" w:rsidRDefault="00145171" w:rsidP="00383542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383542"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/>
              </w:rPr>
              <w:t>269</w:t>
            </w:r>
          </w:p>
        </w:tc>
        <w:tc>
          <w:tcPr>
            <w:tcW w:w="252" w:type="dxa"/>
          </w:tcPr>
          <w:p w14:paraId="3CA7BD56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175440" w14:textId="321A2DF8" w:rsidR="00383542" w:rsidRPr="00E06732" w:rsidRDefault="00145171" w:rsidP="003835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189</w:t>
            </w:r>
            <w:r w:rsidR="006241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274</w:t>
            </w:r>
          </w:p>
        </w:tc>
        <w:tc>
          <w:tcPr>
            <w:tcW w:w="252" w:type="dxa"/>
          </w:tcPr>
          <w:p w14:paraId="3C07E415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5C5C263" w14:textId="22CE0E71" w:rsidR="00383542" w:rsidRPr="00E06732" w:rsidRDefault="00145171" w:rsidP="003835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82</w:t>
            </w:r>
            <w:r w:rsidR="00383542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498</w:t>
            </w:r>
          </w:p>
        </w:tc>
      </w:tr>
      <w:tr w:rsidR="00383542" w:rsidRPr="00004AFE" w14:paraId="7AC6E62B" w14:textId="77777777" w:rsidTr="001A51CC">
        <w:trPr>
          <w:trHeight w:hRule="exact" w:val="403"/>
        </w:trPr>
        <w:tc>
          <w:tcPr>
            <w:tcW w:w="4518" w:type="dxa"/>
          </w:tcPr>
          <w:p w14:paraId="6318DF05" w14:textId="53FAF417" w:rsidR="00383542" w:rsidRPr="008E3AD7" w:rsidRDefault="00383542" w:rsidP="00A628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7" w:firstLine="7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12</w:t>
            </w:r>
            <w:r w:rsidRPr="000A0940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  เดือน</w:t>
            </w:r>
          </w:p>
        </w:tc>
        <w:tc>
          <w:tcPr>
            <w:tcW w:w="1077" w:type="dxa"/>
            <w:vAlign w:val="bottom"/>
          </w:tcPr>
          <w:p w14:paraId="4C30AEB6" w14:textId="526C13B6" w:rsidR="00383542" w:rsidRPr="00901F6A" w:rsidRDefault="00145171" w:rsidP="0038354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46</w:t>
            </w:r>
            <w:r w:rsidR="0062419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000</w:t>
            </w:r>
          </w:p>
        </w:tc>
        <w:tc>
          <w:tcPr>
            <w:tcW w:w="236" w:type="dxa"/>
          </w:tcPr>
          <w:p w14:paraId="02AB6B8A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7" w:type="dxa"/>
            <w:vAlign w:val="bottom"/>
          </w:tcPr>
          <w:p w14:paraId="0549446F" w14:textId="57109E55" w:rsidR="00383542" w:rsidRPr="00E06732" w:rsidRDefault="00145171" w:rsidP="00383542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  <w:r w:rsidR="00383542" w:rsidRPr="00E06732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/>
              </w:rPr>
              <w:t>001</w:t>
            </w:r>
          </w:p>
        </w:tc>
        <w:tc>
          <w:tcPr>
            <w:tcW w:w="252" w:type="dxa"/>
          </w:tcPr>
          <w:p w14:paraId="66D30BC0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976A2C6" w14:textId="42B1CD48" w:rsidR="00383542" w:rsidRPr="00E06732" w:rsidRDefault="00145171" w:rsidP="003835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  <w:r w:rsidR="0062419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252" w:type="dxa"/>
          </w:tcPr>
          <w:p w14:paraId="674F7545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E52D51F" w14:textId="16A23C57" w:rsidR="00383542" w:rsidRPr="00901F6A" w:rsidRDefault="00145171" w:rsidP="003835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383542" w:rsidRPr="00E06732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</w:tr>
      <w:tr w:rsidR="00383542" w:rsidRPr="00004AFE" w14:paraId="46C8FAB1" w14:textId="77777777" w:rsidTr="001A51CC">
        <w:trPr>
          <w:trHeight w:hRule="exact" w:val="403"/>
        </w:trPr>
        <w:tc>
          <w:tcPr>
            <w:tcW w:w="4518" w:type="dxa"/>
          </w:tcPr>
          <w:p w14:paraId="3B78ECA4" w14:textId="402C3844" w:rsidR="00383542" w:rsidRPr="00E06732" w:rsidRDefault="00383542" w:rsidP="00624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180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291B3482" w14:textId="0BABC044" w:rsidR="00383542" w:rsidRPr="00901F6A" w:rsidRDefault="00145171" w:rsidP="0038354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D409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567</w:t>
            </w:r>
            <w:r w:rsidR="00D409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541</w:t>
            </w:r>
          </w:p>
        </w:tc>
        <w:tc>
          <w:tcPr>
            <w:tcW w:w="236" w:type="dxa"/>
          </w:tcPr>
          <w:p w14:paraId="13BA2C68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684648B4" w14:textId="5072F460" w:rsidR="00383542" w:rsidRPr="00901F6A" w:rsidRDefault="00145171" w:rsidP="00383542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383542" w:rsidRPr="00901F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592</w:t>
            </w:r>
            <w:r w:rsidR="00383542" w:rsidRPr="00901F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965</w:t>
            </w:r>
          </w:p>
        </w:tc>
        <w:tc>
          <w:tcPr>
            <w:tcW w:w="252" w:type="dxa"/>
          </w:tcPr>
          <w:p w14:paraId="6B6000B2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D07AEAA" w14:textId="140FB602" w:rsidR="00383542" w:rsidRPr="00901F6A" w:rsidRDefault="00145171" w:rsidP="003835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409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905</w:t>
            </w:r>
            <w:r w:rsidR="00D409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616</w:t>
            </w:r>
          </w:p>
        </w:tc>
        <w:tc>
          <w:tcPr>
            <w:tcW w:w="252" w:type="dxa"/>
          </w:tcPr>
          <w:p w14:paraId="0AC48F4C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31B9FA6D" w14:textId="01C653F4" w:rsidR="00383542" w:rsidRPr="00901F6A" w:rsidRDefault="00145171" w:rsidP="003835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83542" w:rsidRPr="00901F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511</w:t>
            </w:r>
            <w:r w:rsidR="00383542" w:rsidRPr="00901F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394</w:t>
            </w:r>
          </w:p>
        </w:tc>
      </w:tr>
      <w:tr w:rsidR="00383542" w:rsidRPr="00004AFE" w14:paraId="7DEF0F9D" w14:textId="77777777" w:rsidTr="001A51CC">
        <w:trPr>
          <w:trHeight w:hRule="exact" w:val="443"/>
        </w:trPr>
        <w:tc>
          <w:tcPr>
            <w:tcW w:w="4518" w:type="dxa"/>
          </w:tcPr>
          <w:p w14:paraId="27464300" w14:textId="77777777" w:rsidR="00383542" w:rsidRPr="00541098" w:rsidRDefault="00383542" w:rsidP="00624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54109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4109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2085D">
              <w:rPr>
                <w:rFonts w:ascii="Angsana New" w:hAnsi="Angsana New"/>
                <w:sz w:val="30"/>
                <w:szCs w:val="30"/>
                <w:cs/>
              </w:rPr>
              <w:t>ค่าเผื่อ</w:t>
            </w:r>
            <w:r w:rsidRPr="00D2085D">
              <w:rPr>
                <w:rFonts w:ascii="Angsana New" w:hAnsi="Angsana New" w:hint="cs"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77" w:type="dxa"/>
            <w:tcBorders>
              <w:bottom w:val="single" w:sz="4" w:space="0" w:color="auto"/>
            </w:tcBorders>
            <w:vAlign w:val="bottom"/>
          </w:tcPr>
          <w:p w14:paraId="4D8523A7" w14:textId="4ED01376" w:rsidR="00383542" w:rsidRPr="001F0AD6" w:rsidRDefault="00D4092F" w:rsidP="0038354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  <w:lang w:val="en-US"/>
              </w:rPr>
              <w:t>060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7B5908B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5B76D3ED" w14:textId="082FD989" w:rsidR="00383542" w:rsidRPr="001F0AD6" w:rsidRDefault="00383542" w:rsidP="00383542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E06732"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145171" w:rsidRPr="00145171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Pr="00901F6A"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  <w:lang w:val="en-US"/>
              </w:rPr>
              <w:t>709</w:t>
            </w:r>
            <w:r w:rsidRPr="00E0673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78AD041C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39E49" w14:textId="14E85F05" w:rsidR="00383542" w:rsidRPr="00901F6A" w:rsidRDefault="00D4092F" w:rsidP="003835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282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2" w:type="dxa"/>
          </w:tcPr>
          <w:p w14:paraId="745C1096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AF541EE" w14:textId="0BE21BE0" w:rsidR="00383542" w:rsidRPr="001F0AD6" w:rsidRDefault="00383542" w:rsidP="003835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sz w:val="30"/>
                <w:szCs w:val="30"/>
              </w:rPr>
            </w:pPr>
            <w:r w:rsidRPr="00901F6A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Pr="00901F6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  <w:lang w:val="en-US" w:bidi="th-TH"/>
              </w:rPr>
              <w:t>198</w:t>
            </w:r>
            <w:r w:rsidRPr="00901F6A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383542" w:rsidRPr="00004AFE" w14:paraId="539A4F24" w14:textId="77777777" w:rsidTr="001A51CC">
        <w:trPr>
          <w:trHeight w:hRule="exact" w:val="403"/>
        </w:trPr>
        <w:tc>
          <w:tcPr>
            <w:tcW w:w="4518" w:type="dxa"/>
          </w:tcPr>
          <w:p w14:paraId="5736F72A" w14:textId="77777777" w:rsidR="00383542" w:rsidRPr="00541098" w:rsidRDefault="00383542" w:rsidP="00624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180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109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72B4ED48" w14:textId="7685CC68" w:rsidR="00383542" w:rsidRPr="00901F6A" w:rsidRDefault="00145171" w:rsidP="0038354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D409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521</w:t>
            </w:r>
            <w:r w:rsidR="00D409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481</w:t>
            </w:r>
          </w:p>
        </w:tc>
        <w:tc>
          <w:tcPr>
            <w:tcW w:w="236" w:type="dxa"/>
          </w:tcPr>
          <w:p w14:paraId="21FFD9FF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</w:tcPr>
          <w:p w14:paraId="6F5AC268" w14:textId="55D79393" w:rsidR="00383542" w:rsidRPr="00901F6A" w:rsidRDefault="00145171" w:rsidP="00383542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383542" w:rsidRPr="00901F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557</w:t>
            </w:r>
            <w:r w:rsidR="00383542" w:rsidRPr="00901F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</w:p>
        </w:tc>
        <w:tc>
          <w:tcPr>
            <w:tcW w:w="252" w:type="dxa"/>
          </w:tcPr>
          <w:p w14:paraId="07E10785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14:paraId="5EEA36FB" w14:textId="4511F5F2" w:rsidR="00383542" w:rsidRPr="00901F6A" w:rsidRDefault="00145171" w:rsidP="003835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D409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883</w:t>
            </w:r>
            <w:r w:rsidR="00D4092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334</w:t>
            </w:r>
          </w:p>
        </w:tc>
        <w:tc>
          <w:tcPr>
            <w:tcW w:w="252" w:type="dxa"/>
          </w:tcPr>
          <w:p w14:paraId="5A4C27D4" w14:textId="77777777" w:rsidR="00383542" w:rsidRPr="00E0673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36A0D864" w14:textId="33AD7211" w:rsidR="00383542" w:rsidRPr="00901F6A" w:rsidRDefault="00145171" w:rsidP="00383542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95" w:right="-11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383542" w:rsidRPr="00901F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489</w:t>
            </w:r>
            <w:r w:rsidR="00383542" w:rsidRPr="00901F6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196</w:t>
            </w:r>
          </w:p>
        </w:tc>
      </w:tr>
    </w:tbl>
    <w:p w14:paraId="4E5039B6" w14:textId="76C2CBA9" w:rsidR="00151335" w:rsidRPr="00A365B9" w:rsidRDefault="00151335" w:rsidP="00D2285F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22"/>
          <w:szCs w:val="22"/>
        </w:rPr>
      </w:pP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518"/>
        <w:gridCol w:w="1077"/>
        <w:gridCol w:w="236"/>
        <w:gridCol w:w="1027"/>
        <w:gridCol w:w="252"/>
        <w:gridCol w:w="1008"/>
        <w:gridCol w:w="252"/>
        <w:gridCol w:w="1008"/>
      </w:tblGrid>
      <w:tr w:rsidR="004475AA" w:rsidRPr="00383542" w14:paraId="0D4EF7B5" w14:textId="77777777" w:rsidTr="001A51CC">
        <w:trPr>
          <w:trHeight w:hRule="exact" w:val="403"/>
        </w:trPr>
        <w:tc>
          <w:tcPr>
            <w:tcW w:w="4518" w:type="dxa"/>
          </w:tcPr>
          <w:p w14:paraId="18690D20" w14:textId="02F4082C" w:rsidR="004475AA" w:rsidRPr="00383542" w:rsidRDefault="00A50551" w:rsidP="00624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180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11293961" w14:textId="77777777" w:rsidR="004475AA" w:rsidRPr="00383542" w:rsidRDefault="004475AA" w:rsidP="00C2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758AECEA" w14:textId="77777777" w:rsidR="004475AA" w:rsidRPr="00383542" w:rsidRDefault="004475AA" w:rsidP="00C2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</w:tcPr>
          <w:p w14:paraId="6DAFD36D" w14:textId="77777777" w:rsidR="004475AA" w:rsidRPr="00383542" w:rsidRDefault="004475AA" w:rsidP="00C2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3542" w:rsidRPr="00383542" w14:paraId="09B95527" w14:textId="77777777" w:rsidTr="001A51CC">
        <w:trPr>
          <w:trHeight w:hRule="exact" w:val="403"/>
        </w:trPr>
        <w:tc>
          <w:tcPr>
            <w:tcW w:w="4518" w:type="dxa"/>
          </w:tcPr>
          <w:p w14:paraId="29819F04" w14:textId="04F509CB" w:rsidR="00383542" w:rsidRPr="00383542" w:rsidRDefault="00383542" w:rsidP="00A628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447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145171" w:rsidRPr="0014517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8354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7" w:type="dxa"/>
          </w:tcPr>
          <w:p w14:paraId="6CBE2222" w14:textId="29472526" w:rsidR="00383542" w:rsidRPr="00383542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55306FB5" w14:textId="77777777" w:rsidR="00383542" w:rsidRPr="0038354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7" w:type="dxa"/>
          </w:tcPr>
          <w:p w14:paraId="3E3A483F" w14:textId="380AE1A5" w:rsidR="00383542" w:rsidRPr="00383542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52" w:type="dxa"/>
          </w:tcPr>
          <w:p w14:paraId="5CF27C64" w14:textId="77777777" w:rsidR="00383542" w:rsidRPr="0038354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</w:tcPr>
          <w:p w14:paraId="5D9AEA8F" w14:textId="72B840EC" w:rsidR="00383542" w:rsidRPr="00383542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1B254ED0" w14:textId="77777777" w:rsidR="00383542" w:rsidRPr="00383542" w:rsidRDefault="00383542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14D3365" w14:textId="006A1552" w:rsidR="00383542" w:rsidRPr="00383542" w:rsidRDefault="00145171" w:rsidP="003835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4475AA" w:rsidRPr="00383542" w14:paraId="46DA5BE4" w14:textId="77777777" w:rsidTr="001A51CC">
        <w:trPr>
          <w:trHeight w:hRule="exact" w:val="403"/>
        </w:trPr>
        <w:tc>
          <w:tcPr>
            <w:tcW w:w="4518" w:type="dxa"/>
          </w:tcPr>
          <w:p w14:paraId="26047A22" w14:textId="77777777" w:rsidR="004475AA" w:rsidRPr="00383542" w:rsidRDefault="004475AA" w:rsidP="00624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60" w:type="dxa"/>
            <w:gridSpan w:val="7"/>
          </w:tcPr>
          <w:p w14:paraId="14CE3BD7" w14:textId="77777777" w:rsidR="004475AA" w:rsidRPr="00383542" w:rsidRDefault="004475AA" w:rsidP="00C23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84636" w:rsidRPr="00383542" w14:paraId="00F73A53" w14:textId="77777777" w:rsidTr="001A51CC">
        <w:trPr>
          <w:trHeight w:hRule="exact" w:val="403"/>
        </w:trPr>
        <w:tc>
          <w:tcPr>
            <w:tcW w:w="4518" w:type="dxa"/>
          </w:tcPr>
          <w:p w14:paraId="1D7A03A9" w14:textId="77777777" w:rsidR="00384636" w:rsidRPr="00383542" w:rsidRDefault="00384636" w:rsidP="006241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8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7" w:type="dxa"/>
          </w:tcPr>
          <w:p w14:paraId="6CEB32B3" w14:textId="653F10DA" w:rsidR="00384636" w:rsidRPr="00383542" w:rsidRDefault="00145171" w:rsidP="00384636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38463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964</w:t>
            </w:r>
          </w:p>
        </w:tc>
        <w:tc>
          <w:tcPr>
            <w:tcW w:w="236" w:type="dxa"/>
          </w:tcPr>
          <w:p w14:paraId="1604E1BC" w14:textId="77777777" w:rsidR="00384636" w:rsidRPr="00383542" w:rsidRDefault="00384636" w:rsidP="0038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27" w:type="dxa"/>
          </w:tcPr>
          <w:p w14:paraId="5454A191" w14:textId="6343F267" w:rsidR="00384636" w:rsidRPr="00383542" w:rsidRDefault="00145171" w:rsidP="00384636">
            <w:pPr>
              <w:pStyle w:val="acctfourfigures"/>
              <w:tabs>
                <w:tab w:val="clear" w:pos="765"/>
                <w:tab w:val="decimal" w:pos="834"/>
              </w:tabs>
              <w:spacing w:line="240" w:lineRule="auto"/>
              <w:ind w:left="-95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375</w:t>
            </w:r>
          </w:p>
        </w:tc>
        <w:tc>
          <w:tcPr>
            <w:tcW w:w="252" w:type="dxa"/>
          </w:tcPr>
          <w:p w14:paraId="4DC72153" w14:textId="77777777" w:rsidR="00384636" w:rsidRPr="00383542" w:rsidRDefault="00384636" w:rsidP="0038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564B56" w14:textId="200E0E7D" w:rsidR="00384636" w:rsidRPr="00383542" w:rsidRDefault="00384636" w:rsidP="00384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68950871" w14:textId="1731D60F" w:rsidR="00384636" w:rsidRPr="00383542" w:rsidRDefault="00384636" w:rsidP="003846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  <w:tab w:val="decimal" w:pos="760"/>
              </w:tabs>
              <w:spacing w:line="240" w:lineRule="auto"/>
              <w:ind w:left="-95" w:right="-112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871CDF6" w14:textId="77777777" w:rsidR="00384636" w:rsidRPr="00383542" w:rsidRDefault="00384636" w:rsidP="003846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354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B76BC88" w14:textId="77777777" w:rsidR="00A365B9" w:rsidRPr="00A365B9" w:rsidRDefault="00A365B9" w:rsidP="00A1375A">
      <w:pPr>
        <w:tabs>
          <w:tab w:val="clear" w:pos="454"/>
          <w:tab w:val="clear" w:pos="907"/>
          <w:tab w:val="left" w:pos="810"/>
          <w:tab w:val="left" w:pos="99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4758B2FC" w14:textId="16A5388A" w:rsidR="00151335" w:rsidRDefault="00C67A82" w:rsidP="00A1375A">
      <w:pPr>
        <w:tabs>
          <w:tab w:val="clear" w:pos="454"/>
          <w:tab w:val="clear" w:pos="907"/>
          <w:tab w:val="left" w:pos="810"/>
          <w:tab w:val="left" w:pos="99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144F8">
        <w:rPr>
          <w:rFonts w:ascii="Angsana New" w:hAnsi="Angsana New" w:hint="cs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 มีระยะเวลาตั้งแต่ </w:t>
      </w:r>
      <w:r w:rsidR="00145171" w:rsidRPr="00145171">
        <w:rPr>
          <w:rFonts w:ascii="Angsana New" w:hAnsi="Angsana New"/>
          <w:sz w:val="30"/>
          <w:szCs w:val="30"/>
        </w:rPr>
        <w:t>30</w:t>
      </w:r>
      <w:r w:rsidRPr="008144F8">
        <w:rPr>
          <w:rFonts w:ascii="Angsana New" w:hAnsi="Angsana New"/>
          <w:sz w:val="30"/>
          <w:szCs w:val="30"/>
        </w:rPr>
        <w:t xml:space="preserve"> </w:t>
      </w:r>
      <w:r w:rsidRPr="008144F8">
        <w:rPr>
          <w:rFonts w:ascii="Angsana New" w:hAnsi="Angsana New" w:hint="cs"/>
          <w:sz w:val="30"/>
          <w:szCs w:val="30"/>
          <w:cs/>
        </w:rPr>
        <w:t xml:space="preserve">วัน ถึง </w:t>
      </w:r>
      <w:r w:rsidR="00145171" w:rsidRPr="00145171">
        <w:rPr>
          <w:rFonts w:ascii="Angsana New" w:hAnsi="Angsana New"/>
          <w:sz w:val="30"/>
          <w:szCs w:val="30"/>
        </w:rPr>
        <w:t>360</w:t>
      </w:r>
      <w:r w:rsidRPr="008144F8">
        <w:rPr>
          <w:rFonts w:ascii="Angsana New" w:hAnsi="Angsana New"/>
          <w:sz w:val="30"/>
          <w:szCs w:val="30"/>
        </w:rPr>
        <w:t xml:space="preserve"> </w:t>
      </w:r>
      <w:r w:rsidRPr="008144F8">
        <w:rPr>
          <w:rFonts w:ascii="Angsana New" w:hAnsi="Angsana New" w:hint="cs"/>
          <w:sz w:val="30"/>
          <w:szCs w:val="30"/>
          <w:cs/>
        </w:rPr>
        <w:t>วัน</w:t>
      </w:r>
    </w:p>
    <w:p w14:paraId="59120C51" w14:textId="5F38BDC5" w:rsidR="00C67A82" w:rsidRPr="008144F8" w:rsidRDefault="00C67A82" w:rsidP="00A1375A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left="540" w:right="-162"/>
        <w:jc w:val="thaiDistribute"/>
        <w:rPr>
          <w:rFonts w:ascii="Angsana New" w:hAnsi="Angsana New"/>
          <w:sz w:val="30"/>
          <w:szCs w:val="30"/>
          <w:cs/>
        </w:rPr>
      </w:pPr>
      <w:r w:rsidRPr="008144F8">
        <w:rPr>
          <w:rFonts w:ascii="Angsana New" w:hAnsi="Angsana New" w:hint="cs"/>
          <w:spacing w:val="-4"/>
          <w:sz w:val="30"/>
          <w:szCs w:val="30"/>
          <w:cs/>
        </w:rPr>
        <w:lastRenderedPageBreak/>
        <w:t>อายุของลูกหนี้การค้าเริ่มนับตั้งแต่วันที่กลุ่มบริษัทได้ทำการส่งสินค้าและออกใบแจ้งหนี้แก่ผู้นำเข้าหรือผู้จัดจำหน่ายใน</w:t>
      </w:r>
      <w:r w:rsidRPr="008144F8">
        <w:rPr>
          <w:rFonts w:ascii="Angsana New" w:hAnsi="Angsana New" w:hint="cs"/>
          <w:sz w:val="30"/>
          <w:szCs w:val="30"/>
          <w:cs/>
        </w:rPr>
        <w:t>ท้องถิ่น อย่างไรก็ตามกลุ่มบริษัทจพรับรู้รายได้จากการขายก็ต่อเมื่อผู้นำเข้าหรือผู้จัดจำหน่ายในท้องถิ่นเหล่านั้นขายสินค้าผ่านช่องทางการจำหน่ายผลิตภัณฑ์ต่าง ๆ ของกลุ่มบริษัท ไปยังลูกค้าซึ่งเป็นบุคคลภายนอก ด้วยเหตุนี้จึงมีความแตกต่างระหว่างระยะเวลาที่กลุ่มบริษัทเริ่มนับอายุลูกหนี้การค้าและเวลาที่กลุ่มบริษัทรับรู้รายได้ ส่งผลให้กลุ่มบริษัทมียอดลูกหนี้การค้าที่เกินกำหนดชำระเป็นจำนวนมาก</w:t>
      </w:r>
    </w:p>
    <w:p w14:paraId="245803DB" w14:textId="66ED3844" w:rsidR="00151335" w:rsidRPr="001C1FC5" w:rsidRDefault="00151335" w:rsidP="00CE57F4">
      <w:pPr>
        <w:tabs>
          <w:tab w:val="clear" w:pos="454"/>
          <w:tab w:val="clear" w:pos="907"/>
          <w:tab w:val="left" w:pos="540"/>
          <w:tab w:val="left" w:pos="81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20"/>
          <w:szCs w:val="20"/>
        </w:rPr>
      </w:pPr>
    </w:p>
    <w:p w14:paraId="2797DB21" w14:textId="56535078" w:rsidR="00946DD6" w:rsidRPr="001E2FAF" w:rsidRDefault="00145171" w:rsidP="007F6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45171">
        <w:rPr>
          <w:rFonts w:ascii="Angsana New" w:hAnsi="Angsana New"/>
          <w:b/>
          <w:bCs/>
          <w:sz w:val="30"/>
          <w:szCs w:val="30"/>
        </w:rPr>
        <w:t>5</w:t>
      </w:r>
      <w:r w:rsidR="00946DD6" w:rsidRPr="001E2FAF">
        <w:rPr>
          <w:rFonts w:ascii="Angsana New" w:hAnsi="Angsana New"/>
          <w:b/>
          <w:bCs/>
          <w:sz w:val="30"/>
          <w:szCs w:val="30"/>
        </w:rPr>
        <w:tab/>
      </w:r>
      <w:r w:rsidR="00946DD6" w:rsidRPr="001E2FAF">
        <w:rPr>
          <w:rFonts w:ascii="Angsana New" w:hAnsi="Angsana New"/>
          <w:b/>
          <w:bCs/>
          <w:sz w:val="30"/>
          <w:szCs w:val="30"/>
          <w:cs/>
        </w:rPr>
        <w:t>เงินลงทุนใน</w:t>
      </w:r>
      <w:r w:rsidR="00C16E5F">
        <w:rPr>
          <w:rFonts w:ascii="Angsana New" w:hAnsi="Angsana New" w:hint="cs"/>
          <w:b/>
          <w:bCs/>
          <w:sz w:val="30"/>
          <w:szCs w:val="30"/>
          <w:cs/>
        </w:rPr>
        <w:t xml:space="preserve">บริษัทย่อย </w:t>
      </w:r>
      <w:r w:rsidR="00946DD6" w:rsidRPr="001E2FAF">
        <w:rPr>
          <w:rFonts w:ascii="Angsana New" w:hAnsi="Angsana New"/>
          <w:b/>
          <w:bCs/>
          <w:sz w:val="30"/>
          <w:szCs w:val="30"/>
          <w:cs/>
        </w:rPr>
        <w:t>บริษัทร่วมและการร่วมค้า</w:t>
      </w:r>
    </w:p>
    <w:p w14:paraId="1D65161A" w14:textId="77777777" w:rsidR="00A77FAE" w:rsidRPr="007C1CE8" w:rsidRDefault="00A77FAE" w:rsidP="00A77FAE">
      <w:pPr>
        <w:pStyle w:val="Heading5"/>
        <w:tabs>
          <w:tab w:val="left" w:pos="540"/>
        </w:tabs>
        <w:spacing w:line="240" w:lineRule="auto"/>
        <w:rPr>
          <w:rFonts w:ascii="Angsana New" w:hAnsi="Angsana New"/>
          <w:sz w:val="18"/>
          <w:szCs w:val="18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71"/>
        <w:gridCol w:w="1046"/>
        <w:gridCol w:w="268"/>
        <w:gridCol w:w="988"/>
        <w:gridCol w:w="268"/>
        <w:gridCol w:w="988"/>
        <w:gridCol w:w="264"/>
        <w:gridCol w:w="988"/>
        <w:gridCol w:w="268"/>
        <w:gridCol w:w="1009"/>
      </w:tblGrid>
      <w:tr w:rsidR="00A77FAE" w:rsidRPr="004F38D7" w14:paraId="4E44BA6D" w14:textId="77777777" w:rsidTr="00EE6108">
        <w:trPr>
          <w:tblHeader/>
        </w:trPr>
        <w:tc>
          <w:tcPr>
            <w:tcW w:w="1816" w:type="pct"/>
          </w:tcPr>
          <w:p w14:paraId="4A0DB0B2" w14:textId="77777777" w:rsidR="00A77FAE" w:rsidRPr="00532F27" w:rsidRDefault="00A77FAE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 w:hanging="2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532F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ี</w:t>
            </w:r>
            <w:r w:rsidRPr="00532F2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สาระสำคัญ</w:t>
            </w:r>
          </w:p>
        </w:tc>
        <w:tc>
          <w:tcPr>
            <w:tcW w:w="547" w:type="pct"/>
          </w:tcPr>
          <w:p w14:paraId="0A4080EC" w14:textId="77777777" w:rsidR="00A77FAE" w:rsidRPr="0041130A" w:rsidRDefault="00A77FAE" w:rsidP="00A7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79E928F" w14:textId="77777777" w:rsidR="00A77FAE" w:rsidRPr="0041130A" w:rsidRDefault="00A77FAE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4" w:type="pct"/>
            <w:gridSpan w:val="3"/>
          </w:tcPr>
          <w:p w14:paraId="496953F6" w14:textId="77777777" w:rsidR="00A77FAE" w:rsidRPr="0041130A" w:rsidRDefault="00A77FAE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75"/>
              </w:tabs>
              <w:spacing w:after="0"/>
              <w:ind w:left="-108" w:right="-110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  <w:t>งบการเงินรวม</w:t>
            </w:r>
          </w:p>
        </w:tc>
        <w:tc>
          <w:tcPr>
            <w:tcW w:w="138" w:type="pct"/>
          </w:tcPr>
          <w:p w14:paraId="68C6E04D" w14:textId="77777777" w:rsidR="00A77FAE" w:rsidRPr="0041130A" w:rsidRDefault="00A77FAE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5" w:type="pct"/>
            <w:gridSpan w:val="3"/>
          </w:tcPr>
          <w:p w14:paraId="3097E54E" w14:textId="77777777" w:rsidR="00A77FAE" w:rsidRPr="0041130A" w:rsidRDefault="00A77FAE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7FAE" w:rsidRPr="004F38D7" w14:paraId="56C32103" w14:textId="77777777" w:rsidTr="00EE6108">
        <w:trPr>
          <w:tblHeader/>
        </w:trPr>
        <w:tc>
          <w:tcPr>
            <w:tcW w:w="2363" w:type="pct"/>
            <w:gridSpan w:val="2"/>
          </w:tcPr>
          <w:p w14:paraId="3DB0C050" w14:textId="0B787202" w:rsidR="00A77FAE" w:rsidRPr="0041130A" w:rsidRDefault="00A77FAE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 w:hanging="2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145171" w:rsidRPr="0014517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41130A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0" w:type="pct"/>
          </w:tcPr>
          <w:p w14:paraId="40CE994D" w14:textId="77777777" w:rsidR="00A77FAE" w:rsidRPr="0041130A" w:rsidRDefault="00A77FAE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50DBE973" w14:textId="5174E3CB" w:rsidR="00A77FAE" w:rsidRPr="0041130A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1F97CFC0" w14:textId="77777777" w:rsidR="00A77FAE" w:rsidRPr="0041130A" w:rsidRDefault="00A77FAE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1E09AC9A" w14:textId="03261BCA" w:rsidR="00A77FAE" w:rsidRPr="0041130A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8" w:type="pct"/>
          </w:tcPr>
          <w:p w14:paraId="742F5E18" w14:textId="77777777" w:rsidR="00A77FAE" w:rsidRPr="0041130A" w:rsidRDefault="00A77FAE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5839A9DD" w14:textId="1A6E54DB" w:rsidR="00A77FAE" w:rsidRPr="0041130A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140" w:type="pct"/>
          </w:tcPr>
          <w:p w14:paraId="373679E6" w14:textId="77777777" w:rsidR="00A77FAE" w:rsidRPr="0041130A" w:rsidRDefault="00A77FAE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FEF34A3" w14:textId="2196DACA" w:rsidR="00A77FAE" w:rsidRPr="0041130A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A77FAE" w:rsidRPr="004F38D7" w14:paraId="6FA61393" w14:textId="77777777" w:rsidTr="00EE6108">
        <w:trPr>
          <w:trHeight w:hRule="exact" w:val="360"/>
          <w:tblHeader/>
        </w:trPr>
        <w:tc>
          <w:tcPr>
            <w:tcW w:w="1816" w:type="pct"/>
          </w:tcPr>
          <w:p w14:paraId="16D65B17" w14:textId="77777777" w:rsidR="00A77FAE" w:rsidRPr="0041130A" w:rsidRDefault="00A77FAE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38714385" w14:textId="77777777" w:rsidR="00A77FAE" w:rsidRPr="0041130A" w:rsidRDefault="00A77FAE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C3807B3" w14:textId="77777777" w:rsidR="00A77FAE" w:rsidRPr="0041130A" w:rsidRDefault="00A77FAE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97" w:type="pct"/>
            <w:gridSpan w:val="7"/>
          </w:tcPr>
          <w:p w14:paraId="3C8C5BAF" w14:textId="77777777" w:rsidR="00A77FAE" w:rsidRPr="0041130A" w:rsidRDefault="00A77FAE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1130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1130A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77FAE" w:rsidRPr="004F38D7" w14:paraId="6B3AA5ED" w14:textId="77777777" w:rsidTr="00EE6108">
        <w:trPr>
          <w:trHeight w:hRule="exact" w:val="360"/>
        </w:trPr>
        <w:tc>
          <w:tcPr>
            <w:tcW w:w="1816" w:type="pct"/>
          </w:tcPr>
          <w:p w14:paraId="5149E7C9" w14:textId="77777777" w:rsidR="00A77FAE" w:rsidRPr="0041130A" w:rsidRDefault="00A77FAE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</w:tcPr>
          <w:p w14:paraId="1B4DEDC0" w14:textId="77777777" w:rsidR="00A77FAE" w:rsidRPr="0041130A" w:rsidRDefault="00A77FAE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7A6AF87" w14:textId="77777777" w:rsidR="00A77FAE" w:rsidRPr="0041130A" w:rsidRDefault="00A77FAE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70A87A2C" w14:textId="77777777" w:rsidR="00A77FAE" w:rsidRPr="0041130A" w:rsidRDefault="00A77FAE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A63E9AA" w14:textId="77777777" w:rsidR="00A77FAE" w:rsidRPr="0041130A" w:rsidRDefault="00A77FAE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3607E604" w14:textId="77777777" w:rsidR="00A77FAE" w:rsidRPr="0041130A" w:rsidRDefault="00A77FAE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80FF753" w14:textId="77777777" w:rsidR="00A77FAE" w:rsidRPr="0041130A" w:rsidRDefault="00A77FAE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47901D1E" w14:textId="77777777" w:rsidR="00A77FAE" w:rsidRPr="0041130A" w:rsidRDefault="00A77FAE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EB9EC4D" w14:textId="77777777" w:rsidR="00A77FAE" w:rsidRPr="0041130A" w:rsidRDefault="00A77FAE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DAB2F19" w14:textId="77777777" w:rsidR="00A77FAE" w:rsidRPr="0041130A" w:rsidRDefault="00A77FAE" w:rsidP="00EE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92F" w:rsidRPr="004F38D7" w14:paraId="503DCE11" w14:textId="77777777" w:rsidTr="00EE6108">
        <w:trPr>
          <w:trHeight w:hRule="exact" w:val="360"/>
        </w:trPr>
        <w:tc>
          <w:tcPr>
            <w:tcW w:w="1816" w:type="pct"/>
          </w:tcPr>
          <w:p w14:paraId="43FC58C1" w14:textId="1338668E" w:rsidR="00D4092F" w:rsidRPr="0041130A" w:rsidRDefault="00D4092F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7" w:type="pct"/>
          </w:tcPr>
          <w:p w14:paraId="42E5AE11" w14:textId="77777777" w:rsidR="00D4092F" w:rsidRPr="0041130A" w:rsidRDefault="00D4092F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053A6BC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243024A2" w14:textId="049C42E3" w:rsidR="00D4092F" w:rsidRPr="0041130A" w:rsidRDefault="00D4092F" w:rsidP="0003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5FA2661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489F430F" w14:textId="447F3D51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0DC7EE7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45FD1F56" w14:textId="39DCC99D" w:rsidR="00D4092F" w:rsidRPr="0041130A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</w:t>
            </w:r>
            <w:r w:rsidR="00D4092F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298</w:t>
            </w:r>
            <w:r w:rsidR="00D4092F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782</w:t>
            </w:r>
          </w:p>
        </w:tc>
        <w:tc>
          <w:tcPr>
            <w:tcW w:w="140" w:type="pct"/>
          </w:tcPr>
          <w:p w14:paraId="1AA801A8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A545496" w14:textId="43B4906D" w:rsidR="00D4092F" w:rsidRPr="0041130A" w:rsidRDefault="00145171" w:rsidP="00EE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</w:t>
            </w:r>
            <w:r w:rsidR="00D4092F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298</w:t>
            </w:r>
            <w:r w:rsidR="00D4092F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203</w:t>
            </w:r>
          </w:p>
        </w:tc>
      </w:tr>
      <w:tr w:rsidR="00D4092F" w:rsidRPr="004F38D7" w14:paraId="687B522B" w14:textId="77777777" w:rsidTr="00EE6108">
        <w:trPr>
          <w:trHeight w:hRule="exact" w:val="360"/>
        </w:trPr>
        <w:tc>
          <w:tcPr>
            <w:tcW w:w="1816" w:type="pct"/>
          </w:tcPr>
          <w:p w14:paraId="6E173844" w14:textId="77777777" w:rsidR="00D4092F" w:rsidRPr="0087389D" w:rsidRDefault="00D4092F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389D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  <w:r w:rsidRPr="0087389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เพิ่มเติม</w:t>
            </w:r>
          </w:p>
        </w:tc>
        <w:tc>
          <w:tcPr>
            <w:tcW w:w="547" w:type="pct"/>
          </w:tcPr>
          <w:p w14:paraId="0BD67D98" w14:textId="77777777" w:rsidR="00D4092F" w:rsidRPr="0041130A" w:rsidRDefault="00D4092F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E9CF17B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25E8DD8B" w14:textId="79BEBC94" w:rsidR="00D4092F" w:rsidRPr="0041130A" w:rsidRDefault="00D4092F" w:rsidP="0003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187D983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3B06364" w14:textId="65D0B78B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0E19CEA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A4D8F95" w14:textId="30A9FEA7" w:rsidR="00D4092F" w:rsidRPr="0041130A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4</w:t>
            </w:r>
            <w:r w:rsidR="00D4092F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910</w:t>
            </w:r>
          </w:p>
        </w:tc>
        <w:tc>
          <w:tcPr>
            <w:tcW w:w="140" w:type="pct"/>
          </w:tcPr>
          <w:p w14:paraId="5C8A010C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55712DC" w14:textId="43CE341D" w:rsidR="00D4092F" w:rsidRPr="0041130A" w:rsidRDefault="00145171" w:rsidP="00EE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621</w:t>
            </w:r>
          </w:p>
        </w:tc>
      </w:tr>
      <w:tr w:rsidR="00D4092F" w:rsidRPr="002437D1" w14:paraId="1C2FB6ED" w14:textId="77777777" w:rsidTr="00EE6108">
        <w:trPr>
          <w:trHeight w:hRule="exact" w:val="360"/>
        </w:trPr>
        <w:tc>
          <w:tcPr>
            <w:tcW w:w="1816" w:type="pct"/>
            <w:vAlign w:val="bottom"/>
          </w:tcPr>
          <w:p w14:paraId="5E0C2A10" w14:textId="77777777" w:rsidR="00D4092F" w:rsidRPr="0087389D" w:rsidRDefault="00D4092F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7389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547" w:type="pct"/>
          </w:tcPr>
          <w:p w14:paraId="13B69DFA" w14:textId="77777777" w:rsidR="00D4092F" w:rsidRPr="0041130A" w:rsidRDefault="00D4092F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FD74474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6069FEAA" w14:textId="255569DC" w:rsidR="00D4092F" w:rsidRPr="0041130A" w:rsidRDefault="00D4092F" w:rsidP="0003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D5BA882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205C5A85" w14:textId="093B41DD" w:rsidR="00D4092F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2096B3F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E641BF1" w14:textId="74B3FCF1" w:rsidR="00D4092F" w:rsidRPr="0041130A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140" w:type="pct"/>
          </w:tcPr>
          <w:p w14:paraId="3190AE0A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14:paraId="16718609" w14:textId="514F6968" w:rsidR="00D4092F" w:rsidRPr="002437D1" w:rsidRDefault="00145171" w:rsidP="00EE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0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4</w:t>
            </w:r>
            <w:r w:rsidR="00033D0D" w:rsidRPr="00033D0D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386</w:t>
            </w:r>
          </w:p>
        </w:tc>
      </w:tr>
      <w:tr w:rsidR="00D4092F" w:rsidRPr="004F38D7" w14:paraId="3687A077" w14:textId="77777777" w:rsidTr="00EE6108">
        <w:tc>
          <w:tcPr>
            <w:tcW w:w="1816" w:type="pct"/>
          </w:tcPr>
          <w:p w14:paraId="6D8969A7" w14:textId="7F5A91B5" w:rsidR="00D4092F" w:rsidRPr="0041130A" w:rsidRDefault="00D4092F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45171" w:rsidRPr="00145171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47" w:type="pct"/>
          </w:tcPr>
          <w:p w14:paraId="4BA7176A" w14:textId="77777777" w:rsidR="00D4092F" w:rsidRPr="0041130A" w:rsidRDefault="00D4092F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43A1F23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24C9758E" w14:textId="58CAEC92" w:rsidR="00D4092F" w:rsidRPr="00E21F03" w:rsidRDefault="00D4092F" w:rsidP="0003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F0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FAF9B61" w14:textId="77777777" w:rsidR="00D4092F" w:rsidRPr="00E21F03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EE8CD6C" w14:textId="45637FFF" w:rsidR="00D4092F" w:rsidRPr="00E21F03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21F0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741DABBB" w14:textId="77777777" w:rsidR="00D4092F" w:rsidRPr="00E21F03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31521CBF" w14:textId="3A7BFD62" w:rsidR="00D4092F" w:rsidRPr="00573537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409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303</w:t>
            </w:r>
            <w:r w:rsidR="00D409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732</w:t>
            </w:r>
          </w:p>
        </w:tc>
        <w:tc>
          <w:tcPr>
            <w:tcW w:w="140" w:type="pct"/>
          </w:tcPr>
          <w:p w14:paraId="36258FF2" w14:textId="77777777" w:rsidR="00D4092F" w:rsidRPr="00E21F03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5A101878" w14:textId="1ECFF8B8" w:rsidR="00D4092F" w:rsidRPr="00E21F03" w:rsidRDefault="00145171" w:rsidP="00EE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4092F" w:rsidRPr="005735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303</w:t>
            </w:r>
            <w:r w:rsidR="00D4092F" w:rsidRPr="005735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210</w:t>
            </w:r>
          </w:p>
        </w:tc>
      </w:tr>
      <w:tr w:rsidR="00D4092F" w:rsidRPr="004F38D7" w14:paraId="2CBEBFFB" w14:textId="77777777" w:rsidTr="00EE6108">
        <w:tc>
          <w:tcPr>
            <w:tcW w:w="1816" w:type="pct"/>
          </w:tcPr>
          <w:p w14:paraId="0C23CC27" w14:textId="3965E018" w:rsidR="00D4092F" w:rsidRPr="0041130A" w:rsidRDefault="00D4092F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45171" w:rsidRPr="0014517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7" w:type="pct"/>
          </w:tcPr>
          <w:p w14:paraId="545B9C41" w14:textId="77777777" w:rsidR="00D4092F" w:rsidRPr="0041130A" w:rsidRDefault="00D4092F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9864A45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0FDC1F0C" w14:textId="3A7301DA" w:rsidR="00D4092F" w:rsidRPr="00E21F03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A9FCB02" w14:textId="77777777" w:rsidR="00D4092F" w:rsidRPr="00E21F03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  <w:bottom w:val="double" w:sz="4" w:space="0" w:color="auto"/>
            </w:tcBorders>
          </w:tcPr>
          <w:p w14:paraId="2F3BAF52" w14:textId="0BCCB2AC" w:rsidR="00D4092F" w:rsidRPr="00E21F03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FC19AFB" w14:textId="77777777" w:rsidR="00D4092F" w:rsidRPr="00E21F03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61635FE1" w14:textId="77777777" w:rsidR="00D4092F" w:rsidRPr="00573537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C622CA1" w14:textId="77777777" w:rsidR="00D4092F" w:rsidRPr="00E21F03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  <w:bottom w:val="double" w:sz="4" w:space="0" w:color="auto"/>
            </w:tcBorders>
          </w:tcPr>
          <w:p w14:paraId="1D56F9ED" w14:textId="4F7D2243" w:rsidR="00D4092F" w:rsidRPr="00E21F03" w:rsidRDefault="00145171" w:rsidP="00EE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409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298</w:t>
            </w:r>
            <w:r w:rsidR="00D409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782</w:t>
            </w:r>
          </w:p>
        </w:tc>
      </w:tr>
      <w:tr w:rsidR="00D4092F" w:rsidRPr="004F38D7" w14:paraId="0284EF70" w14:textId="77777777" w:rsidTr="00EE6108">
        <w:trPr>
          <w:trHeight w:hRule="exact" w:val="187"/>
        </w:trPr>
        <w:tc>
          <w:tcPr>
            <w:tcW w:w="1816" w:type="pct"/>
          </w:tcPr>
          <w:p w14:paraId="2CD7D395" w14:textId="77777777" w:rsidR="00D4092F" w:rsidRPr="0041130A" w:rsidRDefault="00D4092F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</w:tcPr>
          <w:p w14:paraId="6EDCB4F9" w14:textId="77777777" w:rsidR="00D4092F" w:rsidRPr="0041130A" w:rsidRDefault="00D4092F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41796FD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38083C5B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F003DBC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374D247F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57DF5C1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6C49A9E1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107027D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</w:tcBorders>
          </w:tcPr>
          <w:p w14:paraId="64F76906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92F" w:rsidRPr="004F38D7" w14:paraId="45A61722" w14:textId="77777777" w:rsidTr="00EE6108">
        <w:trPr>
          <w:trHeight w:hRule="exact" w:val="360"/>
        </w:trPr>
        <w:tc>
          <w:tcPr>
            <w:tcW w:w="1816" w:type="pct"/>
          </w:tcPr>
          <w:p w14:paraId="40E25083" w14:textId="77777777" w:rsidR="00D4092F" w:rsidRPr="0041130A" w:rsidRDefault="00D4092F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47" w:type="pct"/>
          </w:tcPr>
          <w:p w14:paraId="45378D9B" w14:textId="77777777" w:rsidR="00D4092F" w:rsidRPr="0041130A" w:rsidRDefault="00D4092F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F403FE2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5EDFB35E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6F0F723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2545D953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03AF164E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6EF756F2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21CF6CFD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D94EF1E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92F" w:rsidRPr="004F38D7" w14:paraId="7869426A" w14:textId="77777777" w:rsidTr="00EE6108">
        <w:trPr>
          <w:trHeight w:hRule="exact" w:val="360"/>
        </w:trPr>
        <w:tc>
          <w:tcPr>
            <w:tcW w:w="1816" w:type="pct"/>
          </w:tcPr>
          <w:p w14:paraId="0FD246E6" w14:textId="5D874378" w:rsidR="00D4092F" w:rsidRPr="0041130A" w:rsidRDefault="00D4092F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7" w:type="pct"/>
          </w:tcPr>
          <w:p w14:paraId="10F6AD57" w14:textId="77777777" w:rsidR="00D4092F" w:rsidRPr="0041130A" w:rsidRDefault="00D4092F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2649687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47EFB486" w14:textId="37A40BB6" w:rsidR="00D4092F" w:rsidRPr="0041130A" w:rsidRDefault="00D4092F" w:rsidP="0003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1ED5FB5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1A7D733B" w14:textId="2DBD25DA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9BA550E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5C5DE3E2" w14:textId="1D45066B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8FC413A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05F05AB" w14:textId="03B3F7FD" w:rsidR="00D4092F" w:rsidRPr="0041130A" w:rsidRDefault="00D4092F" w:rsidP="00EE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92F" w:rsidRPr="004F38D7" w14:paraId="7D493C00" w14:textId="77777777" w:rsidTr="00EE6108">
        <w:trPr>
          <w:trHeight w:hRule="exact" w:val="360"/>
        </w:trPr>
        <w:tc>
          <w:tcPr>
            <w:tcW w:w="2363" w:type="pct"/>
            <w:gridSpan w:val="2"/>
          </w:tcPr>
          <w:p w14:paraId="47AE449C" w14:textId="0AA39885" w:rsidR="00D4092F" w:rsidRPr="001C1FC5" w:rsidRDefault="00D4092F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C1FC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มูลค่ายุติธรรมของส่วนได้ส่วนเสียที่ถือไว้ก่อนหน้านี้</w:t>
            </w:r>
          </w:p>
        </w:tc>
        <w:tc>
          <w:tcPr>
            <w:tcW w:w="140" w:type="pct"/>
          </w:tcPr>
          <w:p w14:paraId="038ADCAF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0140C80C" w14:textId="02A7518B" w:rsidR="00D4092F" w:rsidRPr="0041130A" w:rsidRDefault="00145171" w:rsidP="0003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655</w:t>
            </w:r>
          </w:p>
        </w:tc>
        <w:tc>
          <w:tcPr>
            <w:tcW w:w="140" w:type="pct"/>
          </w:tcPr>
          <w:p w14:paraId="2D4716C1" w14:textId="2B621D29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17" w:type="pct"/>
          </w:tcPr>
          <w:p w14:paraId="1B40ABE7" w14:textId="17134136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1B0F8E55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3ED400B3" w14:textId="79ADF5A3" w:rsidR="00D4092F" w:rsidRPr="0041130A" w:rsidRDefault="00A1375A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62B9C7E" w14:textId="7C14023F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528" w:type="pct"/>
          </w:tcPr>
          <w:p w14:paraId="321F7E9E" w14:textId="5A9940E0" w:rsidR="00D4092F" w:rsidRPr="0041130A" w:rsidRDefault="00D4092F" w:rsidP="00EE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92F" w:rsidRPr="004F38D7" w14:paraId="1D8B5C50" w14:textId="77777777" w:rsidTr="00EE6108">
        <w:trPr>
          <w:trHeight w:hRule="exact" w:val="360"/>
        </w:trPr>
        <w:tc>
          <w:tcPr>
            <w:tcW w:w="2503" w:type="pct"/>
            <w:gridSpan w:val="3"/>
          </w:tcPr>
          <w:p w14:paraId="2AAC8761" w14:textId="077CE47A" w:rsidR="00D4092F" w:rsidRPr="0041130A" w:rsidRDefault="00D4092F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rPr>
                <w:rFonts w:ascii="Angsana New" w:hAnsi="Angsana New"/>
                <w:sz w:val="30"/>
                <w:szCs w:val="30"/>
              </w:rPr>
            </w:pPr>
            <w:r w:rsidRPr="001C1FC5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การจัดประเภทรายการใหม่เป็นเงินลงทุนในบริษัทย่อย</w:t>
            </w:r>
          </w:p>
        </w:tc>
        <w:tc>
          <w:tcPr>
            <w:tcW w:w="517" w:type="pct"/>
          </w:tcPr>
          <w:p w14:paraId="37D25966" w14:textId="7C565D77" w:rsidR="00D4092F" w:rsidRPr="0041130A" w:rsidRDefault="00471131" w:rsidP="0003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655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BBC6AA2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265394C1" w14:textId="61EACEDC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F7E8A06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6482072E" w14:textId="21B56A73" w:rsidR="00D4092F" w:rsidRPr="0041130A" w:rsidRDefault="00A1375A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B5A6B6A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06D7BD71" w14:textId="74A034F2" w:rsidR="00D4092F" w:rsidRPr="0041130A" w:rsidRDefault="00D4092F" w:rsidP="00EE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92F" w:rsidRPr="00C2292E" w14:paraId="4B6C590C" w14:textId="77777777" w:rsidTr="00EE6108">
        <w:tc>
          <w:tcPr>
            <w:tcW w:w="1816" w:type="pct"/>
          </w:tcPr>
          <w:p w14:paraId="1D127E5A" w14:textId="49F6F784" w:rsidR="00D4092F" w:rsidRPr="002437D1" w:rsidRDefault="00D4092F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45171" w:rsidRPr="0014517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2437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43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7" w:type="pct"/>
          </w:tcPr>
          <w:p w14:paraId="6985FC9D" w14:textId="77777777" w:rsidR="00D4092F" w:rsidRPr="002437D1" w:rsidRDefault="00D4092F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438FC89" w14:textId="77777777" w:rsidR="00D4092F" w:rsidRPr="002437D1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293CE405" w14:textId="546282F1" w:rsidR="00D4092F" w:rsidRPr="002437D1" w:rsidRDefault="00471131" w:rsidP="0003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0045BE6" w14:textId="77777777" w:rsidR="00D4092F" w:rsidRPr="002437D1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6246565A" w14:textId="344B14F2" w:rsidR="00D4092F" w:rsidRPr="002437D1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7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F6BA5B1" w14:textId="77777777" w:rsidR="00D4092F" w:rsidRPr="002437D1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1FC05FD4" w14:textId="411C27E4" w:rsidR="00D4092F" w:rsidRPr="002437D1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7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2290A67" w14:textId="77777777" w:rsidR="00D4092F" w:rsidRPr="002437D1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6B80E8B5" w14:textId="16BA14FF" w:rsidR="00D4092F" w:rsidRPr="002437D1" w:rsidRDefault="00D4092F" w:rsidP="00EE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37D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4092F" w:rsidRPr="004F38D7" w14:paraId="617BC2C6" w14:textId="77777777" w:rsidTr="00EE6108">
        <w:trPr>
          <w:trHeight w:val="305"/>
        </w:trPr>
        <w:tc>
          <w:tcPr>
            <w:tcW w:w="1816" w:type="pct"/>
          </w:tcPr>
          <w:p w14:paraId="16A0ED6A" w14:textId="7DE3ECC7" w:rsidR="00D4092F" w:rsidRPr="002437D1" w:rsidRDefault="00D4092F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437D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45171" w:rsidRPr="0014517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2437D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437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7" w:type="pct"/>
          </w:tcPr>
          <w:p w14:paraId="36C0BCFF" w14:textId="77777777" w:rsidR="00D4092F" w:rsidRPr="002437D1" w:rsidRDefault="00D4092F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B1F530A" w14:textId="77777777" w:rsidR="00D4092F" w:rsidRPr="002437D1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1BC1564A" w14:textId="77777777" w:rsidR="00D4092F" w:rsidRPr="002437D1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3181C70" w14:textId="77777777" w:rsidR="00D4092F" w:rsidRPr="002437D1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  <w:bottom w:val="double" w:sz="4" w:space="0" w:color="auto"/>
            </w:tcBorders>
          </w:tcPr>
          <w:p w14:paraId="2F07E070" w14:textId="46EF2AEE" w:rsidR="00D4092F" w:rsidRPr="002437D1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5C39E3CE" w14:textId="77777777" w:rsidR="00D4092F" w:rsidRPr="002437D1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</w:tcPr>
          <w:p w14:paraId="33E53BBD" w14:textId="77777777" w:rsidR="00D4092F" w:rsidRPr="002437D1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C319CB2" w14:textId="77777777" w:rsidR="00D4092F" w:rsidRPr="002437D1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</w:tcPr>
          <w:p w14:paraId="16554D1B" w14:textId="604EBA03" w:rsidR="00D4092F" w:rsidRPr="002437D1" w:rsidRDefault="00D4092F" w:rsidP="00EE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D4092F" w:rsidRPr="004F38D7" w14:paraId="3DC3AA00" w14:textId="77777777" w:rsidTr="00EE6108">
        <w:trPr>
          <w:trHeight w:hRule="exact" w:val="187"/>
        </w:trPr>
        <w:tc>
          <w:tcPr>
            <w:tcW w:w="1816" w:type="pct"/>
          </w:tcPr>
          <w:p w14:paraId="12EF3852" w14:textId="77777777" w:rsidR="00D4092F" w:rsidRPr="0041130A" w:rsidRDefault="00D4092F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7E506FF0" w14:textId="77777777" w:rsidR="00D4092F" w:rsidRPr="0041130A" w:rsidRDefault="00D4092F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EE33555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1D81F47E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1D8D4DEF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50F37A3A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7A4E9F3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7CAFD1CF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010FDCB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26E51782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92F" w:rsidRPr="004F38D7" w14:paraId="660BC53A" w14:textId="77777777" w:rsidTr="00EE6108">
        <w:trPr>
          <w:trHeight w:hRule="exact" w:val="360"/>
        </w:trPr>
        <w:tc>
          <w:tcPr>
            <w:tcW w:w="1816" w:type="pct"/>
          </w:tcPr>
          <w:p w14:paraId="165D85F6" w14:textId="77777777" w:rsidR="00D4092F" w:rsidRPr="0041130A" w:rsidRDefault="00D4092F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47" w:type="pct"/>
          </w:tcPr>
          <w:p w14:paraId="1CE8FE8B" w14:textId="77777777" w:rsidR="00D4092F" w:rsidRPr="0041130A" w:rsidRDefault="00D4092F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179DB9C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2AEAC398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B5E627B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3EF4CE5E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509DC324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4F54117F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673011AC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3A22D9D6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4092F" w:rsidRPr="004F38D7" w14:paraId="091F2C48" w14:textId="77777777" w:rsidTr="00EE6108">
        <w:trPr>
          <w:trHeight w:hRule="exact" w:val="360"/>
        </w:trPr>
        <w:tc>
          <w:tcPr>
            <w:tcW w:w="1816" w:type="pct"/>
          </w:tcPr>
          <w:p w14:paraId="6C9A1DC8" w14:textId="2A5D4000" w:rsidR="00D4092F" w:rsidRPr="0041130A" w:rsidRDefault="00D4092F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1130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</w:t>
            </w:r>
            <w:r w:rsidRPr="0041130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547" w:type="pct"/>
          </w:tcPr>
          <w:p w14:paraId="6F756815" w14:textId="77777777" w:rsidR="00D4092F" w:rsidRPr="0041130A" w:rsidRDefault="00D4092F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626D329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1A7F842B" w14:textId="013310E3" w:rsidR="00D4092F" w:rsidRPr="0041130A" w:rsidRDefault="00145171" w:rsidP="0003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214</w:t>
            </w:r>
            <w:r w:rsidR="00D4092F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140" w:type="pct"/>
          </w:tcPr>
          <w:p w14:paraId="28FE28E9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39742A78" w14:textId="627CF143" w:rsidR="00D4092F" w:rsidRPr="0041130A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194</w:t>
            </w:r>
            <w:r w:rsidR="00D4092F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138" w:type="pct"/>
          </w:tcPr>
          <w:p w14:paraId="388DFD6F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3A405BDF" w14:textId="0F7C8F93" w:rsidR="00D4092F" w:rsidRPr="0041130A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216</w:t>
            </w:r>
            <w:r w:rsidR="00D4092F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886</w:t>
            </w:r>
          </w:p>
        </w:tc>
        <w:tc>
          <w:tcPr>
            <w:tcW w:w="140" w:type="pct"/>
          </w:tcPr>
          <w:p w14:paraId="52115DF7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8" w:type="pct"/>
          </w:tcPr>
          <w:p w14:paraId="7F4EB268" w14:textId="6428CB13" w:rsidR="00D4092F" w:rsidRPr="0041130A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</w:t>
            </w:r>
            <w:r w:rsidRPr="00145171">
              <w:rPr>
                <w:rFonts w:ascii="Angsana New" w:hAnsi="Angsana New" w:hint="cs"/>
                <w:sz w:val="30"/>
                <w:szCs w:val="30"/>
              </w:rPr>
              <w:t>16</w:t>
            </w:r>
            <w:r w:rsidR="00D4092F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 w:hint="cs"/>
                <w:sz w:val="30"/>
                <w:szCs w:val="30"/>
              </w:rPr>
              <w:t>886</w:t>
            </w:r>
          </w:p>
        </w:tc>
      </w:tr>
      <w:tr w:rsidR="00D4092F" w:rsidRPr="004F38D7" w14:paraId="08A0A5F9" w14:textId="77777777" w:rsidTr="00EE6108">
        <w:trPr>
          <w:trHeight w:hRule="exact" w:val="360"/>
        </w:trPr>
        <w:tc>
          <w:tcPr>
            <w:tcW w:w="2363" w:type="pct"/>
            <w:gridSpan w:val="2"/>
          </w:tcPr>
          <w:p w14:paraId="3F747CDC" w14:textId="0FDD0DB1" w:rsidR="00D4092F" w:rsidRPr="000A7F5D" w:rsidRDefault="00D4092F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7F5D">
              <w:rPr>
                <w:rFonts w:ascii="Angsana New" w:hAnsi="Angsana New"/>
                <w:sz w:val="30"/>
                <w:szCs w:val="30"/>
                <w:cs/>
              </w:rPr>
              <w:t>ส่วนแบ่งขาดทุนสุทธิ</w:t>
            </w:r>
            <w:r w:rsidRPr="000A7F5D"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0A7F5D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0" w:type="pct"/>
          </w:tcPr>
          <w:p w14:paraId="72E6CDE0" w14:textId="77777777" w:rsidR="00D4092F" w:rsidRPr="000A7F5D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1B74EEEE" w14:textId="23AA8976" w:rsidR="00D4092F" w:rsidRPr="000A7F5D" w:rsidRDefault="00D4092F" w:rsidP="0003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6FFEF14E" w14:textId="77777777" w:rsidR="00D4092F" w:rsidRPr="000A7F5D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227C3D2A" w14:textId="7FDA2144" w:rsidR="00D4092F" w:rsidRPr="000A7F5D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A7F5D"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545</w:t>
            </w:r>
            <w:r w:rsidRPr="000A7F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14:paraId="1343499B" w14:textId="77777777" w:rsidR="00D4092F" w:rsidRPr="00C2292E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7" w:type="pct"/>
          </w:tcPr>
          <w:p w14:paraId="176B6E84" w14:textId="1C190442" w:rsidR="00D4092F" w:rsidRPr="00C2292E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437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F7B8211" w14:textId="77777777" w:rsidR="00D4092F" w:rsidRPr="00C2292E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28" w:type="pct"/>
          </w:tcPr>
          <w:p w14:paraId="10397DED" w14:textId="77777777" w:rsidR="00D4092F" w:rsidRPr="002437D1" w:rsidRDefault="00D4092F" w:rsidP="00EE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37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92F" w:rsidRPr="004F38D7" w14:paraId="51A9B892" w14:textId="77777777" w:rsidTr="00EE6108">
        <w:trPr>
          <w:trHeight w:hRule="exact" w:val="360"/>
        </w:trPr>
        <w:tc>
          <w:tcPr>
            <w:tcW w:w="2363" w:type="pct"/>
            <w:gridSpan w:val="2"/>
          </w:tcPr>
          <w:p w14:paraId="160BEFC4" w14:textId="79A7183F" w:rsidR="00D4092F" w:rsidRPr="000A7F5D" w:rsidRDefault="00D4092F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7F5D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ส่วนแบ่งกำไรเบ็ดเสร็จอื่นของการร่วมค้า</w:t>
            </w:r>
          </w:p>
        </w:tc>
        <w:tc>
          <w:tcPr>
            <w:tcW w:w="140" w:type="pct"/>
          </w:tcPr>
          <w:p w14:paraId="62F9EF6B" w14:textId="77777777" w:rsidR="00D4092F" w:rsidRPr="000A7F5D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2962C512" w14:textId="7E17723A" w:rsidR="00D4092F" w:rsidRPr="000A7F5D" w:rsidRDefault="00145171" w:rsidP="00B166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12</w:t>
            </w:r>
            <w:r w:rsidR="00D4092F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061</w:t>
            </w:r>
          </w:p>
        </w:tc>
        <w:tc>
          <w:tcPr>
            <w:tcW w:w="140" w:type="pct"/>
          </w:tcPr>
          <w:p w14:paraId="4D2F1E47" w14:textId="77777777" w:rsidR="00D4092F" w:rsidRPr="000A7F5D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</w:tcPr>
          <w:p w14:paraId="23A9625C" w14:textId="38CDB66D" w:rsidR="00D4092F" w:rsidRPr="000A7F5D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13</w:t>
            </w:r>
            <w:r w:rsidR="00D4092F" w:rsidRPr="000A7F5D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032</w:t>
            </w:r>
          </w:p>
        </w:tc>
        <w:tc>
          <w:tcPr>
            <w:tcW w:w="138" w:type="pct"/>
          </w:tcPr>
          <w:p w14:paraId="342F31B9" w14:textId="77777777" w:rsidR="00D4092F" w:rsidRPr="00C2292E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17" w:type="pct"/>
          </w:tcPr>
          <w:p w14:paraId="119358EE" w14:textId="539F6CEB" w:rsidR="00D4092F" w:rsidRPr="00C2292E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2437D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CC76A51" w14:textId="77777777" w:rsidR="00D4092F" w:rsidRPr="00C2292E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28" w:type="pct"/>
          </w:tcPr>
          <w:p w14:paraId="694686AE" w14:textId="77777777" w:rsidR="00D4092F" w:rsidRPr="002437D1" w:rsidRDefault="00D4092F" w:rsidP="00EE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37D1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092F" w:rsidRPr="004F38D7" w14:paraId="42617057" w14:textId="77777777" w:rsidTr="00EE6108">
        <w:tc>
          <w:tcPr>
            <w:tcW w:w="1816" w:type="pct"/>
          </w:tcPr>
          <w:p w14:paraId="771AA070" w14:textId="0D9C0777" w:rsidR="00D4092F" w:rsidRPr="000A7F5D" w:rsidRDefault="00D4092F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7F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45171" w:rsidRPr="00145171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0A7F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0A7F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7" w:type="pct"/>
          </w:tcPr>
          <w:p w14:paraId="5389DC00" w14:textId="77777777" w:rsidR="00D4092F" w:rsidRPr="000A7F5D" w:rsidRDefault="00D4092F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AC9DAD1" w14:textId="77777777" w:rsidR="00D4092F" w:rsidRPr="000A7F5D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5CDC7691" w14:textId="70AE94D3" w:rsidR="00D4092F" w:rsidRPr="000A7F5D" w:rsidRDefault="00145171" w:rsidP="00033D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  <w:r w:rsidR="00D409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777</w:t>
            </w:r>
          </w:p>
        </w:tc>
        <w:tc>
          <w:tcPr>
            <w:tcW w:w="140" w:type="pct"/>
          </w:tcPr>
          <w:p w14:paraId="10BD6F39" w14:textId="77777777" w:rsidR="00D4092F" w:rsidRPr="000A7F5D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4E608951" w14:textId="3C36C15F" w:rsidR="00D4092F" w:rsidRPr="000A7F5D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206</w:t>
            </w:r>
            <w:r w:rsidR="00D4092F" w:rsidRPr="000A7F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138" w:type="pct"/>
          </w:tcPr>
          <w:p w14:paraId="6880B753" w14:textId="77777777" w:rsidR="00D4092F" w:rsidRPr="00C527CC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</w:tcPr>
          <w:p w14:paraId="2D05CF42" w14:textId="00B59812" w:rsidR="00D4092F" w:rsidRPr="00C527CC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216</w:t>
            </w:r>
            <w:r w:rsidR="00D409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866</w:t>
            </w:r>
          </w:p>
        </w:tc>
        <w:tc>
          <w:tcPr>
            <w:tcW w:w="140" w:type="pct"/>
          </w:tcPr>
          <w:p w14:paraId="52ECE43A" w14:textId="77777777" w:rsidR="00D4092F" w:rsidRPr="00C527CC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</w:tcPr>
          <w:p w14:paraId="64FC6953" w14:textId="37782C16" w:rsidR="00D4092F" w:rsidRPr="00D15B96" w:rsidRDefault="00145171" w:rsidP="00EE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216</w:t>
            </w:r>
            <w:r w:rsidR="00D4092F" w:rsidRPr="00C527C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886</w:t>
            </w:r>
          </w:p>
        </w:tc>
      </w:tr>
      <w:tr w:rsidR="00D4092F" w:rsidRPr="002437D1" w14:paraId="240D0FC6" w14:textId="77777777" w:rsidTr="00EE6108">
        <w:tc>
          <w:tcPr>
            <w:tcW w:w="1816" w:type="pct"/>
          </w:tcPr>
          <w:p w14:paraId="2F1F959E" w14:textId="17B71172" w:rsidR="00D4092F" w:rsidRPr="0041130A" w:rsidRDefault="00D4092F" w:rsidP="00A13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1130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45171" w:rsidRPr="00145171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41130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113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7" w:type="pct"/>
          </w:tcPr>
          <w:p w14:paraId="69BBAA55" w14:textId="77777777" w:rsidR="00D4092F" w:rsidRPr="0041130A" w:rsidRDefault="00D4092F" w:rsidP="00A137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8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F827A36" w14:textId="77777777" w:rsidR="00D4092F" w:rsidRPr="0041130A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2B9742B5" w14:textId="77777777" w:rsidR="00D4092F" w:rsidRPr="00C527CC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4E6F278" w14:textId="77777777" w:rsidR="00D4092F" w:rsidRPr="00C2292E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17" w:type="pct"/>
            <w:tcBorders>
              <w:top w:val="double" w:sz="4" w:space="0" w:color="auto"/>
              <w:bottom w:val="double" w:sz="4" w:space="0" w:color="auto"/>
            </w:tcBorders>
          </w:tcPr>
          <w:p w14:paraId="0AF0C1D6" w14:textId="2A2EA6B3" w:rsidR="00D4092F" w:rsidRPr="00C2292E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214</w:t>
            </w:r>
            <w:r w:rsidR="00D4092F" w:rsidRPr="00A3620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789</w:t>
            </w:r>
          </w:p>
        </w:tc>
        <w:tc>
          <w:tcPr>
            <w:tcW w:w="138" w:type="pct"/>
          </w:tcPr>
          <w:p w14:paraId="5148D2DB" w14:textId="77777777" w:rsidR="00D4092F" w:rsidRPr="00C527CC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7" w:type="pct"/>
            <w:tcBorders>
              <w:top w:val="double" w:sz="4" w:space="0" w:color="auto"/>
            </w:tcBorders>
          </w:tcPr>
          <w:p w14:paraId="71CE0A86" w14:textId="77777777" w:rsidR="00D4092F" w:rsidRPr="00C527CC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876B743" w14:textId="77777777" w:rsidR="00D4092F" w:rsidRPr="00C527CC" w:rsidRDefault="00D4092F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double" w:sz="4" w:space="0" w:color="auto"/>
              <w:bottom w:val="double" w:sz="4" w:space="0" w:color="auto"/>
            </w:tcBorders>
          </w:tcPr>
          <w:p w14:paraId="4D612D20" w14:textId="1D49CBF1" w:rsidR="00D4092F" w:rsidRPr="002437D1" w:rsidRDefault="00145171" w:rsidP="00EE61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216</w:t>
            </w:r>
            <w:r w:rsidR="00D4092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886</w:t>
            </w:r>
          </w:p>
        </w:tc>
      </w:tr>
    </w:tbl>
    <w:p w14:paraId="7D1AB43B" w14:textId="77777777" w:rsidR="001C1FC5" w:rsidRPr="00396744" w:rsidRDefault="001C1FC5" w:rsidP="0084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2"/>
          <w:szCs w:val="22"/>
        </w:rPr>
      </w:pPr>
    </w:p>
    <w:p w14:paraId="64D63E45" w14:textId="7A6D0E17" w:rsidR="00A3253F" w:rsidRDefault="00B61C0A" w:rsidP="0084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EA6127">
        <w:rPr>
          <w:rFonts w:ascii="Angsana New" w:hAnsi="Angsana New"/>
          <w:sz w:val="30"/>
          <w:szCs w:val="30"/>
          <w:cs/>
        </w:rPr>
        <w:t>บริษัทร่วม</w:t>
      </w:r>
      <w:r w:rsidRPr="00EA6127">
        <w:rPr>
          <w:rFonts w:ascii="Angsana New" w:hAnsi="Angsana New" w:hint="cs"/>
          <w:sz w:val="30"/>
          <w:szCs w:val="30"/>
          <w:cs/>
        </w:rPr>
        <w:t>และการร่วมค้าไม่ใช่บริษัท</w:t>
      </w:r>
      <w:r w:rsidRPr="00EA6127">
        <w:rPr>
          <w:rFonts w:ascii="Angsana New" w:hAnsi="Angsana New"/>
          <w:sz w:val="30"/>
          <w:szCs w:val="30"/>
          <w:cs/>
        </w:rPr>
        <w:t>จดทะเบียนในตลาดหลักทรัพย์ ดังนั้นจึงไม่มีราคาที่เปิดเผยต่อสาธารณชน</w:t>
      </w:r>
    </w:p>
    <w:p w14:paraId="44C285DC" w14:textId="77777777" w:rsidR="00A3253F" w:rsidRDefault="00A32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EE596EB" w14:textId="012D9DFF" w:rsidR="0021075B" w:rsidRPr="00EA6127" w:rsidRDefault="0021075B" w:rsidP="00951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EA6127">
        <w:rPr>
          <w:rFonts w:ascii="Angsana New" w:hAnsi="Angsana New"/>
          <w:i/>
          <w:iCs/>
          <w:sz w:val="30"/>
          <w:szCs w:val="30"/>
          <w:cs/>
        </w:rPr>
        <w:lastRenderedPageBreak/>
        <w:t>การเพิ่มขึ้นของเงินลงทุนในบริษัทย่อยทางอ้อม</w:t>
      </w:r>
    </w:p>
    <w:p w14:paraId="4E12FE47" w14:textId="77777777" w:rsidR="00366224" w:rsidRPr="00EA6127" w:rsidRDefault="00366224" w:rsidP="00951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D0F168" w14:textId="5DBE1738" w:rsidR="0021075B" w:rsidRPr="00EA6127" w:rsidRDefault="00F213AD" w:rsidP="00A32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EA6127">
        <w:rPr>
          <w:rFonts w:ascii="Angsana New" w:hAnsi="Angsana New" w:hint="cs"/>
          <w:sz w:val="30"/>
          <w:szCs w:val="30"/>
          <w:cs/>
        </w:rPr>
        <w:t>ตาม</w:t>
      </w:r>
      <w:r w:rsidR="006504D9" w:rsidRPr="00EA6127">
        <w:rPr>
          <w:rFonts w:ascii="Angsana New" w:hAnsi="Angsana New" w:hint="cs"/>
          <w:sz w:val="30"/>
          <w:szCs w:val="30"/>
          <w:cs/>
        </w:rPr>
        <w:t>ที่</w:t>
      </w:r>
      <w:r w:rsidRPr="00EA6127">
        <w:rPr>
          <w:rFonts w:ascii="Angsana New" w:hAnsi="Angsana New" w:hint="cs"/>
          <w:sz w:val="30"/>
          <w:szCs w:val="30"/>
          <w:cs/>
        </w:rPr>
        <w:t xml:space="preserve">อธิบายในหมายเหตุข้อ </w:t>
      </w:r>
      <w:r w:rsidR="00145171" w:rsidRPr="00145171">
        <w:rPr>
          <w:rFonts w:ascii="Angsana New" w:hAnsi="Angsana New"/>
          <w:sz w:val="30"/>
          <w:szCs w:val="30"/>
        </w:rPr>
        <w:t>2</w:t>
      </w:r>
      <w:r w:rsidRPr="00EA6127">
        <w:rPr>
          <w:rFonts w:ascii="Angsana New" w:hAnsi="Angsana New"/>
          <w:sz w:val="30"/>
          <w:szCs w:val="30"/>
        </w:rPr>
        <w:t xml:space="preserve"> </w:t>
      </w:r>
      <w:r w:rsidR="00934AEC" w:rsidRPr="00EA6127">
        <w:rPr>
          <w:rFonts w:ascii="Angsana New" w:hAnsi="Angsana New" w:hint="cs"/>
          <w:sz w:val="30"/>
          <w:szCs w:val="30"/>
          <w:cs/>
        </w:rPr>
        <w:t>เมื่อ</w:t>
      </w:r>
      <w:r w:rsidR="00934AEC" w:rsidRPr="00EA6127">
        <w:rPr>
          <w:rFonts w:ascii="Angsana New" w:hAnsi="Angsana New"/>
          <w:sz w:val="30"/>
          <w:szCs w:val="30"/>
          <w:cs/>
        </w:rPr>
        <w:t xml:space="preserve">วันที่ </w:t>
      </w:r>
      <w:r w:rsidR="00145171" w:rsidRPr="00145171">
        <w:rPr>
          <w:rFonts w:ascii="Angsana New" w:hAnsi="Angsana New"/>
          <w:sz w:val="30"/>
          <w:szCs w:val="30"/>
        </w:rPr>
        <w:t>11</w:t>
      </w:r>
      <w:r w:rsidR="00934AEC" w:rsidRPr="00EA6127">
        <w:rPr>
          <w:rFonts w:ascii="Angsana New" w:hAnsi="Angsana New"/>
          <w:sz w:val="30"/>
          <w:szCs w:val="30"/>
        </w:rPr>
        <w:t xml:space="preserve"> </w:t>
      </w:r>
      <w:r w:rsidR="00934AEC" w:rsidRPr="00EA6127">
        <w:rPr>
          <w:rFonts w:ascii="Angsana New" w:hAnsi="Angsana New"/>
          <w:sz w:val="30"/>
          <w:szCs w:val="30"/>
          <w:cs/>
        </w:rPr>
        <w:t xml:space="preserve">มกราคม </w:t>
      </w:r>
      <w:r w:rsidR="00145171" w:rsidRPr="00145171">
        <w:rPr>
          <w:rFonts w:ascii="Angsana New" w:hAnsi="Angsana New"/>
          <w:sz w:val="30"/>
          <w:szCs w:val="30"/>
        </w:rPr>
        <w:t>2565</w:t>
      </w:r>
      <w:r w:rsidR="00934AEC" w:rsidRPr="00EA6127">
        <w:rPr>
          <w:rFonts w:ascii="Angsana New" w:hAnsi="Angsana New"/>
          <w:sz w:val="30"/>
          <w:szCs w:val="30"/>
        </w:rPr>
        <w:t xml:space="preserve"> </w:t>
      </w:r>
      <w:r w:rsidR="00934AEC" w:rsidRPr="00EA6127">
        <w:rPr>
          <w:rFonts w:ascii="Angsana New" w:hAnsi="Angsana New"/>
          <w:sz w:val="30"/>
          <w:szCs w:val="30"/>
          <w:cs/>
        </w:rPr>
        <w:t>บริษัทย่อยทางตรงซื้อหุ้น</w:t>
      </w:r>
      <w:r w:rsidR="00696DA6" w:rsidRPr="00EA6127">
        <w:rPr>
          <w:rFonts w:ascii="Angsana New" w:hAnsi="Angsana New" w:hint="cs"/>
          <w:sz w:val="30"/>
          <w:szCs w:val="30"/>
          <w:cs/>
        </w:rPr>
        <w:t>เพิ่ม</w:t>
      </w:r>
      <w:r w:rsidR="00562201" w:rsidRPr="00EA6127">
        <w:rPr>
          <w:rFonts w:ascii="Angsana New" w:hAnsi="Angsana New" w:hint="cs"/>
          <w:sz w:val="30"/>
          <w:szCs w:val="30"/>
          <w:cs/>
        </w:rPr>
        <w:t>ร้อยละ</w:t>
      </w:r>
      <w:r w:rsidR="00934AEC" w:rsidRPr="00EA6127">
        <w:rPr>
          <w:rFonts w:ascii="Angsana New" w:hAnsi="Angsana New"/>
          <w:sz w:val="30"/>
          <w:szCs w:val="30"/>
          <w:cs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51</w:t>
      </w:r>
      <w:r w:rsidR="00934AEC" w:rsidRPr="00EA6127">
        <w:rPr>
          <w:rFonts w:ascii="Angsana New" w:hAnsi="Angsana New"/>
          <w:sz w:val="30"/>
          <w:szCs w:val="30"/>
        </w:rPr>
        <w:t xml:space="preserve"> </w:t>
      </w:r>
      <w:r w:rsidR="00934AEC" w:rsidRPr="00EA6127">
        <w:rPr>
          <w:rFonts w:ascii="Angsana New" w:hAnsi="Angsana New"/>
          <w:sz w:val="30"/>
          <w:szCs w:val="30"/>
          <w:cs/>
        </w:rPr>
        <w:t>ใน</w:t>
      </w:r>
      <w:r w:rsidR="004704A9" w:rsidRPr="00EA6127">
        <w:rPr>
          <w:rFonts w:ascii="Angsana New" w:hAnsi="Angsana New" w:hint="cs"/>
          <w:sz w:val="30"/>
          <w:szCs w:val="30"/>
          <w:cs/>
        </w:rPr>
        <w:t>บริษัท</w:t>
      </w:r>
      <w:r w:rsidR="00BD40B4" w:rsidRPr="00EA6127">
        <w:rPr>
          <w:rFonts w:ascii="Angsana New" w:hAnsi="Angsana New" w:hint="cs"/>
          <w:sz w:val="30"/>
          <w:szCs w:val="30"/>
          <w:cs/>
        </w:rPr>
        <w:t xml:space="preserve"> </w:t>
      </w:r>
      <w:r w:rsidR="00934AEC" w:rsidRPr="00EA6127">
        <w:rPr>
          <w:rFonts w:ascii="Angsana New" w:hAnsi="Angsana New"/>
          <w:sz w:val="30"/>
          <w:szCs w:val="30"/>
        </w:rPr>
        <w:t xml:space="preserve">Mega </w:t>
      </w:r>
      <w:r w:rsidR="00845942" w:rsidRPr="00EA6127">
        <w:rPr>
          <w:rFonts w:ascii="Angsana New" w:hAnsi="Angsana New"/>
          <w:sz w:val="30"/>
          <w:szCs w:val="30"/>
        </w:rPr>
        <w:t>P</w:t>
      </w:r>
      <w:r w:rsidR="00934AEC" w:rsidRPr="00EA6127">
        <w:rPr>
          <w:rFonts w:ascii="Angsana New" w:hAnsi="Angsana New"/>
          <w:sz w:val="30"/>
          <w:szCs w:val="30"/>
        </w:rPr>
        <w:t xml:space="preserve">roduct (Yemen) Limited </w:t>
      </w:r>
      <w:r w:rsidR="00934AEC" w:rsidRPr="00EA6127">
        <w:rPr>
          <w:rFonts w:ascii="Angsana New" w:hAnsi="Angsana New"/>
          <w:sz w:val="30"/>
          <w:szCs w:val="30"/>
          <w:cs/>
        </w:rPr>
        <w:t>ดังนั้น</w:t>
      </w:r>
      <w:r w:rsidR="00845942" w:rsidRPr="00EA6127">
        <w:rPr>
          <w:rFonts w:ascii="Angsana New" w:hAnsi="Angsana New" w:hint="cs"/>
          <w:sz w:val="30"/>
          <w:szCs w:val="30"/>
          <w:cs/>
        </w:rPr>
        <w:t>สัดส่วน</w:t>
      </w:r>
      <w:r w:rsidR="00934AEC" w:rsidRPr="00EA6127">
        <w:rPr>
          <w:rFonts w:ascii="Angsana New" w:hAnsi="Angsana New"/>
          <w:sz w:val="30"/>
          <w:szCs w:val="30"/>
          <w:cs/>
        </w:rPr>
        <w:t>การถือหุ้นของ</w:t>
      </w:r>
      <w:r w:rsidR="00934AEC" w:rsidRPr="00EA6127">
        <w:rPr>
          <w:rFonts w:ascii="Angsana New" w:hAnsi="Angsana New" w:hint="cs"/>
          <w:sz w:val="30"/>
          <w:szCs w:val="30"/>
          <w:cs/>
        </w:rPr>
        <w:t>กลุ่มบริษัทจึง</w:t>
      </w:r>
      <w:r w:rsidR="00934AEC" w:rsidRPr="00EA6127">
        <w:rPr>
          <w:rFonts w:ascii="Angsana New" w:hAnsi="Angsana New"/>
          <w:sz w:val="30"/>
          <w:szCs w:val="30"/>
          <w:cs/>
        </w:rPr>
        <w:t>เพิ่มขึ้นเป็น</w:t>
      </w:r>
      <w:r w:rsidR="00562201" w:rsidRPr="00EA6127">
        <w:rPr>
          <w:rFonts w:ascii="Angsana New" w:hAnsi="Angsana New" w:hint="cs"/>
          <w:sz w:val="30"/>
          <w:szCs w:val="30"/>
          <w:cs/>
        </w:rPr>
        <w:t>ร้อยละ</w:t>
      </w:r>
      <w:r w:rsidR="00934AEC" w:rsidRPr="00EA6127">
        <w:rPr>
          <w:rFonts w:ascii="Angsana New" w:hAnsi="Angsana New"/>
          <w:sz w:val="30"/>
          <w:szCs w:val="30"/>
          <w:cs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100</w:t>
      </w:r>
      <w:r w:rsidR="00562201" w:rsidRPr="00EA6127">
        <w:rPr>
          <w:rFonts w:ascii="Angsana New" w:hAnsi="Angsana New" w:hint="cs"/>
          <w:sz w:val="30"/>
          <w:szCs w:val="30"/>
          <w:cs/>
        </w:rPr>
        <w:t xml:space="preserve"> </w:t>
      </w:r>
      <w:r w:rsidR="00652858" w:rsidRPr="00EA6127">
        <w:rPr>
          <w:rFonts w:ascii="Angsana New" w:hAnsi="Angsana New"/>
          <w:sz w:val="30"/>
          <w:szCs w:val="30"/>
          <w:cs/>
        </w:rPr>
        <w:t>และกลุ่มบริษัทได้มาซึ่ง</w:t>
      </w:r>
      <w:r w:rsidR="00652858" w:rsidRPr="00A3253F">
        <w:rPr>
          <w:rFonts w:ascii="Angsana New" w:hAnsi="Angsana New"/>
          <w:spacing w:val="-3"/>
          <w:sz w:val="30"/>
          <w:szCs w:val="30"/>
          <w:cs/>
        </w:rPr>
        <w:t>อำนาจควบคุมใน</w:t>
      </w:r>
      <w:r w:rsidR="004704A9" w:rsidRPr="00A3253F">
        <w:rPr>
          <w:rFonts w:ascii="Angsana New" w:hAnsi="Angsana New" w:hint="cs"/>
          <w:spacing w:val="-3"/>
          <w:sz w:val="30"/>
          <w:szCs w:val="30"/>
          <w:cs/>
        </w:rPr>
        <w:t>บริษัท</w:t>
      </w:r>
      <w:r w:rsidR="00652858" w:rsidRPr="00A3253F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652858" w:rsidRPr="00A3253F">
        <w:rPr>
          <w:rFonts w:ascii="Angsana New" w:hAnsi="Angsana New"/>
          <w:spacing w:val="-3"/>
          <w:sz w:val="30"/>
          <w:szCs w:val="30"/>
        </w:rPr>
        <w:t>Mega Product (Yemen) Limited</w:t>
      </w:r>
      <w:r w:rsidR="00652858" w:rsidRPr="00A3253F">
        <w:rPr>
          <w:rFonts w:ascii="Angsana New" w:hAnsi="Angsana New"/>
          <w:spacing w:val="-3"/>
          <w:sz w:val="30"/>
          <w:szCs w:val="30"/>
          <w:cs/>
        </w:rPr>
        <w:t xml:space="preserve"> เป็นผลให้เงินลงทุนใน</w:t>
      </w:r>
      <w:r w:rsidR="004704A9" w:rsidRPr="00A3253F">
        <w:rPr>
          <w:rFonts w:ascii="Angsana New" w:hAnsi="Angsana New" w:hint="cs"/>
          <w:spacing w:val="-3"/>
          <w:sz w:val="30"/>
          <w:szCs w:val="30"/>
          <w:cs/>
        </w:rPr>
        <w:t>บริษัท</w:t>
      </w:r>
      <w:r w:rsidR="00652858" w:rsidRPr="00A3253F">
        <w:rPr>
          <w:rFonts w:ascii="Angsana New" w:hAnsi="Angsana New"/>
          <w:spacing w:val="-3"/>
          <w:sz w:val="30"/>
          <w:szCs w:val="30"/>
          <w:cs/>
        </w:rPr>
        <w:t xml:space="preserve"> </w:t>
      </w:r>
      <w:r w:rsidR="00652858" w:rsidRPr="00A3253F">
        <w:rPr>
          <w:rFonts w:ascii="Angsana New" w:hAnsi="Angsana New"/>
          <w:spacing w:val="-3"/>
          <w:sz w:val="30"/>
          <w:szCs w:val="30"/>
        </w:rPr>
        <w:t>Mega Product (Yemen) Limited</w:t>
      </w:r>
      <w:r w:rsidR="00652858" w:rsidRPr="00A3253F">
        <w:rPr>
          <w:rFonts w:ascii="Angsana New" w:hAnsi="Angsana New"/>
          <w:spacing w:val="-2"/>
          <w:sz w:val="30"/>
          <w:szCs w:val="30"/>
        </w:rPr>
        <w:t xml:space="preserve"> </w:t>
      </w:r>
      <w:r w:rsidR="00652858" w:rsidRPr="00100B71">
        <w:rPr>
          <w:rFonts w:ascii="Angsana New" w:hAnsi="Angsana New"/>
          <w:spacing w:val="-6"/>
          <w:sz w:val="30"/>
          <w:szCs w:val="30"/>
          <w:cs/>
        </w:rPr>
        <w:t>ถูกจัดประเภท</w:t>
      </w:r>
      <w:r w:rsidR="004704A9" w:rsidRPr="00100B71">
        <w:rPr>
          <w:rFonts w:ascii="Angsana New" w:hAnsi="Angsana New" w:hint="cs"/>
          <w:spacing w:val="-6"/>
          <w:sz w:val="30"/>
          <w:szCs w:val="30"/>
          <w:cs/>
        </w:rPr>
        <w:t>รายการ</w:t>
      </w:r>
      <w:r w:rsidR="00652858" w:rsidRPr="00100B71">
        <w:rPr>
          <w:rFonts w:ascii="Angsana New" w:hAnsi="Angsana New"/>
          <w:spacing w:val="-6"/>
          <w:sz w:val="30"/>
          <w:szCs w:val="30"/>
          <w:cs/>
        </w:rPr>
        <w:t>ใหม่จากเงินลงทุนในบริษัทร่วม</w:t>
      </w:r>
      <w:r w:rsidR="004704A9" w:rsidRPr="00100B71">
        <w:rPr>
          <w:rFonts w:ascii="Angsana New" w:hAnsi="Angsana New" w:hint="cs"/>
          <w:spacing w:val="-6"/>
          <w:sz w:val="30"/>
          <w:szCs w:val="30"/>
          <w:cs/>
        </w:rPr>
        <w:t>เป็น</w:t>
      </w:r>
      <w:r w:rsidR="00652858" w:rsidRPr="00100B71">
        <w:rPr>
          <w:rFonts w:ascii="Angsana New" w:hAnsi="Angsana New"/>
          <w:spacing w:val="-6"/>
          <w:sz w:val="30"/>
          <w:szCs w:val="30"/>
          <w:cs/>
        </w:rPr>
        <w:t>เงินลงทุนในบริษัทย่อย</w:t>
      </w:r>
      <w:r w:rsidR="00F76E6D" w:rsidRPr="00100B71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652858" w:rsidRPr="00100B71">
        <w:rPr>
          <w:rFonts w:ascii="Angsana New" w:hAnsi="Angsana New"/>
          <w:spacing w:val="-6"/>
          <w:sz w:val="30"/>
          <w:szCs w:val="30"/>
          <w:cs/>
        </w:rPr>
        <w:t>และงบการเงินของ</w:t>
      </w:r>
      <w:r w:rsidR="004704A9" w:rsidRPr="00100B71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="00652858" w:rsidRPr="00100B71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52858" w:rsidRPr="00100B71">
        <w:rPr>
          <w:rFonts w:ascii="Angsana New" w:hAnsi="Angsana New"/>
          <w:spacing w:val="-6"/>
          <w:sz w:val="30"/>
          <w:szCs w:val="30"/>
        </w:rPr>
        <w:t>Mega Product</w:t>
      </w:r>
      <w:r w:rsidR="00652858" w:rsidRPr="00EA6127">
        <w:rPr>
          <w:rFonts w:ascii="Angsana New" w:hAnsi="Angsana New"/>
          <w:sz w:val="30"/>
          <w:szCs w:val="30"/>
        </w:rPr>
        <w:t xml:space="preserve"> </w:t>
      </w:r>
      <w:r w:rsidR="00845942" w:rsidRPr="00EA6127">
        <w:rPr>
          <w:rFonts w:ascii="Angsana New" w:hAnsi="Angsana New"/>
          <w:sz w:val="30"/>
          <w:szCs w:val="30"/>
        </w:rPr>
        <w:t>(</w:t>
      </w:r>
      <w:r w:rsidR="00652858" w:rsidRPr="00EA6127">
        <w:rPr>
          <w:rFonts w:ascii="Angsana New" w:hAnsi="Angsana New"/>
          <w:sz w:val="30"/>
          <w:szCs w:val="30"/>
        </w:rPr>
        <w:t>Yemen) Limited</w:t>
      </w:r>
      <w:r w:rsidR="004704A9" w:rsidRPr="00EA6127">
        <w:rPr>
          <w:rFonts w:ascii="Angsana New" w:hAnsi="Angsana New" w:hint="cs"/>
          <w:sz w:val="30"/>
          <w:szCs w:val="30"/>
          <w:cs/>
        </w:rPr>
        <w:t xml:space="preserve"> </w:t>
      </w:r>
      <w:r w:rsidR="00652858" w:rsidRPr="00EA6127">
        <w:rPr>
          <w:rFonts w:ascii="Angsana New" w:hAnsi="Angsana New"/>
          <w:sz w:val="30"/>
          <w:szCs w:val="30"/>
          <w:cs/>
        </w:rPr>
        <w:t xml:space="preserve">จะถูกรวมในงบการเงินรวมตั้งแต่ </w:t>
      </w:r>
      <w:r w:rsidR="00145171" w:rsidRPr="00145171">
        <w:rPr>
          <w:rFonts w:ascii="Angsana New" w:hAnsi="Angsana New"/>
          <w:sz w:val="30"/>
          <w:szCs w:val="30"/>
        </w:rPr>
        <w:t>11</w:t>
      </w:r>
      <w:r w:rsidR="00652858" w:rsidRPr="00EA6127">
        <w:rPr>
          <w:rFonts w:ascii="Angsana New" w:hAnsi="Angsana New"/>
          <w:sz w:val="30"/>
          <w:szCs w:val="30"/>
        </w:rPr>
        <w:t xml:space="preserve"> </w:t>
      </w:r>
      <w:r w:rsidR="00652858" w:rsidRPr="00EA6127">
        <w:rPr>
          <w:rFonts w:ascii="Angsana New" w:hAnsi="Angsana New"/>
          <w:sz w:val="30"/>
          <w:szCs w:val="30"/>
          <w:cs/>
        </w:rPr>
        <w:t xml:space="preserve">มกราคม </w:t>
      </w:r>
      <w:r w:rsidR="00145171" w:rsidRPr="00145171">
        <w:rPr>
          <w:rFonts w:ascii="Angsana New" w:hAnsi="Angsana New"/>
          <w:sz w:val="30"/>
          <w:szCs w:val="30"/>
        </w:rPr>
        <w:t>2565</w:t>
      </w:r>
      <w:r w:rsidR="00652858" w:rsidRPr="00EA6127">
        <w:rPr>
          <w:rFonts w:ascii="Angsana New" w:hAnsi="Angsana New"/>
          <w:sz w:val="30"/>
          <w:szCs w:val="30"/>
        </w:rPr>
        <w:t xml:space="preserve"> </w:t>
      </w:r>
      <w:r w:rsidR="00652858" w:rsidRPr="00EA6127">
        <w:rPr>
          <w:rFonts w:ascii="Angsana New" w:hAnsi="Angsana New"/>
          <w:sz w:val="30"/>
          <w:szCs w:val="30"/>
          <w:cs/>
        </w:rPr>
        <w:t>ซึ่งเป็นวันที่กลุ่มบริษัทได้มาซึ่งอำนาจ</w:t>
      </w:r>
      <w:r w:rsidR="00845942" w:rsidRPr="00EA6127">
        <w:rPr>
          <w:rFonts w:ascii="Angsana New" w:hAnsi="Angsana New" w:hint="cs"/>
          <w:sz w:val="30"/>
          <w:szCs w:val="30"/>
          <w:cs/>
        </w:rPr>
        <w:t>ค</w:t>
      </w:r>
      <w:r w:rsidR="00652858" w:rsidRPr="00EA6127">
        <w:rPr>
          <w:rFonts w:ascii="Angsana New" w:hAnsi="Angsana New"/>
          <w:sz w:val="30"/>
          <w:szCs w:val="30"/>
          <w:cs/>
        </w:rPr>
        <w:t>วบคุม</w:t>
      </w:r>
      <w:r w:rsidR="00652858" w:rsidRPr="00EA612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8FCE42D" w14:textId="77777777" w:rsidR="00652858" w:rsidRPr="00EA6127" w:rsidRDefault="00652858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="Angsana New" w:hAnsi="Angsana New"/>
          <w:sz w:val="30"/>
          <w:szCs w:val="30"/>
        </w:rPr>
      </w:pPr>
    </w:p>
    <w:p w14:paraId="6F28C3B8" w14:textId="3D52BB00" w:rsidR="00763552" w:rsidRDefault="00763552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  <w:r w:rsidRPr="00EA6127">
        <w:rPr>
          <w:rFonts w:ascii="Angsana New" w:hAnsi="Angsana New"/>
          <w:i/>
          <w:iCs/>
          <w:sz w:val="30"/>
          <w:szCs w:val="30"/>
          <w:cs/>
        </w:rPr>
        <w:t>การเพิ่มขึ้น</w:t>
      </w:r>
      <w:r w:rsidRPr="00EA6127">
        <w:rPr>
          <w:rFonts w:ascii="Angsana New" w:hAnsi="Angsana New" w:hint="cs"/>
          <w:i/>
          <w:iCs/>
          <w:sz w:val="30"/>
          <w:szCs w:val="30"/>
          <w:cs/>
        </w:rPr>
        <w:t>ของเงินลงทุนในบริษัทย่อยทางตรง</w:t>
      </w:r>
    </w:p>
    <w:p w14:paraId="29DCB2A9" w14:textId="12BED810" w:rsidR="00B16672" w:rsidRDefault="00B16672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9E96328" w14:textId="4F9760D7" w:rsidR="00763552" w:rsidRPr="00BB4BB0" w:rsidRDefault="001D07B0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EE6108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ในเดือน</w:t>
      </w:r>
      <w:r w:rsidR="00EE6108"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EE6108" w:rsidRPr="00EE6108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มิถุนายน</w:t>
      </w:r>
      <w:r w:rsidRPr="00EE6108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 </w:t>
      </w:r>
      <w:r w:rsidR="00145171"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>2565</w:t>
      </w:r>
      <w:r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E6108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กลุ่มบริษัทได้ซื้อส่วนได้เสียในบริษัท </w:t>
      </w:r>
      <w:r w:rsidR="00BB4BB0" w:rsidRPr="00EE6108">
        <w:rPr>
          <w:rFonts w:asciiTheme="majorBidi" w:hAnsiTheme="majorBidi" w:cstheme="majorBidi"/>
          <w:spacing w:val="-6"/>
          <w:sz w:val="30"/>
          <w:szCs w:val="30"/>
        </w:rPr>
        <w:t>PT Mega Lifesciences Indonesia</w:t>
      </w:r>
      <w:r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E6108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ซึ่งเป็นบริษั</w:t>
      </w:r>
      <w:r w:rsidR="00EE6108" w:rsidRPr="00EE6108">
        <w:rPr>
          <w:rFonts w:asciiTheme="majorBidi" w:hAnsiTheme="majorBidi" w:cstheme="majorBidi" w:hint="cs"/>
          <w:color w:val="000000"/>
          <w:spacing w:val="-6"/>
          <w:sz w:val="30"/>
          <w:szCs w:val="30"/>
          <w:cs/>
        </w:rPr>
        <w:t>ท</w:t>
      </w:r>
      <w:r w:rsidRPr="00EE6108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>ย่อยเพิ่มเติมร้อยละ</w:t>
      </w:r>
      <w:r w:rsidR="00E069C4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="00145171"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>15</w:t>
      </w:r>
      <w:r w:rsidR="00BB4BB0"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>.</w:t>
      </w:r>
      <w:r w:rsidR="00145171"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>38</w:t>
      </w:r>
      <w:r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E6108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เป็นเงินสดจำนวน </w:t>
      </w:r>
      <w:r w:rsidR="00145171"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>4</w:t>
      </w:r>
      <w:r w:rsidR="00BB4BB0"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>.</w:t>
      </w:r>
      <w:r w:rsidR="00145171"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>91</w:t>
      </w:r>
      <w:r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E6108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 w:rsidR="00145171"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>84</w:t>
      </w:r>
      <w:r w:rsidR="00BB4BB0"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>.</w:t>
      </w:r>
      <w:r w:rsidR="00145171"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>62</w:t>
      </w:r>
      <w:r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EE6108">
        <w:rPr>
          <w:rFonts w:asciiTheme="majorBidi" w:hAnsiTheme="majorBidi" w:cstheme="majorBidi"/>
          <w:color w:val="000000"/>
          <w:spacing w:val="-6"/>
          <w:sz w:val="30"/>
          <w:szCs w:val="30"/>
          <w:cs/>
        </w:rPr>
        <w:t xml:space="preserve">เป็นร้อยละ </w:t>
      </w:r>
      <w:r w:rsidR="00145171"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>100</w:t>
      </w:r>
      <w:r w:rsidR="00EE6108"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>.00</w:t>
      </w:r>
      <w:r w:rsidRPr="00EE6108">
        <w:rPr>
          <w:rFonts w:asciiTheme="majorBidi" w:hAnsiTheme="majorBidi" w:cstheme="majorBidi"/>
          <w:color w:val="000000"/>
          <w:spacing w:val="-6"/>
          <w:sz w:val="30"/>
          <w:szCs w:val="30"/>
        </w:rPr>
        <w:t xml:space="preserve"> </w:t>
      </w:r>
      <w:r w:rsidRPr="00BB4BB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กลุ่มบริษัทรับรู้ส่วนได้เสียที่ไม่มีอำนาจควบคุมลดลงเป็นจำนวน </w:t>
      </w:r>
      <w:r w:rsidR="00145171" w:rsidRPr="00145171">
        <w:rPr>
          <w:rFonts w:asciiTheme="majorBidi" w:hAnsiTheme="majorBidi" w:cstheme="majorBidi"/>
          <w:color w:val="000000"/>
          <w:sz w:val="30"/>
          <w:szCs w:val="30"/>
        </w:rPr>
        <w:t>20</w:t>
      </w:r>
      <w:r w:rsidR="00BB4BB0" w:rsidRPr="00BB4BB0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145171" w:rsidRPr="00145171">
        <w:rPr>
          <w:rFonts w:asciiTheme="majorBidi" w:hAnsiTheme="majorBidi" w:cstheme="majorBidi"/>
          <w:color w:val="000000"/>
          <w:sz w:val="30"/>
          <w:szCs w:val="30"/>
        </w:rPr>
        <w:t>75</w:t>
      </w:r>
      <w:r w:rsidRPr="00BB4BB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B4BB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</w:t>
      </w:r>
      <w:r w:rsidR="00050DDA">
        <w:rPr>
          <w:rFonts w:asciiTheme="majorBidi" w:hAnsiTheme="majorBidi" w:cstheme="majorBidi" w:hint="cs"/>
          <w:color w:val="000000"/>
          <w:sz w:val="30"/>
          <w:szCs w:val="30"/>
          <w:cs/>
        </w:rPr>
        <w:t>กำไรสะสม</w:t>
      </w:r>
      <w:r w:rsidR="00AF1D65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="00050DDA">
        <w:rPr>
          <w:rFonts w:asciiTheme="majorBidi" w:hAnsiTheme="majorBidi" w:cstheme="majorBidi" w:hint="cs"/>
          <w:color w:val="000000"/>
          <w:sz w:val="30"/>
          <w:szCs w:val="30"/>
          <w:cs/>
        </w:rPr>
        <w:t>ยังไม่ได้จัดสรรเพิ่มขึ้น</w:t>
      </w:r>
      <w:r w:rsidRPr="00BB4BB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เป็นจำนวน </w:t>
      </w:r>
      <w:r w:rsidR="00145171" w:rsidRPr="00145171">
        <w:rPr>
          <w:rFonts w:asciiTheme="majorBidi" w:hAnsiTheme="majorBidi" w:cstheme="majorBidi"/>
          <w:color w:val="000000"/>
          <w:sz w:val="30"/>
          <w:szCs w:val="30"/>
        </w:rPr>
        <w:t>14</w:t>
      </w:r>
      <w:r w:rsidR="00BB4BB0" w:rsidRPr="00BB4BB0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145171" w:rsidRPr="00145171">
        <w:rPr>
          <w:rFonts w:asciiTheme="majorBidi" w:hAnsiTheme="majorBidi" w:cstheme="majorBidi"/>
          <w:color w:val="000000"/>
          <w:sz w:val="30"/>
          <w:szCs w:val="30"/>
        </w:rPr>
        <w:t>12</w:t>
      </w:r>
      <w:r w:rsidRPr="00BB4BB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B4BB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 และสำรองการแปลงค่างบการเงินเพิ่มขึ้นเป็นจำนวน </w:t>
      </w:r>
      <w:r w:rsidR="00145171" w:rsidRPr="00145171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BB4BB0" w:rsidRPr="00BB4BB0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145171" w:rsidRPr="00145171">
        <w:rPr>
          <w:rFonts w:asciiTheme="majorBidi" w:hAnsiTheme="majorBidi" w:cstheme="majorBidi"/>
          <w:color w:val="000000"/>
          <w:sz w:val="30"/>
          <w:szCs w:val="30"/>
        </w:rPr>
        <w:t>72</w:t>
      </w:r>
      <w:r w:rsidRPr="00BB4BB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B4BB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ล้านบาทไปยังส่วนของผู้ถือหุ้นของกลุ่มบริษัทเป็นจำนวนเงิน </w:t>
      </w:r>
      <w:r w:rsidR="00145171" w:rsidRPr="00145171">
        <w:rPr>
          <w:rFonts w:asciiTheme="majorBidi" w:hAnsiTheme="majorBidi" w:cstheme="majorBidi"/>
          <w:color w:val="000000"/>
          <w:sz w:val="30"/>
          <w:szCs w:val="30"/>
        </w:rPr>
        <w:t>15</w:t>
      </w:r>
      <w:r w:rsidR="00BB4BB0" w:rsidRPr="00BB4BB0">
        <w:rPr>
          <w:rFonts w:asciiTheme="majorBidi" w:hAnsiTheme="majorBidi" w:cstheme="majorBidi"/>
          <w:color w:val="000000"/>
          <w:sz w:val="30"/>
          <w:szCs w:val="30"/>
        </w:rPr>
        <w:t>.</w:t>
      </w:r>
      <w:r w:rsidR="00145171" w:rsidRPr="00145171">
        <w:rPr>
          <w:rFonts w:asciiTheme="majorBidi" w:hAnsiTheme="majorBidi" w:cstheme="majorBidi"/>
          <w:color w:val="000000"/>
          <w:sz w:val="30"/>
          <w:szCs w:val="30"/>
        </w:rPr>
        <w:t>84</w:t>
      </w:r>
      <w:r w:rsidRPr="00BB4BB0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BB4BB0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ล้านบาทซึ่งเกิดจากการเปลี่ยนแปลงส่วนของเจ้าของในบริษัท </w:t>
      </w:r>
      <w:r w:rsidR="00BB4BB0" w:rsidRPr="00BB4BB0">
        <w:rPr>
          <w:rFonts w:asciiTheme="majorBidi" w:hAnsiTheme="majorBidi" w:cstheme="majorBidi"/>
          <w:sz w:val="30"/>
          <w:szCs w:val="30"/>
        </w:rPr>
        <w:t>PT Mega Lifesciences Indonesia</w:t>
      </w:r>
    </w:p>
    <w:p w14:paraId="0B55A80B" w14:textId="77777777" w:rsidR="00BB4BB0" w:rsidRPr="00EA6127" w:rsidRDefault="00BB4BB0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6816981" w14:textId="2C4E66B3" w:rsidR="00065A39" w:rsidRPr="00A3253F" w:rsidRDefault="00065A39" w:rsidP="00BD40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both"/>
        <w:rPr>
          <w:rFonts w:ascii="Angsana New" w:hAnsi="Angsana New"/>
          <w:spacing w:val="-2"/>
          <w:sz w:val="30"/>
          <w:szCs w:val="30"/>
        </w:rPr>
      </w:pPr>
      <w:r w:rsidRPr="00396744">
        <w:rPr>
          <w:rFonts w:ascii="Angsana New" w:hAnsi="Angsana New" w:hint="cs"/>
          <w:spacing w:val="-4"/>
          <w:sz w:val="30"/>
          <w:szCs w:val="30"/>
          <w:cs/>
        </w:rPr>
        <w:t>ในระหว่างงว</w:t>
      </w:r>
      <w:r w:rsidR="0007695F">
        <w:rPr>
          <w:rFonts w:ascii="Angsana New" w:hAnsi="Angsana New" w:hint="cs"/>
          <w:spacing w:val="-4"/>
          <w:sz w:val="30"/>
          <w:szCs w:val="30"/>
          <w:cs/>
        </w:rPr>
        <w:t>ดหก</w:t>
      </w:r>
      <w:r w:rsidR="00F247F6" w:rsidRPr="00396744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="00F247F6" w:rsidRPr="0039674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45171" w:rsidRPr="00145171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F247F6" w:rsidRPr="0039674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A77FAE" w:rsidRPr="00396744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F247F6" w:rsidRPr="0039674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45171" w:rsidRPr="00145171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45171" w:rsidRPr="00145171">
        <w:rPr>
          <w:rFonts w:ascii="Angsana New" w:hAnsi="Angsana New"/>
          <w:spacing w:val="-4"/>
          <w:sz w:val="30"/>
          <w:szCs w:val="30"/>
        </w:rPr>
        <w:t>5</w:t>
      </w:r>
      <w:r w:rsidR="00F247F6" w:rsidRPr="00396744">
        <w:rPr>
          <w:rFonts w:ascii="Angsana New" w:hAnsi="Angsana New"/>
          <w:spacing w:val="-4"/>
          <w:sz w:val="30"/>
          <w:szCs w:val="30"/>
        </w:rPr>
        <w:t xml:space="preserve"> </w:t>
      </w:r>
      <w:r w:rsidRPr="00396744">
        <w:rPr>
          <w:rFonts w:ascii="Angsana New" w:hAnsi="Angsana New" w:hint="cs"/>
          <w:spacing w:val="-4"/>
          <w:sz w:val="30"/>
          <w:szCs w:val="30"/>
          <w:cs/>
        </w:rPr>
        <w:t>บริษัทได้</w:t>
      </w:r>
      <w:r w:rsidR="00396744" w:rsidRPr="00396744">
        <w:rPr>
          <w:rFonts w:ascii="Angsana New" w:hAnsi="Angsana New" w:hint="cs"/>
          <w:spacing w:val="-4"/>
          <w:sz w:val="30"/>
          <w:szCs w:val="30"/>
          <w:cs/>
        </w:rPr>
        <w:t>เพิ่มเงิน</w:t>
      </w:r>
      <w:r w:rsidRPr="00396744">
        <w:rPr>
          <w:rFonts w:ascii="Angsana New" w:hAnsi="Angsana New" w:hint="cs"/>
          <w:spacing w:val="-4"/>
          <w:sz w:val="30"/>
          <w:szCs w:val="30"/>
          <w:cs/>
        </w:rPr>
        <w:t>ลงทุนเป็นจำนวนเงิน</w:t>
      </w:r>
      <w:r w:rsidR="005A073C" w:rsidRPr="00396744">
        <w:rPr>
          <w:rFonts w:ascii="Angsana New" w:hAnsi="Angsana New"/>
          <w:spacing w:val="-4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spacing w:val="-4"/>
          <w:sz w:val="30"/>
          <w:szCs w:val="30"/>
        </w:rPr>
        <w:t>0</w:t>
      </w:r>
      <w:r w:rsidR="00B16672">
        <w:rPr>
          <w:rFonts w:ascii="Angsana New" w:hAnsi="Angsana New"/>
          <w:spacing w:val="-4"/>
          <w:sz w:val="30"/>
          <w:szCs w:val="30"/>
        </w:rPr>
        <w:t>.</w:t>
      </w:r>
      <w:r w:rsidR="00145171" w:rsidRPr="00145171">
        <w:rPr>
          <w:rFonts w:ascii="Angsana New" w:hAnsi="Angsana New"/>
          <w:spacing w:val="-4"/>
          <w:sz w:val="30"/>
          <w:szCs w:val="30"/>
        </w:rPr>
        <w:t>01</w:t>
      </w:r>
      <w:r w:rsidR="00396744" w:rsidRPr="00396744">
        <w:rPr>
          <w:rFonts w:ascii="Angsana New" w:hAnsi="Angsana New"/>
          <w:spacing w:val="-4"/>
          <w:sz w:val="30"/>
          <w:szCs w:val="30"/>
        </w:rPr>
        <w:t xml:space="preserve"> </w:t>
      </w:r>
      <w:r w:rsidRPr="00396744">
        <w:rPr>
          <w:rFonts w:ascii="Angsana New" w:hAnsi="Angsana New" w:hint="cs"/>
          <w:spacing w:val="-4"/>
          <w:sz w:val="30"/>
          <w:szCs w:val="30"/>
          <w:cs/>
        </w:rPr>
        <w:t>ล้านบาท ในทุนที่ออก</w:t>
      </w:r>
      <w:r w:rsidR="007E43FD" w:rsidRPr="00396744">
        <w:rPr>
          <w:rFonts w:ascii="Angsana New" w:hAnsi="Angsana New"/>
          <w:sz w:val="30"/>
          <w:szCs w:val="30"/>
        </w:rPr>
        <w:t xml:space="preserve"> </w:t>
      </w:r>
      <w:r w:rsidRPr="00A3253F">
        <w:rPr>
          <w:rFonts w:ascii="Angsana New" w:hAnsi="Angsana New" w:hint="cs"/>
          <w:spacing w:val="-2"/>
          <w:sz w:val="30"/>
          <w:szCs w:val="30"/>
          <w:cs/>
        </w:rPr>
        <w:t xml:space="preserve">และชำระแล้วของบริษัท </w:t>
      </w:r>
      <w:r w:rsidRPr="00A3253F">
        <w:rPr>
          <w:rFonts w:ascii="Angsana New" w:hAnsi="Angsana New"/>
          <w:spacing w:val="-2"/>
          <w:sz w:val="30"/>
          <w:szCs w:val="30"/>
        </w:rPr>
        <w:t xml:space="preserve">Mega We Care </w:t>
      </w:r>
      <w:r w:rsidR="00CB412A" w:rsidRPr="00A3253F">
        <w:rPr>
          <w:rFonts w:ascii="Angsana New" w:hAnsi="Angsana New"/>
          <w:spacing w:val="-2"/>
          <w:sz w:val="30"/>
          <w:szCs w:val="30"/>
        </w:rPr>
        <w:t>Tanzania Ltd</w:t>
      </w:r>
      <w:r w:rsidRPr="00A3253F">
        <w:rPr>
          <w:rFonts w:ascii="Angsana New" w:hAnsi="Angsana New"/>
          <w:spacing w:val="-2"/>
          <w:sz w:val="30"/>
          <w:szCs w:val="30"/>
        </w:rPr>
        <w:t xml:space="preserve"> </w:t>
      </w:r>
      <w:r w:rsidRPr="00A3253F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ซึ่งเป็นบริษัทย่อยทางตรงในประเทศ</w:t>
      </w:r>
      <w:r w:rsidR="00CB412A" w:rsidRPr="00A3253F">
        <w:rPr>
          <w:rFonts w:ascii="Angsana New" w:hAnsi="Angsana New" w:hint="cs"/>
          <w:spacing w:val="-2"/>
          <w:sz w:val="30"/>
          <w:szCs w:val="30"/>
          <w:cs/>
        </w:rPr>
        <w:t>แทนซาเนีย</w:t>
      </w:r>
      <w:r w:rsidRPr="00A3253F">
        <w:rPr>
          <w:rFonts w:ascii="Angsana New" w:hAnsi="Angsana New" w:hint="cs"/>
          <w:spacing w:val="-2"/>
          <w:sz w:val="30"/>
          <w:szCs w:val="30"/>
          <w:cs/>
        </w:rPr>
        <w:t>เพื่อขยายธุรกิจ</w:t>
      </w:r>
    </w:p>
    <w:p w14:paraId="11F95F93" w14:textId="067154A3" w:rsidR="00A35FE2" w:rsidRPr="00396744" w:rsidRDefault="00A35FE2" w:rsidP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5E7D21D4" w14:textId="1E3E47E1" w:rsidR="00396744" w:rsidRDefault="00396744" w:rsidP="00396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both"/>
        <w:rPr>
          <w:rFonts w:ascii="Angsana New" w:hAnsi="Angsana New"/>
          <w:sz w:val="30"/>
          <w:szCs w:val="30"/>
        </w:rPr>
      </w:pPr>
      <w:r w:rsidRPr="00961F8F">
        <w:rPr>
          <w:rFonts w:ascii="Angsana New" w:hAnsi="Angsana New" w:hint="cs"/>
          <w:spacing w:val="-4"/>
          <w:sz w:val="30"/>
          <w:szCs w:val="30"/>
          <w:cs/>
        </w:rPr>
        <w:t>ในระหว่างงวด</w:t>
      </w:r>
      <w:r w:rsidR="0007695F" w:rsidRPr="00961F8F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961F8F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961F8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45171" w:rsidRPr="00145171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961F8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61F8F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961F8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45171" w:rsidRPr="00145171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45171" w:rsidRPr="00145171">
        <w:rPr>
          <w:rFonts w:ascii="Angsana New" w:hAnsi="Angsana New"/>
          <w:spacing w:val="-4"/>
          <w:sz w:val="30"/>
          <w:szCs w:val="30"/>
        </w:rPr>
        <w:t>5</w:t>
      </w:r>
      <w:r w:rsidRPr="00961F8F">
        <w:rPr>
          <w:rFonts w:ascii="Angsana New" w:hAnsi="Angsana New"/>
          <w:spacing w:val="-4"/>
          <w:sz w:val="30"/>
          <w:szCs w:val="30"/>
        </w:rPr>
        <w:t xml:space="preserve"> </w:t>
      </w:r>
      <w:r w:rsidRPr="00961F8F">
        <w:rPr>
          <w:rFonts w:ascii="Angsana New" w:hAnsi="Angsana New" w:hint="cs"/>
          <w:spacing w:val="-4"/>
          <w:sz w:val="30"/>
          <w:szCs w:val="30"/>
          <w:cs/>
        </w:rPr>
        <w:t>บริษัทได้</w:t>
      </w:r>
      <w:r w:rsidR="0007695F" w:rsidRPr="00961F8F">
        <w:rPr>
          <w:rFonts w:ascii="Angsana New" w:hAnsi="Angsana New" w:hint="cs"/>
          <w:spacing w:val="-4"/>
          <w:sz w:val="30"/>
          <w:szCs w:val="30"/>
          <w:cs/>
        </w:rPr>
        <w:t>เพิ่มเงิน</w:t>
      </w:r>
      <w:r w:rsidRPr="00961F8F">
        <w:rPr>
          <w:rFonts w:ascii="Angsana New" w:hAnsi="Angsana New" w:hint="cs"/>
          <w:spacing w:val="-4"/>
          <w:sz w:val="30"/>
          <w:szCs w:val="30"/>
          <w:cs/>
        </w:rPr>
        <w:t>ลงทุนเป็นจำนวนเงิน</w:t>
      </w:r>
      <w:r w:rsidRPr="00961F8F">
        <w:rPr>
          <w:rFonts w:ascii="Angsana New" w:hAnsi="Angsana New"/>
          <w:spacing w:val="-4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spacing w:val="-4"/>
          <w:sz w:val="30"/>
          <w:szCs w:val="30"/>
        </w:rPr>
        <w:t>0</w:t>
      </w:r>
      <w:r w:rsidRPr="00961F8F">
        <w:rPr>
          <w:rFonts w:ascii="Angsana New" w:hAnsi="Angsana New"/>
          <w:spacing w:val="-4"/>
          <w:sz w:val="30"/>
          <w:szCs w:val="30"/>
        </w:rPr>
        <w:t>.</w:t>
      </w:r>
      <w:r w:rsidR="00145171" w:rsidRPr="00145171">
        <w:rPr>
          <w:rFonts w:ascii="Angsana New" w:hAnsi="Angsana New"/>
          <w:spacing w:val="-4"/>
          <w:sz w:val="30"/>
          <w:szCs w:val="30"/>
        </w:rPr>
        <w:t>03</w:t>
      </w:r>
      <w:r w:rsidRPr="00961F8F">
        <w:rPr>
          <w:rFonts w:ascii="Angsana New" w:hAnsi="Angsana New"/>
          <w:spacing w:val="-4"/>
          <w:sz w:val="30"/>
          <w:szCs w:val="30"/>
        </w:rPr>
        <w:t xml:space="preserve"> </w:t>
      </w:r>
      <w:r w:rsidRPr="00961F8F">
        <w:rPr>
          <w:rFonts w:ascii="Angsana New" w:hAnsi="Angsana New" w:hint="cs"/>
          <w:spacing w:val="-4"/>
          <w:sz w:val="30"/>
          <w:szCs w:val="30"/>
          <w:cs/>
        </w:rPr>
        <w:t>ล้านบาท ในทุนที่ออก</w:t>
      </w:r>
      <w:r w:rsidR="0007695F">
        <w:rPr>
          <w:rFonts w:ascii="Angsana New" w:hAnsi="Angsana New" w:hint="cs"/>
          <w:sz w:val="30"/>
          <w:szCs w:val="30"/>
          <w:cs/>
        </w:rPr>
        <w:t xml:space="preserve"> </w:t>
      </w:r>
      <w:r w:rsidRPr="00A3253F">
        <w:rPr>
          <w:rFonts w:ascii="Angsana New" w:hAnsi="Angsana New" w:hint="cs"/>
          <w:spacing w:val="-2"/>
          <w:sz w:val="30"/>
          <w:szCs w:val="30"/>
          <w:cs/>
        </w:rPr>
        <w:t xml:space="preserve">และชำระแล้วของบริษัท </w:t>
      </w:r>
      <w:r w:rsidRPr="00A3253F">
        <w:rPr>
          <w:rFonts w:ascii="Angsana New" w:hAnsi="Angsana New"/>
          <w:spacing w:val="-2"/>
          <w:sz w:val="30"/>
          <w:szCs w:val="30"/>
        </w:rPr>
        <w:t xml:space="preserve">Mega We Care Uzbekistan </w:t>
      </w:r>
      <w:r w:rsidRPr="00A3253F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ซึ่งเป็นบริษัทย่อยทางตรงในประเทศอุซเบกิสถานเพื่อขยายธุรกิจ</w:t>
      </w:r>
    </w:p>
    <w:p w14:paraId="71FD4E4B" w14:textId="1DB18EF5" w:rsidR="00B16672" w:rsidRDefault="00B16672" w:rsidP="00396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both"/>
        <w:rPr>
          <w:rFonts w:ascii="Angsana New" w:hAnsi="Angsana New"/>
          <w:sz w:val="30"/>
          <w:szCs w:val="30"/>
        </w:rPr>
      </w:pPr>
    </w:p>
    <w:p w14:paraId="296C4799" w14:textId="3213BACF" w:rsidR="00B16672" w:rsidRPr="00A3253F" w:rsidRDefault="00B16672" w:rsidP="00B1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both"/>
        <w:rPr>
          <w:rFonts w:ascii="Angsana New" w:hAnsi="Angsana New"/>
          <w:spacing w:val="-2"/>
          <w:sz w:val="30"/>
          <w:szCs w:val="30"/>
        </w:rPr>
      </w:pPr>
      <w:r w:rsidRPr="00396744">
        <w:rPr>
          <w:rFonts w:ascii="Angsana New" w:hAnsi="Angsana New" w:hint="cs"/>
          <w:spacing w:val="-4"/>
          <w:sz w:val="30"/>
          <w:szCs w:val="30"/>
          <w:cs/>
        </w:rPr>
        <w:t>ในระหว่างงวด</w:t>
      </w:r>
      <w:r w:rsidR="00961F8F">
        <w:rPr>
          <w:rFonts w:ascii="Angsana New" w:hAnsi="Angsana New" w:hint="cs"/>
          <w:spacing w:val="-4"/>
          <w:sz w:val="30"/>
          <w:szCs w:val="30"/>
          <w:cs/>
        </w:rPr>
        <w:t>หก</w:t>
      </w:r>
      <w:r w:rsidRPr="00396744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39674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45171" w:rsidRPr="00145171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39674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6744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396744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45171" w:rsidRPr="00145171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45171" w:rsidRPr="00145171">
        <w:rPr>
          <w:rFonts w:ascii="Angsana New" w:hAnsi="Angsana New"/>
          <w:spacing w:val="-4"/>
          <w:sz w:val="30"/>
          <w:szCs w:val="30"/>
        </w:rPr>
        <w:t>4</w:t>
      </w:r>
      <w:r w:rsidRPr="00396744">
        <w:rPr>
          <w:rFonts w:ascii="Angsana New" w:hAnsi="Angsana New"/>
          <w:spacing w:val="-4"/>
          <w:sz w:val="30"/>
          <w:szCs w:val="30"/>
        </w:rPr>
        <w:t xml:space="preserve"> </w:t>
      </w:r>
      <w:r w:rsidRPr="00396744">
        <w:rPr>
          <w:rFonts w:ascii="Angsana New" w:hAnsi="Angsana New" w:hint="cs"/>
          <w:spacing w:val="-4"/>
          <w:sz w:val="30"/>
          <w:szCs w:val="30"/>
          <w:cs/>
        </w:rPr>
        <w:t>บริษัทได้</w:t>
      </w:r>
      <w:r w:rsidR="00961F8F">
        <w:rPr>
          <w:rFonts w:ascii="Angsana New" w:hAnsi="Angsana New" w:hint="cs"/>
          <w:spacing w:val="-4"/>
          <w:sz w:val="30"/>
          <w:szCs w:val="30"/>
          <w:cs/>
        </w:rPr>
        <w:t>ล</w:t>
      </w:r>
      <w:r w:rsidRPr="00396744">
        <w:rPr>
          <w:rFonts w:ascii="Angsana New" w:hAnsi="Angsana New" w:hint="cs"/>
          <w:spacing w:val="-4"/>
          <w:sz w:val="30"/>
          <w:szCs w:val="30"/>
          <w:cs/>
        </w:rPr>
        <w:t>งทุนเป็นจำนวนเงิน</w:t>
      </w:r>
      <w:r w:rsidRPr="00396744">
        <w:rPr>
          <w:rFonts w:ascii="Angsana New" w:hAnsi="Angsana New"/>
          <w:spacing w:val="-4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spacing w:val="-4"/>
          <w:sz w:val="30"/>
          <w:szCs w:val="30"/>
        </w:rPr>
        <w:t>0</w:t>
      </w:r>
      <w:r>
        <w:rPr>
          <w:rFonts w:ascii="Angsana New" w:hAnsi="Angsana New"/>
          <w:spacing w:val="-4"/>
          <w:sz w:val="30"/>
          <w:szCs w:val="30"/>
        </w:rPr>
        <w:t>.</w:t>
      </w:r>
      <w:r w:rsidR="00145171" w:rsidRPr="00145171">
        <w:rPr>
          <w:rFonts w:ascii="Angsana New" w:hAnsi="Angsana New"/>
          <w:spacing w:val="-4"/>
          <w:sz w:val="30"/>
          <w:szCs w:val="30"/>
        </w:rPr>
        <w:t>62</w:t>
      </w:r>
      <w:r w:rsidRPr="00396744">
        <w:rPr>
          <w:rFonts w:ascii="Angsana New" w:hAnsi="Angsana New"/>
          <w:spacing w:val="-4"/>
          <w:sz w:val="30"/>
          <w:szCs w:val="30"/>
        </w:rPr>
        <w:t xml:space="preserve"> </w:t>
      </w:r>
      <w:r w:rsidRPr="00396744">
        <w:rPr>
          <w:rFonts w:ascii="Angsana New" w:hAnsi="Angsana New" w:hint="cs"/>
          <w:spacing w:val="-4"/>
          <w:sz w:val="30"/>
          <w:szCs w:val="30"/>
          <w:cs/>
        </w:rPr>
        <w:t>ล้านบาท ในทุนที่ออก</w:t>
      </w:r>
      <w:r w:rsidRPr="00396744">
        <w:rPr>
          <w:rFonts w:ascii="Angsana New" w:hAnsi="Angsana New" w:hint="cs"/>
          <w:sz w:val="30"/>
          <w:szCs w:val="30"/>
          <w:cs/>
        </w:rPr>
        <w:t>และ</w:t>
      </w:r>
      <w:r w:rsidRPr="00A3253F">
        <w:rPr>
          <w:rFonts w:ascii="Angsana New" w:hAnsi="Angsana New" w:hint="cs"/>
          <w:spacing w:val="-2"/>
          <w:sz w:val="30"/>
          <w:szCs w:val="30"/>
          <w:cs/>
        </w:rPr>
        <w:t xml:space="preserve">ชำระแล้วของบริษัท </w:t>
      </w:r>
      <w:r w:rsidRPr="00A3253F">
        <w:rPr>
          <w:rFonts w:ascii="Angsana New" w:hAnsi="Angsana New"/>
          <w:spacing w:val="-2"/>
          <w:sz w:val="30"/>
          <w:szCs w:val="30"/>
        </w:rPr>
        <w:t xml:space="preserve">Mega We Care </w:t>
      </w:r>
      <w:r w:rsidR="00961F8F" w:rsidRPr="00A3253F">
        <w:rPr>
          <w:rFonts w:ascii="Angsana New" w:hAnsi="Angsana New"/>
          <w:spacing w:val="-2"/>
          <w:sz w:val="30"/>
          <w:szCs w:val="30"/>
        </w:rPr>
        <w:t xml:space="preserve">Uzbekistan </w:t>
      </w:r>
      <w:r w:rsidRPr="00A3253F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ซึ่งเป็นบริษัทย่อยทางตรงในประเทศแทน</w:t>
      </w:r>
      <w:r w:rsidR="00961F8F" w:rsidRPr="00A3253F">
        <w:rPr>
          <w:rFonts w:ascii="Angsana New" w:hAnsi="Angsana New" w:hint="cs"/>
          <w:spacing w:val="-2"/>
          <w:sz w:val="30"/>
          <w:szCs w:val="30"/>
          <w:cs/>
        </w:rPr>
        <w:t>อุซเบกิสถาน</w:t>
      </w:r>
      <w:r w:rsidRPr="00A3253F">
        <w:rPr>
          <w:rFonts w:ascii="Angsana New" w:hAnsi="Angsana New" w:hint="cs"/>
          <w:spacing w:val="-2"/>
          <w:sz w:val="30"/>
          <w:szCs w:val="30"/>
          <w:cs/>
        </w:rPr>
        <w:t>เพื่อขยายธุรกิจ</w:t>
      </w:r>
    </w:p>
    <w:p w14:paraId="3A039292" w14:textId="77777777" w:rsidR="00B16672" w:rsidRPr="00396744" w:rsidRDefault="00B16672" w:rsidP="00B1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361ACAA6" w14:textId="38DD26B0" w:rsidR="00B16672" w:rsidRPr="00396744" w:rsidRDefault="00B16672" w:rsidP="00B1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both"/>
        <w:rPr>
          <w:rFonts w:ascii="Angsana New" w:hAnsi="Angsana New"/>
          <w:sz w:val="30"/>
          <w:szCs w:val="30"/>
        </w:rPr>
      </w:pPr>
      <w:r w:rsidRPr="00961F8F">
        <w:rPr>
          <w:rFonts w:ascii="Angsana New" w:hAnsi="Angsana New" w:hint="cs"/>
          <w:spacing w:val="-4"/>
          <w:sz w:val="30"/>
          <w:szCs w:val="30"/>
          <w:cs/>
        </w:rPr>
        <w:t>ในระหว่างงวด</w:t>
      </w:r>
      <w:r w:rsidR="00961F8F" w:rsidRPr="00961F8F">
        <w:rPr>
          <w:rFonts w:asciiTheme="majorBidi" w:hAnsiTheme="majorBidi" w:cstheme="majorBidi" w:hint="cs"/>
          <w:spacing w:val="-4"/>
          <w:sz w:val="30"/>
          <w:szCs w:val="30"/>
          <w:cs/>
        </w:rPr>
        <w:t>หก</w:t>
      </w:r>
      <w:r w:rsidRPr="00961F8F">
        <w:rPr>
          <w:rFonts w:asciiTheme="majorBidi" w:hAnsiTheme="majorBidi" w:cstheme="majorBidi"/>
          <w:spacing w:val="-4"/>
          <w:sz w:val="30"/>
          <w:szCs w:val="30"/>
          <w:cs/>
        </w:rPr>
        <w:t>เดือนสิ้นสุดวันที่</w:t>
      </w:r>
      <w:r w:rsidRPr="00961F8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45171" w:rsidRPr="00145171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961F8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961F8F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Pr="00961F8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145171" w:rsidRPr="00145171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45171" w:rsidRPr="00145171">
        <w:rPr>
          <w:rFonts w:ascii="Angsana New" w:hAnsi="Angsana New"/>
          <w:spacing w:val="-4"/>
          <w:sz w:val="30"/>
          <w:szCs w:val="30"/>
        </w:rPr>
        <w:t>4</w:t>
      </w:r>
      <w:r w:rsidRPr="00961F8F">
        <w:rPr>
          <w:rFonts w:ascii="Angsana New" w:hAnsi="Angsana New"/>
          <w:spacing w:val="-4"/>
          <w:sz w:val="30"/>
          <w:szCs w:val="30"/>
        </w:rPr>
        <w:t xml:space="preserve"> </w:t>
      </w:r>
      <w:r w:rsidRPr="00961F8F">
        <w:rPr>
          <w:rFonts w:ascii="Angsana New" w:hAnsi="Angsana New" w:hint="cs"/>
          <w:spacing w:val="-4"/>
          <w:sz w:val="30"/>
          <w:szCs w:val="30"/>
          <w:cs/>
        </w:rPr>
        <w:t>บริษัทได้</w:t>
      </w:r>
      <w:r w:rsidR="00961F8F" w:rsidRPr="00961F8F">
        <w:rPr>
          <w:rFonts w:ascii="Angsana New" w:hAnsi="Angsana New" w:hint="cs"/>
          <w:spacing w:val="-4"/>
          <w:sz w:val="30"/>
          <w:szCs w:val="30"/>
          <w:cs/>
        </w:rPr>
        <w:t>เพิ่มเงิน</w:t>
      </w:r>
      <w:r w:rsidRPr="00961F8F">
        <w:rPr>
          <w:rFonts w:ascii="Angsana New" w:hAnsi="Angsana New" w:hint="cs"/>
          <w:spacing w:val="-4"/>
          <w:sz w:val="30"/>
          <w:szCs w:val="30"/>
          <w:cs/>
        </w:rPr>
        <w:t>ลงทุน</w:t>
      </w:r>
      <w:r w:rsidR="00961F8F" w:rsidRPr="00961F8F">
        <w:rPr>
          <w:rFonts w:ascii="Angsana New" w:hAnsi="Angsana New" w:hint="cs"/>
          <w:spacing w:val="-4"/>
          <w:sz w:val="30"/>
          <w:szCs w:val="30"/>
          <w:cs/>
        </w:rPr>
        <w:t>เป็น</w:t>
      </w:r>
      <w:r w:rsidRPr="00961F8F">
        <w:rPr>
          <w:rFonts w:ascii="Angsana New" w:hAnsi="Angsana New" w:hint="cs"/>
          <w:spacing w:val="-4"/>
          <w:sz w:val="30"/>
          <w:szCs w:val="30"/>
          <w:cs/>
        </w:rPr>
        <w:t>จำนวนเงิน</w:t>
      </w:r>
      <w:r w:rsidRPr="00961F8F">
        <w:rPr>
          <w:rFonts w:ascii="Angsana New" w:hAnsi="Angsana New"/>
          <w:spacing w:val="-4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spacing w:val="-4"/>
          <w:sz w:val="30"/>
          <w:szCs w:val="30"/>
        </w:rPr>
        <w:t>4</w:t>
      </w:r>
      <w:r w:rsidRPr="00961F8F">
        <w:rPr>
          <w:rFonts w:ascii="Angsana New" w:hAnsi="Angsana New"/>
          <w:spacing w:val="-4"/>
          <w:sz w:val="30"/>
          <w:szCs w:val="30"/>
        </w:rPr>
        <w:t>.</w:t>
      </w:r>
      <w:r w:rsidR="00145171" w:rsidRPr="00145171">
        <w:rPr>
          <w:rFonts w:ascii="Angsana New" w:hAnsi="Angsana New"/>
          <w:spacing w:val="-4"/>
          <w:sz w:val="30"/>
          <w:szCs w:val="30"/>
        </w:rPr>
        <w:t>39</w:t>
      </w:r>
      <w:r w:rsidRPr="00961F8F">
        <w:rPr>
          <w:rFonts w:ascii="Angsana New" w:hAnsi="Angsana New"/>
          <w:spacing w:val="-4"/>
          <w:sz w:val="30"/>
          <w:szCs w:val="30"/>
        </w:rPr>
        <w:t xml:space="preserve"> </w:t>
      </w:r>
      <w:r w:rsidRPr="00961F8F">
        <w:rPr>
          <w:rFonts w:ascii="Angsana New" w:hAnsi="Angsana New" w:hint="cs"/>
          <w:spacing w:val="-4"/>
          <w:sz w:val="30"/>
          <w:szCs w:val="30"/>
          <w:cs/>
        </w:rPr>
        <w:t>ล้านบาท ในทุนที่ออก</w:t>
      </w:r>
      <w:r w:rsidRPr="00396744">
        <w:rPr>
          <w:rFonts w:ascii="Angsana New" w:hAnsi="Angsana New"/>
          <w:sz w:val="30"/>
          <w:szCs w:val="30"/>
        </w:rPr>
        <w:t xml:space="preserve"> </w:t>
      </w:r>
      <w:r w:rsidRPr="00396744">
        <w:rPr>
          <w:rFonts w:ascii="Angsana New" w:hAnsi="Angsana New"/>
          <w:sz w:val="30"/>
          <w:szCs w:val="30"/>
        </w:rPr>
        <w:br/>
      </w:r>
      <w:r w:rsidRPr="00A3253F">
        <w:rPr>
          <w:rFonts w:ascii="Angsana New" w:hAnsi="Angsana New" w:hint="cs"/>
          <w:spacing w:val="-2"/>
          <w:sz w:val="30"/>
          <w:szCs w:val="30"/>
          <w:cs/>
        </w:rPr>
        <w:t xml:space="preserve">และชำระแล้วของบริษัท </w:t>
      </w:r>
      <w:r w:rsidRPr="00A3253F">
        <w:rPr>
          <w:rFonts w:ascii="Angsana New" w:hAnsi="Angsana New"/>
          <w:spacing w:val="-2"/>
          <w:sz w:val="30"/>
          <w:szCs w:val="30"/>
        </w:rPr>
        <w:t xml:space="preserve">Mega We Care </w:t>
      </w:r>
      <w:r w:rsidR="008715B1" w:rsidRPr="00A3253F">
        <w:rPr>
          <w:rFonts w:ascii="Angsana New" w:hAnsi="Angsana New"/>
          <w:spacing w:val="-2"/>
          <w:sz w:val="30"/>
          <w:szCs w:val="30"/>
        </w:rPr>
        <w:t>Tanzania Ltd</w:t>
      </w:r>
      <w:r w:rsidRPr="00A3253F">
        <w:rPr>
          <w:rFonts w:ascii="Angsana New" w:hAnsi="Angsana New"/>
          <w:spacing w:val="-2"/>
          <w:sz w:val="30"/>
          <w:szCs w:val="30"/>
        </w:rPr>
        <w:t xml:space="preserve"> </w:t>
      </w:r>
      <w:r w:rsidRPr="00A3253F">
        <w:rPr>
          <w:rFonts w:ascii="Angsana New" w:hAnsi="Angsana New" w:hint="cs"/>
          <w:spacing w:val="-2"/>
          <w:sz w:val="30"/>
          <w:szCs w:val="30"/>
          <w:cs/>
        </w:rPr>
        <w:t>ซึ่งเป็นบริษัทย่อยทางตรงในประเทศ</w:t>
      </w:r>
      <w:r w:rsidR="008715B1" w:rsidRPr="00A3253F">
        <w:rPr>
          <w:rFonts w:ascii="Angsana New" w:hAnsi="Angsana New" w:hint="cs"/>
          <w:spacing w:val="-2"/>
          <w:sz w:val="30"/>
          <w:szCs w:val="30"/>
          <w:cs/>
        </w:rPr>
        <w:t>แทนซาเนีย</w:t>
      </w:r>
      <w:r w:rsidRPr="00A3253F">
        <w:rPr>
          <w:rFonts w:ascii="Angsana New" w:hAnsi="Angsana New" w:hint="cs"/>
          <w:spacing w:val="-2"/>
          <w:sz w:val="30"/>
          <w:szCs w:val="30"/>
          <w:cs/>
        </w:rPr>
        <w:t>เพื่อขยายธุรกิจ</w:t>
      </w:r>
    </w:p>
    <w:p w14:paraId="54FB43F1" w14:textId="1721EE9A" w:rsidR="005C2D97" w:rsidRDefault="005C2D97" w:rsidP="00B1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0BCB5A6C" w14:textId="135897DC" w:rsidR="008715B1" w:rsidRDefault="008715B1" w:rsidP="00B166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48C6965B" w14:textId="58490CF5" w:rsidR="002A565E" w:rsidRDefault="002A56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29DFB92" w14:textId="77777777" w:rsidR="00445105" w:rsidRPr="00EA6127" w:rsidRDefault="00C617FD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6127">
        <w:rPr>
          <w:rFonts w:ascii="Angsana New" w:hAnsi="Angsana New" w:hint="cs"/>
          <w:i/>
          <w:iCs/>
          <w:sz w:val="30"/>
          <w:szCs w:val="30"/>
          <w:cs/>
        </w:rPr>
        <w:lastRenderedPageBreak/>
        <w:t>บริษัทร่วม</w:t>
      </w:r>
    </w:p>
    <w:p w14:paraId="01C8C95D" w14:textId="77777777" w:rsidR="00445105" w:rsidRPr="00EA6127" w:rsidRDefault="00445105" w:rsidP="00845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45"/>
        <w:jc w:val="thaiDistribute"/>
        <w:rPr>
          <w:rFonts w:ascii="Angsana New" w:hAnsi="Angsana New"/>
          <w:sz w:val="30"/>
          <w:szCs w:val="30"/>
        </w:rPr>
      </w:pPr>
    </w:p>
    <w:p w14:paraId="0EE1A68B" w14:textId="1CBC0AB6" w:rsidR="00445105" w:rsidRPr="00EA6127" w:rsidRDefault="00B61C0A" w:rsidP="00871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  <w:cs/>
        </w:rPr>
      </w:pPr>
      <w:r w:rsidRPr="00EA6127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145171" w:rsidRPr="00145171">
        <w:rPr>
          <w:rFonts w:asciiTheme="majorBidi" w:hAnsiTheme="majorBidi" w:cstheme="majorBidi"/>
          <w:sz w:val="30"/>
          <w:szCs w:val="30"/>
        </w:rPr>
        <w:t>30</w:t>
      </w:r>
      <w:r w:rsidR="00A77FAE" w:rsidRPr="00EA6127">
        <w:rPr>
          <w:rFonts w:asciiTheme="majorBidi" w:hAnsiTheme="majorBidi" w:cstheme="majorBidi"/>
          <w:sz w:val="30"/>
          <w:szCs w:val="30"/>
        </w:rPr>
        <w:t xml:space="preserve"> </w:t>
      </w:r>
      <w:r w:rsidR="00A77FAE" w:rsidRPr="00EA612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EA6127">
        <w:rPr>
          <w:rFonts w:ascii="Angsana New" w:hAnsi="Angsana New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2564</w:t>
      </w:r>
      <w:r w:rsidR="00396744">
        <w:rPr>
          <w:rFonts w:ascii="Angsana New" w:hAnsi="Angsana New"/>
          <w:sz w:val="30"/>
          <w:szCs w:val="30"/>
        </w:rPr>
        <w:t xml:space="preserve"> </w:t>
      </w:r>
      <w:r w:rsidRPr="00EA6127">
        <w:rPr>
          <w:rFonts w:ascii="Angsana New" w:hAnsi="Angsana New"/>
          <w:sz w:val="30"/>
          <w:szCs w:val="30"/>
          <w:cs/>
        </w:rPr>
        <w:t>กลุ่มบริษัทไม่ได้รับรู้ส่วนแบ่งขาดทุน</w:t>
      </w:r>
      <w:r w:rsidRPr="00EA6127">
        <w:rPr>
          <w:rFonts w:ascii="Angsana New" w:hAnsi="Angsana New" w:hint="cs"/>
          <w:sz w:val="30"/>
          <w:szCs w:val="30"/>
          <w:cs/>
        </w:rPr>
        <w:t>สะสมของ</w:t>
      </w:r>
      <w:r w:rsidR="006E1F86" w:rsidRPr="00EA6127">
        <w:rPr>
          <w:rFonts w:ascii="Angsana New" w:hAnsi="Angsana New" w:hint="cs"/>
          <w:sz w:val="30"/>
          <w:szCs w:val="30"/>
          <w:cs/>
        </w:rPr>
        <w:t>บริษัท</w:t>
      </w:r>
      <w:r w:rsidRPr="00EA6127">
        <w:rPr>
          <w:rFonts w:ascii="Angsana New" w:hAnsi="Angsana New" w:hint="cs"/>
          <w:sz w:val="30"/>
          <w:szCs w:val="30"/>
          <w:cs/>
        </w:rPr>
        <w:t xml:space="preserve"> </w:t>
      </w:r>
      <w:r w:rsidRPr="00EA6127">
        <w:rPr>
          <w:rFonts w:ascii="Angsana New" w:hAnsi="Angsana New"/>
          <w:sz w:val="30"/>
          <w:szCs w:val="30"/>
        </w:rPr>
        <w:t xml:space="preserve">Mega Product (Yemen) Limited </w:t>
      </w:r>
      <w:r w:rsidR="00845942" w:rsidRPr="00EA6127">
        <w:rPr>
          <w:rFonts w:ascii="Angsana New" w:hAnsi="Angsana New"/>
          <w:sz w:val="30"/>
          <w:szCs w:val="30"/>
          <w:cs/>
        </w:rPr>
        <w:br/>
      </w:r>
      <w:r w:rsidRPr="00EA6127">
        <w:rPr>
          <w:rFonts w:ascii="Angsana New" w:hAnsi="Angsana New" w:hint="cs"/>
          <w:sz w:val="30"/>
          <w:szCs w:val="30"/>
          <w:cs/>
        </w:rPr>
        <w:t>ซึ่งเป็นบริษัทร่วมทางอ้อมในส่วนที่เกินกว่ามูลค่าตามบัญชี</w:t>
      </w:r>
      <w:r w:rsidRPr="00EA6127">
        <w:rPr>
          <w:rFonts w:ascii="Angsana New" w:hAnsi="Angsana New"/>
          <w:sz w:val="30"/>
          <w:szCs w:val="30"/>
          <w:cs/>
        </w:rPr>
        <w:t>ของเงินลงทุนในบริษัทร่วมทางอ้อม</w:t>
      </w:r>
      <w:r w:rsidRPr="00EA6127">
        <w:rPr>
          <w:rFonts w:ascii="Angsana New" w:hAnsi="Angsana New" w:hint="cs"/>
          <w:sz w:val="30"/>
          <w:szCs w:val="30"/>
          <w:cs/>
        </w:rPr>
        <w:t>ของกลุ่มบริษัทจำนวน</w:t>
      </w:r>
      <w:r w:rsidR="00396744">
        <w:rPr>
          <w:rFonts w:ascii="Angsana New" w:hAnsi="Angsana New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4</w:t>
      </w:r>
      <w:r w:rsidR="00396744">
        <w:rPr>
          <w:rFonts w:ascii="Angsana New" w:hAnsi="Angsana New"/>
          <w:sz w:val="30"/>
          <w:szCs w:val="30"/>
        </w:rPr>
        <w:t>.</w:t>
      </w:r>
      <w:r w:rsidR="00145171" w:rsidRPr="00145171">
        <w:rPr>
          <w:rFonts w:ascii="Angsana New" w:hAnsi="Angsana New"/>
          <w:sz w:val="30"/>
          <w:szCs w:val="30"/>
        </w:rPr>
        <w:t>49</w:t>
      </w:r>
      <w:r w:rsidR="00396744">
        <w:rPr>
          <w:rFonts w:ascii="Angsana New" w:hAnsi="Angsana New"/>
          <w:sz w:val="30"/>
          <w:szCs w:val="30"/>
        </w:rPr>
        <w:t xml:space="preserve"> </w:t>
      </w:r>
      <w:r w:rsidRPr="00EA612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A19B4" w:rsidRPr="00EA6127">
        <w:rPr>
          <w:rFonts w:ascii="Angsana New" w:hAnsi="Angsana New" w:hint="cs"/>
          <w:sz w:val="30"/>
          <w:szCs w:val="30"/>
          <w:cs/>
        </w:rPr>
        <w:t>ซึ่งส่วนแบ่ง</w:t>
      </w:r>
      <w:r w:rsidR="00527061" w:rsidRPr="00EA6127">
        <w:rPr>
          <w:rFonts w:ascii="Angsana New" w:hAnsi="Angsana New" w:hint="cs"/>
          <w:sz w:val="30"/>
          <w:szCs w:val="30"/>
          <w:cs/>
        </w:rPr>
        <w:t>ขาดทุน</w:t>
      </w:r>
      <w:r w:rsidR="002A19B4" w:rsidRPr="00EA6127">
        <w:rPr>
          <w:rFonts w:ascii="Angsana New" w:hAnsi="Angsana New" w:hint="cs"/>
          <w:sz w:val="30"/>
          <w:szCs w:val="30"/>
          <w:cs/>
        </w:rPr>
        <w:t>ของกลุ่มบริษัทสำหรับงวด</w:t>
      </w:r>
      <w:r w:rsidR="00396744">
        <w:rPr>
          <w:rFonts w:ascii="Angsana New" w:hAnsi="Angsana New" w:hint="cs"/>
          <w:sz w:val="30"/>
          <w:szCs w:val="30"/>
          <w:cs/>
        </w:rPr>
        <w:t>หก</w:t>
      </w:r>
      <w:r w:rsidR="002A19B4" w:rsidRPr="00EA6127">
        <w:rPr>
          <w:rFonts w:ascii="Angsana New" w:hAnsi="Angsana New" w:hint="cs"/>
          <w:sz w:val="30"/>
          <w:szCs w:val="30"/>
          <w:cs/>
        </w:rPr>
        <w:t>เดือนสิ้นสุดวั</w:t>
      </w:r>
      <w:r w:rsidR="005F5424" w:rsidRPr="00EA6127">
        <w:rPr>
          <w:rFonts w:ascii="Angsana New" w:hAnsi="Angsana New" w:hint="cs"/>
          <w:sz w:val="30"/>
          <w:szCs w:val="30"/>
          <w:cs/>
        </w:rPr>
        <w:t>น</w:t>
      </w:r>
      <w:r w:rsidR="002A19B4" w:rsidRPr="00EA6127">
        <w:rPr>
          <w:rFonts w:ascii="Angsana New" w:hAnsi="Angsana New" w:hint="cs"/>
          <w:sz w:val="30"/>
          <w:szCs w:val="30"/>
          <w:cs/>
        </w:rPr>
        <w:t>ที่</w:t>
      </w:r>
      <w:r w:rsidR="005F5424" w:rsidRPr="00EA6127">
        <w:rPr>
          <w:rFonts w:ascii="Angsana New" w:hAnsi="Angsana New" w:hint="cs"/>
          <w:sz w:val="30"/>
          <w:szCs w:val="30"/>
          <w:cs/>
        </w:rPr>
        <w:t xml:space="preserve"> </w:t>
      </w:r>
      <w:r w:rsidR="00145171" w:rsidRPr="00145171">
        <w:rPr>
          <w:rFonts w:asciiTheme="majorBidi" w:hAnsiTheme="majorBidi" w:cstheme="majorBidi"/>
          <w:sz w:val="30"/>
          <w:szCs w:val="30"/>
        </w:rPr>
        <w:t>30</w:t>
      </w:r>
      <w:r w:rsidR="00396744">
        <w:rPr>
          <w:rFonts w:asciiTheme="majorBidi" w:hAnsiTheme="majorBidi" w:cstheme="majorBidi"/>
          <w:sz w:val="30"/>
          <w:szCs w:val="30"/>
        </w:rPr>
        <w:t xml:space="preserve"> </w:t>
      </w:r>
      <w:r w:rsidR="00396744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F247F6" w:rsidRPr="00EA6127">
        <w:rPr>
          <w:rFonts w:asciiTheme="majorBidi" w:hAnsiTheme="majorBidi" w:cstheme="majorBidi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2564</w:t>
      </w:r>
      <w:r w:rsidR="002A19B4" w:rsidRPr="00EA6127">
        <w:rPr>
          <w:rFonts w:ascii="Angsana New" w:hAnsi="Angsana New"/>
          <w:sz w:val="30"/>
          <w:szCs w:val="30"/>
        </w:rPr>
        <w:t xml:space="preserve"> </w:t>
      </w:r>
      <w:r w:rsidR="002A19B4" w:rsidRPr="00EA6127">
        <w:rPr>
          <w:rFonts w:ascii="Angsana New" w:hAnsi="Angsana New" w:hint="cs"/>
          <w:sz w:val="30"/>
          <w:szCs w:val="30"/>
          <w:cs/>
        </w:rPr>
        <w:t>มีนวน</w:t>
      </w:r>
      <w:r w:rsidR="005F5424" w:rsidRPr="00EA6127">
        <w:rPr>
          <w:rFonts w:ascii="Angsana New" w:hAnsi="Angsana New" w:hint="cs"/>
          <w:sz w:val="30"/>
          <w:szCs w:val="30"/>
          <w:cs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0</w:t>
      </w:r>
      <w:r w:rsidR="00396744">
        <w:rPr>
          <w:rFonts w:ascii="Angsana New" w:hAnsi="Angsana New"/>
          <w:sz w:val="30"/>
          <w:szCs w:val="30"/>
        </w:rPr>
        <w:t>.</w:t>
      </w:r>
      <w:r w:rsidR="00145171" w:rsidRPr="00145171">
        <w:rPr>
          <w:rFonts w:ascii="Angsana New" w:hAnsi="Angsana New"/>
          <w:sz w:val="30"/>
          <w:szCs w:val="30"/>
        </w:rPr>
        <w:t>36</w:t>
      </w:r>
      <w:r w:rsidR="002A19B4" w:rsidRPr="00EA6127">
        <w:rPr>
          <w:rFonts w:ascii="Angsana New" w:hAnsi="Angsana New"/>
          <w:sz w:val="30"/>
          <w:szCs w:val="30"/>
        </w:rPr>
        <w:t xml:space="preserve"> </w:t>
      </w:r>
      <w:r w:rsidR="002A19B4" w:rsidRPr="00EA6127">
        <w:rPr>
          <w:rFonts w:ascii="Angsana New" w:hAnsi="Angsana New" w:hint="cs"/>
          <w:sz w:val="30"/>
          <w:szCs w:val="30"/>
          <w:cs/>
        </w:rPr>
        <w:t>ล้านบาท</w:t>
      </w:r>
      <w:r w:rsidR="005F5424" w:rsidRPr="00EA6127">
        <w:rPr>
          <w:rFonts w:ascii="Angsana New" w:hAnsi="Angsana New"/>
          <w:sz w:val="30"/>
          <w:szCs w:val="30"/>
        </w:rPr>
        <w:t xml:space="preserve"> </w:t>
      </w:r>
      <w:r w:rsidR="007D3DCA" w:rsidRPr="00EA6127">
        <w:rPr>
          <w:rFonts w:ascii="Angsana New" w:hAnsi="Angsana New"/>
          <w:sz w:val="30"/>
          <w:szCs w:val="30"/>
          <w:cs/>
        </w:rPr>
        <w:t>กลุ่มบริษัทไม่มี</w:t>
      </w:r>
      <w:r w:rsidR="007D3DCA" w:rsidRPr="00EA6127">
        <w:rPr>
          <w:rFonts w:ascii="Angsana New" w:hAnsi="Angsana New"/>
          <w:spacing w:val="-6"/>
          <w:sz w:val="30"/>
          <w:szCs w:val="30"/>
          <w:cs/>
        </w:rPr>
        <w:t>ภาระ</w:t>
      </w:r>
      <w:r w:rsidR="003D5F60" w:rsidRPr="00EA6127">
        <w:rPr>
          <w:rFonts w:ascii="Angsana New" w:hAnsi="Angsana New" w:hint="cs"/>
          <w:spacing w:val="-6"/>
          <w:sz w:val="30"/>
          <w:szCs w:val="30"/>
          <w:cs/>
        </w:rPr>
        <w:t>หนี้สินที่เกี่ยวเนื่องกับผลขาดทุนเหล่านี้</w:t>
      </w:r>
    </w:p>
    <w:p w14:paraId="37B3007B" w14:textId="341864C6" w:rsidR="00EA6127" w:rsidRPr="00224CE1" w:rsidRDefault="00EA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5CBC5C09" w14:textId="53EC9F95" w:rsidR="00445105" w:rsidRPr="00EA6127" w:rsidRDefault="00C617FD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A6127">
        <w:rPr>
          <w:rFonts w:ascii="Angsana New" w:hAnsi="Angsana New" w:hint="cs"/>
          <w:i/>
          <w:iCs/>
          <w:sz w:val="30"/>
          <w:szCs w:val="30"/>
          <w:cs/>
        </w:rPr>
        <w:t>การร่วมค้า</w:t>
      </w:r>
    </w:p>
    <w:p w14:paraId="4123AD58" w14:textId="4E6A0DDC" w:rsidR="00445105" w:rsidRPr="00EA6127" w:rsidRDefault="00445105" w:rsidP="00026B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97F6A8" w14:textId="5B82BF81" w:rsidR="00224CE1" w:rsidRDefault="00065A39" w:rsidP="00C01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i/>
          <w:iCs/>
          <w:sz w:val="30"/>
          <w:szCs w:val="30"/>
        </w:rPr>
      </w:pPr>
      <w:r w:rsidRPr="00EA6127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5E0421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D216C1" w:rsidRPr="00EA6127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D216C1" w:rsidRPr="00EA6127">
        <w:rPr>
          <w:rFonts w:asciiTheme="majorBidi" w:hAnsiTheme="majorBidi" w:cstheme="majorBidi"/>
          <w:sz w:val="30"/>
          <w:szCs w:val="30"/>
        </w:rPr>
        <w:t xml:space="preserve"> </w:t>
      </w:r>
      <w:r w:rsidR="00145171" w:rsidRPr="00145171">
        <w:rPr>
          <w:rFonts w:asciiTheme="majorBidi" w:hAnsiTheme="majorBidi" w:cstheme="majorBidi"/>
          <w:sz w:val="30"/>
          <w:szCs w:val="30"/>
        </w:rPr>
        <w:t>30</w:t>
      </w:r>
      <w:r w:rsidR="00D216C1" w:rsidRPr="00EA6127">
        <w:rPr>
          <w:rFonts w:asciiTheme="majorBidi" w:hAnsiTheme="majorBidi" w:cstheme="majorBidi"/>
          <w:sz w:val="30"/>
          <w:szCs w:val="30"/>
        </w:rPr>
        <w:t xml:space="preserve"> </w:t>
      </w:r>
      <w:r w:rsidR="00A77FAE" w:rsidRPr="00EA612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216C1" w:rsidRPr="00EA6127">
        <w:rPr>
          <w:rFonts w:asciiTheme="majorBidi" w:hAnsiTheme="majorBidi" w:cstheme="majorBidi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2565</w:t>
      </w:r>
      <w:r w:rsidRPr="00EA6127">
        <w:rPr>
          <w:rFonts w:ascii="Angsana New" w:hAnsi="Angsana New"/>
          <w:sz w:val="30"/>
          <w:szCs w:val="30"/>
        </w:rPr>
        <w:t xml:space="preserve"> </w:t>
      </w:r>
      <w:r w:rsidRPr="00EA6127">
        <w:rPr>
          <w:rFonts w:ascii="Angsana New" w:hAnsi="Angsana New" w:hint="cs"/>
          <w:sz w:val="30"/>
          <w:szCs w:val="30"/>
          <w:cs/>
        </w:rPr>
        <w:t>กลุ่มบริษัทรับรู้ส่วนแบ่ง</w:t>
      </w:r>
      <w:r w:rsidR="004B351D">
        <w:rPr>
          <w:rFonts w:ascii="Angsana New" w:hAnsi="Angsana New" w:hint="cs"/>
          <w:sz w:val="30"/>
          <w:szCs w:val="30"/>
          <w:cs/>
        </w:rPr>
        <w:t>กำไร</w:t>
      </w:r>
      <w:r w:rsidRPr="00EA6127">
        <w:rPr>
          <w:rFonts w:ascii="Angsana New" w:hAnsi="Angsana New" w:hint="cs"/>
          <w:sz w:val="30"/>
          <w:szCs w:val="30"/>
          <w:cs/>
        </w:rPr>
        <w:t>เบ็ดเสร็จ</w:t>
      </w:r>
      <w:r w:rsidR="00717FDB" w:rsidRPr="00EA6127">
        <w:rPr>
          <w:rFonts w:ascii="Angsana New" w:hAnsi="Angsana New" w:hint="cs"/>
          <w:sz w:val="30"/>
          <w:szCs w:val="30"/>
          <w:cs/>
        </w:rPr>
        <w:t>อื่น</w:t>
      </w:r>
      <w:r w:rsidRPr="00EA6127">
        <w:rPr>
          <w:rFonts w:ascii="Angsana New" w:hAnsi="Angsana New" w:hint="cs"/>
          <w:sz w:val="30"/>
          <w:szCs w:val="30"/>
          <w:cs/>
        </w:rPr>
        <w:t>ของบริษัท</w:t>
      </w:r>
      <w:r w:rsidR="00C01F19">
        <w:rPr>
          <w:rFonts w:ascii="Angsana New" w:hAnsi="Angsana New"/>
          <w:sz w:val="30"/>
          <w:szCs w:val="30"/>
        </w:rPr>
        <w:br/>
      </w:r>
      <w:r w:rsidRPr="00EA6127">
        <w:rPr>
          <w:rFonts w:ascii="Angsana New" w:hAnsi="Angsana New"/>
          <w:sz w:val="30"/>
          <w:szCs w:val="30"/>
        </w:rPr>
        <w:t>MEGA MSN PTE. LTD.</w:t>
      </w:r>
      <w:r w:rsidRPr="00EA6127">
        <w:rPr>
          <w:rFonts w:ascii="Angsana New" w:hAnsi="Angsana New" w:hint="cs"/>
          <w:sz w:val="30"/>
          <w:szCs w:val="30"/>
          <w:cs/>
        </w:rPr>
        <w:t xml:space="preserve"> จำนวน</w:t>
      </w:r>
      <w:r w:rsidR="005A073C" w:rsidRPr="00EA6127">
        <w:rPr>
          <w:rFonts w:ascii="Angsana New" w:hAnsi="Angsana New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11</w:t>
      </w:r>
      <w:r w:rsidR="00D4092F">
        <w:rPr>
          <w:rFonts w:ascii="Angsana New" w:hAnsi="Angsana New"/>
          <w:sz w:val="30"/>
          <w:szCs w:val="30"/>
        </w:rPr>
        <w:t>.</w:t>
      </w:r>
      <w:r w:rsidR="00145171" w:rsidRPr="00145171">
        <w:rPr>
          <w:rFonts w:ascii="Angsana New" w:hAnsi="Angsana New"/>
          <w:sz w:val="30"/>
          <w:szCs w:val="30"/>
        </w:rPr>
        <w:t>99</w:t>
      </w:r>
      <w:r w:rsidR="00D4092F">
        <w:rPr>
          <w:rFonts w:ascii="Angsana New" w:hAnsi="Angsana New"/>
          <w:sz w:val="30"/>
          <w:szCs w:val="30"/>
        </w:rPr>
        <w:t xml:space="preserve"> </w:t>
      </w:r>
      <w:r w:rsidRPr="00EA6127">
        <w:rPr>
          <w:rFonts w:ascii="Angsana New" w:hAnsi="Angsana New" w:hint="cs"/>
          <w:sz w:val="30"/>
          <w:szCs w:val="30"/>
          <w:cs/>
        </w:rPr>
        <w:t>ล้านบาท</w:t>
      </w:r>
      <w:r w:rsidRPr="00EA6127">
        <w:rPr>
          <w:rFonts w:ascii="Angsana New" w:hAnsi="Angsana New" w:cs="Cordia New" w:hint="cs"/>
          <w:sz w:val="30"/>
          <w:szCs w:val="30"/>
          <w:cs/>
        </w:rPr>
        <w:t xml:space="preserve"> </w:t>
      </w:r>
      <w:r w:rsidRPr="00EA6127">
        <w:rPr>
          <w:rFonts w:ascii="Angsana New" w:hAnsi="Angsana New" w:cs="Cordia New"/>
          <w:i/>
          <w:iCs/>
          <w:sz w:val="30"/>
          <w:szCs w:val="30"/>
        </w:rPr>
        <w:t>(</w:t>
      </w:r>
      <w:r w:rsidR="00145171" w:rsidRPr="00145171">
        <w:rPr>
          <w:rFonts w:asciiTheme="majorBidi" w:hAnsiTheme="majorBidi" w:cstheme="majorBidi"/>
          <w:i/>
          <w:iCs/>
          <w:sz w:val="30"/>
          <w:szCs w:val="30"/>
        </w:rPr>
        <w:t>30</w:t>
      </w:r>
      <w:r w:rsidR="0039674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96744">
        <w:rPr>
          <w:rFonts w:asciiTheme="majorBidi" w:hAnsiTheme="majorBidi" w:cstheme="majorBidi" w:hint="cs"/>
          <w:i/>
          <w:iCs/>
          <w:sz w:val="30"/>
          <w:szCs w:val="30"/>
          <w:cs/>
        </w:rPr>
        <w:t>มิถุนายน</w:t>
      </w:r>
      <w:r w:rsidR="00D216C1" w:rsidRPr="00EA6127">
        <w:rPr>
          <w:rFonts w:asciiTheme="majorBidi" w:hAnsiTheme="majorBidi" w:cstheme="majorBidi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i/>
          <w:iCs/>
          <w:sz w:val="30"/>
          <w:szCs w:val="30"/>
        </w:rPr>
        <w:t>2564</w:t>
      </w:r>
      <w:r w:rsidRPr="00EA6127">
        <w:rPr>
          <w:rFonts w:ascii="Angsana New" w:hAnsi="Angsana New"/>
          <w:i/>
          <w:iCs/>
          <w:sz w:val="30"/>
          <w:szCs w:val="30"/>
        </w:rPr>
        <w:t xml:space="preserve">: </w:t>
      </w:r>
      <w:r w:rsidR="00396744">
        <w:rPr>
          <w:rFonts w:ascii="Angsana New" w:hAnsi="Angsana New" w:hint="cs"/>
          <w:i/>
          <w:iCs/>
          <w:sz w:val="30"/>
          <w:szCs w:val="30"/>
          <w:cs/>
        </w:rPr>
        <w:t>กำไร</w:t>
      </w:r>
      <w:r w:rsidRPr="00EA6127">
        <w:rPr>
          <w:rFonts w:ascii="Angsana New" w:hAnsi="Angsana New" w:hint="cs"/>
          <w:i/>
          <w:iCs/>
          <w:sz w:val="30"/>
          <w:szCs w:val="30"/>
          <w:cs/>
        </w:rPr>
        <w:t>เบ็ดเสร็จ</w:t>
      </w:r>
      <w:r w:rsidRPr="00EA6127">
        <w:rPr>
          <w:rFonts w:ascii="Angsana New" w:hAnsi="Angsana New"/>
          <w:i/>
          <w:iCs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i/>
          <w:iCs/>
          <w:sz w:val="30"/>
          <w:szCs w:val="30"/>
        </w:rPr>
        <w:t>12</w:t>
      </w:r>
      <w:r w:rsidR="00396744">
        <w:rPr>
          <w:rFonts w:ascii="Angsana New" w:hAnsi="Angsana New"/>
          <w:i/>
          <w:iCs/>
          <w:sz w:val="30"/>
          <w:szCs w:val="30"/>
        </w:rPr>
        <w:t>.</w:t>
      </w:r>
      <w:r w:rsidR="00145171" w:rsidRPr="00145171">
        <w:rPr>
          <w:rFonts w:ascii="Angsana New" w:hAnsi="Angsana New"/>
          <w:i/>
          <w:iCs/>
          <w:sz w:val="30"/>
          <w:szCs w:val="30"/>
        </w:rPr>
        <w:t>49</w:t>
      </w:r>
      <w:r w:rsidRPr="00EA6127">
        <w:rPr>
          <w:rFonts w:ascii="Angsana New" w:hAnsi="Angsana New"/>
          <w:i/>
          <w:iCs/>
          <w:sz w:val="30"/>
          <w:szCs w:val="30"/>
        </w:rPr>
        <w:t xml:space="preserve"> </w:t>
      </w:r>
      <w:r w:rsidRPr="00EA6127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EA6127">
        <w:rPr>
          <w:rFonts w:ascii="Angsana New" w:hAnsi="Angsana New"/>
          <w:i/>
          <w:iCs/>
          <w:sz w:val="30"/>
          <w:szCs w:val="30"/>
        </w:rPr>
        <w:t>)</w:t>
      </w:r>
    </w:p>
    <w:p w14:paraId="0AF28147" w14:textId="0442F483" w:rsidR="00224CE1" w:rsidRDefault="00224C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2C1A9B4" w14:textId="155307B1" w:rsidR="00F96958" w:rsidRPr="00EA6127" w:rsidRDefault="00145171" w:rsidP="00844599">
      <w:pPr>
        <w:pStyle w:val="Heading5"/>
        <w:spacing w:line="240" w:lineRule="auto"/>
        <w:ind w:left="540" w:hanging="540"/>
        <w:rPr>
          <w:rFonts w:ascii="Angsana New" w:hAnsi="Angsana New"/>
          <w:sz w:val="30"/>
          <w:szCs w:val="30"/>
          <w:cs/>
          <w:lang w:val="en-US"/>
        </w:rPr>
      </w:pPr>
      <w:r w:rsidRPr="00145171">
        <w:rPr>
          <w:rFonts w:ascii="Angsana New" w:hAnsi="Angsana New"/>
          <w:sz w:val="30"/>
          <w:szCs w:val="30"/>
          <w:lang w:val="en-US"/>
        </w:rPr>
        <w:t>6</w:t>
      </w:r>
      <w:r w:rsidR="00AF6475" w:rsidRPr="00EA6127">
        <w:rPr>
          <w:rFonts w:ascii="Angsana New" w:hAnsi="Angsana New"/>
          <w:sz w:val="30"/>
          <w:szCs w:val="30"/>
        </w:rPr>
        <w:tab/>
      </w:r>
      <w:r w:rsidR="00F96958" w:rsidRPr="00EA6127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2B22CA" w:rsidRPr="00EA6127">
        <w:rPr>
          <w:rFonts w:ascii="Angsana New" w:hAnsi="Angsana New" w:hint="cs"/>
          <w:sz w:val="30"/>
          <w:szCs w:val="30"/>
          <w:cs/>
          <w:lang w:val="en-US"/>
        </w:rPr>
        <w:t>และสินทรัพย์สิทธิการใช้</w:t>
      </w:r>
    </w:p>
    <w:p w14:paraId="6A983DC6" w14:textId="77777777" w:rsidR="008013BF" w:rsidRPr="005C2D97" w:rsidRDefault="008013BF" w:rsidP="0089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20"/>
          <w:szCs w:val="20"/>
        </w:rPr>
      </w:pPr>
    </w:p>
    <w:p w14:paraId="643BDE1B" w14:textId="116F131C" w:rsidR="00A17B2E" w:rsidRPr="00EA6127" w:rsidRDefault="00A17B2E" w:rsidP="004C0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EA6127">
        <w:rPr>
          <w:rFonts w:ascii="Angsana New" w:hAnsi="Angsana New"/>
          <w:b/>
          <w:sz w:val="30"/>
          <w:szCs w:val="30"/>
          <w:cs/>
        </w:rPr>
        <w:t>ก</w:t>
      </w:r>
      <w:r w:rsidRPr="00EA6127">
        <w:rPr>
          <w:rFonts w:ascii="Angsana New" w:hAnsi="Angsana New"/>
          <w:sz w:val="30"/>
          <w:szCs w:val="30"/>
          <w:cs/>
        </w:rPr>
        <w:t>ารซื้อ จำหน่าย และโอนที่ดิน อาคารและอุปกรณ์ระหว่างงวด</w:t>
      </w:r>
      <w:r w:rsidR="00A77FAE" w:rsidRPr="00EA6127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ED5C56" w:rsidRPr="00EA6127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ED5C56" w:rsidRPr="00EA6127">
        <w:rPr>
          <w:rFonts w:asciiTheme="majorBidi" w:hAnsiTheme="majorBidi" w:cstheme="majorBidi"/>
          <w:sz w:val="30"/>
          <w:szCs w:val="30"/>
        </w:rPr>
        <w:t xml:space="preserve"> </w:t>
      </w:r>
      <w:r w:rsidR="00145171" w:rsidRPr="00145171">
        <w:rPr>
          <w:rFonts w:asciiTheme="majorBidi" w:hAnsiTheme="majorBidi" w:cstheme="majorBidi"/>
          <w:sz w:val="30"/>
          <w:szCs w:val="30"/>
        </w:rPr>
        <w:t>30</w:t>
      </w:r>
      <w:r w:rsidR="00ED5C56" w:rsidRPr="00EA6127">
        <w:rPr>
          <w:rFonts w:asciiTheme="majorBidi" w:hAnsiTheme="majorBidi" w:cstheme="majorBidi"/>
          <w:sz w:val="30"/>
          <w:szCs w:val="30"/>
        </w:rPr>
        <w:t xml:space="preserve"> </w:t>
      </w:r>
      <w:r w:rsidR="00A77FAE" w:rsidRPr="00EA612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D5C56" w:rsidRPr="00EA6127">
        <w:rPr>
          <w:rFonts w:asciiTheme="majorBidi" w:hAnsiTheme="majorBidi" w:cstheme="majorBidi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spacing w:val="2"/>
          <w:sz w:val="30"/>
          <w:szCs w:val="30"/>
        </w:rPr>
        <w:t>2565</w:t>
      </w:r>
      <w:r w:rsidR="00ED5C56" w:rsidRPr="00EA6127">
        <w:rPr>
          <w:rFonts w:ascii="Angsana New" w:hAnsi="Angsana New"/>
          <w:spacing w:val="2"/>
          <w:sz w:val="30"/>
          <w:szCs w:val="30"/>
        </w:rPr>
        <w:t xml:space="preserve"> </w:t>
      </w:r>
      <w:r w:rsidRPr="00EA6127">
        <w:rPr>
          <w:rFonts w:ascii="Angsana New" w:hAnsi="Angsana New"/>
          <w:sz w:val="30"/>
          <w:szCs w:val="30"/>
          <w:cs/>
        </w:rPr>
        <w:t>มีดังนี้</w:t>
      </w:r>
    </w:p>
    <w:p w14:paraId="702DEAA3" w14:textId="77777777" w:rsidR="004C0ABF" w:rsidRPr="005C2D97" w:rsidRDefault="004C0ABF" w:rsidP="004C0A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79"/>
        <w:gridCol w:w="1347"/>
        <w:gridCol w:w="271"/>
        <w:gridCol w:w="1439"/>
        <w:gridCol w:w="273"/>
        <w:gridCol w:w="1528"/>
        <w:gridCol w:w="271"/>
        <w:gridCol w:w="1532"/>
      </w:tblGrid>
      <w:tr w:rsidR="007E688F" w:rsidRPr="00B24CAE" w14:paraId="0EA4F15E" w14:textId="77777777" w:rsidTr="005E0421">
        <w:trPr>
          <w:trHeight w:val="416"/>
          <w:tblHeader/>
        </w:trPr>
        <w:tc>
          <w:tcPr>
            <w:tcW w:w="1509" w:type="pct"/>
          </w:tcPr>
          <w:p w14:paraId="04CD5779" w14:textId="77777777" w:rsidR="007E688F" w:rsidRPr="00B24CAE" w:rsidRDefault="007E688F" w:rsidP="007E6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91" w:type="pct"/>
            <w:gridSpan w:val="7"/>
          </w:tcPr>
          <w:p w14:paraId="1D588E37" w14:textId="67EF4809" w:rsidR="007E688F" w:rsidRPr="007E688F" w:rsidRDefault="007E688F" w:rsidP="007E68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E688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73493" w:rsidRPr="00B24CAE" w14:paraId="53AFED97" w14:textId="77777777" w:rsidTr="005E0421">
        <w:trPr>
          <w:trHeight w:val="1109"/>
          <w:tblHeader/>
        </w:trPr>
        <w:tc>
          <w:tcPr>
            <w:tcW w:w="1509" w:type="pct"/>
            <w:vAlign w:val="bottom"/>
          </w:tcPr>
          <w:p w14:paraId="4A73ED6C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6" w:type="pct"/>
            <w:vAlign w:val="bottom"/>
          </w:tcPr>
          <w:p w14:paraId="79C74CC6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5C682944" w14:textId="6DD93938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B24CAE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2" w:type="pct"/>
            <w:vAlign w:val="bottom"/>
          </w:tcPr>
          <w:p w14:paraId="2303F829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  <w:vAlign w:val="bottom"/>
          </w:tcPr>
          <w:p w14:paraId="6A540A4B" w14:textId="4502D8EA" w:rsidR="00F73493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สินทรัพย์ที่ได้มาจากการซื้อธุรกิจ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6114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145171" w:rsidRPr="00145171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Pr="0061144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43" w:type="pct"/>
            <w:vAlign w:val="bottom"/>
          </w:tcPr>
          <w:p w14:paraId="351BD170" w14:textId="77777777" w:rsidR="00F73493" w:rsidRPr="00F73493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749E3133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073E88A3" w14:textId="68A1EEF1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</w:rPr>
              <w:t>-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42" w:type="pct"/>
            <w:vAlign w:val="bottom"/>
          </w:tcPr>
          <w:p w14:paraId="050C8B9E" w14:textId="77777777" w:rsidR="00F73493" w:rsidRPr="00B24CAE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3" w:type="pct"/>
            <w:vAlign w:val="bottom"/>
          </w:tcPr>
          <w:p w14:paraId="4D54DAEE" w14:textId="4774C93B" w:rsidR="00F73493" w:rsidRDefault="00F73493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ขาดทุนจากการด้อยค่า</w:t>
            </w:r>
          </w:p>
        </w:tc>
      </w:tr>
      <w:tr w:rsidR="00C422DE" w:rsidRPr="00B24CAE" w14:paraId="2D35F0A8" w14:textId="77777777" w:rsidTr="005E0421">
        <w:trPr>
          <w:tblHeader/>
        </w:trPr>
        <w:tc>
          <w:tcPr>
            <w:tcW w:w="1509" w:type="pct"/>
          </w:tcPr>
          <w:p w14:paraId="7F90F21C" w14:textId="55216631" w:rsidR="00C422DE" w:rsidRPr="00B24CAE" w:rsidRDefault="00C422DE" w:rsidP="00F734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9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491" w:type="pct"/>
            <w:gridSpan w:val="7"/>
            <w:vAlign w:val="bottom"/>
          </w:tcPr>
          <w:p w14:paraId="61497271" w14:textId="21525036" w:rsidR="00C422DE" w:rsidRPr="00C422DE" w:rsidRDefault="00C422DE" w:rsidP="00C422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C422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092F" w:rsidRPr="00B24CAE" w14:paraId="27952EE3" w14:textId="77777777" w:rsidTr="00D4092F">
        <w:trPr>
          <w:tblHeader/>
        </w:trPr>
        <w:tc>
          <w:tcPr>
            <w:tcW w:w="1509" w:type="pct"/>
          </w:tcPr>
          <w:p w14:paraId="789732AE" w14:textId="184E58FD" w:rsidR="00D4092F" w:rsidRPr="00B24CAE" w:rsidRDefault="00D4092F" w:rsidP="004B3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06" w:type="pct"/>
            <w:vAlign w:val="bottom"/>
          </w:tcPr>
          <w:p w14:paraId="5B80425B" w14:textId="7F3B3523" w:rsidR="00D4092F" w:rsidRPr="00454F08" w:rsidRDefault="00145171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142" w:type="pct"/>
            <w:vAlign w:val="bottom"/>
          </w:tcPr>
          <w:p w14:paraId="627E94B8" w14:textId="77777777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vAlign w:val="bottom"/>
          </w:tcPr>
          <w:p w14:paraId="2D1C33C2" w14:textId="1BCFF73C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DFA55F2" w14:textId="77777777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  <w:vAlign w:val="bottom"/>
          </w:tcPr>
          <w:p w14:paraId="77BFEECA" w14:textId="52A8D546" w:rsidR="00D4092F" w:rsidRPr="00454F08" w:rsidRDefault="00D4092F" w:rsidP="005C2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1938BF56" w14:textId="77777777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  <w:vAlign w:val="bottom"/>
          </w:tcPr>
          <w:p w14:paraId="3110F4C6" w14:textId="54A2F6ED" w:rsidR="00D4092F" w:rsidRPr="00454F08" w:rsidRDefault="00D4092F" w:rsidP="00C01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092F" w:rsidRPr="00B24CAE" w14:paraId="06D88DE3" w14:textId="77777777" w:rsidTr="00D4092F">
        <w:trPr>
          <w:tblHeader/>
        </w:trPr>
        <w:tc>
          <w:tcPr>
            <w:tcW w:w="1509" w:type="pct"/>
          </w:tcPr>
          <w:p w14:paraId="095E28A3" w14:textId="77777777" w:rsidR="00D4092F" w:rsidRPr="00B24CAE" w:rsidRDefault="00D4092F" w:rsidP="004B3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706" w:type="pct"/>
            <w:vAlign w:val="bottom"/>
          </w:tcPr>
          <w:p w14:paraId="7C49B341" w14:textId="37A5FDD3" w:rsidR="00D4092F" w:rsidRPr="00454F08" w:rsidRDefault="00145171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955</w:t>
            </w:r>
          </w:p>
        </w:tc>
        <w:tc>
          <w:tcPr>
            <w:tcW w:w="142" w:type="pct"/>
            <w:vAlign w:val="bottom"/>
          </w:tcPr>
          <w:p w14:paraId="3350F95C" w14:textId="77777777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vAlign w:val="bottom"/>
          </w:tcPr>
          <w:p w14:paraId="736D3FD7" w14:textId="7874E899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326EADBD" w14:textId="40AE2279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  <w:vAlign w:val="bottom"/>
          </w:tcPr>
          <w:p w14:paraId="5B0BFF81" w14:textId="6303A171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62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7655DB84" w14:textId="77777777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  <w:vAlign w:val="bottom"/>
          </w:tcPr>
          <w:p w14:paraId="56D3471F" w14:textId="4D404514" w:rsidR="00D4092F" w:rsidRPr="00454F08" w:rsidRDefault="005C2D97" w:rsidP="005C2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380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4092F" w:rsidRPr="00B24CAE" w14:paraId="48D193B7" w14:textId="77777777" w:rsidTr="00D4092F">
        <w:trPr>
          <w:tblHeader/>
        </w:trPr>
        <w:tc>
          <w:tcPr>
            <w:tcW w:w="1509" w:type="pct"/>
          </w:tcPr>
          <w:p w14:paraId="3CC7EC98" w14:textId="77777777" w:rsidR="00D4092F" w:rsidRPr="00B24CAE" w:rsidRDefault="00D4092F" w:rsidP="004B3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706" w:type="pct"/>
            <w:vAlign w:val="bottom"/>
          </w:tcPr>
          <w:p w14:paraId="5CCC66B9" w14:textId="6B5B8E04" w:rsidR="00D4092F" w:rsidRPr="00454F08" w:rsidRDefault="00145171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441</w:t>
            </w:r>
          </w:p>
        </w:tc>
        <w:tc>
          <w:tcPr>
            <w:tcW w:w="142" w:type="pct"/>
            <w:vAlign w:val="bottom"/>
          </w:tcPr>
          <w:p w14:paraId="40FCD869" w14:textId="77777777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vAlign w:val="bottom"/>
          </w:tcPr>
          <w:p w14:paraId="77A15427" w14:textId="1E72730C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88DA971" w14:textId="41370AAD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  <w:vAlign w:val="bottom"/>
          </w:tcPr>
          <w:p w14:paraId="5DAA0C8C" w14:textId="18408E25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127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5FB02F0C" w14:textId="77777777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  <w:vAlign w:val="bottom"/>
          </w:tcPr>
          <w:p w14:paraId="0509D78C" w14:textId="452C7851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4092F" w:rsidRPr="00B24CAE" w14:paraId="19601BE4" w14:textId="77777777" w:rsidTr="00D4092F">
        <w:trPr>
          <w:tblHeader/>
        </w:trPr>
        <w:tc>
          <w:tcPr>
            <w:tcW w:w="1509" w:type="pct"/>
          </w:tcPr>
          <w:p w14:paraId="152D0583" w14:textId="348D68E7" w:rsidR="00D4092F" w:rsidRDefault="00D4092F" w:rsidP="004B3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 w:rsidR="00C01F19"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</w:p>
          <w:p w14:paraId="2B1CBEC8" w14:textId="4DB504FE" w:rsidR="00D4092F" w:rsidRPr="00B24CAE" w:rsidRDefault="00D4092F" w:rsidP="004B3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27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706" w:type="pct"/>
            <w:vAlign w:val="bottom"/>
          </w:tcPr>
          <w:p w14:paraId="08CFB655" w14:textId="7279CF0A" w:rsidR="00D4092F" w:rsidRPr="00454F08" w:rsidRDefault="00145171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142" w:type="pct"/>
            <w:vAlign w:val="bottom"/>
          </w:tcPr>
          <w:p w14:paraId="0A9F6605" w14:textId="77777777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vAlign w:val="bottom"/>
          </w:tcPr>
          <w:p w14:paraId="71CC5904" w14:textId="56467759" w:rsidR="00D4092F" w:rsidRPr="00454F08" w:rsidRDefault="00145171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143" w:type="pct"/>
            <w:vAlign w:val="bottom"/>
          </w:tcPr>
          <w:p w14:paraId="23928CC9" w14:textId="03265D0C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  <w:vAlign w:val="bottom"/>
          </w:tcPr>
          <w:p w14:paraId="482FAD72" w14:textId="4F907D71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681DD19E" w14:textId="77777777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  <w:vAlign w:val="bottom"/>
          </w:tcPr>
          <w:p w14:paraId="5AFF871E" w14:textId="13D1DF20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521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4092F" w:rsidRPr="00B24CAE" w14:paraId="3DBC0B85" w14:textId="77777777" w:rsidTr="00D4092F">
        <w:trPr>
          <w:tblHeader/>
        </w:trPr>
        <w:tc>
          <w:tcPr>
            <w:tcW w:w="1509" w:type="pct"/>
          </w:tcPr>
          <w:p w14:paraId="171AC07D" w14:textId="77777777" w:rsidR="00D4092F" w:rsidRPr="00B24CAE" w:rsidRDefault="00D4092F" w:rsidP="004B3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706" w:type="pct"/>
            <w:vAlign w:val="bottom"/>
          </w:tcPr>
          <w:p w14:paraId="785739E6" w14:textId="61FC621F" w:rsidR="00D4092F" w:rsidRPr="00454F08" w:rsidRDefault="00145171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767</w:t>
            </w:r>
          </w:p>
        </w:tc>
        <w:tc>
          <w:tcPr>
            <w:tcW w:w="142" w:type="pct"/>
            <w:vAlign w:val="bottom"/>
          </w:tcPr>
          <w:p w14:paraId="0C17BC37" w14:textId="77777777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vAlign w:val="bottom"/>
          </w:tcPr>
          <w:p w14:paraId="12132A5D" w14:textId="6E410427" w:rsidR="00D4092F" w:rsidRPr="00454F08" w:rsidRDefault="00145171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143" w:type="pct"/>
            <w:vAlign w:val="bottom"/>
          </w:tcPr>
          <w:p w14:paraId="45551920" w14:textId="477FEF7B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  <w:vAlign w:val="bottom"/>
          </w:tcPr>
          <w:p w14:paraId="6CB1C21B" w14:textId="7A3D137B" w:rsidR="00D4092F" w:rsidRPr="00454F08" w:rsidRDefault="005C2D97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ind w:right="77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142" w:type="pct"/>
            <w:vAlign w:val="bottom"/>
          </w:tcPr>
          <w:p w14:paraId="7A706BB5" w14:textId="77777777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  <w:vAlign w:val="bottom"/>
          </w:tcPr>
          <w:p w14:paraId="45E10028" w14:textId="3DB26342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106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4092F" w:rsidRPr="00B24CAE" w14:paraId="1970F75A" w14:textId="77777777" w:rsidTr="00D4092F">
        <w:trPr>
          <w:tblHeader/>
        </w:trPr>
        <w:tc>
          <w:tcPr>
            <w:tcW w:w="1509" w:type="pct"/>
          </w:tcPr>
          <w:p w14:paraId="7C7602B2" w14:textId="77777777" w:rsidR="00D4092F" w:rsidRDefault="00D4092F" w:rsidP="004B3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</w:t>
            </w:r>
          </w:p>
          <w:p w14:paraId="7212CDD2" w14:textId="5DA77D2C" w:rsidR="00D4092F" w:rsidRPr="00B24CAE" w:rsidRDefault="00D4092F" w:rsidP="004B3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27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706" w:type="pct"/>
            <w:vAlign w:val="bottom"/>
          </w:tcPr>
          <w:p w14:paraId="566EEFB1" w14:textId="215AB006" w:rsidR="00D4092F" w:rsidRPr="00454F08" w:rsidRDefault="00145171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142" w:type="pct"/>
            <w:vAlign w:val="bottom"/>
          </w:tcPr>
          <w:p w14:paraId="58F0E084" w14:textId="77777777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vAlign w:val="bottom"/>
          </w:tcPr>
          <w:p w14:paraId="1396FD70" w14:textId="138332B9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78EE439F" w14:textId="044CDBC0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  <w:vAlign w:val="bottom"/>
          </w:tcPr>
          <w:p w14:paraId="67A5214C" w14:textId="74DFF1D3" w:rsidR="00D4092F" w:rsidRPr="00454F08" w:rsidRDefault="00D4092F" w:rsidP="005C2D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44FB483C" w14:textId="77777777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  <w:vAlign w:val="bottom"/>
          </w:tcPr>
          <w:p w14:paraId="770F07A6" w14:textId="785F7FFD" w:rsidR="00D4092F" w:rsidRPr="00454F08" w:rsidRDefault="00D4092F" w:rsidP="00C01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092F" w:rsidRPr="00AF12D8" w14:paraId="43E7FDC7" w14:textId="77777777" w:rsidTr="00D4092F">
        <w:trPr>
          <w:tblHeader/>
        </w:trPr>
        <w:tc>
          <w:tcPr>
            <w:tcW w:w="1509" w:type="pct"/>
          </w:tcPr>
          <w:p w14:paraId="1DCE0626" w14:textId="77777777" w:rsidR="00D4092F" w:rsidRPr="00B24CAE" w:rsidRDefault="00D4092F" w:rsidP="004B3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03CE9A1A" w14:textId="520E39D5" w:rsidR="00D4092F" w:rsidRPr="00454F08" w:rsidRDefault="00145171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D4092F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600</w:t>
            </w:r>
          </w:p>
        </w:tc>
        <w:tc>
          <w:tcPr>
            <w:tcW w:w="142" w:type="pct"/>
            <w:vAlign w:val="bottom"/>
          </w:tcPr>
          <w:p w14:paraId="1990CD3B" w14:textId="77777777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76274428" w14:textId="4E6ED5B3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  <w:vAlign w:val="bottom"/>
          </w:tcPr>
          <w:p w14:paraId="27FA9710" w14:textId="22857D5E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bottom"/>
          </w:tcPr>
          <w:p w14:paraId="5381FC74" w14:textId="0D091B49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  <w:vAlign w:val="bottom"/>
          </w:tcPr>
          <w:p w14:paraId="3CBEDE75" w14:textId="77777777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03" w:type="pct"/>
            <w:tcBorders>
              <w:bottom w:val="single" w:sz="4" w:space="0" w:color="auto"/>
            </w:tcBorders>
            <w:vAlign w:val="bottom"/>
          </w:tcPr>
          <w:p w14:paraId="01691310" w14:textId="31686F2D" w:rsidR="00D4092F" w:rsidRPr="00454F08" w:rsidRDefault="00D4092F" w:rsidP="00C01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4092F" w:rsidRPr="00B24CAE" w14:paraId="7796B013" w14:textId="77777777" w:rsidTr="00D4092F">
        <w:trPr>
          <w:tblHeader/>
        </w:trPr>
        <w:tc>
          <w:tcPr>
            <w:tcW w:w="1509" w:type="pct"/>
          </w:tcPr>
          <w:p w14:paraId="35FFA086" w14:textId="77777777" w:rsidR="00D4092F" w:rsidRPr="009965F7" w:rsidRDefault="00D4092F" w:rsidP="004B3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5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0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ABDF75E" w14:textId="02ECD4C3" w:rsidR="00D4092F" w:rsidRPr="00454F08" w:rsidRDefault="00145171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left="-108" w:right="-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212</w:t>
            </w:r>
            <w:r w:rsidR="00D4092F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141</w:t>
            </w:r>
          </w:p>
        </w:tc>
        <w:tc>
          <w:tcPr>
            <w:tcW w:w="142" w:type="pct"/>
            <w:vAlign w:val="center"/>
          </w:tcPr>
          <w:p w14:paraId="11B6D140" w14:textId="77777777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B836EA" w14:textId="7EA7242F" w:rsidR="00D4092F" w:rsidRPr="00454F08" w:rsidRDefault="00145171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521</w:t>
            </w:r>
          </w:p>
        </w:tc>
        <w:tc>
          <w:tcPr>
            <w:tcW w:w="143" w:type="pct"/>
            <w:vAlign w:val="center"/>
          </w:tcPr>
          <w:p w14:paraId="54C79DF3" w14:textId="5B6E9789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035417" w14:textId="6217DE45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45171"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774</w:t>
            </w:r>
            <w:r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center"/>
          </w:tcPr>
          <w:p w14:paraId="5FBD9D8B" w14:textId="77777777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51B744" w14:textId="6626B9B0" w:rsidR="00D4092F" w:rsidRPr="00454F08" w:rsidRDefault="00D4092F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45171"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043</w:t>
            </w:r>
            <w:r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12C06E45" w14:textId="028D225B" w:rsidR="008715B1" w:rsidRDefault="008715B1"/>
    <w:p w14:paraId="7B6B9D93" w14:textId="77777777" w:rsidR="008715B1" w:rsidRDefault="008715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45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420"/>
        <w:gridCol w:w="701"/>
        <w:gridCol w:w="1514"/>
        <w:gridCol w:w="240"/>
        <w:gridCol w:w="1576"/>
      </w:tblGrid>
      <w:tr w:rsidR="00AE5C6B" w14:paraId="6D041869" w14:textId="77777777" w:rsidTr="008715B1">
        <w:trPr>
          <w:trHeight w:val="443"/>
          <w:tblHeader/>
        </w:trPr>
        <w:tc>
          <w:tcPr>
            <w:tcW w:w="2867" w:type="pct"/>
            <w:vAlign w:val="bottom"/>
          </w:tcPr>
          <w:p w14:paraId="2D67A7CE" w14:textId="656A65D2" w:rsidR="00AE5C6B" w:rsidRPr="00B24CAE" w:rsidRDefault="00AE5C6B" w:rsidP="00AE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44BF41DE" w14:textId="77777777" w:rsidR="00AE5C6B" w:rsidRPr="00F73493" w:rsidRDefault="00AE5C6B" w:rsidP="00AE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62" w:type="pct"/>
            <w:gridSpan w:val="3"/>
            <w:vAlign w:val="bottom"/>
          </w:tcPr>
          <w:p w14:paraId="6240DA50" w14:textId="31021F60" w:rsidR="00AE5C6B" w:rsidRPr="00AE5C6B" w:rsidRDefault="00AE5C6B" w:rsidP="00AE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E5C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E5C6B" w14:paraId="4E9BAE51" w14:textId="77777777" w:rsidTr="008715B1">
        <w:trPr>
          <w:trHeight w:val="1109"/>
          <w:tblHeader/>
        </w:trPr>
        <w:tc>
          <w:tcPr>
            <w:tcW w:w="2867" w:type="pct"/>
            <w:vAlign w:val="bottom"/>
          </w:tcPr>
          <w:p w14:paraId="6D45577B" w14:textId="77777777" w:rsidR="00AE5C6B" w:rsidRPr="00B24CAE" w:rsidRDefault="00AE5C6B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1839F2F6" w14:textId="77777777" w:rsidR="00AE5C6B" w:rsidRPr="00F73493" w:rsidRDefault="00AE5C6B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49E7CF4C" w14:textId="77777777" w:rsidR="00AE5C6B" w:rsidRPr="00B24CAE" w:rsidRDefault="00AE5C6B" w:rsidP="00AE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A5DF1A5" w14:textId="3F231D7F" w:rsidR="00AE5C6B" w:rsidRDefault="00AE5C6B" w:rsidP="00AE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="00E069C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01F19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022A82CA" w14:textId="3195C685" w:rsidR="00AE5C6B" w:rsidRPr="00B24CAE" w:rsidRDefault="00AE5C6B" w:rsidP="00AE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7" w:type="pct"/>
            <w:vAlign w:val="bottom"/>
          </w:tcPr>
          <w:p w14:paraId="33E8346F" w14:textId="77777777" w:rsidR="00AE5C6B" w:rsidRPr="00B24CAE" w:rsidRDefault="00AE5C6B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4" w:type="pct"/>
            <w:vAlign w:val="bottom"/>
          </w:tcPr>
          <w:p w14:paraId="22976915" w14:textId="77777777" w:rsidR="00AE5C6B" w:rsidRPr="00B24CAE" w:rsidRDefault="00AE5C6B" w:rsidP="00AE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การจำหน่าย</w:t>
            </w:r>
          </w:p>
          <w:p w14:paraId="6E3050E1" w14:textId="25A70B85" w:rsidR="00AE5C6B" w:rsidRDefault="00AE5C6B" w:rsidP="00AE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และการโอนออก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</w:rPr>
              <w:t>-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5B373A" w14:paraId="49CFADBF" w14:textId="77777777" w:rsidTr="008715B1">
        <w:trPr>
          <w:trHeight w:val="407"/>
          <w:tblHeader/>
        </w:trPr>
        <w:tc>
          <w:tcPr>
            <w:tcW w:w="2867" w:type="pct"/>
            <w:vAlign w:val="bottom"/>
          </w:tcPr>
          <w:p w14:paraId="400A6445" w14:textId="77777777" w:rsidR="005B373A" w:rsidRPr="00B24CAE" w:rsidRDefault="005B373A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1" w:type="pct"/>
            <w:vAlign w:val="bottom"/>
          </w:tcPr>
          <w:p w14:paraId="69B57505" w14:textId="77777777" w:rsidR="005B373A" w:rsidRPr="00F73493" w:rsidRDefault="005B373A" w:rsidP="00D409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62" w:type="pct"/>
            <w:gridSpan w:val="3"/>
            <w:vAlign w:val="bottom"/>
          </w:tcPr>
          <w:p w14:paraId="6693A938" w14:textId="058FDCC6" w:rsidR="005B373A" w:rsidRPr="00B24CAE" w:rsidRDefault="005B373A" w:rsidP="00AE5C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422D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349CD" w:rsidRPr="00630FAF" w14:paraId="1018BDCE" w14:textId="77777777" w:rsidTr="008715B1">
        <w:trPr>
          <w:tblHeader/>
        </w:trPr>
        <w:tc>
          <w:tcPr>
            <w:tcW w:w="2867" w:type="pct"/>
          </w:tcPr>
          <w:p w14:paraId="42E91390" w14:textId="77777777" w:rsidR="007349CD" w:rsidRPr="00B24CAE" w:rsidRDefault="007349CD" w:rsidP="004B3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371" w:type="pct"/>
            <w:vAlign w:val="bottom"/>
          </w:tcPr>
          <w:p w14:paraId="27E53D37" w14:textId="77777777" w:rsidR="007349CD" w:rsidRPr="00F73493" w:rsidRDefault="007349CD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206A2878" w14:textId="6DBF12FA" w:rsidR="007349CD" w:rsidRPr="00454F08" w:rsidRDefault="00145171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49CD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244</w:t>
            </w:r>
          </w:p>
        </w:tc>
        <w:tc>
          <w:tcPr>
            <w:tcW w:w="127" w:type="pct"/>
            <w:vAlign w:val="center"/>
          </w:tcPr>
          <w:p w14:paraId="239F53FE" w14:textId="77777777" w:rsidR="007349CD" w:rsidRPr="00454F08" w:rsidRDefault="007349CD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pct"/>
            <w:vAlign w:val="bottom"/>
          </w:tcPr>
          <w:p w14:paraId="32660D4B" w14:textId="24C8F2BF" w:rsidR="007349CD" w:rsidRPr="00630FAF" w:rsidRDefault="007349CD" w:rsidP="00C01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30F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49CD" w:rsidRPr="00B24CAE" w14:paraId="0814BF01" w14:textId="77777777" w:rsidTr="008715B1">
        <w:trPr>
          <w:tblHeader/>
        </w:trPr>
        <w:tc>
          <w:tcPr>
            <w:tcW w:w="2867" w:type="pct"/>
          </w:tcPr>
          <w:p w14:paraId="20364D39" w14:textId="717E7385" w:rsidR="007349CD" w:rsidRPr="00B24CAE" w:rsidRDefault="007349CD" w:rsidP="004B3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371" w:type="pct"/>
            <w:vAlign w:val="bottom"/>
          </w:tcPr>
          <w:p w14:paraId="00A0FC48" w14:textId="77777777" w:rsidR="007349CD" w:rsidRPr="00F73493" w:rsidRDefault="007349CD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3AFAF494" w14:textId="42B24CE3" w:rsidR="007349CD" w:rsidRPr="00454F08" w:rsidRDefault="00145171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7349CD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27" w:type="pct"/>
            <w:vAlign w:val="center"/>
          </w:tcPr>
          <w:p w14:paraId="4885A1DD" w14:textId="77777777" w:rsidR="007349CD" w:rsidRPr="00454F08" w:rsidRDefault="007349CD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pct"/>
            <w:vAlign w:val="bottom"/>
          </w:tcPr>
          <w:p w14:paraId="499F8742" w14:textId="69A2D02C" w:rsidR="007349CD" w:rsidRPr="00454F08" w:rsidRDefault="007349CD" w:rsidP="00C01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96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49CD" w:rsidRPr="00B24CAE" w14:paraId="5AE28FE7" w14:textId="77777777" w:rsidTr="008715B1">
        <w:trPr>
          <w:tblHeader/>
        </w:trPr>
        <w:tc>
          <w:tcPr>
            <w:tcW w:w="2867" w:type="pct"/>
          </w:tcPr>
          <w:p w14:paraId="1EF03C8B" w14:textId="2D20C3BE" w:rsidR="007349CD" w:rsidRPr="000B31AA" w:rsidRDefault="007349CD" w:rsidP="004B3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เครื่องใช้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371" w:type="pct"/>
            <w:vAlign w:val="bottom"/>
          </w:tcPr>
          <w:p w14:paraId="1ECD2937" w14:textId="77777777" w:rsidR="007349CD" w:rsidRPr="00F73493" w:rsidRDefault="007349CD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3FB2ECA3" w14:textId="29CC8F0A" w:rsidR="007349CD" w:rsidRPr="00454F08" w:rsidRDefault="00145171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349CD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275</w:t>
            </w:r>
          </w:p>
        </w:tc>
        <w:tc>
          <w:tcPr>
            <w:tcW w:w="127" w:type="pct"/>
            <w:vAlign w:val="center"/>
          </w:tcPr>
          <w:p w14:paraId="4E2CF1E5" w14:textId="77777777" w:rsidR="007349CD" w:rsidRPr="00454F08" w:rsidRDefault="007349CD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pct"/>
            <w:vAlign w:val="bottom"/>
          </w:tcPr>
          <w:p w14:paraId="2D48BF60" w14:textId="48D5D7EA" w:rsidR="007349CD" w:rsidRPr="00454F08" w:rsidRDefault="007349CD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49CD" w:rsidRPr="00B24CAE" w14:paraId="7BF9C4CC" w14:textId="77777777" w:rsidTr="008715B1">
        <w:trPr>
          <w:tblHeader/>
        </w:trPr>
        <w:tc>
          <w:tcPr>
            <w:tcW w:w="2867" w:type="pct"/>
          </w:tcPr>
          <w:p w14:paraId="411167F7" w14:textId="37FFB707" w:rsidR="007349CD" w:rsidRPr="00B24CAE" w:rsidRDefault="007349CD" w:rsidP="004B3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371" w:type="pct"/>
            <w:vAlign w:val="bottom"/>
          </w:tcPr>
          <w:p w14:paraId="53CE3576" w14:textId="77777777" w:rsidR="007349CD" w:rsidRPr="00F73493" w:rsidRDefault="007349CD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28E5DBB1" w14:textId="2CD17A80" w:rsidR="007349CD" w:rsidRPr="00454F08" w:rsidRDefault="00145171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349CD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  <w:tc>
          <w:tcPr>
            <w:tcW w:w="127" w:type="pct"/>
            <w:vAlign w:val="center"/>
          </w:tcPr>
          <w:p w14:paraId="1529D764" w14:textId="77777777" w:rsidR="007349CD" w:rsidRPr="00454F08" w:rsidRDefault="007349CD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pct"/>
            <w:vAlign w:val="bottom"/>
          </w:tcPr>
          <w:p w14:paraId="0138D2C0" w14:textId="4A78C7DF" w:rsidR="007349CD" w:rsidRPr="00454F08" w:rsidRDefault="007349CD" w:rsidP="00C01F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349CD" w:rsidRPr="00B24CAE" w14:paraId="1787259A" w14:textId="77777777" w:rsidTr="008715B1">
        <w:trPr>
          <w:tblHeader/>
        </w:trPr>
        <w:tc>
          <w:tcPr>
            <w:tcW w:w="2867" w:type="pct"/>
          </w:tcPr>
          <w:p w14:paraId="5A2DC7A0" w14:textId="415A8995" w:rsidR="007349CD" w:rsidRPr="000B31AA" w:rsidRDefault="007349CD" w:rsidP="004B3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371" w:type="pct"/>
            <w:vAlign w:val="bottom"/>
          </w:tcPr>
          <w:p w14:paraId="09B1F088" w14:textId="77777777" w:rsidR="007349CD" w:rsidRPr="00F73493" w:rsidRDefault="007349CD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01" w:type="pct"/>
            <w:vAlign w:val="bottom"/>
          </w:tcPr>
          <w:p w14:paraId="0A6539A5" w14:textId="75432F72" w:rsidR="007349CD" w:rsidRPr="00454F08" w:rsidRDefault="00145171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115</w:t>
            </w:r>
            <w:r w:rsidR="007349CD"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959</w:t>
            </w:r>
          </w:p>
        </w:tc>
        <w:tc>
          <w:tcPr>
            <w:tcW w:w="127" w:type="pct"/>
            <w:vAlign w:val="center"/>
          </w:tcPr>
          <w:p w14:paraId="6861372C" w14:textId="77777777" w:rsidR="007349CD" w:rsidRPr="00454F08" w:rsidRDefault="007349CD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34" w:type="pct"/>
            <w:vAlign w:val="bottom"/>
          </w:tcPr>
          <w:p w14:paraId="748E70B7" w14:textId="734FAAC1" w:rsidR="007349CD" w:rsidRPr="00454F08" w:rsidRDefault="007349CD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500</w:t>
            </w:r>
            <w:r w:rsidRPr="00454F0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7349CD" w:rsidRPr="009965F7" w14:paraId="52F69541" w14:textId="77777777" w:rsidTr="008715B1">
        <w:trPr>
          <w:tblHeader/>
        </w:trPr>
        <w:tc>
          <w:tcPr>
            <w:tcW w:w="2867" w:type="pct"/>
          </w:tcPr>
          <w:p w14:paraId="1AB50B16" w14:textId="77777777" w:rsidR="007349CD" w:rsidRPr="009965F7" w:rsidRDefault="007349CD" w:rsidP="004B35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7" w:right="-131" w:firstLine="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965F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371" w:type="pct"/>
            <w:vAlign w:val="bottom"/>
          </w:tcPr>
          <w:p w14:paraId="40371E1F" w14:textId="77777777" w:rsidR="007349CD" w:rsidRPr="00F73493" w:rsidRDefault="007349CD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80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8B536C" w14:textId="0ED2DFF3" w:rsidR="007349CD" w:rsidRPr="00454F08" w:rsidRDefault="00145171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  <w:r w:rsidR="007349CD"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745</w:t>
            </w:r>
          </w:p>
        </w:tc>
        <w:tc>
          <w:tcPr>
            <w:tcW w:w="127" w:type="pct"/>
            <w:vAlign w:val="center"/>
          </w:tcPr>
          <w:p w14:paraId="050C06A4" w14:textId="77777777" w:rsidR="007349CD" w:rsidRPr="00454F08" w:rsidRDefault="007349CD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13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9678218" w14:textId="6BCBC49D" w:rsidR="007349CD" w:rsidRPr="00454F08" w:rsidRDefault="007349CD" w:rsidP="007349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45171"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45171"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634</w:t>
            </w:r>
            <w:r w:rsidRPr="00454F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7F23F937" w14:textId="77777777" w:rsidR="00722A41" w:rsidRPr="00EA6127" w:rsidRDefault="00722A41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62CF4F" w14:textId="31862B60" w:rsidR="00A17B2E" w:rsidRPr="00EA6127" w:rsidRDefault="00A17B2E" w:rsidP="0063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  <w:r w:rsidRPr="00EA6127">
        <w:rPr>
          <w:rFonts w:ascii="Angsana New" w:hAnsi="Angsana New"/>
          <w:sz w:val="30"/>
          <w:szCs w:val="30"/>
          <w:cs/>
        </w:rPr>
        <w:t>รายการเคลื่อนไหวของสินทรัพย์สิทธิการใช้</w:t>
      </w:r>
      <w:r w:rsidR="002B22CA" w:rsidRPr="00EA6127">
        <w:rPr>
          <w:rFonts w:ascii="Angsana New" w:hAnsi="Angsana New" w:hint="cs"/>
          <w:sz w:val="30"/>
          <w:szCs w:val="30"/>
          <w:cs/>
        </w:rPr>
        <w:t>ระหว่างงวด</w:t>
      </w:r>
      <w:r w:rsidR="00A77FAE" w:rsidRPr="00EA6127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ED5C56" w:rsidRPr="00EA6127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="00ED5C56" w:rsidRPr="00EA6127">
        <w:rPr>
          <w:rFonts w:asciiTheme="majorBidi" w:hAnsiTheme="majorBidi" w:cstheme="majorBidi"/>
          <w:sz w:val="30"/>
          <w:szCs w:val="30"/>
        </w:rPr>
        <w:t xml:space="preserve"> </w:t>
      </w:r>
      <w:r w:rsidR="00145171" w:rsidRPr="00145171">
        <w:rPr>
          <w:rFonts w:asciiTheme="majorBidi" w:hAnsiTheme="majorBidi" w:cstheme="majorBidi" w:hint="cs"/>
          <w:sz w:val="30"/>
          <w:szCs w:val="30"/>
        </w:rPr>
        <w:t>3</w:t>
      </w:r>
      <w:r w:rsidR="00145171" w:rsidRPr="00145171">
        <w:rPr>
          <w:rFonts w:asciiTheme="majorBidi" w:hAnsiTheme="majorBidi" w:cstheme="majorBidi"/>
          <w:sz w:val="30"/>
          <w:szCs w:val="30"/>
        </w:rPr>
        <w:t>0</w:t>
      </w:r>
      <w:r w:rsidR="00ED5C56" w:rsidRPr="00EA6127">
        <w:rPr>
          <w:rFonts w:asciiTheme="majorBidi" w:hAnsiTheme="majorBidi" w:cstheme="majorBidi"/>
          <w:sz w:val="30"/>
          <w:szCs w:val="30"/>
        </w:rPr>
        <w:t xml:space="preserve"> </w:t>
      </w:r>
      <w:r w:rsidR="00A77FAE" w:rsidRPr="00EA612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D5C56" w:rsidRPr="00EA6127">
        <w:rPr>
          <w:rFonts w:asciiTheme="majorBidi" w:hAnsiTheme="majorBidi" w:cstheme="majorBidi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spacing w:val="2"/>
          <w:sz w:val="30"/>
          <w:szCs w:val="30"/>
        </w:rPr>
        <w:t>2565</w:t>
      </w:r>
      <w:r w:rsidR="00ED5C56" w:rsidRPr="00EA6127">
        <w:rPr>
          <w:rFonts w:ascii="Angsana New" w:hAnsi="Angsana New"/>
          <w:spacing w:val="2"/>
          <w:sz w:val="30"/>
          <w:szCs w:val="30"/>
        </w:rPr>
        <w:t xml:space="preserve"> </w:t>
      </w:r>
      <w:r w:rsidR="002B22CA" w:rsidRPr="00EA6127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42B7C831" w14:textId="77777777" w:rsidR="00A17B2E" w:rsidRPr="00EA6127" w:rsidRDefault="00A17B2E" w:rsidP="00A17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8"/>
        <w:gridCol w:w="182"/>
        <w:gridCol w:w="1436"/>
        <w:gridCol w:w="184"/>
        <w:gridCol w:w="1530"/>
        <w:gridCol w:w="184"/>
        <w:gridCol w:w="1436"/>
        <w:gridCol w:w="180"/>
        <w:gridCol w:w="1530"/>
      </w:tblGrid>
      <w:tr w:rsidR="00A17B2E" w:rsidRPr="002C2FE8" w14:paraId="47EE86AE" w14:textId="77777777" w:rsidTr="001A51CC">
        <w:trPr>
          <w:trHeight w:val="20"/>
          <w:tblHeader/>
        </w:trPr>
        <w:tc>
          <w:tcPr>
            <w:tcW w:w="2698" w:type="dxa"/>
            <w:shd w:val="clear" w:color="auto" w:fill="auto"/>
            <w:vAlign w:val="bottom"/>
          </w:tcPr>
          <w:p w14:paraId="1F87C603" w14:textId="77777777" w:rsidR="00A17B2E" w:rsidRPr="002C2FE8" w:rsidRDefault="00A17B2E" w:rsidP="00015AF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6C41C22" w14:textId="77777777" w:rsidR="00A17B2E" w:rsidRPr="002C2FE8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80" w:type="dxa"/>
            <w:gridSpan w:val="7"/>
          </w:tcPr>
          <w:p w14:paraId="1C78234A" w14:textId="77777777" w:rsidR="00A17B2E" w:rsidRPr="002C2FE8" w:rsidRDefault="00A17B2E" w:rsidP="00015AFF">
            <w:pPr>
              <w:pStyle w:val="Pa4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C2FE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17B2E" w:rsidRPr="00B24CAE" w14:paraId="4B8942F7" w14:textId="77777777" w:rsidTr="001A51CC">
        <w:trPr>
          <w:trHeight w:val="20"/>
          <w:tblHeader/>
        </w:trPr>
        <w:tc>
          <w:tcPr>
            <w:tcW w:w="2698" w:type="dxa"/>
            <w:shd w:val="clear" w:color="auto" w:fill="auto"/>
            <w:vAlign w:val="bottom"/>
          </w:tcPr>
          <w:p w14:paraId="24B18EEA" w14:textId="77777777" w:rsidR="00A17B2E" w:rsidRPr="00CA0E39" w:rsidRDefault="00A17B2E" w:rsidP="00F50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13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CA0E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2" w:type="dxa"/>
          </w:tcPr>
          <w:p w14:paraId="4AC46858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6" w:type="dxa"/>
          </w:tcPr>
          <w:p w14:paraId="6BE3E0CB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84" w:type="dxa"/>
          </w:tcPr>
          <w:p w14:paraId="2033AA02" w14:textId="77777777" w:rsidR="00A17B2E" w:rsidRPr="00B24CAE" w:rsidRDefault="00A17B2E" w:rsidP="00015A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90DD5AE" w14:textId="77777777" w:rsidR="00A17B2E" w:rsidRPr="00B24CAE" w:rsidRDefault="00A17B2E" w:rsidP="00015AFF">
            <w:pPr>
              <w:pStyle w:val="Pa47"/>
              <w:ind w:left="-85" w:right="-8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184" w:type="dxa"/>
          </w:tcPr>
          <w:p w14:paraId="22CB74F1" w14:textId="77777777" w:rsidR="00A17B2E" w:rsidRPr="00B24CAE" w:rsidRDefault="00A17B2E" w:rsidP="00015AFF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vAlign w:val="bottom"/>
          </w:tcPr>
          <w:p w14:paraId="7251F76C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0" w:type="dxa"/>
          </w:tcPr>
          <w:p w14:paraId="4D8DDB13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61A5705" w14:textId="77777777" w:rsidR="00A17B2E" w:rsidRPr="00B24CAE" w:rsidRDefault="00A17B2E" w:rsidP="00015AFF">
            <w:pPr>
              <w:pStyle w:val="Pa4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17B2E" w:rsidRPr="00B24CAE" w14:paraId="1A889356" w14:textId="77777777" w:rsidTr="001A51CC">
        <w:trPr>
          <w:trHeight w:val="20"/>
          <w:tblHeader/>
        </w:trPr>
        <w:tc>
          <w:tcPr>
            <w:tcW w:w="2698" w:type="dxa"/>
          </w:tcPr>
          <w:p w14:paraId="6BDAEA00" w14:textId="77777777" w:rsidR="00A17B2E" w:rsidRPr="00B24CAE" w:rsidRDefault="00A17B2E" w:rsidP="00F5025B">
            <w:pPr>
              <w:ind w:firstLine="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2" w:type="dxa"/>
          </w:tcPr>
          <w:p w14:paraId="484FEDE6" w14:textId="7BAB56A8" w:rsidR="00A17B2E" w:rsidRPr="00612FA0" w:rsidRDefault="00A17B2E" w:rsidP="00015AFF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80" w:right="-8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6480" w:type="dxa"/>
            <w:gridSpan w:val="7"/>
          </w:tcPr>
          <w:p w14:paraId="3D66599C" w14:textId="77777777" w:rsidR="00A17B2E" w:rsidRPr="00612FA0" w:rsidRDefault="00A17B2E" w:rsidP="00015AFF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612FA0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36209" w:rsidRPr="00B24CAE" w14:paraId="08E23BF5" w14:textId="77777777" w:rsidTr="001A51CC">
        <w:trPr>
          <w:trHeight w:val="20"/>
        </w:trPr>
        <w:tc>
          <w:tcPr>
            <w:tcW w:w="2698" w:type="dxa"/>
          </w:tcPr>
          <w:p w14:paraId="0488FFAC" w14:textId="0168628D" w:rsidR="00A36209" w:rsidRPr="00B24CAE" w:rsidRDefault="00A36209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130"/>
              <w:rPr>
                <w:rFonts w:ascii="Angsana New" w:hAnsi="Angsana New"/>
                <w:sz w:val="30"/>
                <w:szCs w:val="30"/>
              </w:rPr>
            </w:pP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145171" w:rsidRPr="00145171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B24CAE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145171" w:rsidRPr="00145171">
              <w:rPr>
                <w:rFonts w:ascii="Angsana New" w:hAnsi="Angsana New" w:hint="cs"/>
                <w:sz w:val="30"/>
                <w:szCs w:val="30"/>
              </w:rPr>
              <w:t>256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2" w:type="dxa"/>
          </w:tcPr>
          <w:p w14:paraId="16C50A28" w14:textId="772858E0" w:rsidR="00A36209" w:rsidRPr="008977B2" w:rsidRDefault="00A36209" w:rsidP="00A36209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36" w:type="dxa"/>
          </w:tcPr>
          <w:p w14:paraId="20235B81" w14:textId="246A37C6" w:rsidR="00A36209" w:rsidRPr="00B24CAE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128</w:t>
            </w:r>
            <w:r w:rsidR="00A36209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292</w:t>
            </w:r>
          </w:p>
        </w:tc>
        <w:tc>
          <w:tcPr>
            <w:tcW w:w="184" w:type="dxa"/>
          </w:tcPr>
          <w:p w14:paraId="077A1578" w14:textId="77777777" w:rsidR="00A36209" w:rsidRPr="00B24CAE" w:rsidRDefault="00A36209" w:rsidP="00A36209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71965982" w14:textId="51D41456" w:rsidR="00A36209" w:rsidRPr="00B24CAE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135</w:t>
            </w:r>
            <w:r w:rsidR="00A36209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869</w:t>
            </w:r>
          </w:p>
        </w:tc>
        <w:tc>
          <w:tcPr>
            <w:tcW w:w="184" w:type="dxa"/>
          </w:tcPr>
          <w:p w14:paraId="2FF4C3EB" w14:textId="77777777" w:rsidR="00A36209" w:rsidRPr="00B24CAE" w:rsidRDefault="00A36209" w:rsidP="00A36209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5C0CD33B" w14:textId="2D51383B" w:rsidR="00A36209" w:rsidRPr="00B24CAE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</w:t>
            </w:r>
            <w:r w:rsidR="00A36209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80" w:type="dxa"/>
          </w:tcPr>
          <w:p w14:paraId="7310557F" w14:textId="77777777" w:rsidR="00A36209" w:rsidRPr="00B24CAE" w:rsidRDefault="00A36209" w:rsidP="00A36209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54ACEBE3" w14:textId="78B8A864" w:rsidR="00A36209" w:rsidRPr="00B24CAE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265</w:t>
            </w:r>
            <w:r w:rsidR="00A36209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428</w:t>
            </w:r>
          </w:p>
        </w:tc>
      </w:tr>
      <w:tr w:rsidR="00A17B2E" w:rsidRPr="00B24CAE" w14:paraId="285337B8" w14:textId="77777777" w:rsidTr="001A51CC">
        <w:trPr>
          <w:trHeight w:val="20"/>
        </w:trPr>
        <w:tc>
          <w:tcPr>
            <w:tcW w:w="2698" w:type="dxa"/>
          </w:tcPr>
          <w:p w14:paraId="6A22ED55" w14:textId="77777777" w:rsidR="00A17B2E" w:rsidRPr="00B24CAE" w:rsidRDefault="00A17B2E" w:rsidP="00F50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130"/>
              <w:rPr>
                <w:rFonts w:ascii="Angsana New" w:hAnsi="Angsana New"/>
                <w:sz w:val="30"/>
                <w:szCs w:val="30"/>
                <w:cs/>
              </w:rPr>
            </w:pP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2" w:type="dxa"/>
          </w:tcPr>
          <w:p w14:paraId="58F7D315" w14:textId="77777777" w:rsidR="00A17B2E" w:rsidRPr="00B24CAE" w:rsidRDefault="00A17B2E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3669BA7A" w14:textId="453610FE" w:rsidR="00A17B2E" w:rsidRPr="00B24CAE" w:rsidRDefault="007349CD" w:rsidP="00125F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</w:tcPr>
          <w:p w14:paraId="112398BD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1DA749E7" w14:textId="04A829D4" w:rsidR="00A17B2E" w:rsidRPr="00B24CAE" w:rsidRDefault="00145171" w:rsidP="00D9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27</w:t>
            </w:r>
            <w:r w:rsidR="007349CD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891</w:t>
            </w:r>
          </w:p>
        </w:tc>
        <w:tc>
          <w:tcPr>
            <w:tcW w:w="184" w:type="dxa"/>
          </w:tcPr>
          <w:p w14:paraId="35CAE215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43501E30" w14:textId="07EC6E1D" w:rsidR="00A17B2E" w:rsidRPr="00B24CAE" w:rsidRDefault="007349CD" w:rsidP="003D1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3A2FA1D" w14:textId="77777777" w:rsidR="00A17B2E" w:rsidRPr="00B24CAE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E623334" w14:textId="7B0B096E" w:rsidR="00A17B2E" w:rsidRPr="00B24CAE" w:rsidRDefault="00145171" w:rsidP="003D1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27</w:t>
            </w:r>
            <w:r w:rsidR="007349CD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891</w:t>
            </w:r>
          </w:p>
        </w:tc>
      </w:tr>
      <w:tr w:rsidR="00A17B2E" w:rsidRPr="00B24CAE" w14:paraId="45C89F6D" w14:textId="77777777" w:rsidTr="001A51CC">
        <w:trPr>
          <w:trHeight w:val="20"/>
        </w:trPr>
        <w:tc>
          <w:tcPr>
            <w:tcW w:w="2698" w:type="dxa"/>
          </w:tcPr>
          <w:p w14:paraId="1B8D61EA" w14:textId="77777777" w:rsidR="00A17B2E" w:rsidRPr="00B24CAE" w:rsidRDefault="00A17B2E" w:rsidP="00F50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13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182" w:type="dxa"/>
          </w:tcPr>
          <w:p w14:paraId="19F22035" w14:textId="77777777" w:rsidR="00A17B2E" w:rsidRPr="00B24CAE" w:rsidRDefault="00A17B2E" w:rsidP="00015AFF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</w:tcPr>
          <w:p w14:paraId="78CA4EB1" w14:textId="4EA28CDE" w:rsidR="00A17B2E" w:rsidRPr="007349CD" w:rsidRDefault="00145171" w:rsidP="00D9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171">
              <w:rPr>
                <w:rFonts w:ascii="Angsana New" w:hAnsi="Angsana New" w:hint="cs"/>
                <w:sz w:val="30"/>
                <w:szCs w:val="30"/>
              </w:rPr>
              <w:t>1</w:t>
            </w:r>
            <w:r w:rsidR="007349C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915</w:t>
            </w:r>
          </w:p>
        </w:tc>
        <w:tc>
          <w:tcPr>
            <w:tcW w:w="184" w:type="dxa"/>
          </w:tcPr>
          <w:p w14:paraId="0439DA69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3A7C963B" w14:textId="1BA232ED" w:rsidR="00A17B2E" w:rsidRPr="00B24CAE" w:rsidRDefault="00145171" w:rsidP="00D9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</w:t>
            </w:r>
            <w:r w:rsidR="007349CD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041</w:t>
            </w:r>
          </w:p>
        </w:tc>
        <w:tc>
          <w:tcPr>
            <w:tcW w:w="184" w:type="dxa"/>
          </w:tcPr>
          <w:p w14:paraId="589C3617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</w:tcPr>
          <w:p w14:paraId="7BD3F654" w14:textId="14490C5B" w:rsidR="00A17B2E" w:rsidRPr="00B24CAE" w:rsidRDefault="007349CD" w:rsidP="003D1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after="0"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D9DFCE3" w14:textId="77777777" w:rsidR="00A17B2E" w:rsidRPr="00B24CAE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00FB5A6C" w14:textId="071F55C6" w:rsidR="00A17B2E" w:rsidRPr="00B24CAE" w:rsidRDefault="00145171" w:rsidP="003D1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</w:t>
            </w:r>
            <w:r w:rsidR="007349CD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956</w:t>
            </w:r>
          </w:p>
        </w:tc>
      </w:tr>
      <w:tr w:rsidR="00A17B2E" w:rsidRPr="00B24CAE" w14:paraId="2DE7D487" w14:textId="77777777" w:rsidTr="001A51CC">
        <w:trPr>
          <w:trHeight w:val="20"/>
        </w:trPr>
        <w:tc>
          <w:tcPr>
            <w:tcW w:w="2698" w:type="dxa"/>
          </w:tcPr>
          <w:p w14:paraId="3C98E94C" w14:textId="77777777" w:rsidR="00A17B2E" w:rsidRPr="00B24CAE" w:rsidRDefault="00A17B2E" w:rsidP="00F50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130"/>
              <w:rPr>
                <w:rFonts w:ascii="Angsana New" w:hAnsi="Angsana New"/>
                <w:sz w:val="30"/>
                <w:szCs w:val="30"/>
                <w:cs/>
              </w:rPr>
            </w:pPr>
            <w:r w:rsidRPr="009260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B24CA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24CAE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82" w:type="dxa"/>
          </w:tcPr>
          <w:p w14:paraId="513ADF9A" w14:textId="77777777" w:rsidR="00A17B2E" w:rsidRPr="00B24CAE" w:rsidRDefault="00A17B2E" w:rsidP="00015AFF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5AA0EC5D" w14:textId="696B56A3" w:rsidR="00A17B2E" w:rsidRPr="00B24CAE" w:rsidRDefault="007349CD" w:rsidP="00D9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914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6A988852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78B29823" w14:textId="33CA77FE" w:rsidR="00A17B2E" w:rsidRPr="00B24CAE" w:rsidRDefault="007349CD" w:rsidP="00D9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32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149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</w:tcPr>
          <w:p w14:paraId="76837B8F" w14:textId="77777777" w:rsidR="00A17B2E" w:rsidRPr="00B24CAE" w:rsidRDefault="00A17B2E" w:rsidP="00A17B2E">
            <w:pPr>
              <w:pStyle w:val="acctmergecolhdg"/>
              <w:tabs>
                <w:tab w:val="decimal" w:pos="1100"/>
              </w:tabs>
              <w:spacing w:line="240" w:lineRule="atLeast"/>
              <w:jc w:val="left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2D281F1A" w14:textId="54769D7B" w:rsidR="00A17B2E" w:rsidRPr="00B24CAE" w:rsidRDefault="007349CD" w:rsidP="003D1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141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773DEF8D" w14:textId="77777777" w:rsidR="00A17B2E" w:rsidRPr="00B24CAE" w:rsidRDefault="00A17B2E" w:rsidP="00A17B2E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E1BDC86" w14:textId="388BC346" w:rsidR="00A17B2E" w:rsidRPr="00B24CAE" w:rsidRDefault="007349CD" w:rsidP="003D1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204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01876" w:rsidRPr="00B24CAE" w14:paraId="571459E5" w14:textId="77777777" w:rsidTr="001A51CC">
        <w:trPr>
          <w:trHeight w:val="20"/>
        </w:trPr>
        <w:tc>
          <w:tcPr>
            <w:tcW w:w="2698" w:type="dxa"/>
            <w:vAlign w:val="bottom"/>
          </w:tcPr>
          <w:p w14:paraId="31D0FC56" w14:textId="1BDA8487" w:rsidR="00101876" w:rsidRPr="00CA0E39" w:rsidRDefault="00101876" w:rsidP="00F50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4"/>
              </w:tabs>
              <w:spacing w:after="0" w:line="240" w:lineRule="auto"/>
              <w:ind w:left="-122" w:right="-131" w:firstLine="13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A0E3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45171" w:rsidRPr="00145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346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ED5C56" w:rsidRPr="00ED5C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3460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ED5C56" w:rsidRPr="00ED5C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45171" w:rsidRPr="00145171">
              <w:rPr>
                <w:rFonts w:ascii="Angsana New" w:hAnsi="Angsana New"/>
                <w:b/>
                <w:bCs/>
                <w:spacing w:val="2"/>
                <w:sz w:val="30"/>
                <w:szCs w:val="30"/>
              </w:rPr>
              <w:t>2565</w:t>
            </w:r>
          </w:p>
        </w:tc>
        <w:tc>
          <w:tcPr>
            <w:tcW w:w="182" w:type="dxa"/>
          </w:tcPr>
          <w:p w14:paraId="396D390C" w14:textId="77777777" w:rsidR="00101876" w:rsidRPr="00B24CAE" w:rsidRDefault="00101876" w:rsidP="00101876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3257FA" w14:textId="7663EF1F" w:rsidR="00101876" w:rsidRPr="00B74503" w:rsidRDefault="00145171" w:rsidP="00D9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  <w:r w:rsidR="007349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293</w:t>
            </w:r>
          </w:p>
        </w:tc>
        <w:tc>
          <w:tcPr>
            <w:tcW w:w="184" w:type="dxa"/>
          </w:tcPr>
          <w:p w14:paraId="5C65EAC2" w14:textId="77777777" w:rsidR="00101876" w:rsidRPr="00B74503" w:rsidRDefault="00101876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EC059E" w14:textId="5CC5F84E" w:rsidR="00101876" w:rsidRPr="00B74503" w:rsidRDefault="00145171" w:rsidP="00D97C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after="0" w:line="240" w:lineRule="auto"/>
              <w:ind w:right="-12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133</w:t>
            </w:r>
            <w:r w:rsidR="007349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184" w:type="dxa"/>
          </w:tcPr>
          <w:p w14:paraId="15A062E1" w14:textId="77777777" w:rsidR="00101876" w:rsidRPr="00B74503" w:rsidRDefault="00101876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0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FE1B78" w14:textId="226582F7" w:rsidR="00101876" w:rsidRPr="00B74503" w:rsidRDefault="00145171" w:rsidP="003D1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349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180" w:type="dxa"/>
          </w:tcPr>
          <w:p w14:paraId="63709A3E" w14:textId="77777777" w:rsidR="00101876" w:rsidRPr="00B74503" w:rsidRDefault="00101876" w:rsidP="00101876">
            <w:pPr>
              <w:pStyle w:val="acctfourfigures"/>
              <w:tabs>
                <w:tab w:val="clear" w:pos="765"/>
                <w:tab w:val="decimal" w:pos="1100"/>
              </w:tabs>
              <w:spacing w:line="240" w:lineRule="atLeast"/>
              <w:ind w:right="11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DA1995" w14:textId="3AE696D4" w:rsidR="00101876" w:rsidRPr="00B74503" w:rsidRDefault="00145171" w:rsidP="003D13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after="0" w:line="240" w:lineRule="auto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263</w:t>
            </w:r>
            <w:r w:rsidR="007349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071</w:t>
            </w:r>
          </w:p>
        </w:tc>
      </w:tr>
    </w:tbl>
    <w:p w14:paraId="09D1DBCF" w14:textId="77777777" w:rsidR="00155025" w:rsidRPr="00D34601" w:rsidRDefault="00155025" w:rsidP="008A7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6"/>
          <w:szCs w:val="36"/>
        </w:rPr>
      </w:pPr>
    </w:p>
    <w:p w14:paraId="36FC97C4" w14:textId="009AEF73" w:rsidR="008A7FF0" w:rsidRDefault="00145171" w:rsidP="00630F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45171">
        <w:rPr>
          <w:rFonts w:ascii="Angsana New" w:hAnsi="Angsana New"/>
          <w:b/>
          <w:bCs/>
          <w:sz w:val="30"/>
          <w:szCs w:val="30"/>
        </w:rPr>
        <w:t>7</w:t>
      </w:r>
      <w:r w:rsidR="008A7FF0" w:rsidRPr="00D36939">
        <w:rPr>
          <w:rFonts w:ascii="Angsana New" w:hAnsi="Angsana New"/>
          <w:b/>
          <w:bCs/>
          <w:sz w:val="30"/>
          <w:szCs w:val="30"/>
          <w:cs/>
        </w:rPr>
        <w:tab/>
      </w:r>
      <w:r w:rsidR="008A7FF0" w:rsidRPr="00D36939">
        <w:rPr>
          <w:rFonts w:ascii="Angsana New" w:hAnsi="Angsana New" w:hint="cs"/>
          <w:b/>
          <w:bCs/>
          <w:sz w:val="30"/>
          <w:szCs w:val="30"/>
          <w:cs/>
        </w:rPr>
        <w:t>ส</w:t>
      </w:r>
      <w:r w:rsidR="00420288">
        <w:rPr>
          <w:rFonts w:ascii="Angsana New" w:hAnsi="Angsana New" w:hint="cs"/>
          <w:b/>
          <w:bCs/>
          <w:sz w:val="30"/>
          <w:szCs w:val="30"/>
          <w:cs/>
        </w:rPr>
        <w:t>ำรองกิจกรรมความรับผิดชอบต่อสังคม</w:t>
      </w:r>
    </w:p>
    <w:p w14:paraId="4CFF2609" w14:textId="73630FF1" w:rsidR="00587852" w:rsidRPr="00D34601" w:rsidRDefault="00587852" w:rsidP="008167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spacing w:line="240" w:lineRule="auto"/>
        <w:ind w:right="-385"/>
        <w:jc w:val="both"/>
        <w:rPr>
          <w:rFonts w:ascii="Angsana New" w:hAnsi="Angsana New"/>
          <w:b/>
          <w:bCs/>
          <w:sz w:val="30"/>
          <w:szCs w:val="30"/>
        </w:rPr>
      </w:pPr>
    </w:p>
    <w:p w14:paraId="12808514" w14:textId="19DA9ADA" w:rsidR="008A7FF0" w:rsidRDefault="00587852" w:rsidP="002B2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990"/>
          <w:tab w:val="left" w:pos="1170"/>
        </w:tabs>
        <w:spacing w:line="240" w:lineRule="auto"/>
        <w:ind w:left="450" w:right="108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ผู้ถือหุ้นมีมติอนุมัติการจัดสรรกำไรในอัตราไม่เกินร้อยละ </w:t>
      </w:r>
      <w:r w:rsidR="00145171" w:rsidRPr="00145171">
        <w:rPr>
          <w:rFonts w:ascii="Angsana New" w:hAnsi="Angsana New"/>
          <w:sz w:val="30"/>
          <w:szCs w:val="30"/>
        </w:rPr>
        <w:t>2</w:t>
      </w:r>
      <w:r w:rsidR="003D139A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ของผลกำไรหลังหักภาษีของกลุ่มกิจการเพื่อ</w:t>
      </w:r>
      <w:r w:rsidR="00A07359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 w:hint="cs"/>
          <w:sz w:val="30"/>
          <w:szCs w:val="30"/>
          <w:cs/>
        </w:rPr>
        <w:t>สนับสนุนกิจกรรมความรับผิดชอบต่อสังคม</w:t>
      </w:r>
      <w:r w:rsidR="002D38FA">
        <w:rPr>
          <w:rFonts w:ascii="Angsana New" w:hAnsi="Angsana New" w:hint="cs"/>
          <w:sz w:val="30"/>
          <w:szCs w:val="30"/>
          <w:cs/>
        </w:rPr>
        <w:t xml:space="preserve"> กลุ่มบริษัทบันทึกสำรองกิจกรรมความรับผิดชอบต่อสังคมจำนวน </w:t>
      </w:r>
      <w:r w:rsidR="00145171" w:rsidRPr="00145171">
        <w:rPr>
          <w:rFonts w:ascii="Angsana New" w:hAnsi="Angsana New"/>
          <w:sz w:val="30"/>
          <w:szCs w:val="30"/>
        </w:rPr>
        <w:t>0</w:t>
      </w:r>
      <w:r w:rsidR="007349CD">
        <w:rPr>
          <w:rFonts w:ascii="Angsana New" w:hAnsi="Angsana New"/>
          <w:sz w:val="30"/>
          <w:szCs w:val="30"/>
        </w:rPr>
        <w:t>.</w:t>
      </w:r>
      <w:r w:rsidR="00145171" w:rsidRPr="00145171">
        <w:rPr>
          <w:rFonts w:ascii="Angsana New" w:hAnsi="Angsana New"/>
          <w:sz w:val="30"/>
          <w:szCs w:val="30"/>
        </w:rPr>
        <w:t>5</w:t>
      </w:r>
      <w:r w:rsidR="002D38FA">
        <w:rPr>
          <w:rFonts w:ascii="Angsana New" w:hAnsi="Angsana New"/>
          <w:sz w:val="30"/>
          <w:szCs w:val="30"/>
        </w:rPr>
        <w:t xml:space="preserve"> </w:t>
      </w:r>
      <w:r w:rsidR="002D38FA">
        <w:rPr>
          <w:rFonts w:ascii="Angsana New" w:hAnsi="Angsana New" w:hint="cs"/>
          <w:sz w:val="30"/>
          <w:szCs w:val="30"/>
          <w:cs/>
        </w:rPr>
        <w:t>ล้านบาทในงบการเงินรวมและงบการเงินเฉพาะกิจการสำหรับงวด</w:t>
      </w:r>
      <w:r w:rsidR="00A77FAE">
        <w:rPr>
          <w:rFonts w:ascii="Angsana New" w:hAnsi="Angsana New" w:hint="cs"/>
          <w:sz w:val="30"/>
          <w:szCs w:val="30"/>
          <w:cs/>
        </w:rPr>
        <w:t>หก</w:t>
      </w:r>
      <w:r w:rsidR="002D38FA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145171" w:rsidRPr="00145171">
        <w:rPr>
          <w:rFonts w:ascii="Angsana New" w:hAnsi="Angsana New"/>
          <w:sz w:val="30"/>
          <w:szCs w:val="30"/>
        </w:rPr>
        <w:t>30</w:t>
      </w:r>
      <w:r w:rsidR="002D38FA">
        <w:rPr>
          <w:rFonts w:ascii="Angsana New" w:hAnsi="Angsana New"/>
          <w:sz w:val="30"/>
          <w:szCs w:val="30"/>
        </w:rPr>
        <w:t xml:space="preserve"> </w:t>
      </w:r>
      <w:r w:rsidR="00A77FAE">
        <w:rPr>
          <w:rFonts w:ascii="Angsana New" w:hAnsi="Angsana New" w:hint="cs"/>
          <w:sz w:val="30"/>
          <w:szCs w:val="30"/>
          <w:cs/>
        </w:rPr>
        <w:t>มิถุนายน</w:t>
      </w:r>
      <w:r w:rsidR="002D38FA">
        <w:rPr>
          <w:rFonts w:ascii="Angsana New" w:hAnsi="Angsana New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2565</w:t>
      </w:r>
      <w:r w:rsidR="002D38FA">
        <w:rPr>
          <w:rFonts w:ascii="Angsana New" w:hAnsi="Angsana New"/>
          <w:sz w:val="30"/>
          <w:szCs w:val="30"/>
        </w:rPr>
        <w:t xml:space="preserve"> </w:t>
      </w:r>
      <w:r w:rsidR="002D38FA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1377BC">
        <w:rPr>
          <w:rFonts w:ascii="Angsana New" w:hAnsi="Angsana New" w:hint="cs"/>
          <w:sz w:val="30"/>
          <w:szCs w:val="30"/>
          <w:cs/>
        </w:rPr>
        <w:t>ห</w:t>
      </w:r>
      <w:r w:rsidR="00D34601">
        <w:rPr>
          <w:rFonts w:ascii="Angsana New" w:hAnsi="Angsana New" w:hint="cs"/>
          <w:sz w:val="30"/>
          <w:szCs w:val="30"/>
          <w:cs/>
        </w:rPr>
        <w:t>กเ</w:t>
      </w:r>
      <w:r w:rsidR="002D38FA">
        <w:rPr>
          <w:rFonts w:ascii="Angsana New" w:hAnsi="Angsana New" w:hint="cs"/>
          <w:sz w:val="30"/>
          <w:szCs w:val="30"/>
          <w:cs/>
        </w:rPr>
        <w:t xml:space="preserve">ดือนสิ้นสุดวันที่ </w:t>
      </w:r>
      <w:r w:rsidR="00145171" w:rsidRPr="00145171">
        <w:rPr>
          <w:rFonts w:ascii="Angsana New" w:hAnsi="Angsana New"/>
          <w:sz w:val="30"/>
          <w:szCs w:val="30"/>
        </w:rPr>
        <w:t>30</w:t>
      </w:r>
      <w:r w:rsidR="002D38FA">
        <w:rPr>
          <w:rFonts w:ascii="Angsana New" w:hAnsi="Angsana New"/>
          <w:sz w:val="30"/>
          <w:szCs w:val="30"/>
        </w:rPr>
        <w:t xml:space="preserve"> </w:t>
      </w:r>
      <w:r w:rsidR="00A77FAE">
        <w:rPr>
          <w:rFonts w:ascii="Angsana New" w:hAnsi="Angsana New" w:hint="cs"/>
          <w:sz w:val="30"/>
          <w:szCs w:val="30"/>
          <w:cs/>
        </w:rPr>
        <w:t>มิถุนายน</w:t>
      </w:r>
      <w:r w:rsidR="002D38FA">
        <w:rPr>
          <w:rFonts w:ascii="Angsana New" w:hAnsi="Angsana New" w:hint="cs"/>
          <w:sz w:val="30"/>
          <w:szCs w:val="30"/>
          <w:cs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 w:hint="cs"/>
          <w:sz w:val="30"/>
          <w:szCs w:val="30"/>
          <w:cs/>
        </w:rPr>
        <w:t xml:space="preserve"> บริษัทบริจาคเงินจำนวน </w:t>
      </w:r>
      <w:r w:rsidR="00145171" w:rsidRPr="00145171">
        <w:rPr>
          <w:rFonts w:ascii="Angsana New" w:hAnsi="Angsana New"/>
          <w:sz w:val="30"/>
          <w:szCs w:val="30"/>
        </w:rPr>
        <w:t>0</w:t>
      </w:r>
      <w:r w:rsidR="007349CD">
        <w:rPr>
          <w:rFonts w:ascii="Angsana New" w:hAnsi="Angsana New"/>
          <w:sz w:val="30"/>
          <w:szCs w:val="30"/>
        </w:rPr>
        <w:t>.</w:t>
      </w:r>
      <w:r w:rsidR="00145171" w:rsidRPr="00145171">
        <w:rPr>
          <w:rFonts w:ascii="Angsana New" w:hAnsi="Angsana New"/>
          <w:sz w:val="30"/>
          <w:szCs w:val="30"/>
        </w:rPr>
        <w:t>5</w:t>
      </w:r>
      <w:r w:rsidR="00C41933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ล้านบาท</w:t>
      </w:r>
      <w:r w:rsidR="00C41933">
        <w:rPr>
          <w:rFonts w:ascii="Angsana New" w:hAnsi="Angsana New" w:hint="cs"/>
          <w:sz w:val="30"/>
          <w:szCs w:val="30"/>
          <w:cs/>
        </w:rPr>
        <w:t xml:space="preserve">ให้โรงเรียนมีชัยพัฒนา </w:t>
      </w:r>
      <w:r>
        <w:rPr>
          <w:rFonts w:ascii="Angsana New" w:hAnsi="Angsana New" w:hint="cs"/>
          <w:sz w:val="30"/>
          <w:szCs w:val="30"/>
          <w:cs/>
        </w:rPr>
        <w:t>จึงทำให้สำรองกิจกรรมความรับผิดชอบต่อสังคมลดล</w:t>
      </w:r>
      <w:r w:rsidR="00642B00">
        <w:rPr>
          <w:rFonts w:ascii="Angsana New" w:hAnsi="Angsana New" w:hint="cs"/>
          <w:sz w:val="30"/>
          <w:szCs w:val="30"/>
          <w:cs/>
        </w:rPr>
        <w:t>ง</w:t>
      </w:r>
      <w:r>
        <w:rPr>
          <w:rFonts w:ascii="Angsana New" w:hAnsi="Angsana New" w:hint="cs"/>
          <w:sz w:val="30"/>
          <w:szCs w:val="30"/>
          <w:cs/>
        </w:rPr>
        <w:t>ในงบแสดงการเปลี่ยนแปลงของผู้ถือหุ้นรวมและเฉพาะกิจการ</w:t>
      </w:r>
    </w:p>
    <w:p w14:paraId="0FCA9262" w14:textId="677E07B6" w:rsidR="008A7FF0" w:rsidRDefault="008A7FF0" w:rsidP="00342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  <w:sectPr w:rsidR="008A7FF0" w:rsidSect="00A3253F">
          <w:headerReference w:type="default" r:id="rId14"/>
          <w:footerReference w:type="default" r:id="rId15"/>
          <w:type w:val="nextColumn"/>
          <w:pgSz w:w="11909" w:h="16834" w:code="9"/>
          <w:pgMar w:top="691" w:right="1199" w:bottom="576" w:left="1152" w:header="720" w:footer="720" w:gutter="0"/>
          <w:cols w:space="720"/>
        </w:sectPr>
      </w:pPr>
    </w:p>
    <w:p w14:paraId="695E8248" w14:textId="485A4006" w:rsidR="00820347" w:rsidRDefault="00145171" w:rsidP="00EA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145171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FF7402" w:rsidRPr="00D36939">
        <w:rPr>
          <w:rFonts w:ascii="Angsana New" w:hAnsi="Angsana New"/>
          <w:b/>
          <w:bCs/>
          <w:sz w:val="30"/>
          <w:szCs w:val="30"/>
          <w:cs/>
        </w:rPr>
        <w:tab/>
      </w:r>
      <w:r w:rsidR="00103507" w:rsidRPr="00D36939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49571287" w14:textId="77777777" w:rsidR="00D34601" w:rsidRPr="00D34601" w:rsidRDefault="00D34601" w:rsidP="00EA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</w:rPr>
      </w:pPr>
    </w:p>
    <w:p w14:paraId="08D9C419" w14:textId="3BCC16EE" w:rsidR="00A77FAE" w:rsidRDefault="00A77FAE" w:rsidP="00A77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D36939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ข้อมูลเกี่ยวกับส่วนงานที่รายงาน</w:t>
      </w:r>
    </w:p>
    <w:p w14:paraId="1F988620" w14:textId="77777777" w:rsidR="00A77FAE" w:rsidRPr="00E069C4" w:rsidRDefault="00A77FAE" w:rsidP="00A77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s/>
        </w:rPr>
      </w:pPr>
    </w:p>
    <w:tbl>
      <w:tblPr>
        <w:tblW w:w="14421" w:type="dxa"/>
        <w:tblInd w:w="37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81"/>
        <w:gridCol w:w="1079"/>
        <w:gridCol w:w="220"/>
        <w:gridCol w:w="1043"/>
        <w:gridCol w:w="178"/>
        <w:gridCol w:w="1128"/>
        <w:gridCol w:w="220"/>
        <w:gridCol w:w="1130"/>
        <w:gridCol w:w="220"/>
        <w:gridCol w:w="1040"/>
        <w:gridCol w:w="220"/>
        <w:gridCol w:w="1040"/>
        <w:gridCol w:w="220"/>
        <w:gridCol w:w="1040"/>
        <w:gridCol w:w="220"/>
        <w:gridCol w:w="1042"/>
      </w:tblGrid>
      <w:tr w:rsidR="00A77FAE" w:rsidRPr="00AB4725" w14:paraId="08554A55" w14:textId="77777777" w:rsidTr="00D31240">
        <w:trPr>
          <w:cantSplit/>
          <w:trHeight w:val="479"/>
          <w:tblHeader/>
        </w:trPr>
        <w:tc>
          <w:tcPr>
            <w:tcW w:w="4381" w:type="dxa"/>
          </w:tcPr>
          <w:p w14:paraId="2544B22C" w14:textId="77777777" w:rsidR="00A77FAE" w:rsidRPr="00CC1D13" w:rsidRDefault="00A77FAE" w:rsidP="00D31240">
            <w:pPr>
              <w:pStyle w:val="acctfourfigures"/>
              <w:shd w:val="clear" w:color="auto" w:fill="FFFFFF"/>
              <w:spacing w:line="240" w:lineRule="auto"/>
              <w:ind w:left="166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2" w:type="dxa"/>
            <w:gridSpan w:val="3"/>
            <w:shd w:val="clear" w:color="auto" w:fill="FFFFFF"/>
            <w:vAlign w:val="center"/>
          </w:tcPr>
          <w:p w14:paraId="1C060335" w14:textId="77777777" w:rsidR="00A77FAE" w:rsidRPr="00CC1D13" w:rsidRDefault="00A77FAE" w:rsidP="00D4092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ส่วนงานเครื่องหมายการค้า</w:t>
            </w:r>
          </w:p>
        </w:tc>
        <w:tc>
          <w:tcPr>
            <w:tcW w:w="178" w:type="dxa"/>
            <w:vAlign w:val="center"/>
          </w:tcPr>
          <w:p w14:paraId="2DB5C3D3" w14:textId="77777777" w:rsidR="00A77FAE" w:rsidRPr="00CC1D13" w:rsidRDefault="00A77FAE" w:rsidP="00D4092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8" w:type="dxa"/>
            <w:gridSpan w:val="3"/>
            <w:vAlign w:val="bottom"/>
          </w:tcPr>
          <w:p w14:paraId="2257ADE4" w14:textId="16952F6B" w:rsidR="00A77FAE" w:rsidRPr="00D31240" w:rsidRDefault="00891F24" w:rsidP="00D3124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3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891F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ส่วนงานการ</w:t>
            </w:r>
            <w:r w:rsidR="00A77FAE" w:rsidRPr="00891F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จัดจำหน่า</w:t>
            </w:r>
            <w:r w:rsidRPr="00891F2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ย</w:t>
            </w:r>
            <w:r w:rsidR="00A77FAE" w:rsidRPr="00891F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สินค้า</w:t>
            </w:r>
          </w:p>
        </w:tc>
        <w:tc>
          <w:tcPr>
            <w:tcW w:w="220" w:type="dxa"/>
            <w:vAlign w:val="center"/>
          </w:tcPr>
          <w:p w14:paraId="18B6D427" w14:textId="77777777" w:rsidR="00A77FAE" w:rsidRPr="00CC1D13" w:rsidRDefault="00A77FAE" w:rsidP="00D4092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0" w:type="dxa"/>
            <w:gridSpan w:val="3"/>
            <w:vAlign w:val="center"/>
          </w:tcPr>
          <w:p w14:paraId="43B64F05" w14:textId="77777777" w:rsidR="00A77FAE" w:rsidRPr="00CC1D13" w:rsidRDefault="00A77FAE" w:rsidP="00D3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ส่วนงานรับจ้างผลิตสินค้า</w:t>
            </w:r>
          </w:p>
        </w:tc>
        <w:tc>
          <w:tcPr>
            <w:tcW w:w="220" w:type="dxa"/>
            <w:vAlign w:val="center"/>
          </w:tcPr>
          <w:p w14:paraId="44025E30" w14:textId="77777777" w:rsidR="00A77FAE" w:rsidRPr="00CC1D13" w:rsidRDefault="00A77FAE" w:rsidP="00D4092F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02" w:type="dxa"/>
            <w:gridSpan w:val="3"/>
            <w:vAlign w:val="center"/>
          </w:tcPr>
          <w:p w14:paraId="33EF8F32" w14:textId="77777777" w:rsidR="00A77FAE" w:rsidRPr="00CC1D13" w:rsidRDefault="00A77FAE" w:rsidP="00D3124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CC1D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77FAE" w:rsidRPr="00AB4725" w14:paraId="10D85AE2" w14:textId="77777777" w:rsidTr="00D31240">
        <w:trPr>
          <w:cantSplit/>
          <w:tblHeader/>
        </w:trPr>
        <w:tc>
          <w:tcPr>
            <w:tcW w:w="4381" w:type="dxa"/>
          </w:tcPr>
          <w:p w14:paraId="4B115833" w14:textId="5629A1BA" w:rsidR="00A77FAE" w:rsidRPr="00CC1D13" w:rsidRDefault="00A77FAE" w:rsidP="00D312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145171" w:rsidRPr="00145171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9" w:type="dxa"/>
            <w:shd w:val="clear" w:color="auto" w:fill="FFFFFF"/>
          </w:tcPr>
          <w:p w14:paraId="737174A4" w14:textId="04FFDE1E" w:rsidR="00A77FAE" w:rsidRPr="00CC1D13" w:rsidRDefault="00145171" w:rsidP="00A77FA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20" w:type="dxa"/>
          </w:tcPr>
          <w:p w14:paraId="6294A8CB" w14:textId="77777777" w:rsidR="00A77FAE" w:rsidRPr="00CC1D13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FFFFFF"/>
          </w:tcPr>
          <w:p w14:paraId="7C1C5F44" w14:textId="73441009" w:rsidR="00A77FAE" w:rsidRPr="00CC1D13" w:rsidRDefault="00145171" w:rsidP="00A77FA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78" w:type="dxa"/>
          </w:tcPr>
          <w:p w14:paraId="677FA6A4" w14:textId="77777777" w:rsidR="00A77FAE" w:rsidRPr="00CC1D13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8" w:type="dxa"/>
          </w:tcPr>
          <w:p w14:paraId="2728D3FF" w14:textId="40280027" w:rsidR="00A77FAE" w:rsidRPr="00CC1D13" w:rsidRDefault="00145171" w:rsidP="00A77FA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20" w:type="dxa"/>
          </w:tcPr>
          <w:p w14:paraId="64599F1F" w14:textId="77777777" w:rsidR="00A77FAE" w:rsidRPr="00CC1D13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0" w:type="dxa"/>
          </w:tcPr>
          <w:p w14:paraId="5D3A5F06" w14:textId="1BA68B31" w:rsidR="00A77FAE" w:rsidRPr="00CC1D13" w:rsidRDefault="00145171" w:rsidP="00A77FA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20" w:type="dxa"/>
          </w:tcPr>
          <w:p w14:paraId="235C3F33" w14:textId="77777777" w:rsidR="00A77FAE" w:rsidRPr="00CC1D13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24F14F16" w14:textId="49B9FF18" w:rsidR="00A77FAE" w:rsidRPr="00CC1D13" w:rsidRDefault="00145171" w:rsidP="00A77FA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20" w:type="dxa"/>
          </w:tcPr>
          <w:p w14:paraId="5873C460" w14:textId="77777777" w:rsidR="00A77FAE" w:rsidRPr="00CC1D13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6C41785B" w14:textId="5833EB06" w:rsidR="00A77FAE" w:rsidRPr="00CC1D13" w:rsidRDefault="00145171" w:rsidP="00A77FA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220" w:type="dxa"/>
          </w:tcPr>
          <w:p w14:paraId="26B320F7" w14:textId="77777777" w:rsidR="00A77FAE" w:rsidRPr="00CC1D13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0" w:type="dxa"/>
          </w:tcPr>
          <w:p w14:paraId="41045868" w14:textId="64199120" w:rsidR="00A77FAE" w:rsidRPr="00CC1D13" w:rsidRDefault="00145171" w:rsidP="00A77FA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220" w:type="dxa"/>
          </w:tcPr>
          <w:p w14:paraId="5EC05BDB" w14:textId="77777777" w:rsidR="00A77FAE" w:rsidRPr="00CC1D13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490C4BE" w14:textId="3744E3F8" w:rsidR="00A77FAE" w:rsidRPr="00CC1D13" w:rsidRDefault="00145171" w:rsidP="00A77FA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 w:hint="cs"/>
                <w:sz w:val="30"/>
                <w:szCs w:val="30"/>
                <w:lang w:val="en-US" w:bidi="th-TH"/>
              </w:rPr>
              <w:t>2564</w:t>
            </w:r>
          </w:p>
        </w:tc>
      </w:tr>
      <w:tr w:rsidR="00A77FAE" w:rsidRPr="004C029B" w14:paraId="47EF9EE4" w14:textId="77777777" w:rsidTr="00D31240">
        <w:trPr>
          <w:cantSplit/>
        </w:trPr>
        <w:tc>
          <w:tcPr>
            <w:tcW w:w="4381" w:type="dxa"/>
          </w:tcPr>
          <w:p w14:paraId="572349DF" w14:textId="77777777" w:rsidR="00A77FAE" w:rsidRPr="00CC1D13" w:rsidRDefault="00A77FAE" w:rsidP="00D312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40" w:type="dxa"/>
            <w:gridSpan w:val="15"/>
            <w:vAlign w:val="center"/>
          </w:tcPr>
          <w:p w14:paraId="7FD5CB92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4C029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77FAE" w:rsidRPr="004C029B" w14:paraId="1F2539EA" w14:textId="77777777" w:rsidTr="00D31240">
        <w:trPr>
          <w:cantSplit/>
        </w:trPr>
        <w:tc>
          <w:tcPr>
            <w:tcW w:w="4381" w:type="dxa"/>
            <w:vAlign w:val="bottom"/>
          </w:tcPr>
          <w:p w14:paraId="4EAF7E99" w14:textId="77777777" w:rsidR="00A77FAE" w:rsidRPr="004C029B" w:rsidRDefault="00A77FAE" w:rsidP="00D312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029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079" w:type="dxa"/>
          </w:tcPr>
          <w:p w14:paraId="3D989165" w14:textId="2F5CA706" w:rsidR="00A77FAE" w:rsidRPr="004C029B" w:rsidRDefault="00145171" w:rsidP="000B4D3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 w:rsidR="007349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096</w:t>
            </w:r>
            <w:r w:rsidR="007349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20" w:type="dxa"/>
            <w:vAlign w:val="bottom"/>
          </w:tcPr>
          <w:p w14:paraId="210E930E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left" w:pos="680"/>
                <w:tab w:val="left" w:pos="90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43" w:type="dxa"/>
          </w:tcPr>
          <w:p w14:paraId="472C3EE0" w14:textId="19AEDFBF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 w:hint="cs"/>
                <w:sz w:val="30"/>
                <w:szCs w:val="30"/>
                <w:lang w:val="en-US" w:bidi="th-TH"/>
              </w:rPr>
              <w:t>3</w:t>
            </w:r>
            <w:r w:rsidR="00A77FAE" w:rsidRPr="004C0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315</w:t>
            </w:r>
            <w:r w:rsidR="00A77FAE" w:rsidRPr="004C0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287</w:t>
            </w:r>
          </w:p>
        </w:tc>
        <w:tc>
          <w:tcPr>
            <w:tcW w:w="178" w:type="dxa"/>
          </w:tcPr>
          <w:p w14:paraId="0774F976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</w:tcPr>
          <w:p w14:paraId="2D92CE6E" w14:textId="27184D33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7349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500</w:t>
            </w:r>
            <w:r w:rsidR="007349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973</w:t>
            </w:r>
          </w:p>
        </w:tc>
        <w:tc>
          <w:tcPr>
            <w:tcW w:w="220" w:type="dxa"/>
          </w:tcPr>
          <w:p w14:paraId="74060C07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0" w:type="dxa"/>
          </w:tcPr>
          <w:p w14:paraId="27085FFB" w14:textId="42F35DF2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3</w:t>
            </w:r>
            <w:r w:rsidR="00A77FAE" w:rsidRPr="004C0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403</w:t>
            </w:r>
            <w:r w:rsidR="00A77FAE" w:rsidRPr="004C0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20" w:type="dxa"/>
          </w:tcPr>
          <w:p w14:paraId="0756E858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2C1C2860" w14:textId="113CADB0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152</w:t>
            </w:r>
            <w:r w:rsidR="007349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220" w:type="dxa"/>
          </w:tcPr>
          <w:p w14:paraId="4F45AB63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3ECCDDDD" w14:textId="672E9EB9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146</w:t>
            </w:r>
            <w:r w:rsidR="00A77FAE" w:rsidRPr="004C0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228</w:t>
            </w:r>
          </w:p>
        </w:tc>
        <w:tc>
          <w:tcPr>
            <w:tcW w:w="220" w:type="dxa"/>
          </w:tcPr>
          <w:p w14:paraId="54684C83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404C26A4" w14:textId="2C8EAF68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349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749</w:t>
            </w:r>
            <w:r w:rsidR="007349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571</w:t>
            </w:r>
          </w:p>
        </w:tc>
        <w:tc>
          <w:tcPr>
            <w:tcW w:w="220" w:type="dxa"/>
          </w:tcPr>
          <w:p w14:paraId="44732E61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</w:tcPr>
          <w:p w14:paraId="11C7200C" w14:textId="7C88CE3B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6</w:t>
            </w:r>
            <w:r w:rsidR="00A77FAE" w:rsidRPr="004C0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864</w:t>
            </w:r>
            <w:r w:rsidR="00A77FAE" w:rsidRPr="004C0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800</w:t>
            </w:r>
          </w:p>
        </w:tc>
      </w:tr>
      <w:tr w:rsidR="00A77FAE" w:rsidRPr="004C029B" w14:paraId="0D56E854" w14:textId="77777777" w:rsidTr="00D31240">
        <w:trPr>
          <w:cantSplit/>
        </w:trPr>
        <w:tc>
          <w:tcPr>
            <w:tcW w:w="4381" w:type="dxa"/>
            <w:vAlign w:val="bottom"/>
          </w:tcPr>
          <w:p w14:paraId="722B7968" w14:textId="77777777" w:rsidR="00A77FAE" w:rsidRPr="004C029B" w:rsidRDefault="00A77FAE" w:rsidP="00D312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C029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79" w:type="dxa"/>
          </w:tcPr>
          <w:p w14:paraId="08DD7BDA" w14:textId="28CBDFFB" w:rsidR="00A77FAE" w:rsidRPr="004C029B" w:rsidRDefault="007349CD" w:rsidP="000B4D3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20" w:type="dxa"/>
          </w:tcPr>
          <w:p w14:paraId="33E5116B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</w:tcPr>
          <w:p w14:paraId="75DA0AB0" w14:textId="0D678AE4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29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145171"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114</w:t>
            </w:r>
            <w:r w:rsidRPr="004C0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145171"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966</w:t>
            </w:r>
            <w:r w:rsidRPr="004C029B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48D8F374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</w:tcPr>
          <w:p w14:paraId="46008A2C" w14:textId="65C7F51A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138</w:t>
            </w:r>
            <w:r w:rsidR="007349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730</w:t>
            </w:r>
          </w:p>
        </w:tc>
        <w:tc>
          <w:tcPr>
            <w:tcW w:w="220" w:type="dxa"/>
          </w:tcPr>
          <w:p w14:paraId="1DC19C71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0" w:type="dxa"/>
          </w:tcPr>
          <w:p w14:paraId="279B6874" w14:textId="5DBEFC51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114</w:t>
            </w:r>
            <w:r w:rsidR="00A77FAE" w:rsidRPr="004C0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966</w:t>
            </w:r>
          </w:p>
        </w:tc>
        <w:tc>
          <w:tcPr>
            <w:tcW w:w="220" w:type="dxa"/>
          </w:tcPr>
          <w:p w14:paraId="1002F5F9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5CA2FE0A" w14:textId="2B32E368" w:rsidR="00A77FAE" w:rsidRPr="004C029B" w:rsidRDefault="007349CD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14:paraId="73F8A264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247AD196" w14:textId="76E3706A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14:paraId="16C739B1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</w:tcPr>
          <w:p w14:paraId="73FCF8BD" w14:textId="4DAC39D6" w:rsidR="00A77FAE" w:rsidRPr="004C029B" w:rsidRDefault="007349CD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20" w:type="dxa"/>
          </w:tcPr>
          <w:p w14:paraId="4ADF68C4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</w:tcPr>
          <w:p w14:paraId="77C2F5A6" w14:textId="2A671E1E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C0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77FAE" w:rsidRPr="004C029B" w14:paraId="7FEEAF73" w14:textId="77777777" w:rsidTr="00D31240">
        <w:trPr>
          <w:cantSplit/>
        </w:trPr>
        <w:tc>
          <w:tcPr>
            <w:tcW w:w="4381" w:type="dxa"/>
            <w:vAlign w:val="bottom"/>
          </w:tcPr>
          <w:p w14:paraId="5A1B9E47" w14:textId="77777777" w:rsidR="00A77FAE" w:rsidRPr="004C029B" w:rsidRDefault="00A77FAE" w:rsidP="00D312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C029B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7093F9BC" w14:textId="6CD51C19" w:rsidR="00A77FAE" w:rsidRPr="004C029B" w:rsidRDefault="00145171" w:rsidP="000B4D3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7349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990</w:t>
            </w:r>
          </w:p>
        </w:tc>
        <w:tc>
          <w:tcPr>
            <w:tcW w:w="220" w:type="dxa"/>
          </w:tcPr>
          <w:p w14:paraId="77E0895F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7C02E6E3" w14:textId="1A12FADB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2</w:t>
            </w:r>
            <w:r w:rsidR="00A77FAE" w:rsidRPr="004C0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985</w:t>
            </w:r>
          </w:p>
        </w:tc>
        <w:tc>
          <w:tcPr>
            <w:tcW w:w="178" w:type="dxa"/>
          </w:tcPr>
          <w:p w14:paraId="16608987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1088CBA6" w14:textId="0FDB0B96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="007349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072</w:t>
            </w:r>
          </w:p>
        </w:tc>
        <w:tc>
          <w:tcPr>
            <w:tcW w:w="220" w:type="dxa"/>
          </w:tcPr>
          <w:p w14:paraId="6AF95D58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B7EE217" w14:textId="41F835F6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11</w:t>
            </w:r>
            <w:r w:rsidR="00A77FAE" w:rsidRPr="004C0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095</w:t>
            </w:r>
          </w:p>
        </w:tc>
        <w:tc>
          <w:tcPr>
            <w:tcW w:w="220" w:type="dxa"/>
          </w:tcPr>
          <w:p w14:paraId="4DB48690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19B260B" w14:textId="67E897B2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220" w:type="dxa"/>
          </w:tcPr>
          <w:p w14:paraId="580F44C5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CCE0C10" w14:textId="51DA4596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86</w:t>
            </w:r>
          </w:p>
        </w:tc>
        <w:tc>
          <w:tcPr>
            <w:tcW w:w="220" w:type="dxa"/>
          </w:tcPr>
          <w:p w14:paraId="67B19B20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2399083F" w14:textId="04833BE0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  <w:r w:rsidR="007349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143</w:t>
            </w:r>
          </w:p>
        </w:tc>
        <w:tc>
          <w:tcPr>
            <w:tcW w:w="220" w:type="dxa"/>
          </w:tcPr>
          <w:p w14:paraId="40DE28C3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25CE8C72" w14:textId="6534B382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14</w:t>
            </w:r>
            <w:r w:rsidR="00A77FAE" w:rsidRPr="004C0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sz w:val="30"/>
                <w:szCs w:val="30"/>
                <w:lang w:val="en-US" w:bidi="th-TH"/>
              </w:rPr>
              <w:t>166</w:t>
            </w:r>
          </w:p>
        </w:tc>
      </w:tr>
      <w:tr w:rsidR="00A77FAE" w:rsidRPr="004C029B" w14:paraId="7AF203BC" w14:textId="77777777" w:rsidTr="00D31240">
        <w:trPr>
          <w:cantSplit/>
        </w:trPr>
        <w:tc>
          <w:tcPr>
            <w:tcW w:w="4381" w:type="dxa"/>
            <w:vAlign w:val="bottom"/>
          </w:tcPr>
          <w:p w14:paraId="02CDDE45" w14:textId="77777777" w:rsidR="00A77FAE" w:rsidRPr="004C029B" w:rsidRDefault="00A77FAE" w:rsidP="00D312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รวมรายได้ส่วนงาน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2ED4AA8D" w14:textId="74173200" w:rsidR="00A77FAE" w:rsidRPr="004C029B" w:rsidRDefault="00145171" w:rsidP="000B4D3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34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960</w:t>
            </w:r>
            <w:r w:rsidR="00734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366</w:t>
            </w:r>
          </w:p>
        </w:tc>
        <w:tc>
          <w:tcPr>
            <w:tcW w:w="220" w:type="dxa"/>
          </w:tcPr>
          <w:p w14:paraId="2F9FA085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</w:tcPr>
          <w:p w14:paraId="19DDC8C3" w14:textId="449EA094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A77FAE"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203</w:t>
            </w:r>
            <w:r w:rsidR="00A77FAE"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306</w:t>
            </w:r>
          </w:p>
        </w:tc>
        <w:tc>
          <w:tcPr>
            <w:tcW w:w="178" w:type="dxa"/>
          </w:tcPr>
          <w:p w14:paraId="6C6BAE63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</w:tcPr>
          <w:p w14:paraId="7A0E0C17" w14:textId="6E7E1AC6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734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649</w:t>
            </w:r>
            <w:r w:rsidR="00734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775</w:t>
            </w:r>
          </w:p>
        </w:tc>
        <w:tc>
          <w:tcPr>
            <w:tcW w:w="220" w:type="dxa"/>
          </w:tcPr>
          <w:p w14:paraId="07F2BF93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</w:tcPr>
          <w:p w14:paraId="06AC2F91" w14:textId="0D5D868D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A77FAE"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529</w:t>
            </w:r>
            <w:r w:rsidR="00A77FAE"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346</w:t>
            </w:r>
          </w:p>
        </w:tc>
        <w:tc>
          <w:tcPr>
            <w:tcW w:w="220" w:type="dxa"/>
          </w:tcPr>
          <w:p w14:paraId="16A973E4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7DCFBDBA" w14:textId="0FE5DEF1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152</w:t>
            </w:r>
            <w:r w:rsidR="00734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573</w:t>
            </w:r>
          </w:p>
        </w:tc>
        <w:tc>
          <w:tcPr>
            <w:tcW w:w="220" w:type="dxa"/>
          </w:tcPr>
          <w:p w14:paraId="25AE88D9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33C4C579" w14:textId="56BAD434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146</w:t>
            </w:r>
            <w:r w:rsidR="00A77FAE"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314</w:t>
            </w:r>
          </w:p>
        </w:tc>
        <w:tc>
          <w:tcPr>
            <w:tcW w:w="220" w:type="dxa"/>
          </w:tcPr>
          <w:p w14:paraId="1ED8883A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double" w:sz="4" w:space="0" w:color="auto"/>
            </w:tcBorders>
          </w:tcPr>
          <w:p w14:paraId="73EEE7AB" w14:textId="43C599C5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734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762</w:t>
            </w:r>
            <w:r w:rsidR="00734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714</w:t>
            </w:r>
          </w:p>
        </w:tc>
        <w:tc>
          <w:tcPr>
            <w:tcW w:w="220" w:type="dxa"/>
          </w:tcPr>
          <w:p w14:paraId="2F3A79B7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715C3F37" w14:textId="7FE9E2D6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A77FAE"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878</w:t>
            </w:r>
            <w:r w:rsidR="00A77FAE"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96</w:t>
            </w:r>
            <w:r w:rsidRPr="00145171">
              <w:rPr>
                <w:rFonts w:ascii="Angsana New" w:hAnsi="Angsana New" w:cstheme="majorBidi" w:hint="cs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D31240" w:rsidRPr="004C029B" w14:paraId="4A617DA2" w14:textId="77777777" w:rsidTr="008715B1">
        <w:trPr>
          <w:cantSplit/>
          <w:trHeight w:hRule="exact" w:val="360"/>
        </w:trPr>
        <w:tc>
          <w:tcPr>
            <w:tcW w:w="4381" w:type="dxa"/>
            <w:vAlign w:val="bottom"/>
          </w:tcPr>
          <w:p w14:paraId="78556C49" w14:textId="77777777" w:rsidR="00D31240" w:rsidRPr="004C029B" w:rsidRDefault="00D31240" w:rsidP="00D312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00282529" w14:textId="77777777" w:rsidR="00D31240" w:rsidRDefault="00D31240" w:rsidP="000B4D3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1F263418" w14:textId="77777777" w:rsidR="00D31240" w:rsidRPr="004C029B" w:rsidRDefault="00D31240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</w:tcPr>
          <w:p w14:paraId="17A937EB" w14:textId="77777777" w:rsidR="00D31240" w:rsidRPr="004C029B" w:rsidRDefault="00D31240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51D2E0E7" w14:textId="77777777" w:rsidR="00D31240" w:rsidRPr="004C029B" w:rsidRDefault="00D31240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tcBorders>
              <w:top w:val="double" w:sz="4" w:space="0" w:color="auto"/>
            </w:tcBorders>
          </w:tcPr>
          <w:p w14:paraId="220AD00B" w14:textId="77777777" w:rsidR="00D31240" w:rsidRDefault="00D31240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13DBEC79" w14:textId="77777777" w:rsidR="00D31240" w:rsidRPr="004C029B" w:rsidRDefault="00D31240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0" w:type="dxa"/>
            <w:tcBorders>
              <w:top w:val="double" w:sz="4" w:space="0" w:color="auto"/>
            </w:tcBorders>
          </w:tcPr>
          <w:p w14:paraId="770B9374" w14:textId="77777777" w:rsidR="00D31240" w:rsidRPr="004C029B" w:rsidRDefault="00D31240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1224BD82" w14:textId="77777777" w:rsidR="00D31240" w:rsidRPr="004C029B" w:rsidRDefault="00D31240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2686DB27" w14:textId="77777777" w:rsidR="00D31240" w:rsidRDefault="00D31240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1E92201E" w14:textId="77777777" w:rsidR="00D31240" w:rsidRPr="004C029B" w:rsidRDefault="00D31240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66E6D42C" w14:textId="77777777" w:rsidR="00D31240" w:rsidRPr="004C029B" w:rsidRDefault="00D31240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40667B71" w14:textId="77777777" w:rsidR="00D31240" w:rsidRPr="004C029B" w:rsidRDefault="00D31240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double" w:sz="4" w:space="0" w:color="auto"/>
            </w:tcBorders>
          </w:tcPr>
          <w:p w14:paraId="369A87A0" w14:textId="77777777" w:rsidR="00D31240" w:rsidRDefault="00D31240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6151DC57" w14:textId="77777777" w:rsidR="00D31240" w:rsidRPr="004C029B" w:rsidRDefault="00D31240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</w:tcPr>
          <w:p w14:paraId="1C7EDFEE" w14:textId="77777777" w:rsidR="00D31240" w:rsidRPr="004C029B" w:rsidRDefault="00D31240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7FAE" w:rsidRPr="004C029B" w14:paraId="4C80882E" w14:textId="77777777" w:rsidTr="00D31240">
        <w:trPr>
          <w:cantSplit/>
        </w:trPr>
        <w:tc>
          <w:tcPr>
            <w:tcW w:w="4381" w:type="dxa"/>
            <w:vAlign w:val="bottom"/>
          </w:tcPr>
          <w:p w14:paraId="31862CB9" w14:textId="77777777" w:rsidR="00A77FAE" w:rsidRPr="004C029B" w:rsidRDefault="00A77FAE" w:rsidP="00D312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กำไรส่วนงานก่อนภาษีเงินได้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036E7E91" w14:textId="3A338A28" w:rsidR="00A77FAE" w:rsidRPr="004C029B" w:rsidRDefault="00145171" w:rsidP="000B4D3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34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254</w:t>
            </w:r>
            <w:r w:rsidR="00734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085</w:t>
            </w:r>
          </w:p>
        </w:tc>
        <w:tc>
          <w:tcPr>
            <w:tcW w:w="220" w:type="dxa"/>
          </w:tcPr>
          <w:p w14:paraId="40FA2D7C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58AFB959" w14:textId="60459AAE" w:rsidR="00A77FAE" w:rsidRPr="004C029B" w:rsidRDefault="00145171" w:rsidP="00D31240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902</w:t>
            </w:r>
            <w:r w:rsidR="00A77FAE"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763</w:t>
            </w:r>
          </w:p>
        </w:tc>
        <w:tc>
          <w:tcPr>
            <w:tcW w:w="178" w:type="dxa"/>
          </w:tcPr>
          <w:p w14:paraId="68667A39" w14:textId="77777777" w:rsidR="00A77FAE" w:rsidRPr="004C029B" w:rsidRDefault="00A77FAE" w:rsidP="00D31240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</w:tcPr>
          <w:p w14:paraId="3E6BD651" w14:textId="230B759B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324</w:t>
            </w:r>
            <w:r w:rsidR="00734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669</w:t>
            </w:r>
          </w:p>
        </w:tc>
        <w:tc>
          <w:tcPr>
            <w:tcW w:w="220" w:type="dxa"/>
          </w:tcPr>
          <w:p w14:paraId="4A09B3B2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713F9E6F" w14:textId="14665CEC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317</w:t>
            </w:r>
            <w:r w:rsidR="00A77FAE"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20" w:type="dxa"/>
          </w:tcPr>
          <w:p w14:paraId="30AE024F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1E9B5F74" w14:textId="65118BDD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56</w:t>
            </w:r>
            <w:r w:rsidR="00734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799</w:t>
            </w:r>
          </w:p>
        </w:tc>
        <w:tc>
          <w:tcPr>
            <w:tcW w:w="220" w:type="dxa"/>
          </w:tcPr>
          <w:p w14:paraId="49A994F2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09C3DD69" w14:textId="6F912062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58</w:t>
            </w:r>
            <w:r w:rsidR="00A77FAE"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113</w:t>
            </w:r>
          </w:p>
        </w:tc>
        <w:tc>
          <w:tcPr>
            <w:tcW w:w="220" w:type="dxa"/>
          </w:tcPr>
          <w:p w14:paraId="3A11C249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</w:tcPr>
          <w:p w14:paraId="56574CC0" w14:textId="4BC36104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734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635</w:t>
            </w:r>
            <w:r w:rsidR="007349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553</w:t>
            </w:r>
          </w:p>
        </w:tc>
        <w:tc>
          <w:tcPr>
            <w:tcW w:w="220" w:type="dxa"/>
          </w:tcPr>
          <w:p w14:paraId="6E28409B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194378DD" w14:textId="2C4254F8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A77FAE"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278</w:t>
            </w:r>
            <w:r w:rsidR="00A77FAE"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566</w:t>
            </w:r>
          </w:p>
        </w:tc>
      </w:tr>
      <w:tr w:rsidR="00A77FAE" w:rsidRPr="004C029B" w14:paraId="1B76E551" w14:textId="77777777" w:rsidTr="008715B1">
        <w:trPr>
          <w:cantSplit/>
          <w:trHeight w:hRule="exact" w:val="360"/>
        </w:trPr>
        <w:tc>
          <w:tcPr>
            <w:tcW w:w="4381" w:type="dxa"/>
            <w:vAlign w:val="bottom"/>
          </w:tcPr>
          <w:p w14:paraId="79F53B01" w14:textId="77777777" w:rsidR="00A77FAE" w:rsidRPr="004C029B" w:rsidRDefault="00A77FAE" w:rsidP="00D312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4FE57D97" w14:textId="77777777" w:rsidR="00A77FAE" w:rsidRPr="004C029B" w:rsidRDefault="00A77FAE" w:rsidP="000B4D3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320FD6CF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</w:tcBorders>
          </w:tcPr>
          <w:p w14:paraId="24B08B95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78" w:type="dxa"/>
          </w:tcPr>
          <w:p w14:paraId="23E79871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tcBorders>
              <w:top w:val="single" w:sz="4" w:space="0" w:color="auto"/>
            </w:tcBorders>
          </w:tcPr>
          <w:p w14:paraId="06CFDB34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6F191D8C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318F84E3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69E9CA36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48FF59FA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  <w:vAlign w:val="bottom"/>
          </w:tcPr>
          <w:p w14:paraId="072B95EE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  <w:vAlign w:val="bottom"/>
          </w:tcPr>
          <w:p w14:paraId="2E23713A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20BB8687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</w:tcBorders>
          </w:tcPr>
          <w:p w14:paraId="5524B552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20" w:type="dxa"/>
          </w:tcPr>
          <w:p w14:paraId="7C4CE12E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</w:tcBorders>
          </w:tcPr>
          <w:p w14:paraId="2C678C1C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A77FAE" w:rsidRPr="00AB4725" w14:paraId="19B20B5E" w14:textId="77777777" w:rsidTr="00D31240">
        <w:trPr>
          <w:cantSplit/>
        </w:trPr>
        <w:tc>
          <w:tcPr>
            <w:tcW w:w="4381" w:type="dxa"/>
            <w:vAlign w:val="bottom"/>
          </w:tcPr>
          <w:p w14:paraId="3B48116B" w14:textId="0DCDC4EE" w:rsidR="00A77FAE" w:rsidRPr="004C029B" w:rsidRDefault="00A77FAE" w:rsidP="00D31240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รวมสินทรัพย์ส่วนงาน 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  <w:t xml:space="preserve">   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45171" w:rsidRPr="00145171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30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มิถุนายน/</w:t>
            </w:r>
            <w:r w:rsidR="00145171" w:rsidRPr="00145171">
              <w:rPr>
                <w:rFonts w:ascii="Angsana New" w:hAnsi="Angsana New" w:cstheme="majorBidi"/>
                <w:b/>
                <w:bCs/>
                <w:sz w:val="30"/>
                <w:szCs w:val="30"/>
              </w:rPr>
              <w:t>31</w:t>
            </w:r>
            <w:r w:rsidRPr="004C029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56D10A2A" w14:textId="49F76F40" w:rsidR="00A77FAE" w:rsidRPr="004C029B" w:rsidRDefault="00145171" w:rsidP="000B4D3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 w:right="-15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  <w:r w:rsidR="000B4D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425</w:t>
            </w:r>
            <w:r w:rsidR="000B4D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20" w:type="dxa"/>
            <w:vAlign w:val="bottom"/>
          </w:tcPr>
          <w:p w14:paraId="2C7FD45C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vAlign w:val="bottom"/>
          </w:tcPr>
          <w:p w14:paraId="3F02A4DD" w14:textId="3EB38BCA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5E042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636</w:t>
            </w:r>
            <w:r w:rsidR="005E042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764</w:t>
            </w:r>
          </w:p>
        </w:tc>
        <w:tc>
          <w:tcPr>
            <w:tcW w:w="178" w:type="dxa"/>
            <w:vAlign w:val="bottom"/>
          </w:tcPr>
          <w:p w14:paraId="637B8B26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15961AFB" w14:textId="567A58ED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</w:t>
            </w:r>
            <w:r w:rsidR="000B4D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134</w:t>
            </w:r>
            <w:r w:rsidR="000B4D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220" w:type="dxa"/>
            <w:vAlign w:val="bottom"/>
          </w:tcPr>
          <w:p w14:paraId="3A95D16C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208FE597" w14:textId="0C9D1296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5E042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928</w:t>
            </w:r>
            <w:r w:rsidR="005E042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232</w:t>
            </w:r>
          </w:p>
        </w:tc>
        <w:tc>
          <w:tcPr>
            <w:tcW w:w="220" w:type="dxa"/>
            <w:vAlign w:val="bottom"/>
          </w:tcPr>
          <w:p w14:paraId="4B67A507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6232C8D8" w14:textId="2B771AB0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151</w:t>
            </w:r>
            <w:r w:rsidR="000B4D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668</w:t>
            </w:r>
          </w:p>
        </w:tc>
        <w:tc>
          <w:tcPr>
            <w:tcW w:w="220" w:type="dxa"/>
            <w:vAlign w:val="bottom"/>
          </w:tcPr>
          <w:p w14:paraId="514FF55D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0384C409" w14:textId="7944CDC8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131</w:t>
            </w:r>
            <w:r w:rsidR="005E042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779</w:t>
            </w:r>
          </w:p>
        </w:tc>
        <w:tc>
          <w:tcPr>
            <w:tcW w:w="220" w:type="dxa"/>
            <w:vAlign w:val="bottom"/>
          </w:tcPr>
          <w:p w14:paraId="1761392E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bottom"/>
          </w:tcPr>
          <w:p w14:paraId="07DB5E20" w14:textId="3C5CC815" w:rsidR="00A77FAE" w:rsidRPr="004C029B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="000B4D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711</w:t>
            </w:r>
            <w:r w:rsidR="000B4D3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535</w:t>
            </w:r>
          </w:p>
        </w:tc>
        <w:tc>
          <w:tcPr>
            <w:tcW w:w="220" w:type="dxa"/>
            <w:vAlign w:val="bottom"/>
          </w:tcPr>
          <w:p w14:paraId="05B69EE3" w14:textId="77777777" w:rsidR="00A77FAE" w:rsidRPr="004C029B" w:rsidRDefault="00A77FAE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vAlign w:val="bottom"/>
          </w:tcPr>
          <w:p w14:paraId="49FA12DA" w14:textId="5098DAF7" w:rsidR="00A77FAE" w:rsidRPr="007C784C" w:rsidRDefault="00145171" w:rsidP="00A77FAE">
            <w:pPr>
              <w:pStyle w:val="acctfourfigures"/>
              <w:shd w:val="clear" w:color="auto" w:fill="FFFFFF"/>
              <w:tabs>
                <w:tab w:val="clear" w:pos="765"/>
                <w:tab w:val="decimal" w:pos="81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="005E042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696</w:t>
            </w:r>
            <w:r w:rsidR="005E042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Pr="00145171">
              <w:rPr>
                <w:rFonts w:ascii="Angsana New" w:hAnsi="Angsana New" w:cstheme="majorBidi"/>
                <w:b/>
                <w:bCs/>
                <w:sz w:val="30"/>
                <w:szCs w:val="30"/>
                <w:lang w:val="en-US" w:bidi="th-TH"/>
              </w:rPr>
              <w:t>775</w:t>
            </w:r>
          </w:p>
        </w:tc>
      </w:tr>
    </w:tbl>
    <w:p w14:paraId="7E799F7F" w14:textId="77777777" w:rsidR="00164EBE" w:rsidRDefault="00164EBE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30"/>
          <w:szCs w:val="30"/>
          <w:cs/>
        </w:rPr>
      </w:pPr>
    </w:p>
    <w:p w14:paraId="1AE8D60E" w14:textId="77777777" w:rsidR="00973FA0" w:rsidRDefault="00973FA0" w:rsidP="00164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  <w:sectPr w:rsidR="00973FA0" w:rsidSect="00DF2BF3">
          <w:head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36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300"/>
        <w:gridCol w:w="1440"/>
        <w:gridCol w:w="270"/>
        <w:gridCol w:w="1350"/>
      </w:tblGrid>
      <w:tr w:rsidR="00A77FAE" w:rsidRPr="00AB4725" w14:paraId="1FDA635E" w14:textId="77777777" w:rsidTr="001A51C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7393779" w14:textId="77777777" w:rsidR="00A77FAE" w:rsidRPr="00C41394" w:rsidRDefault="00A77FAE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การกระทบยอดกำไรหรือขาดทุนและสินทรัพย์ตามส่วนงานที่รายงาน</w:t>
            </w: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3B2A80" w14:textId="77777777" w:rsidR="00A77FAE" w:rsidRDefault="00A77FAE" w:rsidP="00D4092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E776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77FAE" w:rsidRPr="00AB4725" w14:paraId="2CD0AE55" w14:textId="77777777" w:rsidTr="001A51C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822D216" w14:textId="7F841683" w:rsidR="00A77FAE" w:rsidRPr="00AB4725" w:rsidRDefault="00D34601" w:rsidP="00D4092F">
            <w:pPr>
              <w:tabs>
                <w:tab w:val="clear" w:pos="227"/>
                <w:tab w:val="clear" w:pos="680"/>
                <w:tab w:val="left" w:pos="15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="00A77FAE"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77FA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="00A77FAE"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145171" w:rsidRPr="00145171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A77FAE"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77FAE" w:rsidRPr="00CC1D1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6CA4B06" w14:textId="056EBBEB" w:rsidR="00A77FAE" w:rsidRPr="00AB4725" w:rsidRDefault="00145171" w:rsidP="00D4092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 w:hint="cs"/>
                <w:sz w:val="30"/>
                <w:szCs w:val="30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ACFDF8" w14:textId="77777777" w:rsidR="00A77FAE" w:rsidRPr="00AB4725" w:rsidRDefault="00A77FAE" w:rsidP="00D4092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97F64D" w14:textId="1EBEE91F" w:rsidR="00A77FAE" w:rsidRPr="00AB4725" w:rsidRDefault="00145171" w:rsidP="00D4092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</w:tr>
      <w:tr w:rsidR="00A77FAE" w:rsidRPr="00AB4725" w14:paraId="1B627D93" w14:textId="77777777" w:rsidTr="001A51C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5CBCBBDC" w14:textId="77777777" w:rsidR="00A77FAE" w:rsidRPr="00AB4725" w:rsidRDefault="00A77FAE" w:rsidP="00D4092F">
            <w:pPr>
              <w:tabs>
                <w:tab w:val="clear" w:pos="227"/>
                <w:tab w:val="clear" w:pos="680"/>
                <w:tab w:val="left" w:pos="425"/>
                <w:tab w:val="left" w:pos="540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9A0FF1" w14:textId="77777777" w:rsidR="00A77FAE" w:rsidRDefault="00A77FAE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7FAE" w:rsidRPr="004C029B" w14:paraId="21FB1676" w14:textId="77777777" w:rsidTr="001A51C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C782EF8" w14:textId="77777777" w:rsidR="00A77FAE" w:rsidRPr="004C029B" w:rsidRDefault="00A77FAE" w:rsidP="00A77FAE">
            <w:pPr>
              <w:tabs>
                <w:tab w:val="clear" w:pos="227"/>
                <w:tab w:val="clear" w:pos="680"/>
                <w:tab w:val="left" w:pos="425"/>
                <w:tab w:val="left" w:pos="540"/>
              </w:tabs>
              <w:spacing w:line="240" w:lineRule="auto"/>
              <w:ind w:left="246" w:hanging="246"/>
              <w:rPr>
                <w:rFonts w:ascii="Angsana New" w:hAnsi="Angsana New"/>
                <w:sz w:val="30"/>
                <w:szCs w:val="30"/>
              </w:rPr>
            </w:pPr>
            <w:r w:rsidRPr="004C029B">
              <w:rPr>
                <w:rFonts w:ascii="Angsana New" w:hAnsi="Angsana New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3A0D5A" w14:textId="73D14667" w:rsidR="00A77FAE" w:rsidRPr="004C029B" w:rsidRDefault="00145171" w:rsidP="009F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</w:t>
            </w:r>
            <w:r w:rsidR="007349CD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635</w:t>
            </w:r>
            <w:r w:rsidR="007349CD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553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1F1502" w14:textId="77777777" w:rsidR="00A77FAE" w:rsidRPr="004C029B" w:rsidRDefault="00A77FAE" w:rsidP="00A7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75A301" w14:textId="6B3E244A" w:rsidR="00A77FAE" w:rsidRPr="004C029B" w:rsidRDefault="00145171" w:rsidP="0013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</w:t>
            </w:r>
            <w:r w:rsidR="00A77FAE" w:rsidRPr="004C029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278</w:t>
            </w:r>
            <w:r w:rsidR="00A77FAE" w:rsidRPr="004C029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566</w:t>
            </w:r>
          </w:p>
        </w:tc>
      </w:tr>
      <w:tr w:rsidR="00A77FAE" w:rsidRPr="004C029B" w14:paraId="0C1412B9" w14:textId="77777777" w:rsidTr="001A51CC">
        <w:trPr>
          <w:trHeight w:val="262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8997014" w14:textId="77777777" w:rsidR="00A77FAE" w:rsidRPr="004C029B" w:rsidRDefault="00A77FAE" w:rsidP="00A77FA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CD0703" w14:textId="77777777" w:rsidR="00A77FAE" w:rsidRPr="004C029B" w:rsidRDefault="00A77FAE" w:rsidP="00A7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92A7FB" w14:textId="77777777" w:rsidR="00A77FAE" w:rsidRPr="004C029B" w:rsidRDefault="00A77FAE" w:rsidP="00A7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42E9E6" w14:textId="77777777" w:rsidR="00A77FAE" w:rsidRPr="004C029B" w:rsidRDefault="00A77FAE" w:rsidP="0013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FAE" w:rsidRPr="004C029B" w14:paraId="29980566" w14:textId="77777777" w:rsidTr="001A51C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91EED17" w14:textId="77777777" w:rsidR="00A77FAE" w:rsidRPr="004C029B" w:rsidRDefault="00A77FAE" w:rsidP="00A77FAE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029B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9F7D6C" w14:textId="77777777" w:rsidR="00A77FAE" w:rsidRPr="004C029B" w:rsidRDefault="00A77FAE" w:rsidP="00A7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9B6ACE" w14:textId="77777777" w:rsidR="00A77FAE" w:rsidRPr="004C029B" w:rsidRDefault="00A77FAE" w:rsidP="00A7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5D411F" w14:textId="77777777" w:rsidR="00A77FAE" w:rsidRPr="004C029B" w:rsidRDefault="00A77FAE" w:rsidP="0013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7FAE" w:rsidRPr="004C029B" w14:paraId="7675780E" w14:textId="77777777" w:rsidTr="001A51C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4813EA4D" w14:textId="77777777" w:rsidR="00A77FAE" w:rsidRPr="004C029B" w:rsidRDefault="00A77FAE" w:rsidP="00A77FA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029B">
              <w:rPr>
                <w:rFonts w:ascii="Angsana New" w:hAnsi="Angsana New"/>
                <w:sz w:val="30"/>
                <w:szCs w:val="30"/>
                <w:cs/>
              </w:rPr>
              <w:t>ค่าใช้จ่ายส่วนกลางอื่น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352AAB" w14:textId="28E890EB" w:rsidR="00A77FAE" w:rsidRPr="004C029B" w:rsidRDefault="007349CD" w:rsidP="009F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176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134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B2CD1E" w14:textId="77777777" w:rsidR="00A77FAE" w:rsidRPr="004C029B" w:rsidRDefault="00A77FAE" w:rsidP="00A77FA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73E06D" w14:textId="2ABDFD4E" w:rsidR="00A77FAE" w:rsidRPr="004C029B" w:rsidRDefault="00A77FAE" w:rsidP="0013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  <w:r w:rsidRPr="004C029B"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153</w:t>
            </w:r>
            <w:r w:rsidRPr="004C029B"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690</w:t>
            </w:r>
            <w:r w:rsidRPr="004C029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7FAE" w:rsidRPr="004C029B" w14:paraId="6F903C61" w14:textId="77777777" w:rsidTr="001A51C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138BB5B6" w14:textId="77777777" w:rsidR="00A77FAE" w:rsidRPr="004C029B" w:rsidRDefault="00A77FAE" w:rsidP="00A77FA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029B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DC8943" w14:textId="76791E15" w:rsidR="00A77FAE" w:rsidRPr="004C029B" w:rsidRDefault="007349CD" w:rsidP="009F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134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508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8AD1F1" w14:textId="77777777" w:rsidR="00A77FAE" w:rsidRPr="004C029B" w:rsidRDefault="00A77FAE" w:rsidP="00A77FA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5A4D51B" w14:textId="2D76F6A2" w:rsidR="00A77FAE" w:rsidRPr="004C029B" w:rsidRDefault="00A77FAE" w:rsidP="0013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  <w:r w:rsidRPr="004C029B"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136</w:t>
            </w:r>
            <w:r w:rsidRPr="004C029B"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497</w:t>
            </w:r>
            <w:r w:rsidRPr="004C029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7FAE" w:rsidRPr="004C029B" w14:paraId="6F17B088" w14:textId="77777777" w:rsidTr="001A51C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0B6951B3" w14:textId="77777777" w:rsidR="00A77FAE" w:rsidRPr="004C029B" w:rsidRDefault="00A77FAE" w:rsidP="00A77FA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029B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2E40EE" w14:textId="08A4F0BC" w:rsidR="00A77FAE" w:rsidRPr="004C029B" w:rsidRDefault="007349CD" w:rsidP="009F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353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7DEE8F" w14:textId="77777777" w:rsidR="00A77FAE" w:rsidRPr="004C029B" w:rsidRDefault="00A77FAE" w:rsidP="00A77FA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35C6C9" w14:textId="41639CAD" w:rsidR="00A77FAE" w:rsidRPr="004C029B" w:rsidRDefault="00A77FAE" w:rsidP="0013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  <w:r w:rsidRPr="004C029B"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17</w:t>
            </w:r>
            <w:r w:rsidRPr="004C029B"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030</w:t>
            </w:r>
            <w:r w:rsidRPr="004C029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7FAE" w:rsidRPr="004C029B" w14:paraId="17799516" w14:textId="77777777" w:rsidTr="001A51C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ADC555A" w14:textId="77777777" w:rsidR="00A77FAE" w:rsidRPr="004C029B" w:rsidRDefault="00A77FAE" w:rsidP="00A77FA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4C029B">
              <w:rPr>
                <w:rFonts w:ascii="Angsana New" w:hAnsi="Angsana New"/>
                <w:sz w:val="30"/>
                <w:szCs w:val="30"/>
                <w:cs/>
              </w:rPr>
              <w:t>รายได้จากเงินลงทุน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385AD6" w14:textId="284CAD6B" w:rsidR="00A77FAE" w:rsidRPr="004C029B" w:rsidRDefault="00145171" w:rsidP="009F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14</w:t>
            </w:r>
            <w:r w:rsidR="007349CD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01A7A0" w14:textId="77777777" w:rsidR="00A77FAE" w:rsidRPr="004C029B" w:rsidRDefault="00A77FAE" w:rsidP="00A77FA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1885D8B" w14:textId="0C733C98" w:rsidR="00A77FAE" w:rsidRPr="004C029B" w:rsidRDefault="00145171" w:rsidP="0013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4</w:t>
            </w:r>
            <w:r w:rsidR="00A77FAE" w:rsidRPr="004C029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351</w:t>
            </w:r>
          </w:p>
        </w:tc>
      </w:tr>
      <w:tr w:rsidR="00A77FAE" w:rsidRPr="004C029B" w14:paraId="298A0C26" w14:textId="77777777" w:rsidTr="001A51C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E5933A7" w14:textId="77777777" w:rsidR="00A77FAE" w:rsidRPr="004C029B" w:rsidRDefault="00A77FAE" w:rsidP="00A77FA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4C029B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B9871A" w14:textId="28C0D0F3" w:rsidR="00A77FAE" w:rsidRPr="004C029B" w:rsidRDefault="00145171" w:rsidP="009F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8</w:t>
            </w:r>
            <w:r w:rsidR="007349CD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543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80D1DB" w14:textId="77777777" w:rsidR="00A77FAE" w:rsidRPr="004C029B" w:rsidRDefault="00A77FAE" w:rsidP="00A77FA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EFF7720" w14:textId="2954F130" w:rsidR="00A77FAE" w:rsidRPr="004C029B" w:rsidRDefault="00145171" w:rsidP="0013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</w:t>
            </w:r>
            <w:r w:rsidR="00A77FAE" w:rsidRPr="004C029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216</w:t>
            </w:r>
          </w:p>
        </w:tc>
      </w:tr>
      <w:tr w:rsidR="00A77FAE" w:rsidRPr="004C029B" w14:paraId="0F8BC3BB" w14:textId="77777777" w:rsidTr="001A51C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3000DBA8" w14:textId="77777777" w:rsidR="00A77FAE" w:rsidRPr="004C029B" w:rsidRDefault="00A77FAE" w:rsidP="00A77FA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C029B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A80FEB" w14:textId="087D9417" w:rsidR="00A77FAE" w:rsidRPr="004C029B" w:rsidRDefault="00145171" w:rsidP="009F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12</w:t>
            </w:r>
            <w:r w:rsidR="007349CD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975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778962" w14:textId="77777777" w:rsidR="00A77FAE" w:rsidRPr="004C029B" w:rsidRDefault="00A77FAE" w:rsidP="00A77FA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DE345E" w14:textId="24736A63" w:rsidR="00A77FAE" w:rsidRPr="004C029B" w:rsidRDefault="00145171" w:rsidP="0013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14</w:t>
            </w:r>
            <w:r w:rsidR="00A77FAE" w:rsidRPr="004C029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589</w:t>
            </w:r>
          </w:p>
        </w:tc>
      </w:tr>
      <w:tr w:rsidR="00A77FAE" w:rsidRPr="004C029B" w14:paraId="36926A70" w14:textId="77777777" w:rsidTr="001A51C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7FE09EA4" w14:textId="09608D70" w:rsidR="00A77FAE" w:rsidRPr="004C029B" w:rsidRDefault="00A77FAE" w:rsidP="00A77FAE">
            <w:pPr>
              <w:tabs>
                <w:tab w:val="clear" w:pos="454"/>
                <w:tab w:val="clear" w:pos="680"/>
                <w:tab w:val="clear" w:pos="907"/>
                <w:tab w:val="left" w:pos="360"/>
                <w:tab w:val="left" w:pos="810"/>
              </w:tabs>
              <w:spacing w:line="240" w:lineRule="auto"/>
              <w:ind w:left="426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5D0B8B" w14:textId="03D4B6A6" w:rsidR="00A77FAE" w:rsidRPr="004C029B" w:rsidRDefault="007349CD" w:rsidP="009F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73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909C2E" w14:textId="77777777" w:rsidR="00A77FAE" w:rsidRPr="004C029B" w:rsidRDefault="00A77FAE" w:rsidP="00A77FA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5C44B87" w14:textId="4FC2E10B" w:rsidR="00A77FAE" w:rsidRPr="004C029B" w:rsidRDefault="00A77FAE" w:rsidP="0013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4C029B"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54</w:t>
            </w:r>
            <w:r w:rsidR="00145171" w:rsidRPr="00145171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4C029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7FAE" w:rsidRPr="004C029B" w14:paraId="4814C7E2" w14:textId="77777777" w:rsidTr="001A51C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2A0A0FD9" w14:textId="77777777" w:rsidR="00A77FAE" w:rsidRPr="004C029B" w:rsidRDefault="00A77FAE" w:rsidP="00A77FAE">
            <w:pPr>
              <w:tabs>
                <w:tab w:val="clear" w:pos="454"/>
                <w:tab w:val="clear" w:pos="680"/>
                <w:tab w:val="left" w:pos="360"/>
                <w:tab w:val="left" w:pos="540"/>
              </w:tabs>
              <w:spacing w:line="240" w:lineRule="auto"/>
              <w:ind w:left="360" w:hanging="180"/>
              <w:rPr>
                <w:rFonts w:ascii="Angsana New" w:hAnsi="Angsana New"/>
                <w:sz w:val="30"/>
                <w:szCs w:val="30"/>
              </w:rPr>
            </w:pPr>
            <w:r w:rsidRPr="004C029B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4C029B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91BC0C" w14:textId="2D00BBA9" w:rsidR="00A77FAE" w:rsidRPr="004C029B" w:rsidRDefault="007349CD" w:rsidP="009F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166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436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E7F245" w14:textId="77777777" w:rsidR="00A77FAE" w:rsidRPr="004C029B" w:rsidRDefault="00A77FAE" w:rsidP="00A77FA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464011" w14:textId="4B13C0CB" w:rsidR="00A77FAE" w:rsidRPr="004C029B" w:rsidRDefault="00A77FAE" w:rsidP="0013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7" w:right="-117" w:firstLine="117"/>
              <w:rPr>
                <w:rFonts w:ascii="Angsana New" w:hAnsi="Angsana New"/>
                <w:sz w:val="30"/>
                <w:szCs w:val="30"/>
              </w:rPr>
            </w:pPr>
            <w:r w:rsidRPr="004C029B"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157</w:t>
            </w:r>
            <w:r w:rsidRPr="004C029B"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806</w:t>
            </w:r>
            <w:r w:rsidRPr="004C029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77FAE" w:rsidRPr="00AB4725" w14:paraId="3D71C474" w14:textId="77777777" w:rsidTr="001A51CC"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</w:tcPr>
          <w:p w14:paraId="6044FEAB" w14:textId="77777777" w:rsidR="00A77FAE" w:rsidRPr="004C029B" w:rsidRDefault="00A77FAE" w:rsidP="00A77FAE">
            <w:pPr>
              <w:tabs>
                <w:tab w:val="clear" w:pos="227"/>
                <w:tab w:val="clear" w:pos="680"/>
                <w:tab w:val="left" w:pos="245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C029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513554" w14:textId="27F1DCA3" w:rsidR="00A77FAE" w:rsidRPr="004C029B" w:rsidRDefault="00145171" w:rsidP="009F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349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  <w:r w:rsidR="007349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080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77B6C0" w14:textId="77777777" w:rsidR="00A77FAE" w:rsidRPr="004C029B" w:rsidRDefault="00A77FAE" w:rsidP="00A77FAE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left="-117" w:right="-117" w:firstLine="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AAB86B" w14:textId="0F83FCA0" w:rsidR="00A77FAE" w:rsidRPr="004C029B" w:rsidRDefault="00145171" w:rsidP="0013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ind w:left="-117" w:right="-117" w:firstLine="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835</w:t>
            </w:r>
            <w:r w:rsidR="00A77FAE" w:rsidRPr="004C029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</w:p>
        </w:tc>
      </w:tr>
    </w:tbl>
    <w:p w14:paraId="0B25E67C" w14:textId="77777777" w:rsidR="00EA6127" w:rsidRPr="00B63855" w:rsidRDefault="00EA6127" w:rsidP="00A77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378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8"/>
        <w:gridCol w:w="1440"/>
        <w:gridCol w:w="270"/>
        <w:gridCol w:w="1350"/>
      </w:tblGrid>
      <w:tr w:rsidR="00EA6127" w:rsidRPr="004F52D5" w14:paraId="1EC8497F" w14:textId="77777777" w:rsidTr="001A51CC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52B549B2" w14:textId="77777777" w:rsidR="00EA6127" w:rsidRPr="004F52D5" w:rsidRDefault="00EA6127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C02CD6" w14:textId="39DF8637" w:rsidR="00EA6127" w:rsidRPr="008C24D8" w:rsidRDefault="00145171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30</w:t>
            </w:r>
            <w:r w:rsidR="00EA612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A612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84D346" w14:textId="77777777" w:rsidR="00EA6127" w:rsidRPr="008C24D8" w:rsidRDefault="00EA6127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3AA13D9" w14:textId="01A5925F" w:rsidR="00EA6127" w:rsidRPr="008C24D8" w:rsidRDefault="00145171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A6127" w:rsidRPr="008C24D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A6127" w:rsidRPr="008C24D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A6127" w:rsidRPr="004F52D5" w14:paraId="2D7BDDEC" w14:textId="77777777" w:rsidTr="001A51CC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04B84291" w14:textId="77777777" w:rsidR="00EA6127" w:rsidRPr="004F52D5" w:rsidRDefault="00EA6127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7CF24E" w14:textId="5CF7BC29" w:rsidR="00EA6127" w:rsidRPr="004F52D5" w:rsidRDefault="00145171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45171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684BF0" w14:textId="77777777" w:rsidR="00EA6127" w:rsidRPr="004F52D5" w:rsidRDefault="00EA6127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3361977" w14:textId="6FD4A922" w:rsidR="00EA6127" w:rsidRPr="004F52D5" w:rsidRDefault="00145171" w:rsidP="00B63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0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145171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EA6127" w:rsidRPr="00973FAC" w14:paraId="3844DDB3" w14:textId="77777777" w:rsidTr="001A51CC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03FD6B99" w14:textId="77777777" w:rsidR="00EA6127" w:rsidRPr="004F52D5" w:rsidRDefault="00EA6127" w:rsidP="00FC150A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435E8" w14:textId="77777777" w:rsidR="00EA6127" w:rsidRPr="00973FAC" w:rsidRDefault="00EA6127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</w:t>
            </w:r>
            <w:r w:rsidRPr="0049153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6127" w:rsidRPr="004F52D5" w14:paraId="1C66BF57" w14:textId="77777777" w:rsidTr="001A51CC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44F9DC64" w14:textId="77777777" w:rsidR="00EA6127" w:rsidRPr="00763552" w:rsidRDefault="00EA6127" w:rsidP="00763552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6355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B8DB5A" w14:textId="77777777" w:rsidR="00EA6127" w:rsidRPr="004F52D5" w:rsidRDefault="00EA6127" w:rsidP="009F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C3F3FF" w14:textId="77777777" w:rsidR="00EA6127" w:rsidRPr="004F52D5" w:rsidRDefault="00EA6127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74517C" w14:textId="77777777" w:rsidR="00EA6127" w:rsidRPr="004F52D5" w:rsidRDefault="00EA6127" w:rsidP="00FC150A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A6127" w:rsidRPr="00074C25" w14:paraId="65DA6074" w14:textId="77777777" w:rsidTr="001A51CC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2CC73669" w14:textId="77777777" w:rsidR="00EA6127" w:rsidRPr="003D5704" w:rsidRDefault="00EA6127" w:rsidP="00E00469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3D5704">
              <w:rPr>
                <w:rFonts w:ascii="Angsana New" w:eastAsia="MS Mincho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7E81C8" w14:textId="0CE2D9D8" w:rsidR="00EA6127" w:rsidRPr="009F7E4B" w:rsidRDefault="00145171" w:rsidP="009F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8</w:t>
            </w:r>
            <w:r w:rsidR="00226F89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711</w:t>
            </w:r>
            <w:r w:rsidR="00226F89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535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45A083" w14:textId="77777777" w:rsidR="00EA6127" w:rsidRPr="004F52D5" w:rsidRDefault="00EA6127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B86AD" w14:textId="763A89DD" w:rsidR="00EA6127" w:rsidRPr="008C24D8" w:rsidRDefault="00145171" w:rsidP="0013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bCs/>
                <w:sz w:val="30"/>
                <w:szCs w:val="30"/>
              </w:rPr>
              <w:t>7</w:t>
            </w:r>
            <w:r w:rsidR="00EA6127"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Cs/>
                <w:sz w:val="30"/>
                <w:szCs w:val="30"/>
              </w:rPr>
              <w:t>696</w:t>
            </w:r>
            <w:r w:rsidR="00EA6127"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Cs/>
                <w:sz w:val="30"/>
                <w:szCs w:val="30"/>
              </w:rPr>
              <w:t>775</w:t>
            </w:r>
          </w:p>
        </w:tc>
      </w:tr>
      <w:tr w:rsidR="00EA6127" w:rsidRPr="00074C25" w14:paraId="2C87A39A" w14:textId="77777777" w:rsidTr="001A51CC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05B33888" w14:textId="77777777" w:rsidR="00EA6127" w:rsidRPr="003D5704" w:rsidRDefault="00EA6127" w:rsidP="00E00469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sz w:val="30"/>
                <w:szCs w:val="30"/>
              </w:rPr>
            </w:pPr>
            <w:r w:rsidRPr="003D5704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E6C4A" w14:textId="147D8F06" w:rsidR="00EA6127" w:rsidRPr="009F7E4B" w:rsidRDefault="00145171" w:rsidP="009F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5</w:t>
            </w:r>
            <w:r w:rsidR="00226F89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759</w:t>
            </w:r>
            <w:r w:rsidR="00226F89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FD3CC2" w14:textId="77777777" w:rsidR="00EA6127" w:rsidRPr="004F52D5" w:rsidRDefault="00EA6127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228" w:right="-2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10AB47" w14:textId="6F116DE6" w:rsidR="00EA6127" w:rsidRPr="008C24D8" w:rsidRDefault="00145171" w:rsidP="0013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bCs/>
                <w:sz w:val="30"/>
                <w:szCs w:val="30"/>
              </w:rPr>
              <w:t>5</w:t>
            </w:r>
            <w:r w:rsidR="00EA6127"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Cs/>
                <w:sz w:val="30"/>
                <w:szCs w:val="30"/>
              </w:rPr>
              <w:t>574</w:t>
            </w:r>
            <w:r w:rsidR="00EA6127" w:rsidRPr="00E06732">
              <w:rPr>
                <w:rFonts w:ascii="Angsana New" w:hAnsi="Angsana New"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Cs/>
                <w:sz w:val="30"/>
                <w:szCs w:val="30"/>
              </w:rPr>
              <w:t>925</w:t>
            </w:r>
          </w:p>
        </w:tc>
      </w:tr>
      <w:tr w:rsidR="00EA6127" w:rsidRPr="00074C25" w14:paraId="64C1FE94" w14:textId="77777777" w:rsidTr="001A51CC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6A9C187E" w14:textId="77777777" w:rsidR="00EA6127" w:rsidRPr="00763552" w:rsidRDefault="00EA6127" w:rsidP="00E00469">
            <w:pPr>
              <w:tabs>
                <w:tab w:val="clear" w:pos="680"/>
                <w:tab w:val="left" w:pos="540"/>
              </w:tabs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763552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70FDA0" w14:textId="68823EF4" w:rsidR="00EA6127" w:rsidRPr="00226F89" w:rsidRDefault="00145171" w:rsidP="009F7E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4"/>
              </w:tabs>
              <w:ind w:left="-228" w:right="-2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226F89" w:rsidRPr="00226F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470</w:t>
            </w:r>
            <w:r w:rsidR="00226F89" w:rsidRPr="00226F8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549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BE9A47" w14:textId="77777777" w:rsidR="00EA6127" w:rsidRPr="00A91120" w:rsidRDefault="00EA6127" w:rsidP="00E004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ind w:left="-228" w:right="-2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3148C9" w14:textId="3B7E3400" w:rsidR="00EA6127" w:rsidRPr="00A91120" w:rsidRDefault="00145171" w:rsidP="001377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3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</w:rPr>
              <w:t>13</w:t>
            </w:r>
            <w:r w:rsidR="00EA6127" w:rsidRPr="00E06732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</w:rPr>
              <w:t>271</w:t>
            </w:r>
            <w:r w:rsidR="00EA6127" w:rsidRPr="00E06732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</w:rPr>
              <w:t>700</w:t>
            </w:r>
          </w:p>
        </w:tc>
      </w:tr>
    </w:tbl>
    <w:p w14:paraId="26319E89" w14:textId="77777777" w:rsidR="00AF5D6B" w:rsidRDefault="00AF5D6B" w:rsidP="00AF5D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589BC7D5" w14:textId="77777777"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B4E1CF4" w14:textId="77777777"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2EB9B008" w14:textId="77777777" w:rsidR="00AA6AED" w:rsidRDefault="00AA6AED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24A2F242" w14:textId="77777777" w:rsidR="00053A59" w:rsidRDefault="00053A59" w:rsidP="0097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p w14:paraId="6D8BF2B2" w14:textId="77777777" w:rsidR="00763552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eastAsia="x-none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D651925" w14:textId="4CF96C46" w:rsidR="00813EAE" w:rsidRPr="00144E97" w:rsidRDefault="00145171" w:rsidP="0069467F">
      <w:pPr>
        <w:pStyle w:val="Heading5"/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145171">
        <w:rPr>
          <w:rFonts w:ascii="Angsana New" w:hAnsi="Angsana New"/>
          <w:sz w:val="30"/>
          <w:szCs w:val="30"/>
          <w:lang w:val="en-US"/>
        </w:rPr>
        <w:lastRenderedPageBreak/>
        <w:t>9</w:t>
      </w:r>
      <w:r w:rsidR="002726A8">
        <w:rPr>
          <w:rFonts w:ascii="Angsana New" w:hAnsi="Angsana New"/>
          <w:sz w:val="30"/>
          <w:szCs w:val="30"/>
          <w:lang w:val="en-US"/>
        </w:rPr>
        <w:tab/>
      </w:r>
      <w:r w:rsidR="00734C15" w:rsidRPr="00144E97">
        <w:rPr>
          <w:rFonts w:ascii="Angsana New" w:hAnsi="Angsana New"/>
          <w:sz w:val="30"/>
          <w:szCs w:val="30"/>
          <w:cs/>
        </w:rPr>
        <w:t>ภาษีเงินได้</w:t>
      </w:r>
    </w:p>
    <w:p w14:paraId="5A8286F1" w14:textId="77777777" w:rsidR="00F613D7" w:rsidRPr="002B22CA" w:rsidRDefault="00F613D7" w:rsidP="00957F1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18"/>
          <w:szCs w:val="18"/>
          <w:lang w:val="en-US"/>
        </w:rPr>
      </w:pPr>
    </w:p>
    <w:p w14:paraId="5C7FB7F8" w14:textId="562EE26E" w:rsidR="009F7C16" w:rsidRDefault="009F7C16" w:rsidP="00957F12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  <w:r w:rsidRPr="00144E97">
        <w:rPr>
          <w:rFonts w:ascii="Angsana New" w:hAnsi="Angsana New" w:cs="Angsana New"/>
          <w:b/>
          <w:bCs/>
          <w:i/>
          <w:iCs/>
          <w:cs/>
          <w:lang w:val="en-US"/>
        </w:rPr>
        <w:t>ภาษีเงินได้ที่รับรู้ในกำไรหรือขาดทุน</w:t>
      </w:r>
    </w:p>
    <w:p w14:paraId="797273CE" w14:textId="77777777" w:rsidR="00A77FAE" w:rsidRPr="00D20996" w:rsidRDefault="00A77FAE" w:rsidP="00A77FAE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  <w:lang w:val="en-US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80"/>
        <w:gridCol w:w="180"/>
        <w:gridCol w:w="1170"/>
        <w:gridCol w:w="180"/>
        <w:gridCol w:w="1170"/>
        <w:gridCol w:w="180"/>
        <w:gridCol w:w="1170"/>
        <w:gridCol w:w="180"/>
        <w:gridCol w:w="1170"/>
      </w:tblGrid>
      <w:tr w:rsidR="00A77FAE" w:rsidRPr="00AB4725" w14:paraId="36133C04" w14:textId="77777777" w:rsidTr="00224CE1">
        <w:trPr>
          <w:cantSplit/>
          <w:trHeight w:hRule="exact" w:val="360"/>
        </w:trPr>
        <w:tc>
          <w:tcPr>
            <w:tcW w:w="3780" w:type="dxa"/>
          </w:tcPr>
          <w:p w14:paraId="36D1A85D" w14:textId="77777777" w:rsidR="00A77FAE" w:rsidRPr="00AB4725" w:rsidRDefault="00A77FAE" w:rsidP="00D4092F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434D260" w14:textId="77777777" w:rsidR="00A77FAE" w:rsidRPr="00AB4725" w:rsidRDefault="00A77FAE" w:rsidP="00D409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19777782" w14:textId="77777777" w:rsidR="00A77FAE" w:rsidRPr="00AB4725" w:rsidRDefault="00A77FAE" w:rsidP="00D409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7306669" w14:textId="77777777" w:rsidR="00A77FAE" w:rsidRPr="00AB4725" w:rsidRDefault="00A77FAE" w:rsidP="00D409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6D575C1" w14:textId="77777777" w:rsidR="00A77FAE" w:rsidRPr="00AB4725" w:rsidRDefault="00A77FAE" w:rsidP="00D4092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7FAE" w:rsidRPr="00AB4725" w14:paraId="5ACFA892" w14:textId="77777777" w:rsidTr="00224CE1">
        <w:trPr>
          <w:cantSplit/>
          <w:trHeight w:hRule="exact" w:val="389"/>
        </w:trPr>
        <w:tc>
          <w:tcPr>
            <w:tcW w:w="3780" w:type="dxa"/>
          </w:tcPr>
          <w:p w14:paraId="1AF22332" w14:textId="09782B57" w:rsidR="00A77FAE" w:rsidRPr="00AB4725" w:rsidRDefault="00A77FAE" w:rsidP="00E80140">
            <w:pPr>
              <w:tabs>
                <w:tab w:val="left" w:pos="540"/>
              </w:tabs>
              <w:spacing w:line="240" w:lineRule="auto"/>
              <w:ind w:right="-108" w:firstLine="73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หก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="00145171" w:rsidRPr="00145171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30</w:t>
            </w:r>
            <w:r w:rsidRPr="00AB472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มิถุ</w:t>
            </w:r>
            <w:r w:rsidRPr="00AB472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นายน</w:t>
            </w:r>
          </w:p>
        </w:tc>
        <w:tc>
          <w:tcPr>
            <w:tcW w:w="180" w:type="dxa"/>
          </w:tcPr>
          <w:p w14:paraId="563D026A" w14:textId="77777777" w:rsidR="00A77FAE" w:rsidRPr="00D20996" w:rsidRDefault="00A77FAE" w:rsidP="00A77FA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D9280C2" w14:textId="1F9209E4" w:rsidR="00A77FAE" w:rsidRPr="00AB4725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</w:t>
            </w:r>
            <w:r w:rsidRPr="0014517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8629406" w14:textId="77777777" w:rsidR="00A77FAE" w:rsidRPr="00AB4725" w:rsidRDefault="00A77FAE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D5ACA0" w14:textId="456C0A73" w:rsidR="00A77FAE" w:rsidRPr="00AB4725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</w:t>
            </w:r>
            <w:r w:rsidRPr="0014517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180" w:type="dxa"/>
            <w:shd w:val="clear" w:color="auto" w:fill="auto"/>
          </w:tcPr>
          <w:p w14:paraId="384C7F78" w14:textId="77777777" w:rsidR="00A77FAE" w:rsidRPr="00AB4725" w:rsidRDefault="00A77FAE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C2F67B" w14:textId="2937A51F" w:rsidR="00A77FAE" w:rsidRPr="00AB4725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</w:t>
            </w:r>
            <w:r w:rsidRPr="00145171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7776CF5B" w14:textId="77777777" w:rsidR="00A77FAE" w:rsidRPr="00AB4725" w:rsidRDefault="00A77FAE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FDCDDF" w14:textId="1366028A" w:rsidR="00A77FAE" w:rsidRPr="00AB4725" w:rsidRDefault="00145171" w:rsidP="00A77F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</w:t>
            </w:r>
            <w:r w:rsidRPr="00145171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</w:tr>
      <w:tr w:rsidR="00A77FAE" w:rsidRPr="00AB4725" w14:paraId="1724F6C1" w14:textId="77777777" w:rsidTr="00224CE1">
        <w:trPr>
          <w:cantSplit/>
          <w:trHeight w:hRule="exact" w:val="360"/>
        </w:trPr>
        <w:tc>
          <w:tcPr>
            <w:tcW w:w="3780" w:type="dxa"/>
          </w:tcPr>
          <w:p w14:paraId="6B82CA98" w14:textId="77777777" w:rsidR="00A77FAE" w:rsidRPr="00AB4725" w:rsidRDefault="00A77FAE" w:rsidP="00E80140">
            <w:pPr>
              <w:spacing w:line="240" w:lineRule="auto"/>
              <w:ind w:firstLine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3A31618" w14:textId="77777777" w:rsidR="00A77FAE" w:rsidRPr="00AB4725" w:rsidRDefault="00A77FAE" w:rsidP="00A77FA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72934758" w14:textId="77777777" w:rsidR="00A77FAE" w:rsidRPr="00AB4725" w:rsidRDefault="00A77FAE" w:rsidP="00A77FAE">
            <w:pPr>
              <w:pStyle w:val="acctfourfigures"/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AB4725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A77FAE" w:rsidRPr="00AB4725" w14:paraId="5578F451" w14:textId="77777777" w:rsidTr="00224CE1">
        <w:trPr>
          <w:cantSplit/>
          <w:trHeight w:hRule="exact" w:val="389"/>
        </w:trPr>
        <w:tc>
          <w:tcPr>
            <w:tcW w:w="3780" w:type="dxa"/>
          </w:tcPr>
          <w:p w14:paraId="001B004A" w14:textId="77777777" w:rsidR="00A77FAE" w:rsidRPr="00AB4725" w:rsidRDefault="00A77FAE" w:rsidP="00E80140">
            <w:pPr>
              <w:spacing w:line="240" w:lineRule="auto"/>
              <w:ind w:firstLine="7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80" w:type="dxa"/>
          </w:tcPr>
          <w:p w14:paraId="26E6D6E0" w14:textId="77777777" w:rsidR="00A77FAE" w:rsidRPr="00AB4725" w:rsidRDefault="00A77FAE" w:rsidP="00A77F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CE0780" w14:textId="77777777" w:rsidR="00A77FAE" w:rsidRPr="00AB4725" w:rsidRDefault="00A77FAE" w:rsidP="00A77F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027D3B" w14:textId="77777777" w:rsidR="00A77FAE" w:rsidRPr="00AB4725" w:rsidRDefault="00A77FAE" w:rsidP="00A77FA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8B486E" w14:textId="77777777" w:rsidR="00A77FAE" w:rsidRPr="00AB4725" w:rsidRDefault="00A77FAE" w:rsidP="00A77FAE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F667D0D" w14:textId="77777777" w:rsidR="00A77FAE" w:rsidRPr="00AB4725" w:rsidRDefault="00A77FAE" w:rsidP="00A77FA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D8346F" w14:textId="77777777" w:rsidR="00A77FAE" w:rsidRPr="00AB4725" w:rsidRDefault="00A77FAE" w:rsidP="00A77FAE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6088EC" w14:textId="77777777" w:rsidR="00A77FAE" w:rsidRPr="00AB4725" w:rsidRDefault="00A77FAE" w:rsidP="00A77FA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71B6A6" w14:textId="77777777" w:rsidR="00A77FAE" w:rsidRPr="00AB4725" w:rsidRDefault="00A77FAE" w:rsidP="00A77FAE">
            <w:pPr>
              <w:pStyle w:val="acctfourfigures"/>
              <w:tabs>
                <w:tab w:val="clear" w:pos="765"/>
                <w:tab w:val="decimal" w:pos="922"/>
              </w:tabs>
              <w:spacing w:line="240" w:lineRule="auto"/>
              <w:ind w:left="-72" w:right="1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7FAE" w:rsidRPr="00AB4725" w14:paraId="209D97CD" w14:textId="77777777" w:rsidTr="00224CE1">
        <w:trPr>
          <w:cantSplit/>
          <w:trHeight w:hRule="exact" w:val="389"/>
        </w:trPr>
        <w:tc>
          <w:tcPr>
            <w:tcW w:w="3780" w:type="dxa"/>
          </w:tcPr>
          <w:p w14:paraId="1C41A490" w14:textId="77777777" w:rsidR="00A77FAE" w:rsidRPr="00AB4725" w:rsidRDefault="00A77FAE" w:rsidP="00E80140">
            <w:pPr>
              <w:spacing w:line="240" w:lineRule="auto"/>
              <w:ind w:firstLine="7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งวดปัจจุบัน</w:t>
            </w:r>
          </w:p>
        </w:tc>
        <w:tc>
          <w:tcPr>
            <w:tcW w:w="180" w:type="dxa"/>
          </w:tcPr>
          <w:p w14:paraId="1D52F9B0" w14:textId="77777777" w:rsidR="00A77FAE" w:rsidRPr="00AB4725" w:rsidRDefault="00A77FAE" w:rsidP="00A7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3419275" w14:textId="2C618CD3" w:rsidR="00A77FAE" w:rsidRPr="000A4D44" w:rsidRDefault="00145171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224</w:t>
            </w:r>
            <w:r w:rsidR="007349CD"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815</w:t>
            </w:r>
          </w:p>
        </w:tc>
        <w:tc>
          <w:tcPr>
            <w:tcW w:w="180" w:type="dxa"/>
          </w:tcPr>
          <w:p w14:paraId="559C4AD9" w14:textId="77777777" w:rsidR="00A77FAE" w:rsidRPr="000A4D44" w:rsidRDefault="00A77FAE" w:rsidP="00A77FA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F05772" w14:textId="6588B1C1" w:rsidR="00A77FAE" w:rsidRPr="000A4D44" w:rsidRDefault="00145171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182</w:t>
            </w:r>
            <w:r w:rsidR="00A77FAE"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161</w:t>
            </w:r>
          </w:p>
        </w:tc>
        <w:tc>
          <w:tcPr>
            <w:tcW w:w="180" w:type="dxa"/>
          </w:tcPr>
          <w:p w14:paraId="0A57B0D8" w14:textId="77777777" w:rsidR="00A77FAE" w:rsidRPr="000A4D44" w:rsidRDefault="00A77FAE" w:rsidP="00A77FA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80EAE" w14:textId="03F36504" w:rsidR="00A77FAE" w:rsidRPr="000A4D44" w:rsidRDefault="00145171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73</w:t>
            </w:r>
            <w:r w:rsidR="007349CD"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156</w:t>
            </w:r>
          </w:p>
        </w:tc>
        <w:tc>
          <w:tcPr>
            <w:tcW w:w="180" w:type="dxa"/>
          </w:tcPr>
          <w:p w14:paraId="58C81C99" w14:textId="77777777" w:rsidR="00A77FAE" w:rsidRPr="00AB4725" w:rsidRDefault="00A77FAE" w:rsidP="00A77FA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FE0F4C" w14:textId="12276E94" w:rsidR="00A77FAE" w:rsidRPr="000A4D44" w:rsidRDefault="00145171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50</w:t>
            </w:r>
            <w:r w:rsidR="00A77FAE"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891</w:t>
            </w:r>
          </w:p>
        </w:tc>
      </w:tr>
      <w:tr w:rsidR="00A77FAE" w:rsidRPr="00AB4725" w14:paraId="04187010" w14:textId="77777777" w:rsidTr="00224CE1">
        <w:trPr>
          <w:cantSplit/>
          <w:trHeight w:hRule="exact" w:val="389"/>
        </w:trPr>
        <w:tc>
          <w:tcPr>
            <w:tcW w:w="3780" w:type="dxa"/>
          </w:tcPr>
          <w:p w14:paraId="58D547FF" w14:textId="77777777" w:rsidR="00A77FAE" w:rsidRPr="00AB4725" w:rsidRDefault="00A77FAE" w:rsidP="00E80140">
            <w:pPr>
              <w:spacing w:line="240" w:lineRule="auto"/>
              <w:ind w:firstLine="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ภาษีงวดก่อนๆที่บันทึกต่ำไป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สูงไป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0937E824" w14:textId="77777777" w:rsidR="00A77FAE" w:rsidRPr="000A4D44" w:rsidRDefault="00A77FAE" w:rsidP="00A77FA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0D17323" w14:textId="1372D5C7" w:rsidR="00A77FAE" w:rsidRPr="000A4D44" w:rsidRDefault="007349CD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659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E3AD92F" w14:textId="77777777" w:rsidR="00A77FAE" w:rsidRPr="000A4D44" w:rsidRDefault="00A77FAE" w:rsidP="00A77FA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2AAC73F" w14:textId="04EFB65D" w:rsidR="00A77FAE" w:rsidRPr="000A4D44" w:rsidRDefault="00145171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</w:t>
            </w:r>
            <w:r w:rsidR="00A77FAE"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388</w:t>
            </w:r>
          </w:p>
        </w:tc>
        <w:tc>
          <w:tcPr>
            <w:tcW w:w="180" w:type="dxa"/>
          </w:tcPr>
          <w:p w14:paraId="1CAAC0AA" w14:textId="77777777" w:rsidR="00A77FAE" w:rsidRPr="000A4D44" w:rsidRDefault="00A77FAE" w:rsidP="00A77FA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ADE823" w14:textId="09F78B1F" w:rsidR="00A77FAE" w:rsidRPr="000A4D44" w:rsidRDefault="00145171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816</w:t>
            </w:r>
          </w:p>
        </w:tc>
        <w:tc>
          <w:tcPr>
            <w:tcW w:w="180" w:type="dxa"/>
          </w:tcPr>
          <w:p w14:paraId="73AF7143" w14:textId="77777777" w:rsidR="00A77FAE" w:rsidRPr="00AB4725" w:rsidRDefault="00A77FAE" w:rsidP="00A77FA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98FC6B" w14:textId="1ACF9706" w:rsidR="00A77FAE" w:rsidRPr="000A4D44" w:rsidRDefault="00A77FAE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-</w:t>
            </w:r>
          </w:p>
        </w:tc>
      </w:tr>
      <w:tr w:rsidR="00A77FAE" w:rsidRPr="00AB4725" w14:paraId="499537E7" w14:textId="77777777" w:rsidTr="00224CE1">
        <w:trPr>
          <w:cantSplit/>
          <w:trHeight w:hRule="exact" w:val="389"/>
        </w:trPr>
        <w:tc>
          <w:tcPr>
            <w:tcW w:w="3780" w:type="dxa"/>
          </w:tcPr>
          <w:p w14:paraId="388FCB76" w14:textId="77777777" w:rsidR="00A77FAE" w:rsidRPr="00AB4725" w:rsidRDefault="00A77FAE" w:rsidP="00E80140">
            <w:pPr>
              <w:spacing w:line="240" w:lineRule="auto"/>
              <w:ind w:firstLine="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F7D49CD" w14:textId="77777777" w:rsidR="00A77FAE" w:rsidRPr="00AB4725" w:rsidRDefault="00A77FAE" w:rsidP="00A7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48538CF" w14:textId="3F25BE01" w:rsidR="00A77FAE" w:rsidRPr="000F3F14" w:rsidRDefault="00145171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222</w:t>
            </w:r>
            <w:r w:rsidR="007349CD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156</w:t>
            </w:r>
          </w:p>
        </w:tc>
        <w:tc>
          <w:tcPr>
            <w:tcW w:w="180" w:type="dxa"/>
          </w:tcPr>
          <w:p w14:paraId="05E11014" w14:textId="77777777" w:rsidR="00A77FAE" w:rsidRPr="000A4D44" w:rsidRDefault="00A77FAE" w:rsidP="00A77FA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6328F8E" w14:textId="3FA8520B" w:rsidR="00A77FAE" w:rsidRPr="000F3F14" w:rsidRDefault="00145171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184</w:t>
            </w:r>
            <w:r w:rsidR="00A77FAE" w:rsidRPr="000F3F14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549</w:t>
            </w:r>
          </w:p>
        </w:tc>
        <w:tc>
          <w:tcPr>
            <w:tcW w:w="180" w:type="dxa"/>
          </w:tcPr>
          <w:p w14:paraId="7CBA0E94" w14:textId="77777777" w:rsidR="00A77FAE" w:rsidRPr="000A4D44" w:rsidRDefault="00A77FAE" w:rsidP="00A77FA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8CE355C" w14:textId="01D2A161" w:rsidR="00A77FAE" w:rsidRPr="000F3F14" w:rsidRDefault="00145171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73</w:t>
            </w:r>
            <w:r w:rsidR="007349CD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972</w:t>
            </w:r>
          </w:p>
        </w:tc>
        <w:tc>
          <w:tcPr>
            <w:tcW w:w="180" w:type="dxa"/>
          </w:tcPr>
          <w:p w14:paraId="69E1CBFB" w14:textId="77777777" w:rsidR="00A77FAE" w:rsidRPr="00AB4725" w:rsidRDefault="00A77FAE" w:rsidP="00A77FAE">
            <w:pPr>
              <w:pStyle w:val="acctfourfigures"/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65B59EB" w14:textId="0B9765A7" w:rsidR="00A77FAE" w:rsidRPr="000F3F14" w:rsidRDefault="00145171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50</w:t>
            </w:r>
            <w:r w:rsidR="00A77FAE" w:rsidRPr="000F3F14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891</w:t>
            </w:r>
          </w:p>
        </w:tc>
      </w:tr>
      <w:tr w:rsidR="00A77FAE" w:rsidRPr="00AB4725" w14:paraId="20BC8464" w14:textId="77777777" w:rsidTr="00224CE1">
        <w:trPr>
          <w:cantSplit/>
          <w:trHeight w:hRule="exact" w:val="389"/>
        </w:trPr>
        <w:tc>
          <w:tcPr>
            <w:tcW w:w="3780" w:type="dxa"/>
          </w:tcPr>
          <w:p w14:paraId="7C8E8736" w14:textId="77777777" w:rsidR="00A77FAE" w:rsidRPr="00AB4725" w:rsidRDefault="00A77FAE" w:rsidP="00E80140">
            <w:pPr>
              <w:spacing w:line="240" w:lineRule="auto"/>
              <w:ind w:firstLine="7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80" w:type="dxa"/>
          </w:tcPr>
          <w:p w14:paraId="02E60AD9" w14:textId="77777777" w:rsidR="00A77FAE" w:rsidRPr="00AB4725" w:rsidRDefault="00A77FAE" w:rsidP="00A7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3ACD6B" w14:textId="77777777" w:rsidR="00A77FAE" w:rsidRPr="000A4D44" w:rsidRDefault="00A77FAE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0E7709E" w14:textId="77777777" w:rsidR="00A77FAE" w:rsidRPr="000A4D44" w:rsidRDefault="00A77FAE" w:rsidP="00A77FA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9D839B7" w14:textId="77777777" w:rsidR="00A77FAE" w:rsidRPr="000A4D44" w:rsidRDefault="00A77FAE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72ACC90" w14:textId="77777777" w:rsidR="00A77FAE" w:rsidRPr="000A4D44" w:rsidRDefault="00A77FAE" w:rsidP="00A77FA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FF69B29" w14:textId="77777777" w:rsidR="00A77FAE" w:rsidRPr="00AB4725" w:rsidRDefault="00A77FAE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80" w:type="dxa"/>
          </w:tcPr>
          <w:p w14:paraId="42AB4E7C" w14:textId="77777777" w:rsidR="00A77FAE" w:rsidRPr="00AB4725" w:rsidRDefault="00A77FAE" w:rsidP="00A77FAE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EEB5AD" w14:textId="77777777" w:rsidR="00A77FAE" w:rsidRPr="00AB4725" w:rsidRDefault="00A77FAE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</w:tr>
      <w:tr w:rsidR="00A77FAE" w:rsidRPr="00AB4725" w14:paraId="289422D5" w14:textId="77777777" w:rsidTr="00224CE1">
        <w:trPr>
          <w:cantSplit/>
          <w:trHeight w:hRule="exact" w:val="389"/>
        </w:trPr>
        <w:tc>
          <w:tcPr>
            <w:tcW w:w="3780" w:type="dxa"/>
          </w:tcPr>
          <w:p w14:paraId="7B2FC24C" w14:textId="77777777" w:rsidR="00A77FAE" w:rsidRPr="00AB4725" w:rsidRDefault="00A77FAE" w:rsidP="00E80140">
            <w:pPr>
              <w:spacing w:line="240" w:lineRule="auto"/>
              <w:ind w:firstLine="73"/>
              <w:rPr>
                <w:rFonts w:ascii="Angsana New" w:hAnsi="Angsana New"/>
                <w:sz w:val="30"/>
                <w:szCs w:val="30"/>
              </w:rPr>
            </w:pPr>
            <w:r w:rsidRPr="00AB4725">
              <w:rPr>
                <w:rFonts w:ascii="Angsana New" w:hAnsi="Angsana New"/>
                <w:sz w:val="30"/>
                <w:szCs w:val="30"/>
                <w:cs/>
              </w:rPr>
              <w:t>การเปลี่ยนแปลงของผล</w:t>
            </w:r>
            <w:r w:rsidRPr="00AB4725">
              <w:rPr>
                <w:rFonts w:ascii="Angsana New" w:hAnsi="Angsana New" w:hint="cs"/>
                <w:sz w:val="30"/>
                <w:szCs w:val="30"/>
                <w:cs/>
              </w:rPr>
              <w:t>แตก</w:t>
            </w:r>
            <w:r w:rsidRPr="00AB4725">
              <w:rPr>
                <w:rFonts w:ascii="Angsana New" w:hAnsi="Angsana New"/>
                <w:sz w:val="30"/>
                <w:szCs w:val="30"/>
                <w:cs/>
              </w:rPr>
              <w:t>ต่างชั่วคราว</w:t>
            </w:r>
            <w:r w:rsidRPr="00AB4725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  <w:tc>
          <w:tcPr>
            <w:tcW w:w="180" w:type="dxa"/>
          </w:tcPr>
          <w:p w14:paraId="723DD2DF" w14:textId="77777777" w:rsidR="00A77FAE" w:rsidRPr="00AB4725" w:rsidRDefault="00A77FAE" w:rsidP="00A77FAE">
            <w:pPr>
              <w:pStyle w:val="acctfourfigures"/>
              <w:tabs>
                <w:tab w:val="left" w:pos="720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CF9931" w14:textId="4EBA1DDE" w:rsidR="00A77FAE" w:rsidRPr="000A4D44" w:rsidRDefault="007349CD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55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720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5F34C118" w14:textId="77777777" w:rsidR="00A77FAE" w:rsidRPr="000A4D44" w:rsidRDefault="00A77FAE" w:rsidP="00A77FA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E09CD3" w14:textId="2C9F2670" w:rsidR="00A77FAE" w:rsidRPr="000A4D44" w:rsidRDefault="00A77FAE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26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743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14ECFBBC" w14:textId="77777777" w:rsidR="00A77FAE" w:rsidRPr="000A4D44" w:rsidRDefault="00A77FAE" w:rsidP="00A77FA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820DCC" w14:textId="7C44D957" w:rsidR="00A77FAE" w:rsidRPr="000A4D44" w:rsidRDefault="007349CD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13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643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32583549" w14:textId="77777777" w:rsidR="00A77FAE" w:rsidRPr="00AB4725" w:rsidRDefault="00A77FAE" w:rsidP="00A7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08"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D00F3C1" w14:textId="4B87237E" w:rsidR="00A77FAE" w:rsidRPr="000A4D44" w:rsidRDefault="00A77FAE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 w:cs="Angsana New"/>
                <w:b w:val="0"/>
                <w:sz w:val="30"/>
                <w:szCs w:val="30"/>
                <w:lang w:val="en-US"/>
              </w:rPr>
              <w:t>923</w:t>
            </w:r>
            <w:r>
              <w:rPr>
                <w:rFonts w:ascii="Angsana New" w:hAnsi="Angsana New" w:cs="Angsana New"/>
                <w:b w:val="0"/>
                <w:sz w:val="30"/>
                <w:szCs w:val="30"/>
              </w:rPr>
              <w:t>)</w:t>
            </w:r>
          </w:p>
        </w:tc>
      </w:tr>
      <w:tr w:rsidR="00A77FAE" w:rsidRPr="00AB4725" w14:paraId="00F58943" w14:textId="77777777" w:rsidTr="00224CE1">
        <w:trPr>
          <w:cantSplit/>
          <w:trHeight w:hRule="exact" w:val="389"/>
        </w:trPr>
        <w:tc>
          <w:tcPr>
            <w:tcW w:w="3780" w:type="dxa"/>
          </w:tcPr>
          <w:p w14:paraId="560918A0" w14:textId="77777777" w:rsidR="00A77FAE" w:rsidRPr="00AB4725" w:rsidRDefault="00A77FAE" w:rsidP="00E80140">
            <w:pPr>
              <w:spacing w:line="240" w:lineRule="auto"/>
              <w:ind w:firstLine="7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B47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80" w:type="dxa"/>
          </w:tcPr>
          <w:p w14:paraId="36028466" w14:textId="77777777" w:rsidR="00A77FAE" w:rsidRPr="00AB4725" w:rsidRDefault="00A77FAE" w:rsidP="00A7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99E0178" w14:textId="2B578F05" w:rsidR="00A77FAE" w:rsidRPr="000F3F14" w:rsidRDefault="00145171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166</w:t>
            </w:r>
            <w:r w:rsidR="007349CD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436</w:t>
            </w:r>
          </w:p>
        </w:tc>
        <w:tc>
          <w:tcPr>
            <w:tcW w:w="180" w:type="dxa"/>
          </w:tcPr>
          <w:p w14:paraId="5DAB05D9" w14:textId="77777777" w:rsidR="00A77FAE" w:rsidRPr="000A4D44" w:rsidRDefault="00A77FAE" w:rsidP="00A77FA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0C4AF3" w14:textId="552549E3" w:rsidR="00A77FAE" w:rsidRPr="000F3F14" w:rsidRDefault="00145171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157</w:t>
            </w:r>
            <w:r w:rsidR="00A77FAE" w:rsidRPr="000F3F14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806</w:t>
            </w:r>
          </w:p>
        </w:tc>
        <w:tc>
          <w:tcPr>
            <w:tcW w:w="180" w:type="dxa"/>
          </w:tcPr>
          <w:p w14:paraId="43A3FC15" w14:textId="77777777" w:rsidR="00A77FAE" w:rsidRPr="000A4D44" w:rsidRDefault="00A77FAE" w:rsidP="00A77FAE">
            <w:pPr>
              <w:pStyle w:val="nineptnormalheading"/>
              <w:tabs>
                <w:tab w:val="decimal" w:pos="821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0A8720" w14:textId="59E8E802" w:rsidR="00A77FAE" w:rsidRPr="000F3F14" w:rsidRDefault="00145171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60</w:t>
            </w:r>
            <w:r w:rsidR="007349CD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329</w:t>
            </w:r>
          </w:p>
        </w:tc>
        <w:tc>
          <w:tcPr>
            <w:tcW w:w="180" w:type="dxa"/>
          </w:tcPr>
          <w:p w14:paraId="7FEE93C3" w14:textId="77777777" w:rsidR="00A77FAE" w:rsidRPr="00AB4725" w:rsidRDefault="00A77FAE" w:rsidP="00A77F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EA7A86E" w14:textId="07F5485B" w:rsidR="00A77FAE" w:rsidRPr="000F3F14" w:rsidRDefault="00145171" w:rsidP="00A77FAE">
            <w:pPr>
              <w:pStyle w:val="nineptnormalheading"/>
              <w:tabs>
                <w:tab w:val="decimal" w:pos="915"/>
              </w:tabs>
              <w:spacing w:line="240" w:lineRule="auto"/>
              <w:ind w:left="-18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48</w:t>
            </w:r>
            <w:r w:rsidR="00A77FAE" w:rsidRPr="000F3F14">
              <w:rPr>
                <w:rFonts w:ascii="Angsana New" w:hAnsi="Angsana New" w:cs="Angsana New"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Cs/>
                <w:sz w:val="30"/>
                <w:szCs w:val="30"/>
                <w:lang w:val="en-US"/>
              </w:rPr>
              <w:t>968</w:t>
            </w:r>
          </w:p>
        </w:tc>
      </w:tr>
    </w:tbl>
    <w:p w14:paraId="25E7A9B0" w14:textId="77777777" w:rsidR="00E00469" w:rsidRPr="00EA6127" w:rsidRDefault="00E00469" w:rsidP="00E00469">
      <w:pPr>
        <w:pStyle w:val="a"/>
        <w:tabs>
          <w:tab w:val="clear" w:pos="1080"/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i/>
          <w:iCs/>
          <w:lang w:val="en-US"/>
        </w:rPr>
      </w:pPr>
    </w:p>
    <w:p w14:paraId="43659004" w14:textId="77777777" w:rsidR="00E00469" w:rsidRPr="00EA6127" w:rsidRDefault="00E00469" w:rsidP="00E80140">
      <w:pPr>
        <w:tabs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EA6127">
        <w:rPr>
          <w:rFonts w:ascii="Angsana New" w:hAnsi="Angsana New"/>
          <w:sz w:val="30"/>
          <w:szCs w:val="30"/>
          <w:cs/>
        </w:rPr>
        <w:t>จำนวนภาษีเงินได้ในงบกำไรขาดทุนเบ็ดเสร็จ</w:t>
      </w:r>
      <w:r w:rsidRPr="00EA6127">
        <w:rPr>
          <w:rFonts w:ascii="Angsana New" w:hAnsi="Angsana New" w:hint="cs"/>
          <w:sz w:val="30"/>
          <w:szCs w:val="30"/>
          <w:cs/>
        </w:rPr>
        <w:t>รวม</w:t>
      </w:r>
      <w:r w:rsidRPr="00EA6127">
        <w:rPr>
          <w:rFonts w:ascii="Angsana New" w:hAnsi="Angsana New"/>
          <w:sz w:val="30"/>
          <w:szCs w:val="30"/>
          <w:cs/>
        </w:rPr>
        <w:t>และงบกำไรขาดทุนเบ็ดเสร็จเฉพาะกิจการแตกต่างจากจำนวนภาษีเงินได้ที่คำนวณโดยการใช้อัตราภาษีเงินได้คูณกับยอดกำไรสุทธิตามบัญชีสำหรับงวดเนื่องจาก</w:t>
      </w:r>
    </w:p>
    <w:p w14:paraId="2A52C372" w14:textId="77777777" w:rsidR="00E00469" w:rsidRPr="00EA6127" w:rsidRDefault="00E00469" w:rsidP="00E00469">
      <w:pPr>
        <w:tabs>
          <w:tab w:val="left" w:pos="630"/>
        </w:tabs>
        <w:spacing w:line="240" w:lineRule="auto"/>
        <w:ind w:right="11" w:firstLine="540"/>
        <w:rPr>
          <w:rFonts w:ascii="Angsana New" w:hAnsi="Angsana New"/>
          <w:sz w:val="30"/>
          <w:szCs w:val="30"/>
        </w:rPr>
      </w:pPr>
    </w:p>
    <w:p w14:paraId="4420A5A9" w14:textId="7E5A3A07" w:rsidR="00E00469" w:rsidRPr="00EA6127" w:rsidRDefault="00E00469" w:rsidP="00E80140">
      <w:pPr>
        <w:numPr>
          <w:ilvl w:val="0"/>
          <w:numId w:val="19"/>
        </w:numPr>
        <w:tabs>
          <w:tab w:val="clear" w:pos="907"/>
          <w:tab w:val="left" w:pos="900"/>
        </w:tabs>
        <w:spacing w:line="240" w:lineRule="auto"/>
        <w:ind w:right="65"/>
        <w:jc w:val="thaiDistribute"/>
        <w:rPr>
          <w:rFonts w:ascii="Angsana New" w:hAnsi="Angsana New"/>
          <w:sz w:val="30"/>
          <w:szCs w:val="30"/>
        </w:rPr>
      </w:pPr>
      <w:r w:rsidRPr="00EA6127">
        <w:rPr>
          <w:rFonts w:ascii="Angsana New" w:hAnsi="Angsana New" w:hint="cs"/>
          <w:sz w:val="30"/>
          <w:szCs w:val="30"/>
          <w:cs/>
        </w:rPr>
        <w:t>บริษัทได้รับการอนุมัติจากคณะกรรมการส่งเสริมการลงทุนให้ได้รับสิทธิประโยชน์ตามพระราชบัญญัติส่งเสริมการลงทุน</w:t>
      </w:r>
      <w:r w:rsidRPr="00EA6127">
        <w:rPr>
          <w:rFonts w:ascii="Angsana New" w:hAnsi="Angsana New"/>
          <w:sz w:val="30"/>
          <w:szCs w:val="30"/>
          <w:cs/>
        </w:rPr>
        <w:t xml:space="preserve"> </w:t>
      </w:r>
      <w:r w:rsidRPr="00EA6127">
        <w:rPr>
          <w:rFonts w:ascii="Angsana New" w:hAnsi="Angsana New" w:hint="cs"/>
          <w:sz w:val="30"/>
          <w:szCs w:val="30"/>
          <w:cs/>
        </w:rPr>
        <w:t>พ</w:t>
      </w:r>
      <w:r w:rsidRPr="00EA6127">
        <w:rPr>
          <w:rFonts w:ascii="Angsana New" w:hAnsi="Angsana New"/>
          <w:sz w:val="30"/>
          <w:szCs w:val="30"/>
          <w:cs/>
        </w:rPr>
        <w:t>.</w:t>
      </w:r>
      <w:r w:rsidRPr="00EA6127">
        <w:rPr>
          <w:rFonts w:ascii="Angsana New" w:hAnsi="Angsana New" w:hint="cs"/>
          <w:sz w:val="30"/>
          <w:szCs w:val="30"/>
          <w:cs/>
        </w:rPr>
        <w:t>ศ</w:t>
      </w:r>
      <w:r w:rsidRPr="00EA6127">
        <w:rPr>
          <w:rFonts w:ascii="Angsana New" w:hAnsi="Angsana New"/>
          <w:sz w:val="30"/>
          <w:szCs w:val="30"/>
          <w:cs/>
        </w:rPr>
        <w:t>.</w:t>
      </w:r>
      <w:r w:rsidR="00145171" w:rsidRPr="00145171">
        <w:rPr>
          <w:rFonts w:ascii="Angsana New" w:hAnsi="Angsana New"/>
          <w:sz w:val="30"/>
          <w:szCs w:val="30"/>
        </w:rPr>
        <w:t>2520</w:t>
      </w:r>
      <w:r w:rsidRPr="00EA6127">
        <w:rPr>
          <w:rFonts w:ascii="Angsana New" w:hAnsi="Angsana New"/>
          <w:sz w:val="30"/>
          <w:szCs w:val="30"/>
          <w:cs/>
        </w:rPr>
        <w:t xml:space="preserve"> </w:t>
      </w:r>
      <w:r w:rsidRPr="00EA6127">
        <w:rPr>
          <w:rFonts w:ascii="Angsana New" w:hAnsi="Angsana New" w:hint="cs"/>
          <w:sz w:val="30"/>
          <w:szCs w:val="30"/>
          <w:cs/>
        </w:rPr>
        <w:t>ในการผลิตยาเริ่มตั้งแต่วันที่</w:t>
      </w:r>
      <w:r w:rsidRPr="00EA6127">
        <w:rPr>
          <w:rFonts w:ascii="Angsana New" w:hAnsi="Angsana New"/>
          <w:sz w:val="30"/>
          <w:szCs w:val="30"/>
          <w:cs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1</w:t>
      </w:r>
      <w:r w:rsidRPr="00EA6127">
        <w:rPr>
          <w:rFonts w:ascii="Angsana New" w:hAnsi="Angsana New"/>
          <w:sz w:val="30"/>
          <w:szCs w:val="30"/>
          <w:cs/>
        </w:rPr>
        <w:t xml:space="preserve"> </w:t>
      </w:r>
      <w:r w:rsidRPr="00EA6127">
        <w:rPr>
          <w:rFonts w:ascii="Angsana New" w:hAnsi="Angsana New" w:hint="cs"/>
          <w:sz w:val="30"/>
          <w:szCs w:val="30"/>
          <w:cs/>
        </w:rPr>
        <w:t>พฤษภาคม</w:t>
      </w:r>
      <w:r w:rsidRPr="00EA6127">
        <w:rPr>
          <w:rFonts w:ascii="Angsana New" w:hAnsi="Angsana New"/>
          <w:sz w:val="30"/>
          <w:szCs w:val="30"/>
          <w:cs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2561</w:t>
      </w:r>
      <w:r w:rsidRPr="00EA6127">
        <w:rPr>
          <w:rFonts w:ascii="Angsana New" w:hAnsi="Angsana New"/>
          <w:sz w:val="30"/>
          <w:szCs w:val="30"/>
          <w:cs/>
        </w:rPr>
        <w:t xml:space="preserve"> </w:t>
      </w:r>
      <w:r w:rsidRPr="00EA6127">
        <w:rPr>
          <w:rFonts w:ascii="Angsana New" w:hAnsi="Angsana New" w:hint="cs"/>
          <w:sz w:val="30"/>
          <w:szCs w:val="30"/>
          <w:cs/>
        </w:rPr>
        <w:t>สิทธิประโยชน์ที่ได้รับประกอบด้วยการได้รับยกเว้นอากรขาเข้าสำหรับเครื่องจักรที่นำเข้าตามที่คณะกรรมการอนุมัติ</w:t>
      </w:r>
      <w:r w:rsidRPr="00EA6127">
        <w:rPr>
          <w:rFonts w:ascii="Angsana New" w:hAnsi="Angsana New"/>
          <w:sz w:val="30"/>
          <w:szCs w:val="30"/>
          <w:cs/>
        </w:rPr>
        <w:t xml:space="preserve"> </w:t>
      </w:r>
      <w:r w:rsidRPr="00EA6127">
        <w:rPr>
          <w:rFonts w:ascii="Angsana New" w:hAnsi="Angsana New" w:hint="cs"/>
          <w:sz w:val="30"/>
          <w:szCs w:val="30"/>
          <w:cs/>
        </w:rPr>
        <w:t>และการได้รับยกเว้นภาษีเงินได้จากการประกอบกิจการการค้าที่เกี่ยวข้องโดยมีกำหนดเวลาแปดปีนับแต่วันที่เริ่มมีรายได้</w:t>
      </w:r>
      <w:r w:rsidR="00E069C4">
        <w:rPr>
          <w:rFonts w:ascii="Angsana New" w:hAnsi="Angsana New"/>
          <w:sz w:val="30"/>
          <w:szCs w:val="30"/>
          <w:cs/>
        </w:rPr>
        <w:br/>
      </w:r>
      <w:r w:rsidRPr="00EA6127">
        <w:rPr>
          <w:rFonts w:ascii="Angsana New" w:hAnsi="Angsana New" w:hint="cs"/>
          <w:sz w:val="30"/>
          <w:szCs w:val="30"/>
          <w:cs/>
        </w:rPr>
        <w:t>จากการประกอบกิจการนั้น</w:t>
      </w:r>
    </w:p>
    <w:p w14:paraId="3380158B" w14:textId="77777777" w:rsidR="00E00469" w:rsidRPr="00EA6127" w:rsidRDefault="00E00469" w:rsidP="00E80140">
      <w:pPr>
        <w:tabs>
          <w:tab w:val="clear" w:pos="907"/>
          <w:tab w:val="left" w:pos="900"/>
        </w:tabs>
        <w:spacing w:line="240" w:lineRule="auto"/>
        <w:ind w:left="900" w:right="65"/>
        <w:jc w:val="thaiDistribute"/>
        <w:rPr>
          <w:rFonts w:ascii="Angsana New" w:hAnsi="Angsana New"/>
          <w:sz w:val="30"/>
          <w:szCs w:val="30"/>
        </w:rPr>
      </w:pPr>
    </w:p>
    <w:p w14:paraId="0E4A814C" w14:textId="6671209E" w:rsidR="00A46FA5" w:rsidRPr="00EA6127" w:rsidRDefault="00E00469" w:rsidP="00E8014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65"/>
        <w:jc w:val="thaiDistribute"/>
        <w:rPr>
          <w:rFonts w:ascii="Angsana New" w:hAnsi="Angsana New"/>
          <w:sz w:val="30"/>
          <w:szCs w:val="30"/>
        </w:rPr>
      </w:pPr>
      <w:r w:rsidRPr="00EA6127">
        <w:rPr>
          <w:rFonts w:ascii="Angsana New" w:hAnsi="Angsana New"/>
          <w:sz w:val="30"/>
          <w:szCs w:val="30"/>
          <w:cs/>
        </w:rPr>
        <w:t xml:space="preserve">บริษัทได้รับการ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="00145171" w:rsidRPr="00145171">
        <w:rPr>
          <w:rFonts w:ascii="Angsana New" w:hAnsi="Angsana New"/>
          <w:sz w:val="30"/>
          <w:szCs w:val="30"/>
        </w:rPr>
        <w:t>674</w:t>
      </w:r>
      <w:r w:rsidRPr="00EA6127">
        <w:rPr>
          <w:rFonts w:ascii="Angsana New" w:hAnsi="Angsana New"/>
          <w:sz w:val="30"/>
          <w:szCs w:val="30"/>
        </w:rPr>
        <w:t xml:space="preserve"> </w:t>
      </w:r>
      <w:r w:rsidRPr="00EA6127">
        <w:rPr>
          <w:rFonts w:ascii="Angsana New" w:hAnsi="Angsana New"/>
          <w:sz w:val="30"/>
          <w:szCs w:val="30"/>
          <w:cs/>
        </w:rPr>
        <w:t>พ.ศ.</w:t>
      </w:r>
      <w:r w:rsidR="00145171" w:rsidRPr="00145171">
        <w:rPr>
          <w:rFonts w:ascii="Angsana New" w:hAnsi="Angsana New"/>
          <w:sz w:val="30"/>
          <w:szCs w:val="30"/>
        </w:rPr>
        <w:t>2561</w:t>
      </w:r>
      <w:r w:rsidRPr="00EA6127">
        <w:rPr>
          <w:rFonts w:ascii="Angsana New" w:hAnsi="Angsana New"/>
          <w:sz w:val="30"/>
          <w:szCs w:val="30"/>
          <w:cs/>
        </w:rPr>
        <w:t xml:space="preserve"> ในฐานะที่เป็น</w:t>
      </w:r>
      <w:r w:rsidRPr="00EA6127"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  <w:r w:rsidRPr="00EA6127">
        <w:rPr>
          <w:rFonts w:ascii="Angsana New" w:hAnsi="Angsana New"/>
          <w:sz w:val="30"/>
          <w:szCs w:val="30"/>
          <w:cs/>
        </w:rPr>
        <w:t xml:space="preserve">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สิบ</w:t>
      </w:r>
      <w:r w:rsidRPr="00EA6127">
        <w:rPr>
          <w:rFonts w:ascii="Angsana New" w:hAnsi="Angsana New" w:hint="cs"/>
          <w:sz w:val="30"/>
          <w:szCs w:val="30"/>
          <w:cs/>
        </w:rPr>
        <w:t>สี่</w:t>
      </w:r>
      <w:r w:rsidRPr="00EA6127">
        <w:rPr>
          <w:rFonts w:ascii="Angsana New" w:hAnsi="Angsana New"/>
          <w:sz w:val="30"/>
          <w:szCs w:val="30"/>
          <w:cs/>
        </w:rPr>
        <w:t>ปี</w:t>
      </w:r>
      <w:r w:rsidRPr="00EA6127">
        <w:rPr>
          <w:rFonts w:ascii="Angsana New" w:hAnsi="Angsana New" w:hint="cs"/>
          <w:sz w:val="30"/>
          <w:szCs w:val="30"/>
          <w:cs/>
        </w:rPr>
        <w:t>หกเดือน</w:t>
      </w:r>
      <w:r w:rsidRPr="00EA6127">
        <w:rPr>
          <w:rFonts w:ascii="Angsana New" w:hAnsi="Angsana New"/>
          <w:sz w:val="30"/>
          <w:szCs w:val="30"/>
          <w:cs/>
        </w:rPr>
        <w:t xml:space="preserve">เริ่มตั้งแต่วันที่ </w:t>
      </w:r>
      <w:r w:rsidR="00145171" w:rsidRPr="00145171">
        <w:rPr>
          <w:rFonts w:ascii="Angsana New" w:hAnsi="Angsana New"/>
          <w:sz w:val="30"/>
          <w:szCs w:val="30"/>
        </w:rPr>
        <w:t>1</w:t>
      </w:r>
      <w:r w:rsidRPr="00EA6127">
        <w:rPr>
          <w:rFonts w:ascii="Angsana New" w:hAnsi="Angsana New"/>
          <w:sz w:val="30"/>
          <w:szCs w:val="30"/>
          <w:cs/>
        </w:rPr>
        <w:t xml:space="preserve"> </w:t>
      </w:r>
      <w:r w:rsidRPr="00EA6127">
        <w:rPr>
          <w:rFonts w:ascii="Angsana New" w:hAnsi="Angsana New" w:hint="cs"/>
          <w:sz w:val="30"/>
          <w:szCs w:val="30"/>
          <w:cs/>
        </w:rPr>
        <w:t>มิถุนายน</w:t>
      </w:r>
      <w:r w:rsidRPr="00EA6127">
        <w:rPr>
          <w:rFonts w:ascii="Angsana New" w:hAnsi="Angsana New"/>
          <w:sz w:val="30"/>
          <w:szCs w:val="30"/>
          <w:cs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2562</w:t>
      </w:r>
      <w:r w:rsidRPr="00EA6127">
        <w:rPr>
          <w:rFonts w:ascii="Angsana New" w:hAnsi="Angsana New"/>
          <w:sz w:val="30"/>
          <w:szCs w:val="30"/>
          <w:cs/>
        </w:rPr>
        <w:t xml:space="preserve"> เนื่องจากเป็นกิจการ</w:t>
      </w:r>
      <w:r w:rsidR="00E069C4">
        <w:rPr>
          <w:rFonts w:ascii="Angsana New" w:hAnsi="Angsana New"/>
          <w:sz w:val="30"/>
          <w:szCs w:val="30"/>
          <w:cs/>
        </w:rPr>
        <w:br/>
      </w:r>
      <w:r w:rsidRPr="00EA6127">
        <w:rPr>
          <w:rFonts w:ascii="Angsana New" w:hAnsi="Angsana New"/>
          <w:sz w:val="30"/>
          <w:szCs w:val="30"/>
          <w:cs/>
        </w:rPr>
        <w:t>ที่ได้รับสิทธิประโยชน์ทางภาษี บริษัทจะต้องปฏิบัติตามเงื่อนไขและข้อกำหนดที่เกี่ยวข้องกับการเป็น</w:t>
      </w:r>
      <w:r w:rsidRPr="00EA6127">
        <w:rPr>
          <w:rFonts w:ascii="Angsana New" w:hAnsi="Angsana New" w:hint="cs"/>
          <w:sz w:val="30"/>
          <w:szCs w:val="30"/>
          <w:cs/>
        </w:rPr>
        <w:t>ศูนย์กลางธุรกิจระหว่างประเทศ</w:t>
      </w:r>
    </w:p>
    <w:p w14:paraId="1BE6E90E" w14:textId="77777777" w:rsidR="001F508D" w:rsidRPr="00EA6127" w:rsidRDefault="001F508D" w:rsidP="001F5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4"/>
        <w:jc w:val="thaiDistribute"/>
        <w:rPr>
          <w:rFonts w:ascii="Angsana New" w:hAnsi="Angsana New"/>
          <w:sz w:val="30"/>
          <w:szCs w:val="30"/>
          <w:cs/>
        </w:rPr>
      </w:pPr>
    </w:p>
    <w:p w14:paraId="040E5371" w14:textId="77777777" w:rsidR="00EA6127" w:rsidRDefault="00EA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2C5B41" w14:textId="1CFD33D4" w:rsidR="00E00469" w:rsidRPr="00A97F8F" w:rsidRDefault="00E00469" w:rsidP="00E80140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 w:right="65"/>
        <w:jc w:val="thaiDistribute"/>
        <w:rPr>
          <w:rFonts w:ascii="Angsana New" w:hAnsi="Angsana New"/>
          <w:sz w:val="30"/>
          <w:szCs w:val="30"/>
        </w:rPr>
      </w:pPr>
      <w:r w:rsidRPr="00EA6127">
        <w:rPr>
          <w:rFonts w:ascii="Angsana New" w:hAnsi="Angsana New" w:hint="cs"/>
          <w:sz w:val="30"/>
          <w:szCs w:val="30"/>
          <w:cs/>
        </w:rPr>
        <w:lastRenderedPageBreak/>
        <w:t>ความแตกต่างระหว่างการรับรู้รายได้และค่าใช้จ่ายทางบัญชีและทางภาษีบางรายการ โดยเฉพาะอย่างยิ่ง</w:t>
      </w:r>
      <w:r w:rsidRPr="00EA6127">
        <w:rPr>
          <w:rFonts w:ascii="Angsana New" w:hAnsi="Angsana New" w:hint="cs"/>
          <w:sz w:val="30"/>
          <w:szCs w:val="30"/>
          <w:cs/>
        </w:rPr>
        <w:br/>
        <w:t>ค่าเผื่อมูลค่าสินค้าลดลงและผลแตกต่างชั่วคราวในเรื่องเกี่ยวกับรายได้และต้นทุนขายจากการส่งออกสินค้าจากประเทศไทยไปยังต่างประเทศ โดยภาระภาษีเกิดเมื่อมีการส่งสินค้าออกต่างประเทศ แต่การรับรู้รายได้และ</w:t>
      </w:r>
      <w:r w:rsidRPr="00A97F8F">
        <w:rPr>
          <w:rFonts w:ascii="Angsana New" w:hAnsi="Angsana New" w:hint="cs"/>
          <w:sz w:val="30"/>
          <w:szCs w:val="30"/>
          <w:cs/>
        </w:rPr>
        <w:t>ต้นทุนขายในงบกำไรขาดทุนเบ็ดเสร็จเกิดขึ้นภายหลังจากสินค้าได้ถูกขายออกจากกลุ่มบริษัทไปยังลูกค้า</w:t>
      </w:r>
      <w:r w:rsidR="00E069C4">
        <w:rPr>
          <w:rFonts w:ascii="Angsana New" w:hAnsi="Angsana New"/>
          <w:sz w:val="30"/>
          <w:szCs w:val="30"/>
          <w:cs/>
        </w:rPr>
        <w:br/>
      </w:r>
      <w:r w:rsidRPr="00A97F8F">
        <w:rPr>
          <w:rFonts w:ascii="Angsana New" w:hAnsi="Angsana New" w:hint="cs"/>
          <w:sz w:val="30"/>
          <w:szCs w:val="30"/>
          <w:cs/>
        </w:rPr>
        <w:t>ซึ่งเป็นบุคคลภายนอก</w:t>
      </w:r>
    </w:p>
    <w:p w14:paraId="368AA0B2" w14:textId="77777777" w:rsidR="00EA6127" w:rsidRDefault="00EA6127" w:rsidP="00793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hanging="97"/>
        <w:jc w:val="thaiDistribute"/>
        <w:rPr>
          <w:rFonts w:ascii="Angsana New" w:hAnsi="Angsana New"/>
          <w:sz w:val="30"/>
          <w:szCs w:val="30"/>
        </w:rPr>
      </w:pPr>
    </w:p>
    <w:p w14:paraId="3648657D" w14:textId="7379063B" w:rsidR="0077024E" w:rsidRPr="00144E97" w:rsidRDefault="0077024E" w:rsidP="00793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hanging="97"/>
        <w:jc w:val="thaiDistribute"/>
        <w:rPr>
          <w:rFonts w:ascii="Angsana New" w:hAnsi="Angsana New"/>
          <w:sz w:val="30"/>
          <w:szCs w:val="30"/>
        </w:rPr>
      </w:pPr>
      <w:r w:rsidRPr="00144E97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145171" w:rsidRPr="00145171">
        <w:rPr>
          <w:rFonts w:ascii="Angsana New" w:hAnsi="Angsana New"/>
          <w:sz w:val="30"/>
          <w:szCs w:val="30"/>
        </w:rPr>
        <w:t>30</w:t>
      </w:r>
      <w:r w:rsidR="00A46FA5">
        <w:rPr>
          <w:rFonts w:ascii="Angsana New" w:hAnsi="Angsana New"/>
          <w:sz w:val="30"/>
          <w:szCs w:val="30"/>
        </w:rPr>
        <w:t xml:space="preserve"> </w:t>
      </w:r>
      <w:r w:rsidR="00A77FAE">
        <w:rPr>
          <w:rFonts w:ascii="Angsana New" w:hAnsi="Angsana New" w:hint="cs"/>
          <w:sz w:val="30"/>
          <w:szCs w:val="30"/>
          <w:cs/>
        </w:rPr>
        <w:t>มิถุนายน</w:t>
      </w:r>
      <w:r>
        <w:rPr>
          <w:rFonts w:ascii="Angsana New" w:hAnsi="Angsana New"/>
          <w:sz w:val="30"/>
          <w:szCs w:val="30"/>
        </w:rPr>
        <w:t xml:space="preserve"> </w:t>
      </w:r>
      <w:r w:rsidR="00145171" w:rsidRPr="00145171">
        <w:rPr>
          <w:rFonts w:ascii="Angsana New" w:hAnsi="Angsana New"/>
          <w:sz w:val="30"/>
          <w:szCs w:val="30"/>
        </w:rPr>
        <w:t>2565</w:t>
      </w:r>
      <w:r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และ </w:t>
      </w:r>
      <w:r w:rsidR="00145171" w:rsidRPr="00145171">
        <w:rPr>
          <w:rFonts w:ascii="Angsana New" w:hAnsi="Angsana New"/>
          <w:sz w:val="30"/>
          <w:szCs w:val="30"/>
        </w:rPr>
        <w:t>31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 xml:space="preserve">ธันวาคม </w:t>
      </w:r>
      <w:r w:rsidR="00145171" w:rsidRPr="00145171">
        <w:rPr>
          <w:rFonts w:ascii="Angsana New" w:hAnsi="Angsana New"/>
          <w:sz w:val="30"/>
          <w:szCs w:val="30"/>
        </w:rPr>
        <w:t>2564</w:t>
      </w:r>
      <w:r w:rsidRPr="00144E97">
        <w:rPr>
          <w:rFonts w:ascii="Angsana New" w:hAnsi="Angsana New"/>
          <w:sz w:val="30"/>
          <w:szCs w:val="30"/>
        </w:rPr>
        <w:t xml:space="preserve"> </w:t>
      </w:r>
      <w:r w:rsidRPr="00144E97">
        <w:rPr>
          <w:rFonts w:ascii="Angsana New" w:hAnsi="Angsana New"/>
          <w:sz w:val="30"/>
          <w:szCs w:val="30"/>
          <w:cs/>
        </w:rPr>
        <w:t>มีดังนี้</w:t>
      </w:r>
    </w:p>
    <w:p w14:paraId="276CAE6F" w14:textId="77777777" w:rsidR="00B85EE4" w:rsidRPr="00446EE4" w:rsidRDefault="00B85EE4" w:rsidP="00B85E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260"/>
      </w:tblGrid>
      <w:tr w:rsidR="00B85EE4" w:rsidRPr="00144E97" w14:paraId="5B64F681" w14:textId="77777777" w:rsidTr="00B73D32">
        <w:tc>
          <w:tcPr>
            <w:tcW w:w="3690" w:type="dxa"/>
          </w:tcPr>
          <w:p w14:paraId="0F6CB1B8" w14:textId="77777777" w:rsidR="00B85EE4" w:rsidRPr="00144E97" w:rsidRDefault="00B85EE4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57EA87B4" w14:textId="77777777" w:rsidR="00B85EE4" w:rsidRPr="00144E97" w:rsidRDefault="00B85EE4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85EE4" w:rsidRPr="00144E97" w14:paraId="3577B350" w14:textId="77777777" w:rsidTr="00B73D32">
        <w:tc>
          <w:tcPr>
            <w:tcW w:w="3690" w:type="dxa"/>
          </w:tcPr>
          <w:p w14:paraId="4B51A534" w14:textId="77777777" w:rsidR="00B85EE4" w:rsidRPr="00144E97" w:rsidRDefault="00B85EE4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63B9CC7" w14:textId="77777777" w:rsidR="00B85EE4" w:rsidRPr="00144E97" w:rsidRDefault="00B85EE4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7FA2C74" w14:textId="77777777" w:rsidR="00B85EE4" w:rsidRPr="00144E97" w:rsidRDefault="00B85EE4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23880D6C" w14:textId="77777777" w:rsidR="00B85EE4" w:rsidRPr="00144E97" w:rsidRDefault="00B85EE4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77FAE" w:rsidRPr="00144E97" w14:paraId="700C5680" w14:textId="77777777" w:rsidTr="00B73D32">
        <w:tc>
          <w:tcPr>
            <w:tcW w:w="3690" w:type="dxa"/>
          </w:tcPr>
          <w:p w14:paraId="4C26DE0D" w14:textId="77777777" w:rsidR="00A77FAE" w:rsidRPr="00144E97" w:rsidRDefault="00A77FAE" w:rsidP="00E8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A217856" w14:textId="33BB578C" w:rsidR="00A77FAE" w:rsidRPr="00144E97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7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45171">
              <w:rPr>
                <w:rFonts w:ascii="Angsana New" w:hAnsi="Angsana New"/>
                <w:sz w:val="30"/>
                <w:szCs w:val="30"/>
              </w:rPr>
              <w:t>0</w:t>
            </w:r>
            <w:r w:rsidR="00A77FA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41122607" w14:textId="77777777" w:rsidR="00A77FAE" w:rsidRPr="00144E97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49A984" w14:textId="53080E84" w:rsidR="00A77FAE" w:rsidRPr="00144E97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31</w:t>
            </w:r>
            <w:r w:rsidR="00A77FAE"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77FAE"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4F91806" w14:textId="77777777" w:rsidR="00A77FAE" w:rsidRPr="00144E97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1B8DBF" w14:textId="65A8807E" w:rsidR="00A77FAE" w:rsidRPr="00144E97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7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45171">
              <w:rPr>
                <w:rFonts w:ascii="Angsana New" w:hAnsi="Angsana New"/>
                <w:sz w:val="30"/>
                <w:szCs w:val="30"/>
              </w:rPr>
              <w:t>0</w:t>
            </w:r>
            <w:r w:rsidR="00A77FA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0319C3FD" w14:textId="77777777" w:rsidR="00A77FAE" w:rsidRPr="00144E97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E806E18" w14:textId="63E63FF2" w:rsidR="00A77FAE" w:rsidRPr="00144E97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31</w:t>
            </w:r>
            <w:r w:rsidR="00A77FAE"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77FAE"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77FAE" w:rsidRPr="00144E97" w14:paraId="08EFE5AD" w14:textId="77777777" w:rsidTr="00B73D32">
        <w:tc>
          <w:tcPr>
            <w:tcW w:w="3690" w:type="dxa"/>
          </w:tcPr>
          <w:p w14:paraId="245F5DCB" w14:textId="77777777" w:rsidR="00A77FAE" w:rsidRPr="00144E97" w:rsidRDefault="00A77FAE" w:rsidP="00E8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9E00CC" w14:textId="2DBCCC9A" w:rsidR="00A77FAE" w:rsidRPr="00144E97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3D9179F6" w14:textId="77777777" w:rsidR="00A77FAE" w:rsidRPr="00144E97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100A2EB" w14:textId="48A93EF2" w:rsidR="00A77FAE" w:rsidRPr="00144E97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076CEF6" w14:textId="77777777" w:rsidR="00A77FAE" w:rsidRPr="00144E97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8EE990B" w14:textId="096F83D9" w:rsidR="00A77FAE" w:rsidRPr="00144E97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472277F" w14:textId="77777777" w:rsidR="00A77FAE" w:rsidRPr="00144E97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61E737" w14:textId="299F40EF" w:rsidR="00A77FAE" w:rsidRPr="00144E97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77FAE" w:rsidRPr="00144E97" w14:paraId="2D317AD4" w14:textId="77777777" w:rsidTr="00B73D32">
        <w:trPr>
          <w:trHeight w:val="362"/>
        </w:trPr>
        <w:tc>
          <w:tcPr>
            <w:tcW w:w="3690" w:type="dxa"/>
          </w:tcPr>
          <w:p w14:paraId="764AD644" w14:textId="77777777" w:rsidR="00A77FAE" w:rsidRPr="00144E97" w:rsidRDefault="00A77FAE" w:rsidP="00E8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300AE64A" w14:textId="77777777" w:rsidR="00A77FAE" w:rsidRPr="00144E97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7FAE" w:rsidRPr="00144E97" w14:paraId="75DAEE2D" w14:textId="77777777" w:rsidTr="00B73D32">
        <w:trPr>
          <w:trHeight w:val="308"/>
        </w:trPr>
        <w:tc>
          <w:tcPr>
            <w:tcW w:w="3690" w:type="dxa"/>
          </w:tcPr>
          <w:p w14:paraId="5E41D79A" w14:textId="77777777" w:rsidR="00A77FAE" w:rsidRPr="00144E97" w:rsidRDefault="00A77FAE" w:rsidP="00E80140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1EF91ED1" w14:textId="7CF2556F" w:rsidR="00A77FAE" w:rsidRPr="00EA6DBA" w:rsidRDefault="00145171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561</w:t>
            </w:r>
            <w:r w:rsidR="007349CD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939</w:t>
            </w:r>
          </w:p>
        </w:tc>
        <w:tc>
          <w:tcPr>
            <w:tcW w:w="270" w:type="dxa"/>
          </w:tcPr>
          <w:p w14:paraId="561FF2AB" w14:textId="77777777" w:rsidR="00A77FAE" w:rsidRPr="00144E97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2AD738C" w14:textId="38EA6149" w:rsidR="00A77FAE" w:rsidRPr="00C8760F" w:rsidRDefault="00145171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550</w:t>
            </w:r>
            <w:r w:rsidR="00A77FA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70" w:type="dxa"/>
          </w:tcPr>
          <w:p w14:paraId="73368B23" w14:textId="77777777" w:rsidR="00A77FAE" w:rsidRPr="00144E97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84B049" w14:textId="48F3C3FE" w:rsidR="00A77FAE" w:rsidRPr="00EA6DBA" w:rsidRDefault="007349CD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293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666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136B89A9" w14:textId="77777777" w:rsidR="00A77FAE" w:rsidRPr="00144E97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8CC128" w14:textId="6BC684F8" w:rsidR="00A77FAE" w:rsidRPr="00C8760F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340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132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A77FAE" w:rsidRPr="00144E97" w14:paraId="13D4F894" w14:textId="77777777" w:rsidTr="00B73D32">
        <w:tc>
          <w:tcPr>
            <w:tcW w:w="3690" w:type="dxa"/>
          </w:tcPr>
          <w:p w14:paraId="6AF01B99" w14:textId="77777777" w:rsidR="00A77FAE" w:rsidRPr="00144E97" w:rsidRDefault="00A77FAE" w:rsidP="00E80140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185FA21D" w14:textId="494DA8B0" w:rsidR="00A77FAE" w:rsidRPr="00AD43F9" w:rsidRDefault="007349CD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293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666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27DAEACF" w14:textId="77777777" w:rsidR="00A77FAE" w:rsidRPr="00144E97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46ECA7D" w14:textId="182A036E" w:rsidR="00A77FAE" w:rsidRPr="00C8760F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340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132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795AD53B" w14:textId="77777777" w:rsidR="00A77FAE" w:rsidRPr="00144E97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B31EA3" w14:textId="03CA9906" w:rsidR="00A77FAE" w:rsidRPr="00EA6DBA" w:rsidRDefault="00145171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293</w:t>
            </w:r>
            <w:r w:rsidR="007349CD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70" w:type="dxa"/>
          </w:tcPr>
          <w:p w14:paraId="6EAB23C3" w14:textId="77777777" w:rsidR="00A77FAE" w:rsidRPr="00144E97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87D3CC" w14:textId="083D7650" w:rsidR="00A77FAE" w:rsidRPr="00C8760F" w:rsidRDefault="00145171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340</w:t>
            </w:r>
            <w:r w:rsidR="00A77FA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132</w:t>
            </w:r>
          </w:p>
        </w:tc>
      </w:tr>
      <w:tr w:rsidR="00A77FAE" w:rsidRPr="00144E97" w14:paraId="776178DC" w14:textId="77777777" w:rsidTr="00B73D32">
        <w:tc>
          <w:tcPr>
            <w:tcW w:w="3690" w:type="dxa"/>
          </w:tcPr>
          <w:p w14:paraId="6C50F378" w14:textId="6BE05A67" w:rsidR="00A77FAE" w:rsidRPr="00144E97" w:rsidRDefault="00A77FAE" w:rsidP="00E80140">
            <w:pPr>
              <w:spacing w:line="240" w:lineRule="auto"/>
              <w:ind w:left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8993B26" w14:textId="363BE6B2" w:rsidR="00A77FAE" w:rsidRPr="00EA6DBA" w:rsidRDefault="00145171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268</w:t>
            </w:r>
            <w:r w:rsidR="007349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70" w:type="dxa"/>
          </w:tcPr>
          <w:p w14:paraId="297F2B0D" w14:textId="77777777" w:rsidR="00A77FAE" w:rsidRPr="00EA6DBA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EA34A26" w14:textId="3C91BD6B" w:rsidR="00A77FAE" w:rsidRPr="00C8760F" w:rsidRDefault="00145171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210</w:t>
            </w:r>
            <w:r w:rsidR="00A77FA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408</w:t>
            </w:r>
          </w:p>
        </w:tc>
        <w:tc>
          <w:tcPr>
            <w:tcW w:w="270" w:type="dxa"/>
          </w:tcPr>
          <w:p w14:paraId="29603EAA" w14:textId="77777777" w:rsidR="00A77FAE" w:rsidRPr="00144E97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236" w:firstLine="13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50D5B3" w14:textId="41DF4726" w:rsidR="00A77FAE" w:rsidRPr="00144E97" w:rsidRDefault="007349CD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231AFA" w14:textId="77777777" w:rsidR="00A77FAE" w:rsidRPr="00EA6DBA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236" w:firstLine="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CED8D8" w14:textId="605CB576" w:rsidR="00A77FAE" w:rsidRPr="00240876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71667812" w14:textId="77777777" w:rsidR="00446EE4" w:rsidRPr="00EA6127" w:rsidRDefault="00446EE4" w:rsidP="00EA6127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260"/>
      </w:tblGrid>
      <w:tr w:rsidR="00B85EE4" w:rsidRPr="00144E97" w14:paraId="0230C157" w14:textId="77777777" w:rsidTr="00B73D32">
        <w:tc>
          <w:tcPr>
            <w:tcW w:w="3690" w:type="dxa"/>
          </w:tcPr>
          <w:p w14:paraId="03194DE4" w14:textId="77777777" w:rsidR="00B85EE4" w:rsidRPr="006D5404" w:rsidRDefault="00B85EE4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</w:pPr>
          </w:p>
        </w:tc>
        <w:tc>
          <w:tcPr>
            <w:tcW w:w="5580" w:type="dxa"/>
            <w:gridSpan w:val="7"/>
          </w:tcPr>
          <w:p w14:paraId="7CCDE756" w14:textId="77777777" w:rsidR="00B85EE4" w:rsidRPr="00144E97" w:rsidRDefault="00B85EE4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85EE4" w:rsidRPr="00144E97" w14:paraId="39AF2A14" w14:textId="77777777" w:rsidTr="00B73D32">
        <w:tc>
          <w:tcPr>
            <w:tcW w:w="3690" w:type="dxa"/>
          </w:tcPr>
          <w:p w14:paraId="2375CACC" w14:textId="77777777" w:rsidR="00B85EE4" w:rsidRPr="00144E97" w:rsidRDefault="00B85EE4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8F1C3AF" w14:textId="77777777" w:rsidR="00B85EE4" w:rsidRPr="00144E97" w:rsidRDefault="00B85EE4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DECFDAB" w14:textId="77777777" w:rsidR="00B85EE4" w:rsidRPr="00144E97" w:rsidRDefault="00B85EE4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7CC74F2" w14:textId="77777777" w:rsidR="00B85EE4" w:rsidRPr="00144E97" w:rsidRDefault="00B85EE4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</w:tr>
      <w:tr w:rsidR="00A77FAE" w:rsidRPr="00144E97" w14:paraId="4176A1AF" w14:textId="77777777" w:rsidTr="00B73D32">
        <w:tc>
          <w:tcPr>
            <w:tcW w:w="3690" w:type="dxa"/>
          </w:tcPr>
          <w:p w14:paraId="0FEE03A8" w14:textId="77777777" w:rsidR="00A77FAE" w:rsidRPr="00144E97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90EF4F6" w14:textId="7081F6CE" w:rsidR="00A77FAE" w:rsidRPr="00144E97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7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45171">
              <w:rPr>
                <w:rFonts w:ascii="Angsana New" w:hAnsi="Angsana New"/>
                <w:sz w:val="30"/>
                <w:szCs w:val="30"/>
              </w:rPr>
              <w:t>0</w:t>
            </w:r>
            <w:r w:rsidR="00A77FA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0DD84C4D" w14:textId="77777777" w:rsidR="00A77FAE" w:rsidRPr="00144E97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F3CBA9" w14:textId="4BFAA5D5" w:rsidR="00A77FAE" w:rsidRPr="00144E97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31</w:t>
            </w:r>
            <w:r w:rsidR="00A77FAE"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77FAE"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CD8FA3F" w14:textId="77777777" w:rsidR="00A77FAE" w:rsidRPr="00144E97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B051349" w14:textId="6FB7628E" w:rsidR="00A77FAE" w:rsidRPr="00144E97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71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145171">
              <w:rPr>
                <w:rFonts w:ascii="Angsana New" w:hAnsi="Angsana New"/>
                <w:sz w:val="30"/>
                <w:szCs w:val="30"/>
              </w:rPr>
              <w:t>0</w:t>
            </w:r>
            <w:r w:rsidR="00A77FAE"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shd w:val="clear" w:color="auto" w:fill="auto"/>
          </w:tcPr>
          <w:p w14:paraId="4CC1AD89" w14:textId="77777777" w:rsidR="00A77FAE" w:rsidRPr="00144E97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2B4EB1" w14:textId="428AD611" w:rsidR="00A77FAE" w:rsidRPr="00144E97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31</w:t>
            </w:r>
            <w:r w:rsidR="00A77FAE" w:rsidRPr="00144E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77FAE" w:rsidRPr="00144E97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77FAE" w:rsidRPr="00144E97" w14:paraId="59ADE6AB" w14:textId="77777777" w:rsidTr="00B73D32">
        <w:tc>
          <w:tcPr>
            <w:tcW w:w="3690" w:type="dxa"/>
          </w:tcPr>
          <w:p w14:paraId="7F25980D" w14:textId="77777777" w:rsidR="00A77FAE" w:rsidRPr="00144E97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04736FD" w14:textId="2227DD63" w:rsidR="00A77FAE" w:rsidRPr="00144E97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71562F3" w14:textId="77777777" w:rsidR="00A77FAE" w:rsidRPr="00144E97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A81D259" w14:textId="2CF58A35" w:rsidR="00A77FAE" w:rsidRPr="00144E97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616FAADF" w14:textId="77777777" w:rsidR="00A77FAE" w:rsidRPr="00144E97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FB27AC" w14:textId="0EE7A05D" w:rsidR="00A77FAE" w:rsidRPr="00144E97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52DB239" w14:textId="77777777" w:rsidR="00A77FAE" w:rsidRPr="00144E97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1B0C25" w14:textId="7D3D6FA5" w:rsidR="00A77FAE" w:rsidRPr="00144E97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77FAE" w:rsidRPr="00144E97" w14:paraId="71AA972F" w14:textId="77777777" w:rsidTr="00B73D32">
        <w:trPr>
          <w:trHeight w:val="362"/>
        </w:trPr>
        <w:tc>
          <w:tcPr>
            <w:tcW w:w="3690" w:type="dxa"/>
          </w:tcPr>
          <w:p w14:paraId="7F77184A" w14:textId="77777777" w:rsidR="00A77FAE" w:rsidRPr="00144E97" w:rsidRDefault="00A77FAE" w:rsidP="00E8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16EBDDD9" w14:textId="77777777" w:rsidR="00A77FAE" w:rsidRPr="00144E97" w:rsidRDefault="00A77FAE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  <w:r w:rsidRPr="00144E97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7FAE" w:rsidRPr="00144E97" w14:paraId="089FF4EB" w14:textId="77777777" w:rsidTr="00B73D32">
        <w:tc>
          <w:tcPr>
            <w:tcW w:w="3690" w:type="dxa"/>
          </w:tcPr>
          <w:p w14:paraId="3876DF9C" w14:textId="77777777" w:rsidR="00A77FAE" w:rsidRPr="00144E97" w:rsidRDefault="00A77FAE" w:rsidP="00E80140">
            <w:pPr>
              <w:spacing w:line="240" w:lineRule="auto"/>
              <w:ind w:left="180" w:hanging="18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14:paraId="436D2F20" w14:textId="0A2561A4" w:rsidR="00A77FAE" w:rsidRPr="00EA6DBA" w:rsidRDefault="00145171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129</w:t>
            </w:r>
            <w:r w:rsidR="007349CD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917</w:t>
            </w:r>
          </w:p>
        </w:tc>
        <w:tc>
          <w:tcPr>
            <w:tcW w:w="270" w:type="dxa"/>
          </w:tcPr>
          <w:p w14:paraId="4EB5B517" w14:textId="77777777" w:rsidR="00A77FAE" w:rsidRPr="00144E97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124B9" w14:textId="6FAF5808" w:rsidR="00A77FAE" w:rsidRPr="00EA6DBA" w:rsidRDefault="00145171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115</w:t>
            </w:r>
            <w:r w:rsidR="00A77FA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497</w:t>
            </w:r>
          </w:p>
        </w:tc>
        <w:tc>
          <w:tcPr>
            <w:tcW w:w="270" w:type="dxa"/>
          </w:tcPr>
          <w:p w14:paraId="5D1AA03A" w14:textId="77777777" w:rsidR="00A77FAE" w:rsidRPr="00144E97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81B4CC" w14:textId="6645AC84" w:rsidR="00A77FAE" w:rsidRPr="00EA6DBA" w:rsidRDefault="007349CD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333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801ED3F" w14:textId="77777777" w:rsidR="00A77FAE" w:rsidRPr="00EA6DBA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CF75C63" w14:textId="4FD58D16" w:rsidR="00A77FAE" w:rsidRPr="00EA6DBA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556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A77FAE" w:rsidRPr="00144E97" w14:paraId="2FF7DC92" w14:textId="77777777" w:rsidTr="00B73D32">
        <w:tc>
          <w:tcPr>
            <w:tcW w:w="3690" w:type="dxa"/>
          </w:tcPr>
          <w:p w14:paraId="7B83A2A0" w14:textId="77777777" w:rsidR="00A77FAE" w:rsidRPr="00144E97" w:rsidRDefault="00A77FAE" w:rsidP="00E80140">
            <w:pPr>
              <w:spacing w:line="240" w:lineRule="auto"/>
              <w:ind w:left="180" w:hanging="18"/>
              <w:rPr>
                <w:rFonts w:ascii="Angsana New" w:hAnsi="Angsana New"/>
                <w:sz w:val="30"/>
                <w:szCs w:val="30"/>
              </w:rPr>
            </w:pPr>
            <w:r w:rsidRPr="00144E97">
              <w:rPr>
                <w:rFonts w:ascii="Angsana New" w:hAnsi="Angsana New"/>
                <w:sz w:val="30"/>
                <w:szCs w:val="30"/>
                <w:cs/>
              </w:rPr>
              <w:t>หักกลบภาษีเงินได้</w:t>
            </w:r>
          </w:p>
        </w:tc>
        <w:tc>
          <w:tcPr>
            <w:tcW w:w="1170" w:type="dxa"/>
          </w:tcPr>
          <w:p w14:paraId="0402CA5E" w14:textId="5ECF8417" w:rsidR="00A77FAE" w:rsidRPr="00EA6DBA" w:rsidRDefault="007349CD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38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333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A1A1D89" w14:textId="77777777" w:rsidR="00A77FAE" w:rsidRPr="00144E97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6EC031C" w14:textId="60302458" w:rsidR="00A77FAE" w:rsidRPr="00EA6DBA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27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37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556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37402A34" w14:textId="77777777" w:rsidR="00A77FAE" w:rsidRPr="00144E97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9FEF59" w14:textId="7CFB0C36" w:rsidR="00A77FAE" w:rsidRPr="00EA6DBA" w:rsidRDefault="00145171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38</w:t>
            </w:r>
            <w:r w:rsidR="007349CD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270" w:type="dxa"/>
          </w:tcPr>
          <w:p w14:paraId="19ADF6BC" w14:textId="77777777" w:rsidR="00A77FAE" w:rsidRPr="00EA6DBA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DF5620" w14:textId="3DB35BBC" w:rsidR="00A77FAE" w:rsidRPr="00EA6DBA" w:rsidRDefault="00145171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37</w:t>
            </w:r>
            <w:r w:rsidR="00A77FAE">
              <w:rPr>
                <w:rFonts w:ascii="Angsana New" w:hAnsi="Angsana New"/>
                <w:sz w:val="30"/>
                <w:szCs w:val="30"/>
                <w:lang w:val="en-GB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556</w:t>
            </w:r>
          </w:p>
        </w:tc>
      </w:tr>
      <w:tr w:rsidR="00A77FAE" w:rsidRPr="00144E97" w14:paraId="4B2F3273" w14:textId="77777777" w:rsidTr="00B73D32">
        <w:tc>
          <w:tcPr>
            <w:tcW w:w="3690" w:type="dxa"/>
          </w:tcPr>
          <w:p w14:paraId="52D5A9CD" w14:textId="77777777" w:rsidR="00A77FAE" w:rsidRPr="00144E97" w:rsidRDefault="00A77FAE" w:rsidP="00E80140">
            <w:pPr>
              <w:spacing w:line="240" w:lineRule="auto"/>
              <w:ind w:left="180" w:hanging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4E9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9DFF25D" w14:textId="54000A7E" w:rsidR="00A77FAE" w:rsidRPr="00C06591" w:rsidRDefault="00145171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7349C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14:paraId="4F61D245" w14:textId="77777777" w:rsidR="00A77FAE" w:rsidRPr="00C06591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CC7DE6" w14:textId="1D137EFE" w:rsidR="00A77FAE" w:rsidRPr="00C06591" w:rsidRDefault="00145171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A77FA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941</w:t>
            </w:r>
          </w:p>
        </w:tc>
        <w:tc>
          <w:tcPr>
            <w:tcW w:w="270" w:type="dxa"/>
          </w:tcPr>
          <w:p w14:paraId="1E06E2C8" w14:textId="77777777" w:rsidR="00A77FAE" w:rsidRPr="00C06591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36E0CF" w14:textId="291DB1F1" w:rsidR="00A77FAE" w:rsidRPr="00C06591" w:rsidRDefault="007349CD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95B29FC" w14:textId="77777777" w:rsidR="00A77FAE" w:rsidRPr="00C06591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6678A5" w14:textId="677A1CA3" w:rsidR="00A77FAE" w:rsidRPr="00C06591" w:rsidRDefault="00A77FAE" w:rsidP="00EA61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</w:tbl>
    <w:p w14:paraId="6CAF3DD1" w14:textId="77777777" w:rsidR="00B85EE4" w:rsidRPr="00446EE4" w:rsidRDefault="00B85EE4" w:rsidP="005535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20"/>
          <w:szCs w:val="20"/>
        </w:rPr>
      </w:pPr>
    </w:p>
    <w:p w14:paraId="0F207D31" w14:textId="77777777" w:rsidR="00763552" w:rsidRDefault="007635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br w:type="page"/>
      </w:r>
    </w:p>
    <w:p w14:paraId="764DCD57" w14:textId="3578F8E8" w:rsidR="00A46FA5" w:rsidRDefault="00A46FA5" w:rsidP="00530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  <w:tab w:val="left" w:pos="5865"/>
          <w:tab w:val="left" w:pos="9180"/>
          <w:tab w:val="left" w:pos="9630"/>
        </w:tabs>
        <w:spacing w:line="240" w:lineRule="auto"/>
        <w:ind w:left="547" w:right="-72"/>
        <w:jc w:val="thaiDistribute"/>
        <w:rPr>
          <w:rFonts w:ascii="Angsana New" w:eastAsia="MS Mincho" w:hAnsi="Angsana New"/>
          <w:sz w:val="30"/>
          <w:szCs w:val="30"/>
        </w:rPr>
      </w:pPr>
      <w:r w:rsidRPr="007647B1">
        <w:rPr>
          <w:rFonts w:ascii="Angsana New" w:eastAsia="MS Mincho" w:hAnsi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รายการเคลื่อนไหวของสินทรัพย์และหนี้สินภาษีเงินได้รอการตัดบัญชีที่เกิดขึ้นในระหว่างงวด</w:t>
      </w:r>
      <w:r w:rsidR="00A77FAE">
        <w:rPr>
          <w:rFonts w:ascii="Angsana New" w:eastAsia="MS Mincho" w:hAnsi="Angsana New" w:hint="cs"/>
          <w:sz w:val="30"/>
          <w:szCs w:val="30"/>
          <w:cs/>
        </w:rPr>
        <w:t>หก</w:t>
      </w:r>
      <w:r w:rsidRPr="007647B1">
        <w:rPr>
          <w:rFonts w:ascii="Angsana New" w:eastAsia="MS Mincho" w:hAnsi="Angsana New"/>
          <w:sz w:val="30"/>
          <w:szCs w:val="30"/>
          <w:cs/>
        </w:rPr>
        <w:t>เดือนสิ้นสุดวันที่</w:t>
      </w:r>
      <w:r w:rsidR="00530719">
        <w:rPr>
          <w:rFonts w:ascii="Angsana New" w:eastAsia="MS Mincho" w:hAnsi="Angsana New"/>
          <w:sz w:val="30"/>
          <w:szCs w:val="30"/>
        </w:rPr>
        <w:br/>
      </w:r>
      <w:r w:rsidR="00145171" w:rsidRPr="00145171">
        <w:rPr>
          <w:rFonts w:ascii="Angsana New" w:eastAsia="MS Mincho" w:hAnsi="Angsana New" w:hint="cs"/>
          <w:sz w:val="30"/>
          <w:szCs w:val="30"/>
        </w:rPr>
        <w:t>30</w:t>
      </w:r>
      <w:r w:rsidRPr="007647B1">
        <w:rPr>
          <w:rFonts w:ascii="Angsana New" w:eastAsia="MS Mincho" w:hAnsi="Angsana New"/>
          <w:sz w:val="30"/>
          <w:szCs w:val="30"/>
        </w:rPr>
        <w:t xml:space="preserve"> </w:t>
      </w:r>
      <w:r w:rsidR="00A77FAE">
        <w:rPr>
          <w:rFonts w:ascii="Angsana New" w:eastAsia="MS Mincho" w:hAnsi="Angsana New" w:hint="cs"/>
          <w:sz w:val="30"/>
          <w:szCs w:val="30"/>
          <w:cs/>
        </w:rPr>
        <w:t>มิถุนายน</w:t>
      </w:r>
      <w:r w:rsidRPr="007647B1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145171" w:rsidRPr="00145171">
        <w:rPr>
          <w:rFonts w:ascii="Angsana New" w:eastAsia="MS Mincho" w:hAnsi="Angsana New"/>
          <w:sz w:val="30"/>
          <w:szCs w:val="30"/>
        </w:rPr>
        <w:t>2565</w:t>
      </w:r>
      <w:r>
        <w:rPr>
          <w:rFonts w:ascii="Angsana New" w:eastAsia="MS Mincho" w:hAnsi="Angsana New"/>
          <w:sz w:val="30"/>
          <w:szCs w:val="30"/>
        </w:rPr>
        <w:t xml:space="preserve"> </w:t>
      </w:r>
      <w:r w:rsidRPr="007647B1">
        <w:rPr>
          <w:rFonts w:ascii="Angsana New" w:eastAsia="MS Mincho" w:hAnsi="Angsana New"/>
          <w:sz w:val="30"/>
          <w:szCs w:val="30"/>
          <w:cs/>
        </w:rPr>
        <w:t>มีดังนี้</w:t>
      </w:r>
    </w:p>
    <w:p w14:paraId="21CB77CC" w14:textId="77777777" w:rsidR="00A46FA5" w:rsidRPr="002B2130" w:rsidRDefault="00A46FA5" w:rsidP="00A46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 w:right="-115"/>
        <w:jc w:val="thaiDistribute"/>
        <w:rPr>
          <w:rFonts w:ascii="Angsana New" w:hAnsi="Angsana New"/>
          <w:sz w:val="20"/>
          <w:szCs w:val="2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080"/>
        <w:gridCol w:w="270"/>
        <w:gridCol w:w="1080"/>
        <w:gridCol w:w="270"/>
        <w:gridCol w:w="1080"/>
        <w:gridCol w:w="270"/>
        <w:gridCol w:w="1080"/>
      </w:tblGrid>
      <w:tr w:rsidR="00A46FA5" w14:paraId="1D2373D7" w14:textId="77777777" w:rsidTr="00FB4030">
        <w:trPr>
          <w:tblHeader/>
        </w:trPr>
        <w:tc>
          <w:tcPr>
            <w:tcW w:w="4338" w:type="dxa"/>
          </w:tcPr>
          <w:p w14:paraId="15BF83E3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6F334679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46FA5" w14:paraId="48FED8CA" w14:textId="77777777" w:rsidTr="00FB4030">
        <w:trPr>
          <w:tblHeader/>
        </w:trPr>
        <w:tc>
          <w:tcPr>
            <w:tcW w:w="4338" w:type="dxa"/>
          </w:tcPr>
          <w:p w14:paraId="741FB786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D08743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DE211A4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CBCDF7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บันทึกเป็น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รายจ่าย</w:t>
            </w:r>
            <w:r>
              <w:rPr>
                <w:rFonts w:ascii="Angsana New" w:hAnsi="Angsana New"/>
                <w:sz w:val="30"/>
                <w:szCs w:val="30"/>
              </w:rPr>
              <w:t>)/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  <w:tcBorders>
              <w:left w:val="nil"/>
            </w:tcBorders>
          </w:tcPr>
          <w:p w14:paraId="79A973A3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4C63E88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7459CD3B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234AF1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A46FA5" w14:paraId="4B1EFCFC" w14:textId="77777777" w:rsidTr="00FB4030">
        <w:trPr>
          <w:trHeight w:val="1099"/>
          <w:tblHeader/>
        </w:trPr>
        <w:tc>
          <w:tcPr>
            <w:tcW w:w="4338" w:type="dxa"/>
            <w:vAlign w:val="bottom"/>
          </w:tcPr>
          <w:p w14:paraId="73CFA408" w14:textId="77777777" w:rsidR="00A46FA5" w:rsidRPr="001311B1" w:rsidRDefault="00A46FA5" w:rsidP="00E8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3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311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vAlign w:val="bottom"/>
          </w:tcPr>
          <w:p w14:paraId="7FD4C143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0071902" w14:textId="613CF275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45171" w:rsidRPr="0014517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  <w:p w14:paraId="4B572A55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69FFD917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7383BDF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35D9ECB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19A1C836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ผลต่างจากอัตราแลกเปลี่ยน</w:t>
            </w:r>
          </w:p>
        </w:tc>
        <w:tc>
          <w:tcPr>
            <w:tcW w:w="270" w:type="dxa"/>
            <w:vAlign w:val="bottom"/>
          </w:tcPr>
          <w:p w14:paraId="6E8A79C2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16E05E1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4E47311" w14:textId="16B42872" w:rsidR="00A46FA5" w:rsidRPr="00E9547D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145171" w:rsidRPr="00145171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145171" w:rsidRPr="00145171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br/>
            </w:r>
            <w:r w:rsidR="00EA612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A46FA5" w14:paraId="312B6AB5" w14:textId="77777777" w:rsidTr="00FB4030">
        <w:trPr>
          <w:trHeight w:hRule="exact" w:val="360"/>
          <w:tblHeader/>
        </w:trPr>
        <w:tc>
          <w:tcPr>
            <w:tcW w:w="4338" w:type="dxa"/>
            <w:vAlign w:val="bottom"/>
          </w:tcPr>
          <w:p w14:paraId="7EDC3705" w14:textId="77777777" w:rsidR="00A46FA5" w:rsidRPr="0008536D" w:rsidRDefault="00A46FA5" w:rsidP="00E8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3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6137B519" w14:textId="77777777" w:rsidR="00A46FA5" w:rsidRPr="00157ABC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57AB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157A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157ABC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46FA5" w14:paraId="28244767" w14:textId="77777777" w:rsidTr="00FB4030">
        <w:trPr>
          <w:trHeight w:hRule="exact" w:val="346"/>
          <w:tblHeader/>
        </w:trPr>
        <w:tc>
          <w:tcPr>
            <w:tcW w:w="4338" w:type="dxa"/>
            <w:vAlign w:val="bottom"/>
          </w:tcPr>
          <w:p w14:paraId="69A9676F" w14:textId="5F2F7D14" w:rsidR="00A46FA5" w:rsidRPr="0008536D" w:rsidRDefault="00145171" w:rsidP="00E8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83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080" w:type="dxa"/>
            <w:vAlign w:val="bottom"/>
          </w:tcPr>
          <w:p w14:paraId="22F20AAE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A908AA1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6231F06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C6A0F89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2BE2B2E4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32F5B08B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6828490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9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46FA5" w14:paraId="2CF886E8" w14:textId="77777777" w:rsidTr="00FB4030">
        <w:tc>
          <w:tcPr>
            <w:tcW w:w="4338" w:type="dxa"/>
          </w:tcPr>
          <w:p w14:paraId="12D41203" w14:textId="77777777" w:rsidR="00A46FA5" w:rsidRDefault="00A46FA5" w:rsidP="00E8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 w:right="-79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6CC3BD87" w14:textId="77777777" w:rsidR="00A46FA5" w:rsidRPr="006E384F" w:rsidRDefault="00A46FA5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C4AC5FA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99CAE1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090961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B9C0CF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266E43" w14:textId="77777777" w:rsidR="00A46FA5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90" w:right="-9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60C87F" w14:textId="77777777" w:rsidR="00A46FA5" w:rsidRDefault="00A46FA5" w:rsidP="00AF71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44BB" w14:paraId="0DBCB476" w14:textId="77777777" w:rsidTr="00FB4030">
        <w:tc>
          <w:tcPr>
            <w:tcW w:w="4338" w:type="dxa"/>
          </w:tcPr>
          <w:p w14:paraId="555C32CB" w14:textId="77777777" w:rsidR="002C44BB" w:rsidRDefault="002C44BB" w:rsidP="00E8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 w:right="-72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4D157EA5" w14:textId="2D3BDDAB" w:rsidR="002C44BB" w:rsidRPr="001D6CFC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423</w:t>
            </w:r>
            <w:r w:rsidR="002C44B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70" w:type="dxa"/>
          </w:tcPr>
          <w:p w14:paraId="4CA8652B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733E0BAB" w14:textId="5CF6254D" w:rsidR="002C44BB" w:rsidRPr="00825C75" w:rsidRDefault="002C44BB" w:rsidP="00935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161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E52924A" w14:textId="77777777" w:rsidR="002C44BB" w:rsidRPr="00EA6DBA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C2DB67" w14:textId="45C9FA5E" w:rsidR="002C44BB" w:rsidRPr="00825C75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vAlign w:val="bottom"/>
          </w:tcPr>
          <w:p w14:paraId="3E67D2F0" w14:textId="77777777" w:rsidR="002C44BB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1416D5" w14:textId="64D03F3B" w:rsidR="002C44BB" w:rsidRPr="00EA6DBA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401</w:t>
            </w:r>
            <w:r w:rsidR="002C44B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371</w:t>
            </w:r>
          </w:p>
        </w:tc>
      </w:tr>
      <w:tr w:rsidR="002C44BB" w:rsidRPr="002E100D" w14:paraId="27C2DD91" w14:textId="77777777" w:rsidTr="00FB4030">
        <w:trPr>
          <w:trHeight w:val="353"/>
        </w:trPr>
        <w:tc>
          <w:tcPr>
            <w:tcW w:w="4338" w:type="dxa"/>
          </w:tcPr>
          <w:p w14:paraId="1B63C67F" w14:textId="77777777" w:rsidR="002C44BB" w:rsidRDefault="002C44BB" w:rsidP="00E8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 w:right="-72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5DC2AF61" w14:textId="70E0F0AC" w:rsidR="002C44BB" w:rsidRPr="001D6CFC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52</w:t>
            </w:r>
            <w:r w:rsidR="002C44B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521</w:t>
            </w:r>
          </w:p>
        </w:tc>
        <w:tc>
          <w:tcPr>
            <w:tcW w:w="270" w:type="dxa"/>
          </w:tcPr>
          <w:p w14:paraId="10CF13C1" w14:textId="77777777" w:rsidR="002C44BB" w:rsidRPr="002E100D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357BB9" w14:textId="2A5CD691" w:rsidR="002C44BB" w:rsidRPr="00825C75" w:rsidRDefault="00145171" w:rsidP="00935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</w:t>
            </w:r>
            <w:r w:rsidR="002C44B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70" w:type="dxa"/>
            <w:vAlign w:val="bottom"/>
          </w:tcPr>
          <w:p w14:paraId="65D85347" w14:textId="77777777" w:rsidR="002C44BB" w:rsidRPr="00EA6DBA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FFBA5D" w14:textId="0B985842" w:rsidR="002C44BB" w:rsidRPr="00825C75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70" w:type="dxa"/>
            <w:vAlign w:val="bottom"/>
          </w:tcPr>
          <w:p w14:paraId="0B9D4706" w14:textId="77777777" w:rsidR="002C44BB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BA5E5D" w14:textId="3DBBA17D" w:rsidR="002C44BB" w:rsidRPr="00EA6DBA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56</w:t>
            </w:r>
            <w:r w:rsidR="002C44B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488</w:t>
            </w:r>
          </w:p>
        </w:tc>
      </w:tr>
      <w:tr w:rsidR="002C44BB" w14:paraId="3888D73A" w14:textId="77777777" w:rsidTr="00FB4030">
        <w:trPr>
          <w:trHeight w:val="344"/>
        </w:trPr>
        <w:tc>
          <w:tcPr>
            <w:tcW w:w="4338" w:type="dxa"/>
          </w:tcPr>
          <w:p w14:paraId="79BADDF6" w14:textId="77777777" w:rsidR="002C44BB" w:rsidRDefault="002C44BB" w:rsidP="00E8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ประมาณการรับคืนสินค้า</w:t>
            </w:r>
          </w:p>
        </w:tc>
        <w:tc>
          <w:tcPr>
            <w:tcW w:w="1080" w:type="dxa"/>
          </w:tcPr>
          <w:p w14:paraId="10E221DA" w14:textId="070263B4" w:rsidR="002C44BB" w:rsidRPr="001D6CFC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15</w:t>
            </w:r>
            <w:r w:rsidR="002C44B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624</w:t>
            </w:r>
          </w:p>
        </w:tc>
        <w:tc>
          <w:tcPr>
            <w:tcW w:w="270" w:type="dxa"/>
          </w:tcPr>
          <w:p w14:paraId="4E3968DC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0B789066" w14:textId="16A6D507" w:rsidR="002C44BB" w:rsidRPr="00825C75" w:rsidRDefault="00145171" w:rsidP="00935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</w:t>
            </w:r>
            <w:r w:rsidR="002C44B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726</w:t>
            </w:r>
          </w:p>
        </w:tc>
        <w:tc>
          <w:tcPr>
            <w:tcW w:w="270" w:type="dxa"/>
            <w:vAlign w:val="bottom"/>
          </w:tcPr>
          <w:p w14:paraId="2B484FAE" w14:textId="77777777" w:rsidR="002C44BB" w:rsidRPr="00063DCB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02589A6" w14:textId="17B4953E" w:rsidR="002C44BB" w:rsidRPr="00825C75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0B1E6B11" w14:textId="77777777" w:rsidR="002C44BB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FE22C6" w14:textId="5B3D324B" w:rsidR="002C44BB" w:rsidRPr="00063DCB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17</w:t>
            </w:r>
            <w:r w:rsidR="002C44B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353</w:t>
            </w:r>
          </w:p>
        </w:tc>
      </w:tr>
      <w:tr w:rsidR="002C44BB" w14:paraId="27A184BC" w14:textId="77777777" w:rsidTr="00FB4030">
        <w:tc>
          <w:tcPr>
            <w:tcW w:w="4338" w:type="dxa"/>
          </w:tcPr>
          <w:p w14:paraId="74B5A8FA" w14:textId="77777777" w:rsidR="002C44BB" w:rsidRDefault="002C44BB" w:rsidP="00E8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080" w:type="dxa"/>
          </w:tcPr>
          <w:p w14:paraId="78208803" w14:textId="46533365" w:rsidR="002C44BB" w:rsidRPr="001D6CFC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12</w:t>
            </w:r>
            <w:r w:rsidR="002C44B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430</w:t>
            </w:r>
          </w:p>
        </w:tc>
        <w:tc>
          <w:tcPr>
            <w:tcW w:w="270" w:type="dxa"/>
          </w:tcPr>
          <w:p w14:paraId="130ECB69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399E3969" w14:textId="40EAA94C" w:rsidR="002C44BB" w:rsidRPr="00825C75" w:rsidRDefault="00145171" w:rsidP="00935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28</w:t>
            </w:r>
            <w:r w:rsidR="002C44B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114</w:t>
            </w:r>
          </w:p>
        </w:tc>
        <w:tc>
          <w:tcPr>
            <w:tcW w:w="270" w:type="dxa"/>
            <w:vAlign w:val="bottom"/>
          </w:tcPr>
          <w:p w14:paraId="060D48D1" w14:textId="77777777" w:rsidR="002C44BB" w:rsidRPr="00EA6DBA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6AF1AF8" w14:textId="72F00B56" w:rsidR="002C44BB" w:rsidRPr="00825C75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</w:t>
            </w:r>
            <w:r w:rsidR="002C44B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270" w:type="dxa"/>
            <w:vAlign w:val="bottom"/>
          </w:tcPr>
          <w:p w14:paraId="46AA79E7" w14:textId="77777777" w:rsidR="002C44BB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137CA5" w14:textId="44164BED" w:rsidR="002C44BB" w:rsidRPr="00EA6DBA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41</w:t>
            </w:r>
            <w:r w:rsidR="002C44B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695</w:t>
            </w:r>
          </w:p>
        </w:tc>
      </w:tr>
      <w:tr w:rsidR="002C44BB" w14:paraId="298CC1B6" w14:textId="77777777" w:rsidTr="00FB4030">
        <w:tc>
          <w:tcPr>
            <w:tcW w:w="4338" w:type="dxa"/>
          </w:tcPr>
          <w:p w14:paraId="7A6DDC03" w14:textId="77777777" w:rsidR="002C44BB" w:rsidRDefault="002C44BB" w:rsidP="00E801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3" w:right="-131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97F18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รวมสินทรัพย์สิทธิการใช้</w:t>
            </w:r>
          </w:p>
        </w:tc>
        <w:tc>
          <w:tcPr>
            <w:tcW w:w="1080" w:type="dxa"/>
          </w:tcPr>
          <w:p w14:paraId="639E5660" w14:textId="7867EDC9" w:rsidR="002C44BB" w:rsidRPr="001D6CFC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15</w:t>
            </w:r>
            <w:r w:rsidR="002C44B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4C64814F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</w:tcPr>
          <w:p w14:paraId="46C184C6" w14:textId="5DF02C3C" w:rsidR="002C44BB" w:rsidRPr="00825C75" w:rsidRDefault="002C44BB" w:rsidP="00935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727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090F67F1" w14:textId="77777777" w:rsidR="002C44BB" w:rsidRPr="00EA6DBA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132B05" w14:textId="2277E31F" w:rsidR="002C44BB" w:rsidRPr="00825C75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270" w:type="dxa"/>
            <w:vAlign w:val="bottom"/>
          </w:tcPr>
          <w:p w14:paraId="0D662793" w14:textId="77777777" w:rsidR="002C44BB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308F431" w14:textId="3279D777" w:rsidR="002C44BB" w:rsidRPr="00EA6DBA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14</w:t>
            </w:r>
            <w:r w:rsidR="002C44B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351</w:t>
            </w:r>
          </w:p>
        </w:tc>
      </w:tr>
      <w:tr w:rsidR="002C44BB" w14:paraId="5232151B" w14:textId="77777777" w:rsidTr="00FB4030">
        <w:tc>
          <w:tcPr>
            <w:tcW w:w="4338" w:type="dxa"/>
          </w:tcPr>
          <w:p w14:paraId="17F028A7" w14:textId="77777777" w:rsidR="002C44BB" w:rsidRDefault="002C44BB" w:rsidP="00E8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0" w:type="dxa"/>
          </w:tcPr>
          <w:p w14:paraId="735457B8" w14:textId="737EFBF8" w:rsidR="002C44BB" w:rsidRPr="001D6CFC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31</w:t>
            </w:r>
            <w:r w:rsidR="002C44B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526</w:t>
            </w:r>
          </w:p>
        </w:tc>
        <w:tc>
          <w:tcPr>
            <w:tcW w:w="270" w:type="dxa"/>
          </w:tcPr>
          <w:p w14:paraId="05B631DF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A3ED96" w14:textId="07BE6864" w:rsidR="002C44BB" w:rsidRPr="00825C75" w:rsidRDefault="002C44BB" w:rsidP="00935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559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60DE6876" w14:textId="77777777" w:rsidR="002C44BB" w:rsidRPr="00EA6DBA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5A4FF5" w14:textId="1ACFAF0E" w:rsidR="002C44BB" w:rsidRPr="00825C75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714</w:t>
            </w:r>
          </w:p>
        </w:tc>
        <w:tc>
          <w:tcPr>
            <w:tcW w:w="270" w:type="dxa"/>
            <w:vAlign w:val="bottom"/>
          </w:tcPr>
          <w:p w14:paraId="56BA42B8" w14:textId="77777777" w:rsidR="002C44BB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29E6915" w14:textId="578863C5" w:rsidR="002C44BB" w:rsidRPr="00EA6DBA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30</w:t>
            </w:r>
            <w:r w:rsidR="002C44B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681</w:t>
            </w:r>
          </w:p>
        </w:tc>
      </w:tr>
      <w:tr w:rsidR="002C44BB" w14:paraId="026985AF" w14:textId="77777777" w:rsidTr="00FB4030">
        <w:tc>
          <w:tcPr>
            <w:tcW w:w="4338" w:type="dxa"/>
          </w:tcPr>
          <w:p w14:paraId="66609BC6" w14:textId="77777777" w:rsidR="002C44BB" w:rsidRDefault="002C44BB" w:rsidP="00E80140">
            <w:pPr>
              <w:tabs>
                <w:tab w:val="clear" w:pos="227"/>
              </w:tabs>
              <w:spacing w:line="240" w:lineRule="auto"/>
              <w:ind w:left="83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344FB82" w14:textId="03D1EEF4" w:rsidR="002C44BB" w:rsidRPr="001F508D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550</w:t>
            </w:r>
            <w:r w:rsidR="002C44BB" w:rsidRPr="001F508D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540</w:t>
            </w:r>
          </w:p>
        </w:tc>
        <w:tc>
          <w:tcPr>
            <w:tcW w:w="270" w:type="dxa"/>
          </w:tcPr>
          <w:p w14:paraId="28717861" w14:textId="77777777" w:rsidR="002C44BB" w:rsidRPr="001F508D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423E606" w14:textId="50AF7DAB" w:rsidR="002C44BB" w:rsidRPr="001F508D" w:rsidRDefault="00145171" w:rsidP="00935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9</w:t>
            </w:r>
            <w:r w:rsidR="002C44BB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245</w:t>
            </w:r>
          </w:p>
        </w:tc>
        <w:tc>
          <w:tcPr>
            <w:tcW w:w="270" w:type="dxa"/>
            <w:vAlign w:val="bottom"/>
          </w:tcPr>
          <w:p w14:paraId="103C4448" w14:textId="77777777" w:rsidR="002C44BB" w:rsidRPr="001F508D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4384C" w14:textId="3EA5F6AA" w:rsidR="002C44BB" w:rsidRPr="001F508D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</w:rPr>
              <w:t>2</w:t>
            </w:r>
            <w:r w:rsidR="002C44B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</w:rPr>
              <w:t>154</w:t>
            </w:r>
          </w:p>
        </w:tc>
        <w:tc>
          <w:tcPr>
            <w:tcW w:w="270" w:type="dxa"/>
            <w:vAlign w:val="bottom"/>
          </w:tcPr>
          <w:p w14:paraId="69C0BA03" w14:textId="77777777" w:rsidR="002C44BB" w:rsidRPr="001F508D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CEF6A" w14:textId="57F5FD93" w:rsidR="002C44BB" w:rsidRPr="001F508D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</w:rPr>
              <w:t>561</w:t>
            </w:r>
            <w:r w:rsidR="002C44BB">
              <w:rPr>
                <w:rFonts w:ascii="Angsana New" w:hAnsi="Angsana New"/>
                <w:b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</w:rPr>
              <w:t>939</w:t>
            </w:r>
          </w:p>
        </w:tc>
      </w:tr>
      <w:tr w:rsidR="002C44BB" w14:paraId="01FDCAFA" w14:textId="77777777" w:rsidTr="00FB4030">
        <w:trPr>
          <w:trHeight w:val="233"/>
        </w:trPr>
        <w:tc>
          <w:tcPr>
            <w:tcW w:w="4338" w:type="dxa"/>
          </w:tcPr>
          <w:p w14:paraId="253A4BB0" w14:textId="77777777" w:rsidR="002C44BB" w:rsidRDefault="002C44BB" w:rsidP="00E8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 w:right="-79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7672DC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03213D30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35170E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3" w:firstLine="8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8C24BE7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E6C945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0C40235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957030" w14:textId="77777777" w:rsidR="002C44BB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</w:tr>
      <w:tr w:rsidR="002C44BB" w14:paraId="385EF6D6" w14:textId="77777777" w:rsidTr="00FB4030">
        <w:trPr>
          <w:trHeight w:val="461"/>
        </w:trPr>
        <w:tc>
          <w:tcPr>
            <w:tcW w:w="4338" w:type="dxa"/>
          </w:tcPr>
          <w:p w14:paraId="0060996A" w14:textId="77777777" w:rsidR="002C44BB" w:rsidRDefault="002C44BB" w:rsidP="00E8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 w:right="-72" w:firstLine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้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สินภาษีเงินได้รอการตัดบัญชี</w:t>
            </w:r>
          </w:p>
        </w:tc>
        <w:tc>
          <w:tcPr>
            <w:tcW w:w="1080" w:type="dxa"/>
          </w:tcPr>
          <w:p w14:paraId="14EA1AA8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</w:tcPr>
          <w:p w14:paraId="740D4A68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3CEC6E3E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29" w:right="-23" w:firstLine="8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54E211B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58E7D2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AC2230E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C799AA" w14:textId="77777777" w:rsidR="002C44BB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</w:tr>
      <w:tr w:rsidR="002C44BB" w14:paraId="1C4BEB9B" w14:textId="77777777" w:rsidTr="00FB4030">
        <w:tc>
          <w:tcPr>
            <w:tcW w:w="4338" w:type="dxa"/>
          </w:tcPr>
          <w:p w14:paraId="2E302EAF" w14:textId="77777777" w:rsidR="002C44BB" w:rsidRDefault="002C44BB" w:rsidP="00E8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 w:right="-79" w:firstLine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080" w:type="dxa"/>
          </w:tcPr>
          <w:p w14:paraId="097BB93B" w14:textId="1C83827F" w:rsidR="002C44BB" w:rsidRPr="001D6CFC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340</w:t>
            </w:r>
            <w:r w:rsidR="002C44B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0" w:type="dxa"/>
          </w:tcPr>
          <w:p w14:paraId="6A7DD51D" w14:textId="77777777" w:rsidR="002C44BB" w:rsidRPr="00825C75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659AB7" w14:textId="16978BC2" w:rsidR="002C44BB" w:rsidRPr="00825C75" w:rsidRDefault="002C44BB" w:rsidP="00935E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145171" w:rsidRPr="00145171">
              <w:rPr>
                <w:rFonts w:ascii="Angsana New" w:hAnsi="Angsana New"/>
                <w:sz w:val="30"/>
                <w:szCs w:val="30"/>
              </w:rPr>
              <w:t>475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CED4EDF" w14:textId="77777777" w:rsidR="002C44BB" w:rsidRPr="00825C75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7AC88" w14:textId="14CF2A48" w:rsidR="002C44BB" w:rsidRPr="00825C75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6A2D06C" w14:textId="77777777" w:rsidR="002C44BB" w:rsidRPr="00825C75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22921A" w14:textId="1074DE0A" w:rsidR="002C44BB" w:rsidRPr="00EA6DBA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293</w:t>
            </w:r>
            <w:r w:rsidR="002C44BB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666</w:t>
            </w:r>
          </w:p>
        </w:tc>
      </w:tr>
      <w:tr w:rsidR="002C44BB" w14:paraId="1C1EACDC" w14:textId="77777777" w:rsidTr="00FB4030">
        <w:tc>
          <w:tcPr>
            <w:tcW w:w="4338" w:type="dxa"/>
          </w:tcPr>
          <w:p w14:paraId="279A4C09" w14:textId="77777777" w:rsidR="002C44BB" w:rsidRDefault="002C44BB" w:rsidP="00E80140">
            <w:pPr>
              <w:tabs>
                <w:tab w:val="clear" w:pos="227"/>
              </w:tabs>
              <w:spacing w:line="240" w:lineRule="auto"/>
              <w:ind w:left="83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63CDFC" w14:textId="2FA458A4" w:rsidR="002C44BB" w:rsidRPr="001D6CFC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340</w:t>
            </w:r>
            <w:r w:rsidR="002C44BB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132</w:t>
            </w:r>
          </w:p>
        </w:tc>
        <w:tc>
          <w:tcPr>
            <w:tcW w:w="270" w:type="dxa"/>
          </w:tcPr>
          <w:p w14:paraId="40E218C9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CDDA180" w14:textId="044D673E" w:rsidR="002C44BB" w:rsidRPr="00825C75" w:rsidRDefault="007B517C" w:rsidP="00BB2C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(</w:t>
            </w:r>
            <w:r w:rsidR="00145171"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46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="00145171"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475</w:t>
            </w:r>
            <w:r>
              <w:rPr>
                <w:rFonts w:ascii="Angsana New" w:hAnsi="Angsana New"/>
                <w:b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</w:tcPr>
          <w:p w14:paraId="1D89741C" w14:textId="77777777" w:rsidR="002C44BB" w:rsidRPr="006A5FCA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D380A06" w14:textId="634DF7FE" w:rsidR="002C44BB" w:rsidRPr="007B517C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9E55655" w14:textId="77777777" w:rsidR="002C44BB" w:rsidRPr="007B517C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E2DBFA9" w14:textId="5FE8ECA6" w:rsidR="002C44BB" w:rsidRPr="007B517C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293</w:t>
            </w:r>
            <w:r w:rsidR="002C44BB" w:rsidRPr="007B51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666</w:t>
            </w:r>
          </w:p>
        </w:tc>
      </w:tr>
      <w:tr w:rsidR="002C44BB" w14:paraId="4C3D7F94" w14:textId="77777777" w:rsidTr="00FB4030">
        <w:trPr>
          <w:trHeight w:val="379"/>
        </w:trPr>
        <w:tc>
          <w:tcPr>
            <w:tcW w:w="4338" w:type="dxa"/>
          </w:tcPr>
          <w:p w14:paraId="5FDA2E11" w14:textId="77777777" w:rsidR="002C44BB" w:rsidRDefault="002C44BB" w:rsidP="00E801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 w:right="-79" w:firstLine="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261A37" w14:textId="0EBBA372" w:rsidR="002C44BB" w:rsidRPr="001D6CFC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210</w:t>
            </w:r>
            <w:r w:rsidR="002C44BB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408</w:t>
            </w:r>
          </w:p>
        </w:tc>
        <w:tc>
          <w:tcPr>
            <w:tcW w:w="270" w:type="dxa"/>
          </w:tcPr>
          <w:p w14:paraId="60C89A3A" w14:textId="77777777" w:rsidR="002C44BB" w:rsidRDefault="002C44BB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29" w:right="-200" w:firstLine="8"/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D192A4" w14:textId="13E83E2D" w:rsidR="002C44BB" w:rsidRPr="00825C75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55</w:t>
            </w:r>
            <w:r w:rsidR="002C44BB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720</w:t>
            </w:r>
          </w:p>
        </w:tc>
        <w:tc>
          <w:tcPr>
            <w:tcW w:w="270" w:type="dxa"/>
          </w:tcPr>
          <w:p w14:paraId="24F362D0" w14:textId="77777777" w:rsidR="002C44BB" w:rsidRPr="006A5FCA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2991C" w14:textId="352B0266" w:rsidR="002C44BB" w:rsidRPr="006A5FCA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</w:t>
            </w:r>
            <w:r w:rsidR="002C44BB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145</w:t>
            </w:r>
          </w:p>
        </w:tc>
        <w:tc>
          <w:tcPr>
            <w:tcW w:w="270" w:type="dxa"/>
          </w:tcPr>
          <w:p w14:paraId="52588EF4" w14:textId="77777777" w:rsidR="002C44BB" w:rsidRPr="006A5FCA" w:rsidRDefault="002C44BB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00" w:firstLine="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7100EE" w14:textId="14D690F6" w:rsidR="002C44BB" w:rsidRPr="00825C75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29" w:right="-23" w:firstLine="8"/>
              <w:jc w:val="right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268</w:t>
            </w:r>
            <w:r w:rsidR="002C44BB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273</w:t>
            </w:r>
          </w:p>
        </w:tc>
      </w:tr>
    </w:tbl>
    <w:p w14:paraId="6E5437CA" w14:textId="77777777" w:rsidR="00A46FA5" w:rsidRDefault="00A46FA5" w:rsidP="00A46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5865"/>
        </w:tabs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1E0B7169" w14:textId="77777777" w:rsidR="00A46FA5" w:rsidRDefault="00A46FA5" w:rsidP="00324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10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0686A3FD" w14:textId="564F9CF3" w:rsidR="00A46FA5" w:rsidRDefault="00A46F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br w:type="page"/>
      </w:r>
    </w:p>
    <w:tbl>
      <w:tblPr>
        <w:tblW w:w="92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7"/>
        <w:gridCol w:w="1454"/>
        <w:gridCol w:w="269"/>
        <w:gridCol w:w="1436"/>
        <w:gridCol w:w="89"/>
        <w:gridCol w:w="252"/>
        <w:gridCol w:w="18"/>
        <w:gridCol w:w="236"/>
        <w:gridCol w:w="1273"/>
      </w:tblGrid>
      <w:tr w:rsidR="00A46FA5" w14:paraId="41EFB20C" w14:textId="77777777" w:rsidTr="001A51CC">
        <w:trPr>
          <w:trHeight w:val="407"/>
          <w:tblHeader/>
        </w:trPr>
        <w:tc>
          <w:tcPr>
            <w:tcW w:w="4217" w:type="dxa"/>
          </w:tcPr>
          <w:p w14:paraId="3A2CC70A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7" w:type="dxa"/>
            <w:gridSpan w:val="8"/>
          </w:tcPr>
          <w:p w14:paraId="62DC8BE5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6FA5" w:rsidRPr="0080491C" w14:paraId="639EDED5" w14:textId="77777777" w:rsidTr="001A51CC">
        <w:trPr>
          <w:trHeight w:val="330"/>
          <w:tblHeader/>
        </w:trPr>
        <w:tc>
          <w:tcPr>
            <w:tcW w:w="4217" w:type="dxa"/>
          </w:tcPr>
          <w:p w14:paraId="238E58BE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4" w:type="dxa"/>
            <w:vAlign w:val="bottom"/>
          </w:tcPr>
          <w:p w14:paraId="26EF3775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64" w:type="dxa"/>
            <w:gridSpan w:val="5"/>
          </w:tcPr>
          <w:p w14:paraId="2CA15BB7" w14:textId="2FE56341" w:rsidR="00A46FA5" w:rsidRPr="00B142C4" w:rsidRDefault="00A46FA5" w:rsidP="008073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บันทึกเป็นรายได้ใน</w:t>
            </w:r>
          </w:p>
        </w:tc>
        <w:tc>
          <w:tcPr>
            <w:tcW w:w="236" w:type="dxa"/>
          </w:tcPr>
          <w:p w14:paraId="45483566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3" w:type="dxa"/>
            <w:vAlign w:val="bottom"/>
          </w:tcPr>
          <w:p w14:paraId="7E35738D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46FA5" w14:paraId="0557623D" w14:textId="77777777" w:rsidTr="001A51CC">
        <w:trPr>
          <w:trHeight w:val="661"/>
          <w:tblHeader/>
        </w:trPr>
        <w:tc>
          <w:tcPr>
            <w:tcW w:w="4217" w:type="dxa"/>
            <w:vAlign w:val="bottom"/>
          </w:tcPr>
          <w:p w14:paraId="60D77FE5" w14:textId="77777777" w:rsidR="00A46FA5" w:rsidRPr="00B142C4" w:rsidRDefault="00A46FA5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83"/>
              <w:rPr>
                <w:rFonts w:ascii="Angsana New" w:hAnsi="Angsana New"/>
                <w:sz w:val="30"/>
                <w:szCs w:val="30"/>
              </w:rPr>
            </w:pPr>
            <w:r w:rsidRPr="001311B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54" w:type="dxa"/>
          </w:tcPr>
          <w:p w14:paraId="46527152" w14:textId="159D5475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45171" w:rsidRPr="00145171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</w:p>
          <w:p w14:paraId="63D23DAA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77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13948BA9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14:paraId="44BE9142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D77A06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341" w:type="dxa"/>
            <w:gridSpan w:val="2"/>
            <w:tcBorders>
              <w:top w:val="single" w:sz="4" w:space="0" w:color="auto"/>
            </w:tcBorders>
          </w:tcPr>
          <w:p w14:paraId="2E712B59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7" w:type="dxa"/>
            <w:gridSpan w:val="3"/>
          </w:tcPr>
          <w:p w14:paraId="4698AFC7" w14:textId="4A729581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145171" w:rsidRPr="00145171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145171" w:rsidRPr="0014517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  <w:p w14:paraId="6A9C32D7" w14:textId="309F638C" w:rsidR="00A46FA5" w:rsidRPr="00B142C4" w:rsidRDefault="00EA6127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</w:tr>
      <w:tr w:rsidR="00A46FA5" w14:paraId="6D808EF0" w14:textId="77777777" w:rsidTr="001A51CC">
        <w:trPr>
          <w:trHeight w:hRule="exact" w:val="352"/>
          <w:tblHeader/>
        </w:trPr>
        <w:tc>
          <w:tcPr>
            <w:tcW w:w="4217" w:type="dxa"/>
          </w:tcPr>
          <w:p w14:paraId="04606281" w14:textId="77777777" w:rsidR="00A46FA5" w:rsidRPr="00B142C4" w:rsidRDefault="00A46FA5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8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27" w:type="dxa"/>
            <w:gridSpan w:val="8"/>
          </w:tcPr>
          <w:p w14:paraId="00AFA604" w14:textId="77777777" w:rsidR="00A46FA5" w:rsidRPr="0071769A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1769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6FA5" w14:paraId="3EECBDF7" w14:textId="77777777" w:rsidTr="001A51CC">
        <w:trPr>
          <w:trHeight w:hRule="exact" w:val="352"/>
          <w:tblHeader/>
        </w:trPr>
        <w:tc>
          <w:tcPr>
            <w:tcW w:w="4217" w:type="dxa"/>
          </w:tcPr>
          <w:p w14:paraId="77F882D3" w14:textId="7B6E6417" w:rsidR="00A46FA5" w:rsidRPr="00464D91" w:rsidRDefault="00145171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8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5027" w:type="dxa"/>
            <w:gridSpan w:val="8"/>
          </w:tcPr>
          <w:p w14:paraId="13BFC4C7" w14:textId="77777777" w:rsidR="00A46FA5" w:rsidRPr="00B142C4" w:rsidRDefault="00A46FA5" w:rsidP="00AF71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61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A46FA5" w14:paraId="6B9D0942" w14:textId="77777777" w:rsidTr="001A51CC">
        <w:trPr>
          <w:trHeight w:hRule="exact" w:val="352"/>
        </w:trPr>
        <w:tc>
          <w:tcPr>
            <w:tcW w:w="4217" w:type="dxa"/>
            <w:vAlign w:val="center"/>
          </w:tcPr>
          <w:p w14:paraId="1B408500" w14:textId="77777777" w:rsidR="00A46FA5" w:rsidRPr="00B142C4" w:rsidRDefault="00A46FA5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3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54" w:type="dxa"/>
            <w:vAlign w:val="center"/>
          </w:tcPr>
          <w:p w14:paraId="153B036E" w14:textId="77777777" w:rsidR="00A46FA5" w:rsidRPr="00B142C4" w:rsidRDefault="00A46FA5" w:rsidP="00AF71E0">
            <w:pPr>
              <w:pStyle w:val="AccPolicyalternative"/>
              <w:spacing w:after="0" w:line="340" w:lineRule="exact"/>
              <w:jc w:val="left"/>
              <w:rPr>
                <w:lang w:val="en-US"/>
              </w:rPr>
            </w:pPr>
          </w:p>
        </w:tc>
        <w:tc>
          <w:tcPr>
            <w:tcW w:w="269" w:type="dxa"/>
            <w:vAlign w:val="center"/>
          </w:tcPr>
          <w:p w14:paraId="13FF4FCE" w14:textId="77777777" w:rsidR="00A46FA5" w:rsidRPr="00B142C4" w:rsidRDefault="00A46FA5" w:rsidP="00AF71E0">
            <w:pPr>
              <w:pStyle w:val="index"/>
              <w:tabs>
                <w:tab w:val="clear" w:pos="1134"/>
              </w:tabs>
              <w:spacing w:after="0" w:line="34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5" w:type="dxa"/>
            <w:gridSpan w:val="2"/>
          </w:tcPr>
          <w:p w14:paraId="44A55832" w14:textId="77777777" w:rsidR="00A46FA5" w:rsidRPr="00B142C4" w:rsidRDefault="00A46FA5" w:rsidP="00AF71E0">
            <w:pPr>
              <w:pStyle w:val="AccPolicyalternative"/>
              <w:spacing w:after="0" w:line="340" w:lineRule="exact"/>
              <w:jc w:val="left"/>
              <w:rPr>
                <w:lang w:val="en-US"/>
              </w:rPr>
            </w:pPr>
          </w:p>
        </w:tc>
        <w:tc>
          <w:tcPr>
            <w:tcW w:w="270" w:type="dxa"/>
            <w:gridSpan w:val="2"/>
            <w:vAlign w:val="center"/>
          </w:tcPr>
          <w:p w14:paraId="16353F26" w14:textId="77777777" w:rsidR="00A46FA5" w:rsidRPr="00B142C4" w:rsidRDefault="00A46FA5" w:rsidP="00AF71E0">
            <w:pPr>
              <w:pStyle w:val="index"/>
              <w:tabs>
                <w:tab w:val="clear" w:pos="1134"/>
              </w:tabs>
              <w:spacing w:after="0" w:line="340" w:lineRule="exact"/>
              <w:ind w:left="0" w:right="-18" w:firstLine="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9" w:type="dxa"/>
            <w:gridSpan w:val="2"/>
            <w:vAlign w:val="center"/>
          </w:tcPr>
          <w:p w14:paraId="13C44523" w14:textId="77777777" w:rsidR="00A46FA5" w:rsidRPr="00B142C4" w:rsidRDefault="00A46FA5" w:rsidP="00AF71E0">
            <w:pPr>
              <w:pStyle w:val="AccPolicyalternative"/>
              <w:spacing w:after="0" w:line="340" w:lineRule="exact"/>
              <w:jc w:val="left"/>
              <w:rPr>
                <w:lang w:val="en-US"/>
              </w:rPr>
            </w:pPr>
          </w:p>
        </w:tc>
      </w:tr>
      <w:tr w:rsidR="007B517C" w14:paraId="137A078F" w14:textId="77777777" w:rsidTr="001A51CC">
        <w:trPr>
          <w:trHeight w:hRule="exact" w:val="352"/>
        </w:trPr>
        <w:tc>
          <w:tcPr>
            <w:tcW w:w="4217" w:type="dxa"/>
          </w:tcPr>
          <w:p w14:paraId="02791600" w14:textId="77777777" w:rsidR="007B517C" w:rsidRPr="00B142C4" w:rsidRDefault="007B517C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3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54" w:type="dxa"/>
          </w:tcPr>
          <w:p w14:paraId="7A4DBC90" w14:textId="2654016F" w:rsidR="007B517C" w:rsidRPr="00B142C4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76</w:t>
            </w:r>
            <w:r w:rsidR="007B51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220</w:t>
            </w:r>
          </w:p>
        </w:tc>
        <w:tc>
          <w:tcPr>
            <w:tcW w:w="269" w:type="dxa"/>
          </w:tcPr>
          <w:p w14:paraId="1347D3DB" w14:textId="77777777" w:rsidR="007B517C" w:rsidRPr="00B142C4" w:rsidRDefault="007B517C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  <w:gridSpan w:val="2"/>
          </w:tcPr>
          <w:p w14:paraId="4597468F" w14:textId="2D289CDE" w:rsidR="007B517C" w:rsidRPr="00B142C4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45171">
              <w:rPr>
                <w:rFonts w:ascii="Times New Roman" w:hAnsi="Times New Roman"/>
                <w:sz w:val="22"/>
                <w:szCs w:val="22"/>
                <w:lang w:bidi="ar-SA"/>
              </w:rPr>
              <w:t>12</w:t>
            </w:r>
            <w:r w:rsidR="007B517C">
              <w:rPr>
                <w:rFonts w:ascii="Times New Roman" w:hAnsi="Times New Roman"/>
                <w:sz w:val="22"/>
                <w:szCs w:val="22"/>
                <w:lang w:val="en-GB" w:bidi="ar-SA"/>
              </w:rPr>
              <w:t>,</w:t>
            </w:r>
            <w:r w:rsidRPr="00145171">
              <w:rPr>
                <w:rFonts w:ascii="Times New Roman" w:hAnsi="Times New Roman"/>
                <w:sz w:val="22"/>
                <w:szCs w:val="22"/>
                <w:lang w:bidi="ar-SA"/>
              </w:rPr>
              <w:t>307</w:t>
            </w:r>
          </w:p>
        </w:tc>
        <w:tc>
          <w:tcPr>
            <w:tcW w:w="270" w:type="dxa"/>
            <w:gridSpan w:val="2"/>
          </w:tcPr>
          <w:p w14:paraId="577AB929" w14:textId="77777777" w:rsidR="007B517C" w:rsidRPr="00B142C4" w:rsidRDefault="007B517C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1062"/>
              </w:tabs>
              <w:spacing w:line="340" w:lineRule="exact"/>
              <w:ind w:right="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gridSpan w:val="2"/>
          </w:tcPr>
          <w:p w14:paraId="1A1E323D" w14:textId="2C4402B7" w:rsidR="007B517C" w:rsidRPr="00B142C4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0" w:right="-22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45171">
              <w:rPr>
                <w:rFonts w:ascii="Times New Roman" w:hAnsi="Times New Roman"/>
                <w:sz w:val="22"/>
                <w:szCs w:val="22"/>
                <w:lang w:bidi="ar-SA"/>
              </w:rPr>
              <w:t>88</w:t>
            </w:r>
            <w:r w:rsidR="007B517C">
              <w:rPr>
                <w:rFonts w:ascii="Times New Roman" w:hAnsi="Times New Roman"/>
                <w:sz w:val="22"/>
                <w:szCs w:val="22"/>
                <w:lang w:val="en-GB" w:bidi="ar-SA"/>
              </w:rPr>
              <w:t>,</w:t>
            </w:r>
            <w:r w:rsidRPr="00145171">
              <w:rPr>
                <w:rFonts w:ascii="Times New Roman" w:hAnsi="Times New Roman"/>
                <w:sz w:val="22"/>
                <w:szCs w:val="22"/>
                <w:lang w:bidi="ar-SA"/>
              </w:rPr>
              <w:t>527</w:t>
            </w:r>
          </w:p>
        </w:tc>
      </w:tr>
      <w:tr w:rsidR="007B517C" w14:paraId="2FCCD993" w14:textId="77777777" w:rsidTr="001A51CC">
        <w:trPr>
          <w:trHeight w:hRule="exact" w:val="352"/>
        </w:trPr>
        <w:tc>
          <w:tcPr>
            <w:tcW w:w="4217" w:type="dxa"/>
          </w:tcPr>
          <w:p w14:paraId="4B80B1AB" w14:textId="77777777" w:rsidR="007B517C" w:rsidRPr="00B142C4" w:rsidRDefault="007B517C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3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54" w:type="dxa"/>
          </w:tcPr>
          <w:p w14:paraId="232CDA38" w14:textId="65A5567D" w:rsidR="007B517C" w:rsidRPr="00B142C4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30</w:t>
            </w:r>
            <w:r w:rsidR="007B51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658</w:t>
            </w:r>
          </w:p>
        </w:tc>
        <w:tc>
          <w:tcPr>
            <w:tcW w:w="269" w:type="dxa"/>
          </w:tcPr>
          <w:p w14:paraId="0ABC5BCE" w14:textId="77777777" w:rsidR="007B517C" w:rsidRPr="00B142C4" w:rsidRDefault="007B517C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  <w:gridSpan w:val="2"/>
          </w:tcPr>
          <w:p w14:paraId="771AAFEB" w14:textId="6B51E629" w:rsidR="007B517C" w:rsidRPr="00B142C4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45171">
              <w:rPr>
                <w:rFonts w:ascii="Times New Roman" w:hAnsi="Times New Roman"/>
                <w:sz w:val="22"/>
                <w:szCs w:val="22"/>
                <w:lang w:bidi="ar-SA"/>
              </w:rPr>
              <w:t>1</w:t>
            </w:r>
            <w:r w:rsidR="007B517C">
              <w:rPr>
                <w:rFonts w:ascii="Times New Roman" w:hAnsi="Times New Roman"/>
                <w:sz w:val="22"/>
                <w:szCs w:val="22"/>
                <w:lang w:val="en-GB" w:bidi="ar-SA"/>
              </w:rPr>
              <w:t>,</w:t>
            </w:r>
            <w:r w:rsidRPr="00145171">
              <w:rPr>
                <w:rFonts w:ascii="Times New Roman" w:hAnsi="Times New Roman"/>
                <w:sz w:val="22"/>
                <w:szCs w:val="22"/>
                <w:lang w:bidi="ar-SA"/>
              </w:rPr>
              <w:t>988</w:t>
            </w:r>
          </w:p>
        </w:tc>
        <w:tc>
          <w:tcPr>
            <w:tcW w:w="270" w:type="dxa"/>
            <w:gridSpan w:val="2"/>
          </w:tcPr>
          <w:p w14:paraId="55DBD284" w14:textId="77777777" w:rsidR="007B517C" w:rsidRPr="00B142C4" w:rsidRDefault="007B517C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gridSpan w:val="2"/>
          </w:tcPr>
          <w:p w14:paraId="6D27ED70" w14:textId="1D18441C" w:rsidR="007B517C" w:rsidRPr="00B142C4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0" w:right="-22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45171">
              <w:rPr>
                <w:rFonts w:ascii="Times New Roman" w:hAnsi="Times New Roman"/>
                <w:sz w:val="22"/>
                <w:szCs w:val="22"/>
                <w:lang w:bidi="ar-SA"/>
              </w:rPr>
              <w:t>32</w:t>
            </w:r>
            <w:r w:rsidR="007B517C">
              <w:rPr>
                <w:rFonts w:ascii="Times New Roman" w:hAnsi="Times New Roman"/>
                <w:sz w:val="22"/>
                <w:szCs w:val="22"/>
                <w:lang w:val="en-GB" w:bidi="ar-SA"/>
              </w:rPr>
              <w:t>,</w:t>
            </w:r>
            <w:r w:rsidRPr="00145171">
              <w:rPr>
                <w:rFonts w:ascii="Times New Roman" w:hAnsi="Times New Roman"/>
                <w:sz w:val="22"/>
                <w:szCs w:val="22"/>
                <w:lang w:bidi="ar-SA"/>
              </w:rPr>
              <w:t>646</w:t>
            </w:r>
          </w:p>
        </w:tc>
      </w:tr>
      <w:tr w:rsidR="007B517C" w14:paraId="69A816A4" w14:textId="77777777" w:rsidTr="001A51CC">
        <w:trPr>
          <w:trHeight w:hRule="exact" w:val="352"/>
        </w:trPr>
        <w:tc>
          <w:tcPr>
            <w:tcW w:w="4217" w:type="dxa"/>
          </w:tcPr>
          <w:p w14:paraId="60C3A7DA" w14:textId="77777777" w:rsidR="007B517C" w:rsidRPr="00B142C4" w:rsidRDefault="007B517C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3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454" w:type="dxa"/>
          </w:tcPr>
          <w:p w14:paraId="4D0B5306" w14:textId="1A3D3340" w:rsidR="007B517C" w:rsidRPr="00B142C4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8</w:t>
            </w:r>
            <w:r w:rsidR="007B51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619</w:t>
            </w:r>
          </w:p>
        </w:tc>
        <w:tc>
          <w:tcPr>
            <w:tcW w:w="269" w:type="dxa"/>
          </w:tcPr>
          <w:p w14:paraId="467CFE8C" w14:textId="77777777" w:rsidR="007B517C" w:rsidRPr="00B142C4" w:rsidRDefault="007B517C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</w:tcPr>
          <w:p w14:paraId="443E13E1" w14:textId="6C35447D" w:rsidR="007B517C" w:rsidRPr="00B142C4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45171">
              <w:rPr>
                <w:rFonts w:ascii="Times New Roman" w:hAnsi="Times New Roman"/>
                <w:sz w:val="22"/>
                <w:szCs w:val="22"/>
                <w:lang w:bidi="ar-SA"/>
              </w:rPr>
              <w:t>125</w:t>
            </w:r>
          </w:p>
        </w:tc>
        <w:tc>
          <w:tcPr>
            <w:tcW w:w="270" w:type="dxa"/>
            <w:gridSpan w:val="2"/>
          </w:tcPr>
          <w:p w14:paraId="1C8D8278" w14:textId="77777777" w:rsidR="007B517C" w:rsidRPr="00B142C4" w:rsidRDefault="007B517C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913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gridSpan w:val="2"/>
          </w:tcPr>
          <w:p w14:paraId="7BD3065D" w14:textId="3D5939DD" w:rsidR="007B517C" w:rsidRPr="00B142C4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0" w:right="-22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45171">
              <w:rPr>
                <w:rFonts w:ascii="Times New Roman" w:hAnsi="Times New Roman"/>
                <w:sz w:val="22"/>
                <w:szCs w:val="22"/>
                <w:lang w:bidi="ar-SA"/>
              </w:rPr>
              <w:t>8</w:t>
            </w:r>
            <w:r w:rsidR="007B517C">
              <w:rPr>
                <w:rFonts w:ascii="Times New Roman" w:hAnsi="Times New Roman"/>
                <w:sz w:val="22"/>
                <w:szCs w:val="22"/>
                <w:lang w:val="en-GB" w:bidi="ar-SA"/>
              </w:rPr>
              <w:t>,</w:t>
            </w:r>
            <w:r w:rsidRPr="00145171">
              <w:rPr>
                <w:rFonts w:ascii="Times New Roman" w:hAnsi="Times New Roman"/>
                <w:sz w:val="22"/>
                <w:szCs w:val="22"/>
                <w:lang w:bidi="ar-SA"/>
              </w:rPr>
              <w:t>744</w:t>
            </w:r>
          </w:p>
        </w:tc>
      </w:tr>
      <w:tr w:rsidR="007B517C" w:rsidRPr="001402D7" w14:paraId="554A8A0B" w14:textId="77777777" w:rsidTr="001A51CC">
        <w:trPr>
          <w:trHeight w:hRule="exact" w:val="352"/>
        </w:trPr>
        <w:tc>
          <w:tcPr>
            <w:tcW w:w="4217" w:type="dxa"/>
          </w:tcPr>
          <w:p w14:paraId="70799154" w14:textId="77777777" w:rsidR="007B517C" w:rsidRPr="00B142C4" w:rsidRDefault="007B517C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3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14:paraId="02C9381C" w14:textId="169E41FF" w:rsidR="007B517C" w:rsidRPr="00B142C4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115</w:t>
            </w:r>
            <w:r w:rsidR="007B51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497</w:t>
            </w:r>
          </w:p>
        </w:tc>
        <w:tc>
          <w:tcPr>
            <w:tcW w:w="269" w:type="dxa"/>
          </w:tcPr>
          <w:p w14:paraId="7C7A2F8F" w14:textId="77777777" w:rsidR="007B517C" w:rsidRPr="00B142C4" w:rsidRDefault="007B517C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7F734A" w14:textId="60E5BFCC" w:rsidR="007B517C" w:rsidRPr="00B87472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/>
              <w:jc w:val="right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Times New Roman" w:hAnsi="Times New Roman"/>
                <w:b/>
                <w:bCs/>
                <w:sz w:val="22"/>
                <w:szCs w:val="22"/>
                <w:lang w:bidi="ar-SA"/>
              </w:rPr>
              <w:t>14</w:t>
            </w:r>
            <w:r w:rsidR="007B517C"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  <w:t>,</w:t>
            </w:r>
            <w:r w:rsidRPr="00145171">
              <w:rPr>
                <w:rFonts w:ascii="Times New Roman" w:hAnsi="Times New Roman"/>
                <w:b/>
                <w:bCs/>
                <w:sz w:val="22"/>
                <w:szCs w:val="22"/>
                <w:lang w:bidi="ar-SA"/>
              </w:rPr>
              <w:t>420</w:t>
            </w:r>
          </w:p>
        </w:tc>
        <w:tc>
          <w:tcPr>
            <w:tcW w:w="270" w:type="dxa"/>
            <w:gridSpan w:val="2"/>
          </w:tcPr>
          <w:p w14:paraId="1276D5D9" w14:textId="77777777" w:rsidR="007B517C" w:rsidRPr="00B142C4" w:rsidRDefault="007B517C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F691F6" w14:textId="692021E9" w:rsidR="007B517C" w:rsidRPr="00B142C4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0" w:right="-22"/>
              <w:jc w:val="right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Times New Roman" w:hAnsi="Times New Roman"/>
                <w:b/>
                <w:bCs/>
                <w:sz w:val="22"/>
                <w:szCs w:val="22"/>
                <w:lang w:bidi="ar-SA"/>
              </w:rPr>
              <w:t>129</w:t>
            </w:r>
            <w:r w:rsidR="007B517C"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  <w:t>,</w:t>
            </w:r>
            <w:r w:rsidRPr="00145171">
              <w:rPr>
                <w:rFonts w:ascii="Times New Roman" w:hAnsi="Times New Roman"/>
                <w:b/>
                <w:bCs/>
                <w:sz w:val="22"/>
                <w:szCs w:val="22"/>
                <w:lang w:bidi="ar-SA"/>
              </w:rPr>
              <w:t>917</w:t>
            </w:r>
          </w:p>
        </w:tc>
      </w:tr>
      <w:tr w:rsidR="007B517C" w14:paraId="7762DEEB" w14:textId="77777777" w:rsidTr="001A51CC">
        <w:trPr>
          <w:trHeight w:hRule="exact" w:val="352"/>
        </w:trPr>
        <w:tc>
          <w:tcPr>
            <w:tcW w:w="4217" w:type="dxa"/>
          </w:tcPr>
          <w:p w14:paraId="279EB59E" w14:textId="77777777" w:rsidR="007B517C" w:rsidRPr="00B142C4" w:rsidRDefault="007B517C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3" w:right="-79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</w:tcPr>
          <w:p w14:paraId="0EAA3E46" w14:textId="77777777" w:rsidR="007B517C" w:rsidRPr="00B142C4" w:rsidRDefault="007B517C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240" w:lineRule="auto"/>
              <w:ind w:left="-90" w:right="-98"/>
              <w:rPr>
                <w:rFonts w:ascii="Angsana New" w:hAnsi="Angsana New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69" w:type="dxa"/>
          </w:tcPr>
          <w:p w14:paraId="3423CF09" w14:textId="77777777" w:rsidR="007B517C" w:rsidRPr="00B142C4" w:rsidRDefault="007B517C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</w:tcBorders>
          </w:tcPr>
          <w:p w14:paraId="5CCA4A4F" w14:textId="77777777" w:rsidR="007B517C" w:rsidRPr="0071769A" w:rsidRDefault="007B517C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240" w:lineRule="auto"/>
              <w:ind w:left="-90"/>
              <w:jc w:val="right"/>
              <w:rPr>
                <w:rFonts w:ascii="Angsana New" w:hAnsi="Angsana New"/>
                <w:bCs/>
                <w:sz w:val="16"/>
                <w:szCs w:val="16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5791A1D3" w14:textId="77777777" w:rsidR="007B517C" w:rsidRPr="00B142C4" w:rsidRDefault="007B517C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</w:tcBorders>
          </w:tcPr>
          <w:p w14:paraId="08F9EF6D" w14:textId="77777777" w:rsidR="007B517C" w:rsidRPr="00B142C4" w:rsidRDefault="007B517C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2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B517C" w14:paraId="66626372" w14:textId="77777777" w:rsidTr="001A51CC">
        <w:trPr>
          <w:trHeight w:hRule="exact" w:val="352"/>
        </w:trPr>
        <w:tc>
          <w:tcPr>
            <w:tcW w:w="4217" w:type="dxa"/>
          </w:tcPr>
          <w:p w14:paraId="270ED1A9" w14:textId="77777777" w:rsidR="007B517C" w:rsidRPr="00B142C4" w:rsidRDefault="007B517C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3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54" w:type="dxa"/>
          </w:tcPr>
          <w:p w14:paraId="7E8E16A2" w14:textId="77777777" w:rsidR="007B517C" w:rsidRPr="00B142C4" w:rsidRDefault="007B517C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9" w:type="dxa"/>
          </w:tcPr>
          <w:p w14:paraId="2C0747AE" w14:textId="77777777" w:rsidR="007B517C" w:rsidRPr="00B142C4" w:rsidRDefault="007B517C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  <w:gridSpan w:val="2"/>
          </w:tcPr>
          <w:p w14:paraId="2E559762" w14:textId="77777777" w:rsidR="007B517C" w:rsidRPr="00B142C4" w:rsidRDefault="007B517C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gridSpan w:val="2"/>
          </w:tcPr>
          <w:p w14:paraId="249D54C8" w14:textId="77777777" w:rsidR="007B517C" w:rsidRPr="00B142C4" w:rsidRDefault="007B517C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  <w:tab w:val="decimal" w:pos="106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9" w:type="dxa"/>
            <w:gridSpan w:val="2"/>
          </w:tcPr>
          <w:p w14:paraId="42CA4FC0" w14:textId="77777777" w:rsidR="007B517C" w:rsidRPr="00B142C4" w:rsidRDefault="007B517C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340" w:lineRule="exact"/>
              <w:ind w:right="-2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517C" w14:paraId="0AC488A5" w14:textId="77777777" w:rsidTr="001A51CC">
        <w:trPr>
          <w:trHeight w:hRule="exact" w:val="352"/>
        </w:trPr>
        <w:tc>
          <w:tcPr>
            <w:tcW w:w="4217" w:type="dxa"/>
          </w:tcPr>
          <w:p w14:paraId="678DFF6D" w14:textId="77777777" w:rsidR="007B517C" w:rsidRPr="00B142C4" w:rsidRDefault="007B517C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3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454" w:type="dxa"/>
          </w:tcPr>
          <w:p w14:paraId="4D8CF1D5" w14:textId="627BD809" w:rsidR="007B517C" w:rsidRPr="00B142C4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37</w:t>
            </w:r>
            <w:r w:rsidR="007B517C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Cs/>
                <w:sz w:val="30"/>
                <w:szCs w:val="30"/>
                <w:lang w:eastAsia="en-GB"/>
              </w:rPr>
              <w:t>556</w:t>
            </w:r>
          </w:p>
        </w:tc>
        <w:tc>
          <w:tcPr>
            <w:tcW w:w="269" w:type="dxa"/>
          </w:tcPr>
          <w:p w14:paraId="33264E2C" w14:textId="77777777" w:rsidR="007B517C" w:rsidRPr="00B142C4" w:rsidRDefault="007B517C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913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5" w:type="dxa"/>
            <w:gridSpan w:val="2"/>
            <w:tcBorders>
              <w:bottom w:val="single" w:sz="4" w:space="0" w:color="auto"/>
            </w:tcBorders>
          </w:tcPr>
          <w:p w14:paraId="5F91C6FF" w14:textId="5E162238" w:rsidR="007B517C" w:rsidRPr="00B142C4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45171">
              <w:rPr>
                <w:rFonts w:ascii="Times New Roman" w:hAnsi="Times New Roman"/>
                <w:sz w:val="22"/>
                <w:szCs w:val="22"/>
                <w:lang w:bidi="ar-SA"/>
              </w:rPr>
              <w:t>777</w:t>
            </w:r>
          </w:p>
        </w:tc>
        <w:tc>
          <w:tcPr>
            <w:tcW w:w="270" w:type="dxa"/>
            <w:gridSpan w:val="2"/>
          </w:tcPr>
          <w:p w14:paraId="768C1CBE" w14:textId="77777777" w:rsidR="007B517C" w:rsidRPr="00B142C4" w:rsidRDefault="007B517C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40" w:lineRule="exact"/>
              <w:ind w:left="-90" w:right="-98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509" w:type="dxa"/>
            <w:gridSpan w:val="2"/>
          </w:tcPr>
          <w:p w14:paraId="7837ABBE" w14:textId="5DB1E210" w:rsidR="007B517C" w:rsidRPr="00B142C4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0" w:right="-22"/>
              <w:jc w:val="right"/>
              <w:rPr>
                <w:rFonts w:ascii="Angsana New" w:hAnsi="Angsana New"/>
                <w:bCs/>
                <w:sz w:val="30"/>
                <w:szCs w:val="30"/>
                <w:lang w:eastAsia="en-GB"/>
              </w:rPr>
            </w:pPr>
            <w:r w:rsidRPr="00145171">
              <w:rPr>
                <w:rFonts w:ascii="Times New Roman" w:hAnsi="Times New Roman"/>
                <w:sz w:val="22"/>
                <w:szCs w:val="22"/>
                <w:lang w:bidi="ar-SA"/>
              </w:rPr>
              <w:t>38</w:t>
            </w:r>
            <w:r w:rsidR="007B517C">
              <w:rPr>
                <w:rFonts w:ascii="Times New Roman" w:hAnsi="Times New Roman"/>
                <w:sz w:val="22"/>
                <w:szCs w:val="22"/>
                <w:lang w:val="en-GB" w:bidi="ar-SA"/>
              </w:rPr>
              <w:t>,</w:t>
            </w:r>
            <w:r w:rsidRPr="00145171">
              <w:rPr>
                <w:rFonts w:ascii="Times New Roman" w:hAnsi="Times New Roman"/>
                <w:sz w:val="22"/>
                <w:szCs w:val="22"/>
                <w:lang w:bidi="ar-SA"/>
              </w:rPr>
              <w:t>333</w:t>
            </w:r>
          </w:p>
        </w:tc>
      </w:tr>
      <w:tr w:rsidR="007B517C" w:rsidRPr="00A815E0" w14:paraId="4C62D050" w14:textId="77777777" w:rsidTr="001A51CC">
        <w:trPr>
          <w:trHeight w:hRule="exact" w:val="352"/>
        </w:trPr>
        <w:tc>
          <w:tcPr>
            <w:tcW w:w="4217" w:type="dxa"/>
          </w:tcPr>
          <w:p w14:paraId="30BAD5B8" w14:textId="77777777" w:rsidR="007B517C" w:rsidRPr="00B142C4" w:rsidRDefault="007B517C" w:rsidP="00FB4030">
            <w:pPr>
              <w:tabs>
                <w:tab w:val="clear" w:pos="227"/>
              </w:tabs>
              <w:spacing w:line="340" w:lineRule="exact"/>
              <w:ind w:left="8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</w:tcPr>
          <w:p w14:paraId="0AA5BB07" w14:textId="2D2F581C" w:rsidR="007B517C" w:rsidRPr="00B142C4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37</w:t>
            </w:r>
            <w:r w:rsidR="007B51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556</w:t>
            </w:r>
          </w:p>
        </w:tc>
        <w:tc>
          <w:tcPr>
            <w:tcW w:w="269" w:type="dxa"/>
          </w:tcPr>
          <w:p w14:paraId="1304C474" w14:textId="77777777" w:rsidR="007B517C" w:rsidRPr="00B142C4" w:rsidRDefault="007B517C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340" w:lineRule="exact"/>
              <w:ind w:left="-108" w:right="-131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13F80" w14:textId="4A629A43" w:rsidR="007B517C" w:rsidRPr="00B87472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/>
              <w:jc w:val="right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Times New Roman" w:hAnsi="Times New Roman"/>
                <w:b/>
                <w:bCs/>
                <w:sz w:val="22"/>
                <w:szCs w:val="22"/>
                <w:lang w:bidi="ar-SA"/>
              </w:rPr>
              <w:t>777</w:t>
            </w:r>
          </w:p>
        </w:tc>
        <w:tc>
          <w:tcPr>
            <w:tcW w:w="270" w:type="dxa"/>
            <w:gridSpan w:val="2"/>
          </w:tcPr>
          <w:p w14:paraId="1A1DF588" w14:textId="77777777" w:rsidR="007B517C" w:rsidRPr="00B142C4" w:rsidRDefault="007B517C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6128B1" w14:textId="39F21AC6" w:rsidR="007B517C" w:rsidRPr="00B142C4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0" w:right="-22"/>
              <w:jc w:val="right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Times New Roman" w:hAnsi="Times New Roman"/>
                <w:b/>
                <w:bCs/>
                <w:sz w:val="22"/>
                <w:szCs w:val="22"/>
                <w:lang w:bidi="ar-SA"/>
              </w:rPr>
              <w:t>38</w:t>
            </w:r>
            <w:r w:rsidR="007B517C"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  <w:t>,</w:t>
            </w:r>
            <w:r w:rsidRPr="00145171">
              <w:rPr>
                <w:rFonts w:ascii="Times New Roman" w:hAnsi="Times New Roman"/>
                <w:b/>
                <w:bCs/>
                <w:sz w:val="22"/>
                <w:szCs w:val="22"/>
                <w:lang w:bidi="ar-SA"/>
              </w:rPr>
              <w:t>333</w:t>
            </w:r>
          </w:p>
        </w:tc>
      </w:tr>
      <w:tr w:rsidR="007B517C" w14:paraId="3C379DD1" w14:textId="77777777" w:rsidTr="001A51CC">
        <w:trPr>
          <w:trHeight w:hRule="exact" w:val="352"/>
        </w:trPr>
        <w:tc>
          <w:tcPr>
            <w:tcW w:w="4217" w:type="dxa"/>
          </w:tcPr>
          <w:p w14:paraId="05DE67E1" w14:textId="77777777" w:rsidR="007B517C" w:rsidRPr="00B142C4" w:rsidRDefault="007B517C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83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142C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43DBE9" w14:textId="789510C3" w:rsidR="007B517C" w:rsidRPr="00B142C4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after="0"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77</w:t>
            </w:r>
            <w:r w:rsidR="007B517C">
              <w:rPr>
                <w:rFonts w:ascii="Angsana New" w:hAnsi="Angsana New"/>
                <w:b/>
                <w:sz w:val="30"/>
                <w:szCs w:val="30"/>
                <w:lang w:eastAsia="en-GB"/>
              </w:rPr>
              <w:t>,</w:t>
            </w:r>
            <w:r w:rsidRPr="00145171">
              <w:rPr>
                <w:rFonts w:ascii="Angsana New" w:hAnsi="Angsana New"/>
                <w:b/>
                <w:sz w:val="30"/>
                <w:szCs w:val="30"/>
                <w:lang w:eastAsia="en-GB"/>
              </w:rPr>
              <w:t>941</w:t>
            </w:r>
          </w:p>
        </w:tc>
        <w:tc>
          <w:tcPr>
            <w:tcW w:w="269" w:type="dxa"/>
            <w:vAlign w:val="bottom"/>
          </w:tcPr>
          <w:p w14:paraId="065843D4" w14:textId="77777777" w:rsidR="007B517C" w:rsidRPr="00B142C4" w:rsidRDefault="007B517C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134"/>
              </w:tabs>
              <w:spacing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2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2EC8C0" w14:textId="1DB8BE78" w:rsidR="007B517C" w:rsidRPr="00B87472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340" w:lineRule="exact"/>
              <w:ind w:left="-90"/>
              <w:jc w:val="right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Times New Roman" w:hAnsi="Times New Roman"/>
                <w:b/>
                <w:bCs/>
                <w:sz w:val="22"/>
                <w:szCs w:val="22"/>
                <w:lang w:bidi="ar-SA"/>
              </w:rPr>
              <w:t>13</w:t>
            </w:r>
            <w:r w:rsidR="007B517C"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  <w:t>,</w:t>
            </w:r>
            <w:r w:rsidRPr="00145171">
              <w:rPr>
                <w:rFonts w:ascii="Times New Roman" w:hAnsi="Times New Roman"/>
                <w:b/>
                <w:bCs/>
                <w:sz w:val="22"/>
                <w:szCs w:val="22"/>
                <w:lang w:bidi="ar-SA"/>
              </w:rPr>
              <w:t>643</w:t>
            </w:r>
          </w:p>
        </w:tc>
        <w:tc>
          <w:tcPr>
            <w:tcW w:w="270" w:type="dxa"/>
            <w:gridSpan w:val="2"/>
          </w:tcPr>
          <w:p w14:paraId="34D83216" w14:textId="77777777" w:rsidR="007B517C" w:rsidRPr="00B142C4" w:rsidRDefault="007B517C" w:rsidP="00A362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  <w:tab w:val="decimal" w:pos="1062"/>
              </w:tabs>
              <w:spacing w:line="340" w:lineRule="exact"/>
              <w:ind w:left="-90" w:right="-98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</w:p>
        </w:tc>
        <w:tc>
          <w:tcPr>
            <w:tcW w:w="150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0642A5" w14:textId="65C652FC" w:rsidR="007B517C" w:rsidRPr="00B142C4" w:rsidRDefault="00145171" w:rsidP="00A362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90" w:right="-22"/>
              <w:jc w:val="right"/>
              <w:rPr>
                <w:rFonts w:ascii="Angsana New" w:hAnsi="Angsana New"/>
                <w:b/>
                <w:sz w:val="30"/>
                <w:szCs w:val="30"/>
                <w:lang w:eastAsia="en-GB"/>
              </w:rPr>
            </w:pPr>
            <w:r w:rsidRPr="00145171">
              <w:rPr>
                <w:rFonts w:ascii="Times New Roman" w:hAnsi="Times New Roman"/>
                <w:b/>
                <w:bCs/>
                <w:sz w:val="22"/>
                <w:szCs w:val="22"/>
                <w:lang w:bidi="ar-SA"/>
              </w:rPr>
              <w:t>91</w:t>
            </w:r>
            <w:r w:rsidR="007B517C">
              <w:rPr>
                <w:rFonts w:ascii="Times New Roman" w:hAnsi="Times New Roman"/>
                <w:b/>
                <w:bCs/>
                <w:sz w:val="22"/>
                <w:szCs w:val="22"/>
                <w:lang w:val="en-GB" w:bidi="ar-SA"/>
              </w:rPr>
              <w:t>,</w:t>
            </w:r>
            <w:r w:rsidRPr="00145171">
              <w:rPr>
                <w:rFonts w:ascii="Times New Roman" w:hAnsi="Times New Roman"/>
                <w:b/>
                <w:bCs/>
                <w:sz w:val="22"/>
                <w:szCs w:val="22"/>
                <w:lang w:bidi="ar-SA"/>
              </w:rPr>
              <w:t>584</w:t>
            </w:r>
          </w:p>
        </w:tc>
      </w:tr>
    </w:tbl>
    <w:p w14:paraId="194BFC15" w14:textId="77777777" w:rsidR="00C42139" w:rsidRDefault="00C42139" w:rsidP="00494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68BF8ADA" w14:textId="0C8ED530" w:rsidR="00DE6C6F" w:rsidRPr="00EA6127" w:rsidRDefault="00252B83" w:rsidP="00FB4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FB4030">
        <w:rPr>
          <w:rFonts w:ascii="Angsana New" w:hAnsi="Angsana New"/>
          <w:snapToGrid w:val="0"/>
          <w:color w:val="000000"/>
          <w:spacing w:val="-2"/>
          <w:sz w:val="30"/>
          <w:szCs w:val="30"/>
          <w:cs/>
          <w:lang w:eastAsia="th-TH"/>
        </w:rPr>
        <w:t>สินทรัพย์ภาษีเงินได้เกิดจากลูกหนี้การค้าจากการส่งออกสินค้าจากประเทศไทยไปยังต่างประเทศ โดยเกิดภาระภาษี</w:t>
      </w:r>
      <w:r w:rsidR="00B94422" w:rsidRPr="00EA6127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 </w:t>
      </w:r>
      <w:r w:rsidRPr="00EA612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เมื่อมีการส่งสินค้าออกต่างประเทศ แต่การรับรู้รายได้ในงบกำไรขาดทุนเกิดขึ้นภายหลังจากสินค้าได้ถูกขายออกจากกลุ่มบริษัทไปยัง</w:t>
      </w:r>
      <w:r w:rsidRPr="00EA6127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  <w:r w:rsidRPr="00EA6127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หนี้สินภาษีเงินได้เกิดจากการส่งออกสินค้าเช่นกัน โดยเกิดต้นทุนขายทางภาษีเมื่อมีการส่งสินค้าออกต่างประเทศ แต่การรับรู้ต้นทุนขายในงบกำไรขาดทุนเกิดขึ้นภายหลังจากสินค้าได้ถูกขายออกจากกลุ่มบริษัทไปยัง</w:t>
      </w:r>
      <w:r w:rsidRPr="00EA6127">
        <w:rPr>
          <w:rFonts w:ascii="Angsana New" w:hAnsi="Angsana New"/>
          <w:sz w:val="30"/>
          <w:szCs w:val="30"/>
          <w:cs/>
        </w:rPr>
        <w:t>ลูกค้าซึ่งเป็นบุคคลภายนอก</w:t>
      </w:r>
    </w:p>
    <w:p w14:paraId="36C57C98" w14:textId="77777777" w:rsidR="00494A90" w:rsidRPr="00EA6127" w:rsidRDefault="00494A90" w:rsidP="00DE6C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</w:p>
    <w:p w14:paraId="59FACE6A" w14:textId="248DEBC8" w:rsidR="00701990" w:rsidRPr="00EA6127" w:rsidRDefault="00145171" w:rsidP="00701990">
      <w:pPr>
        <w:pStyle w:val="Heading5"/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</w:rPr>
      </w:pPr>
      <w:r w:rsidRPr="00145171">
        <w:rPr>
          <w:rFonts w:asciiTheme="majorBidi" w:hAnsiTheme="majorBidi" w:cstheme="majorBidi"/>
          <w:sz w:val="30"/>
          <w:szCs w:val="30"/>
          <w:lang w:val="en-US"/>
        </w:rPr>
        <w:t>10</w:t>
      </w:r>
      <w:r w:rsidR="00701990" w:rsidRPr="00EA6127">
        <w:rPr>
          <w:rFonts w:asciiTheme="majorBidi" w:hAnsiTheme="majorBidi" w:cstheme="majorBidi"/>
          <w:sz w:val="30"/>
          <w:szCs w:val="30"/>
          <w:lang w:val="en-US"/>
        </w:rPr>
        <w:tab/>
      </w:r>
      <w:r w:rsidR="00701990" w:rsidRPr="00EA6127">
        <w:rPr>
          <w:rFonts w:asciiTheme="majorBidi" w:hAnsiTheme="majorBidi" w:cstheme="majorBidi"/>
          <w:sz w:val="30"/>
          <w:szCs w:val="30"/>
          <w:cs/>
        </w:rPr>
        <w:t>เงินปันผล</w:t>
      </w:r>
    </w:p>
    <w:p w14:paraId="071F8821" w14:textId="77777777" w:rsidR="00701990" w:rsidRPr="00C42139" w:rsidRDefault="00701990" w:rsidP="00701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both"/>
        <w:rPr>
          <w:rFonts w:asciiTheme="majorBidi" w:hAnsiTheme="majorBidi" w:cstheme="majorBidi"/>
          <w:sz w:val="22"/>
          <w:szCs w:val="22"/>
          <w:lang w:val="x-none" w:eastAsia="x-none"/>
        </w:rPr>
      </w:pPr>
    </w:p>
    <w:p w14:paraId="5812765E" w14:textId="7302BF12" w:rsidR="00EA6127" w:rsidRPr="00B561DF" w:rsidRDefault="00EA6127" w:rsidP="00EA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61DF">
        <w:rPr>
          <w:rFonts w:ascii="Angsana New" w:hAnsi="Angsana New"/>
          <w:sz w:val="30"/>
          <w:szCs w:val="30"/>
          <w:cs/>
        </w:rPr>
        <w:t>รายละเอียดเงินปันผล</w:t>
      </w:r>
      <w:r w:rsidRPr="00B561DF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145171" w:rsidRPr="00145171">
        <w:rPr>
          <w:rFonts w:ascii="Angsana New" w:hAnsi="Angsana New"/>
          <w:sz w:val="30"/>
          <w:szCs w:val="30"/>
        </w:rPr>
        <w:t>2565</w:t>
      </w:r>
      <w:r w:rsidRPr="00B561DF">
        <w:rPr>
          <w:rFonts w:ascii="Angsana New" w:hAnsi="Angsana New"/>
          <w:sz w:val="30"/>
          <w:szCs w:val="30"/>
        </w:rPr>
        <w:t xml:space="preserve"> </w:t>
      </w:r>
      <w:r w:rsidRPr="00B561DF">
        <w:rPr>
          <w:rFonts w:ascii="Angsana New" w:hAnsi="Angsana New" w:hint="cs"/>
          <w:sz w:val="30"/>
          <w:szCs w:val="30"/>
          <w:cs/>
        </w:rPr>
        <w:t xml:space="preserve">และ </w:t>
      </w:r>
      <w:r w:rsidR="00145171" w:rsidRPr="00145171">
        <w:rPr>
          <w:rFonts w:ascii="Angsana New" w:hAnsi="Angsana New"/>
          <w:sz w:val="30"/>
          <w:szCs w:val="30"/>
        </w:rPr>
        <w:t>2564</w:t>
      </w:r>
      <w:r w:rsidRPr="00B561DF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5753EBBC" w14:textId="77777777" w:rsidR="00EA6127" w:rsidRPr="00C42139" w:rsidRDefault="00EA6127" w:rsidP="00EA6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Style w:val="TableGrid1"/>
        <w:tblW w:w="92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8"/>
        <w:gridCol w:w="1782"/>
        <w:gridCol w:w="1621"/>
        <w:gridCol w:w="1349"/>
        <w:gridCol w:w="236"/>
        <w:gridCol w:w="1456"/>
        <w:gridCol w:w="10"/>
      </w:tblGrid>
      <w:tr w:rsidR="00EA6127" w:rsidRPr="00B561DF" w14:paraId="4B3050A2" w14:textId="77777777" w:rsidTr="00C31354">
        <w:trPr>
          <w:trHeight w:hRule="exact" w:val="360"/>
          <w:tblHeader/>
        </w:trPr>
        <w:tc>
          <w:tcPr>
            <w:tcW w:w="2808" w:type="dxa"/>
            <w:vAlign w:val="bottom"/>
          </w:tcPr>
          <w:p w14:paraId="4987613D" w14:textId="77777777" w:rsidR="00EA6127" w:rsidRPr="00B561DF" w:rsidRDefault="00EA6127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2" w:type="dxa"/>
            <w:vAlign w:val="bottom"/>
          </w:tcPr>
          <w:p w14:paraId="69AA481C" w14:textId="4A750994" w:rsidR="00EA6127" w:rsidRPr="00B561DF" w:rsidRDefault="00EA6127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  <w:vAlign w:val="bottom"/>
          </w:tcPr>
          <w:p w14:paraId="449D4A0A" w14:textId="77777777" w:rsidR="00EA6127" w:rsidRPr="00B561DF" w:rsidRDefault="00EA6127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1DF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349" w:type="dxa"/>
            <w:vAlign w:val="bottom"/>
          </w:tcPr>
          <w:p w14:paraId="612E42BD" w14:textId="211634AD" w:rsidR="00EA6127" w:rsidRPr="00B561DF" w:rsidRDefault="00EA6127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1DF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4624D0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46C33616" w14:textId="77777777" w:rsidR="00EA6127" w:rsidRPr="00B561DF" w:rsidRDefault="00EA6127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6" w:type="dxa"/>
            <w:gridSpan w:val="2"/>
            <w:vAlign w:val="bottom"/>
          </w:tcPr>
          <w:p w14:paraId="49FEB346" w14:textId="71E1DD8B" w:rsidR="00EA6127" w:rsidRPr="00B561DF" w:rsidDel="00D43E7A" w:rsidRDefault="00EA6127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624D0" w:rsidRPr="00B561DF" w14:paraId="3C836979" w14:textId="77777777" w:rsidTr="00C31354">
        <w:trPr>
          <w:trHeight w:hRule="exact" w:val="360"/>
          <w:tblHeader/>
        </w:trPr>
        <w:tc>
          <w:tcPr>
            <w:tcW w:w="2808" w:type="dxa"/>
          </w:tcPr>
          <w:p w14:paraId="36872500" w14:textId="77777777" w:rsidR="004624D0" w:rsidRPr="00B561DF" w:rsidRDefault="004624D0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82" w:type="dxa"/>
          </w:tcPr>
          <w:p w14:paraId="79A34C42" w14:textId="0CDBFE63" w:rsidR="004624D0" w:rsidRPr="00B561DF" w:rsidRDefault="00FB4030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4624D0" w:rsidRPr="00B561DF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1" w:type="dxa"/>
          </w:tcPr>
          <w:p w14:paraId="08B18953" w14:textId="6B1F03FD" w:rsidR="004624D0" w:rsidRPr="00B561DF" w:rsidRDefault="004624D0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49" w:type="dxa"/>
          </w:tcPr>
          <w:p w14:paraId="1DEDE6AF" w14:textId="2EA51BBD" w:rsidR="004624D0" w:rsidRPr="00B561DF" w:rsidRDefault="004624D0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</w:tcPr>
          <w:p w14:paraId="4AB77D86" w14:textId="77777777" w:rsidR="004624D0" w:rsidRPr="00B561DF" w:rsidRDefault="004624D0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6" w:type="dxa"/>
            <w:gridSpan w:val="2"/>
          </w:tcPr>
          <w:p w14:paraId="7C574F20" w14:textId="26B89DD2" w:rsidR="004624D0" w:rsidRPr="00B561DF" w:rsidRDefault="004624D0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561DF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EA6127" w:rsidRPr="00B561DF" w14:paraId="445A4410" w14:textId="77777777" w:rsidTr="00C31354">
        <w:trPr>
          <w:trHeight w:hRule="exact" w:val="360"/>
          <w:tblHeader/>
        </w:trPr>
        <w:tc>
          <w:tcPr>
            <w:tcW w:w="2808" w:type="dxa"/>
          </w:tcPr>
          <w:p w14:paraId="17922647" w14:textId="15663A89" w:rsidR="00EA6127" w:rsidRPr="00A36209" w:rsidRDefault="00145171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322"/>
              </w:tabs>
              <w:spacing w:line="240" w:lineRule="auto"/>
              <w:ind w:left="92"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45171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Pr="00145171">
              <w:rPr>
                <w:rFonts w:ascii="Angsana New" w:hAnsi="Angsana New" w:cstheme="majorBidi" w:hint="cs"/>
                <w:b/>
                <w:bCs/>
                <w:i/>
                <w:iCs/>
                <w:sz w:val="30"/>
                <w:szCs w:val="30"/>
              </w:rPr>
              <w:t>5</w:t>
            </w:r>
            <w:r w:rsidR="0035623D" w:rsidRPr="00A36209">
              <w:rPr>
                <w:rFonts w:ascii="Angsana New" w:hAnsi="Angsana New" w:cstheme="majorBidi"/>
                <w:b/>
                <w:bCs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1782" w:type="dxa"/>
          </w:tcPr>
          <w:p w14:paraId="5CD339F3" w14:textId="77777777" w:rsidR="00EA6127" w:rsidRPr="00B561DF" w:rsidRDefault="00EA6127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1" w:type="dxa"/>
          </w:tcPr>
          <w:p w14:paraId="2E62F60C" w14:textId="742F9AA5" w:rsidR="00EA6127" w:rsidRPr="00B561DF" w:rsidRDefault="00EA6127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2585EAE0" w14:textId="77777777" w:rsidR="00EA6127" w:rsidRPr="00B561DF" w:rsidRDefault="00EA6127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561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1D9055EA" w14:textId="77777777" w:rsidR="00EA6127" w:rsidRPr="00B561DF" w:rsidRDefault="00EA6127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66" w:type="dxa"/>
            <w:gridSpan w:val="2"/>
          </w:tcPr>
          <w:p w14:paraId="453CB0DF" w14:textId="77777777" w:rsidR="00EA6127" w:rsidRPr="00B561DF" w:rsidRDefault="00EA6127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561D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1131" w:rsidRPr="00B561DF" w14:paraId="2816C88D" w14:textId="77777777" w:rsidTr="00C31354">
        <w:trPr>
          <w:gridAfter w:val="1"/>
          <w:wAfter w:w="10" w:type="dxa"/>
          <w:trHeight w:hRule="exact" w:val="360"/>
          <w:tblHeader/>
        </w:trPr>
        <w:tc>
          <w:tcPr>
            <w:tcW w:w="2808" w:type="dxa"/>
          </w:tcPr>
          <w:p w14:paraId="55F1E69D" w14:textId="71C0D2E4" w:rsidR="00471131" w:rsidRPr="00B561DF" w:rsidRDefault="00145171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-52"/>
              <w:rPr>
                <w:rFonts w:asciiTheme="majorBidi" w:hAnsiTheme="majorBidi" w:cstheme="minorBidi"/>
                <w:sz w:val="30"/>
                <w:szCs w:val="30"/>
                <w:cs/>
              </w:rPr>
            </w:pPr>
            <w:r w:rsidRPr="00145171">
              <w:rPr>
                <w:rFonts w:ascii="Angsana New" w:hAnsi="Angsana New" w:cs="Angsana New"/>
                <w:sz w:val="30"/>
                <w:szCs w:val="30"/>
              </w:rPr>
              <w:t>2565</w:t>
            </w:r>
            <w:r w:rsidR="00FB403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71131" w:rsidRPr="00B561DF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</w:t>
            </w:r>
            <w:r w:rsidR="00471131" w:rsidRPr="00B561DF">
              <w:rPr>
                <w:rFonts w:ascii="Angsana New" w:hAnsi="Angsana New" w:cs="Angsana New" w:hint="cs"/>
                <w:sz w:val="30"/>
                <w:szCs w:val="30"/>
                <w:cs/>
              </w:rPr>
              <w:t>ประจำปี</w:t>
            </w:r>
          </w:p>
        </w:tc>
        <w:tc>
          <w:tcPr>
            <w:tcW w:w="1782" w:type="dxa"/>
          </w:tcPr>
          <w:p w14:paraId="3C28F5D8" w14:textId="53CDF36A" w:rsidR="00471131" w:rsidRPr="00B561DF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71131" w:rsidRPr="00B561D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471131" w:rsidRPr="00B561DF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Pr="00145171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621" w:type="dxa"/>
          </w:tcPr>
          <w:p w14:paraId="0A6C2D06" w14:textId="61533F0F" w:rsidR="00471131" w:rsidRPr="00FB4030" w:rsidRDefault="0047113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03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49" w:type="dxa"/>
          </w:tcPr>
          <w:p w14:paraId="7307F294" w14:textId="73E9C92D" w:rsidR="00471131" w:rsidRPr="00B561DF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360" w:lineRule="exact"/>
              <w:ind w:left="-122" w:right="-118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="Angsana New" w:hAnsi="Angsana New" w:cstheme="majorBidi"/>
                <w:sz w:val="30"/>
                <w:szCs w:val="30"/>
              </w:rPr>
              <w:t>0</w:t>
            </w:r>
            <w:r w:rsidR="00471131" w:rsidRPr="00B561D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45171">
              <w:rPr>
                <w:rFonts w:ascii="Angsana New" w:hAnsi="Angsana New" w:cstheme="majorBidi"/>
                <w:sz w:val="30"/>
                <w:szCs w:val="30"/>
              </w:rPr>
              <w:t>86</w:t>
            </w:r>
          </w:p>
        </w:tc>
        <w:tc>
          <w:tcPr>
            <w:tcW w:w="236" w:type="dxa"/>
          </w:tcPr>
          <w:p w14:paraId="12F208D6" w14:textId="77777777" w:rsidR="00471131" w:rsidRPr="00B561DF" w:rsidRDefault="0047113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6A49B0F6" w14:textId="04C487D5" w:rsidR="00471131" w:rsidRPr="00B561DF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="Angsana New" w:hAnsi="Angsana New" w:cstheme="majorBidi"/>
                <w:sz w:val="30"/>
                <w:szCs w:val="30"/>
              </w:rPr>
              <w:t>749</w:t>
            </w:r>
            <w:r w:rsidR="00471131">
              <w:rPr>
                <w:rFonts w:ascii="Angsana New" w:hAnsi="Angsana New" w:cstheme="majorBidi"/>
                <w:sz w:val="30"/>
                <w:szCs w:val="30"/>
              </w:rPr>
              <w:t>.</w:t>
            </w:r>
            <w:r w:rsidRPr="00145171">
              <w:rPr>
                <w:rFonts w:ascii="Angsana New" w:hAnsi="Angsana New" w:cstheme="majorBidi"/>
                <w:sz w:val="30"/>
                <w:szCs w:val="30"/>
              </w:rPr>
              <w:t>81</w:t>
            </w:r>
          </w:p>
        </w:tc>
      </w:tr>
      <w:tr w:rsidR="00471131" w:rsidRPr="00B561DF" w14:paraId="47798C1E" w14:textId="77777777" w:rsidTr="00C31354">
        <w:trPr>
          <w:gridAfter w:val="1"/>
          <w:wAfter w:w="10" w:type="dxa"/>
          <w:trHeight w:hRule="exact" w:val="360"/>
          <w:tblHeader/>
        </w:trPr>
        <w:tc>
          <w:tcPr>
            <w:tcW w:w="2808" w:type="dxa"/>
          </w:tcPr>
          <w:p w14:paraId="78581AD1" w14:textId="237085DF" w:rsidR="00471131" w:rsidRPr="00B561DF" w:rsidRDefault="00471131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2" w:type="dxa"/>
          </w:tcPr>
          <w:p w14:paraId="6709C7DF" w14:textId="77777777" w:rsidR="00471131" w:rsidRPr="00B561DF" w:rsidRDefault="00471131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1" w:type="dxa"/>
          </w:tcPr>
          <w:p w14:paraId="7D45B144" w14:textId="77777777" w:rsidR="00471131" w:rsidRPr="00B561DF" w:rsidRDefault="00471131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75AE762F" w14:textId="77777777" w:rsidR="00471131" w:rsidRPr="00B561DF" w:rsidRDefault="00471131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360" w:lineRule="exact"/>
              <w:ind w:left="-122" w:right="-118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F8EC46" w14:textId="77777777" w:rsidR="00471131" w:rsidRPr="00B561DF" w:rsidRDefault="00471131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6" w:type="dxa"/>
          </w:tcPr>
          <w:p w14:paraId="288D155E" w14:textId="77777777" w:rsidR="00471131" w:rsidRPr="00B561DF" w:rsidRDefault="00471131" w:rsidP="00D409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71131" w:rsidRPr="00AB28C0" w14:paraId="766013B8" w14:textId="77777777" w:rsidTr="00C31354">
        <w:trPr>
          <w:trHeight w:hRule="exact" w:val="360"/>
          <w:tblHeader/>
        </w:trPr>
        <w:tc>
          <w:tcPr>
            <w:tcW w:w="2808" w:type="dxa"/>
          </w:tcPr>
          <w:p w14:paraId="3F99FCDD" w14:textId="4CFCF84A" w:rsidR="00471131" w:rsidRPr="00A36209" w:rsidRDefault="00145171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-5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2564</w:t>
            </w:r>
            <w:r w:rsidR="00471131" w:rsidRPr="00A362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782" w:type="dxa"/>
          </w:tcPr>
          <w:p w14:paraId="11868015" w14:textId="77777777" w:rsidR="00471131" w:rsidRPr="00B561DF" w:rsidRDefault="0047113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1" w:type="dxa"/>
          </w:tcPr>
          <w:p w14:paraId="6FEC5847" w14:textId="77777777" w:rsidR="00471131" w:rsidRPr="00B561DF" w:rsidRDefault="0047113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590393E7" w14:textId="77777777" w:rsidR="00471131" w:rsidRPr="00B561DF" w:rsidRDefault="0047113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360" w:lineRule="exact"/>
              <w:ind w:left="-122" w:right="-118" w:firstLine="10"/>
              <w:jc w:val="center"/>
              <w:rPr>
                <w:rFonts w:ascii="Angsana New" w:hAnsi="Angsana New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94DE559" w14:textId="77777777" w:rsidR="00471131" w:rsidRPr="00B561DF" w:rsidRDefault="0047113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6" w:type="dxa"/>
            <w:gridSpan w:val="2"/>
          </w:tcPr>
          <w:p w14:paraId="3C647EC5" w14:textId="77777777" w:rsidR="00471131" w:rsidRPr="00B561DF" w:rsidRDefault="0047113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56" w:right="-118"/>
              <w:rPr>
                <w:rFonts w:ascii="Angsana New" w:hAnsi="Angsana New" w:cstheme="majorBidi"/>
                <w:sz w:val="30"/>
                <w:szCs w:val="30"/>
              </w:rPr>
            </w:pPr>
          </w:p>
        </w:tc>
      </w:tr>
      <w:tr w:rsidR="00471131" w:rsidRPr="00AB28C0" w14:paraId="2F2C3D29" w14:textId="77777777" w:rsidTr="00C31354">
        <w:trPr>
          <w:trHeight w:hRule="exact" w:val="360"/>
          <w:tblHeader/>
        </w:trPr>
        <w:tc>
          <w:tcPr>
            <w:tcW w:w="2808" w:type="dxa"/>
          </w:tcPr>
          <w:p w14:paraId="1D0133FE" w14:textId="3F98C2B7" w:rsidR="00471131" w:rsidRPr="00AA0168" w:rsidRDefault="00145171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-52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="00471131" w:rsidRPr="00AA01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1131" w:rsidRPr="00AA01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782" w:type="dxa"/>
          </w:tcPr>
          <w:p w14:paraId="523449A0" w14:textId="64C2188F" w:rsidR="00471131" w:rsidRPr="00AA0168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471131" w:rsidRPr="00AA01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1131" w:rsidRPr="00AA01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1" w:type="dxa"/>
          </w:tcPr>
          <w:p w14:paraId="3AF95B5D" w14:textId="5E2E8F94" w:rsidR="00471131" w:rsidRPr="00AA0168" w:rsidRDefault="0047113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01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49" w:type="dxa"/>
          </w:tcPr>
          <w:p w14:paraId="0B32C944" w14:textId="39057483" w:rsidR="00471131" w:rsidRPr="00AA0168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360" w:lineRule="exact"/>
              <w:ind w:left="-122" w:right="-118" w:firstLine="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71131" w:rsidRPr="00AA016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36" w:type="dxa"/>
          </w:tcPr>
          <w:p w14:paraId="365FFE4F" w14:textId="77777777" w:rsidR="00471131" w:rsidRPr="00AA0168" w:rsidRDefault="0047113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6" w:type="dxa"/>
            <w:gridSpan w:val="2"/>
          </w:tcPr>
          <w:p w14:paraId="1BABF6EA" w14:textId="40CAF392" w:rsidR="00471131" w:rsidRPr="00AA0168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470</w:t>
            </w:r>
            <w:r w:rsidR="00471131" w:rsidRPr="00AA016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471131" w:rsidRPr="00AB28C0" w14:paraId="03BBF97A" w14:textId="77777777" w:rsidTr="00C31354">
        <w:trPr>
          <w:trHeight w:hRule="exact" w:val="360"/>
          <w:tblHeader/>
        </w:trPr>
        <w:tc>
          <w:tcPr>
            <w:tcW w:w="2808" w:type="dxa"/>
          </w:tcPr>
          <w:p w14:paraId="570D56F0" w14:textId="2EAF6AF9" w:rsidR="00471131" w:rsidRPr="00AA0168" w:rsidRDefault="00145171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 w:rsidR="00471131" w:rsidRPr="00AA01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71131" w:rsidRPr="00AA01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เงินปันผลระหว่างกาลปี</w:t>
            </w:r>
          </w:p>
        </w:tc>
        <w:tc>
          <w:tcPr>
            <w:tcW w:w="1782" w:type="dxa"/>
          </w:tcPr>
          <w:p w14:paraId="35CD170B" w14:textId="212E35C0" w:rsidR="00471131" w:rsidRPr="00AA0168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="00471131" w:rsidRPr="00AA01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สิงหาคม 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621" w:type="dxa"/>
          </w:tcPr>
          <w:p w14:paraId="17F9E361" w14:textId="5898DCD1" w:rsidR="00471131" w:rsidRPr="00AA0168" w:rsidRDefault="0047113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01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145171" w:rsidRPr="00145171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49" w:type="dxa"/>
          </w:tcPr>
          <w:p w14:paraId="6894C6AB" w14:textId="32A1586E" w:rsidR="00471131" w:rsidRPr="00AA0168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8"/>
              </w:tabs>
              <w:spacing w:line="360" w:lineRule="exact"/>
              <w:ind w:left="-122" w:right="-118" w:firstLine="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71131" w:rsidRPr="00AA016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36" w:type="dxa"/>
          </w:tcPr>
          <w:p w14:paraId="2E96846F" w14:textId="77777777" w:rsidR="00471131" w:rsidRPr="00AA0168" w:rsidRDefault="0047113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6" w:type="dxa"/>
            <w:gridSpan w:val="2"/>
          </w:tcPr>
          <w:p w14:paraId="5F6368E5" w14:textId="409D3BC1" w:rsidR="00471131" w:rsidRPr="00AA0168" w:rsidRDefault="00145171" w:rsidP="00EA6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60" w:lineRule="exact"/>
              <w:ind w:left="-156" w:right="-118"/>
              <w:rPr>
                <w:rFonts w:asciiTheme="majorBidi" w:hAnsiTheme="majorBidi" w:cstheme="majorBidi"/>
                <w:sz w:val="30"/>
                <w:szCs w:val="30"/>
              </w:rPr>
            </w:pPr>
            <w:r w:rsidRPr="00145171">
              <w:rPr>
                <w:rFonts w:asciiTheme="majorBidi" w:hAnsiTheme="majorBidi" w:cstheme="majorBidi"/>
                <w:sz w:val="30"/>
                <w:szCs w:val="30"/>
              </w:rPr>
              <w:t>453</w:t>
            </w:r>
            <w:r w:rsidR="00471131" w:rsidRPr="00AA0168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145171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</w:tbl>
    <w:p w14:paraId="7FF6685A" w14:textId="581D9180" w:rsidR="004D7767" w:rsidRPr="001A51CC" w:rsidRDefault="00145171" w:rsidP="001A51CC">
      <w:pPr>
        <w:pStyle w:val="Heading5"/>
        <w:tabs>
          <w:tab w:val="left" w:pos="540"/>
        </w:tabs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145171">
        <w:rPr>
          <w:rFonts w:asciiTheme="majorBidi" w:hAnsiTheme="majorBidi" w:cstheme="majorBidi"/>
          <w:sz w:val="30"/>
          <w:szCs w:val="30"/>
          <w:lang w:val="en-US"/>
        </w:rPr>
        <w:lastRenderedPageBreak/>
        <w:t>11</w:t>
      </w:r>
      <w:r w:rsidR="004D7767" w:rsidRPr="001A51CC">
        <w:rPr>
          <w:rFonts w:asciiTheme="majorBidi" w:hAnsiTheme="majorBidi" w:cstheme="majorBidi"/>
          <w:sz w:val="30"/>
          <w:szCs w:val="30"/>
          <w:lang w:val="en-US"/>
        </w:rPr>
        <w:tab/>
      </w:r>
      <w:r w:rsidR="004D7767" w:rsidRPr="001A51CC">
        <w:rPr>
          <w:rFonts w:asciiTheme="majorBidi" w:hAnsiTheme="majorBidi" w:cstheme="majorBidi"/>
          <w:sz w:val="30"/>
          <w:szCs w:val="30"/>
          <w:cs/>
          <w:lang w:val="en-US"/>
        </w:rPr>
        <w:t>ภาระผูกพัน</w:t>
      </w:r>
      <w:r w:rsidR="00646E49" w:rsidRPr="001A51CC">
        <w:rPr>
          <w:rFonts w:asciiTheme="majorBidi" w:hAnsiTheme="majorBidi" w:cstheme="majorBidi"/>
          <w:sz w:val="30"/>
          <w:szCs w:val="30"/>
          <w:cs/>
          <w:lang w:val="en-US"/>
        </w:rPr>
        <w:t>กับบุคคลหรือกิจกา</w:t>
      </w:r>
      <w:r w:rsidR="004D7767" w:rsidRPr="001A51CC">
        <w:rPr>
          <w:rFonts w:asciiTheme="majorBidi" w:hAnsiTheme="majorBidi" w:cstheme="majorBidi"/>
          <w:sz w:val="30"/>
          <w:szCs w:val="30"/>
          <w:cs/>
          <w:lang w:val="en-US"/>
        </w:rPr>
        <w:t>รที่ไม่เกี่ยวข้องกัน</w:t>
      </w:r>
    </w:p>
    <w:p w14:paraId="2B0E5469" w14:textId="77777777" w:rsidR="00A97F8F" w:rsidRPr="00C42139" w:rsidRDefault="00A97F8F" w:rsidP="00910D5D">
      <w:pPr>
        <w:pStyle w:val="a"/>
        <w:tabs>
          <w:tab w:val="clear" w:pos="1080"/>
          <w:tab w:val="left" w:pos="990"/>
        </w:tabs>
        <w:ind w:left="450"/>
        <w:jc w:val="thaiDistribute"/>
        <w:rPr>
          <w:rFonts w:ascii="Angsana New" w:hAnsi="Angsana New" w:cs="Angsana New"/>
          <w:b/>
          <w:bCs/>
          <w:sz w:val="24"/>
          <w:szCs w:val="24"/>
          <w:lang w:val="en-US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36"/>
        <w:gridCol w:w="2111"/>
        <w:gridCol w:w="360"/>
        <w:gridCol w:w="2161"/>
      </w:tblGrid>
      <w:tr w:rsidR="0067228A" w:rsidRPr="00A46FA5" w14:paraId="06706E4F" w14:textId="77777777" w:rsidTr="00787E5F">
        <w:trPr>
          <w:tblHeader/>
        </w:trPr>
        <w:tc>
          <w:tcPr>
            <w:tcW w:w="2554" w:type="pct"/>
          </w:tcPr>
          <w:p w14:paraId="5FC9029B" w14:textId="17B2243F" w:rsidR="00A97F8F" w:rsidRPr="007E004C" w:rsidRDefault="00EA6127" w:rsidP="00FB4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E00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145171" w:rsidRPr="001451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E004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7E004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145171" w:rsidRPr="0014517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115" w:type="pct"/>
          </w:tcPr>
          <w:p w14:paraId="3D75D292" w14:textId="77777777" w:rsidR="00A97F8F" w:rsidRPr="00ED730E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90" w:type="pct"/>
          </w:tcPr>
          <w:p w14:paraId="6C1BF1D8" w14:textId="77777777" w:rsidR="00A97F8F" w:rsidRPr="00ED730E" w:rsidRDefault="00A97F8F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pct"/>
          </w:tcPr>
          <w:p w14:paraId="0719DE43" w14:textId="77777777" w:rsidR="00A97F8F" w:rsidRPr="00A46FA5" w:rsidRDefault="00A97F8F" w:rsidP="00787E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A46FA5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004C" w:rsidRPr="009C152A" w14:paraId="23595312" w14:textId="77777777" w:rsidTr="00787E5F">
        <w:trPr>
          <w:trHeight w:val="288"/>
          <w:tblHeader/>
        </w:trPr>
        <w:tc>
          <w:tcPr>
            <w:tcW w:w="2554" w:type="pct"/>
          </w:tcPr>
          <w:p w14:paraId="2244887E" w14:textId="77777777" w:rsidR="007E004C" w:rsidRPr="00ED730E" w:rsidRDefault="007E004C" w:rsidP="00FB4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after="0" w:line="240" w:lineRule="auto"/>
              <w:ind w:left="92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6" w:type="pct"/>
            <w:gridSpan w:val="3"/>
          </w:tcPr>
          <w:p w14:paraId="3A3521AA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228A" w:rsidRPr="009C152A" w14:paraId="24688E90" w14:textId="77777777" w:rsidTr="00787E5F">
        <w:tc>
          <w:tcPr>
            <w:tcW w:w="2554" w:type="pct"/>
          </w:tcPr>
          <w:p w14:paraId="34D4AAFD" w14:textId="77777777" w:rsidR="00121031" w:rsidRPr="00ED730E" w:rsidRDefault="00121031" w:rsidP="00FB4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after="0" w:line="240" w:lineRule="auto"/>
              <w:ind w:left="92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15" w:type="pct"/>
          </w:tcPr>
          <w:p w14:paraId="5DB07065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90" w:type="pct"/>
          </w:tcPr>
          <w:p w14:paraId="54D4AD47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1" w:type="pct"/>
          </w:tcPr>
          <w:p w14:paraId="7E086DC8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1529ED" w:rsidRPr="009C152A" w14:paraId="6F37B879" w14:textId="77777777" w:rsidTr="00787E5F">
        <w:tc>
          <w:tcPr>
            <w:tcW w:w="2554" w:type="pct"/>
          </w:tcPr>
          <w:p w14:paraId="37B550EB" w14:textId="22F58D03" w:rsidR="001529ED" w:rsidRPr="00562D4D" w:rsidRDefault="001529ED" w:rsidP="00FB4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  <w:tab w:val="left" w:pos="182"/>
                <w:tab w:val="left" w:pos="3744"/>
              </w:tabs>
              <w:spacing w:after="0" w:line="240" w:lineRule="auto"/>
              <w:ind w:left="92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15" w:type="pct"/>
          </w:tcPr>
          <w:p w14:paraId="41EE0C15" w14:textId="77777777" w:rsidR="001529ED" w:rsidRPr="00DD1D5F" w:rsidRDefault="001529ED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90" w:type="pct"/>
          </w:tcPr>
          <w:p w14:paraId="64524AC2" w14:textId="77777777" w:rsidR="001529ED" w:rsidRPr="00ED730E" w:rsidRDefault="001529ED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1" w:type="pct"/>
          </w:tcPr>
          <w:p w14:paraId="440AD91B" w14:textId="77777777" w:rsidR="001529ED" w:rsidRPr="00ED730E" w:rsidRDefault="001529ED" w:rsidP="00A46FA5">
            <w:pPr>
              <w:pStyle w:val="acctfourfigures"/>
              <w:tabs>
                <w:tab w:val="clear" w:pos="765"/>
                <w:tab w:val="decimal" w:pos="1600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228A" w:rsidRPr="009C152A" w14:paraId="71DDE529" w14:textId="77777777" w:rsidTr="00787E5F">
        <w:tc>
          <w:tcPr>
            <w:tcW w:w="2554" w:type="pct"/>
          </w:tcPr>
          <w:p w14:paraId="5A31FC5C" w14:textId="77777777" w:rsidR="00121031" w:rsidRPr="00ED730E" w:rsidRDefault="00121031" w:rsidP="00FB4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4"/>
                <w:tab w:val="left" w:pos="182"/>
              </w:tabs>
              <w:spacing w:after="0" w:line="240" w:lineRule="auto"/>
              <w:ind w:left="92" w:right="-131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อาคารและเครื่องจักร</w:t>
            </w:r>
          </w:p>
        </w:tc>
        <w:tc>
          <w:tcPr>
            <w:tcW w:w="1115" w:type="pct"/>
          </w:tcPr>
          <w:p w14:paraId="4AAB2B4A" w14:textId="2B4B4BA7" w:rsidR="00121031" w:rsidRPr="00DD1D5F" w:rsidRDefault="00145171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45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109</w:t>
            </w:r>
            <w:r w:rsidR="007B517C">
              <w:rPr>
                <w:rFonts w:ascii="Angsana New" w:hAnsi="Angsana New" w:cs="Angsana New"/>
                <w:sz w:val="30"/>
                <w:szCs w:val="30"/>
                <w:lang w:bidi="th-TH"/>
              </w:rPr>
              <w:t>,</w:t>
            </w:r>
            <w:r w:rsidRPr="0014517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277</w:t>
            </w:r>
          </w:p>
        </w:tc>
        <w:tc>
          <w:tcPr>
            <w:tcW w:w="190" w:type="pct"/>
          </w:tcPr>
          <w:p w14:paraId="23A895DE" w14:textId="77777777" w:rsidR="00121031" w:rsidRPr="00ED730E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1" w:type="pct"/>
          </w:tcPr>
          <w:p w14:paraId="158A3347" w14:textId="0180C221" w:rsidR="00121031" w:rsidRPr="00ED730E" w:rsidRDefault="00145171" w:rsidP="00D362DF">
            <w:pPr>
              <w:pStyle w:val="acctfourfigures"/>
              <w:tabs>
                <w:tab w:val="clear" w:pos="765"/>
              </w:tabs>
              <w:spacing w:line="240" w:lineRule="auto"/>
              <w:ind w:left="-22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5171">
              <w:rPr>
                <w:rFonts w:ascii="Angsana New" w:hAnsi="Angsana New" w:cs="Angsana New"/>
                <w:sz w:val="30"/>
                <w:szCs w:val="30"/>
                <w:lang w:val="en-US"/>
              </w:rPr>
              <w:t>102</w:t>
            </w:r>
            <w:r w:rsidR="007B517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45171">
              <w:rPr>
                <w:rFonts w:ascii="Angsana New" w:hAnsi="Angsana New" w:cs="Angsana New"/>
                <w:sz w:val="30"/>
                <w:szCs w:val="30"/>
                <w:lang w:val="en-US"/>
              </w:rPr>
              <w:t>150</w:t>
            </w:r>
          </w:p>
        </w:tc>
      </w:tr>
      <w:tr w:rsidR="00DD1D5F" w:rsidRPr="009C152A" w14:paraId="5A3C12AE" w14:textId="77777777" w:rsidTr="00787E5F">
        <w:tc>
          <w:tcPr>
            <w:tcW w:w="2554" w:type="pct"/>
          </w:tcPr>
          <w:p w14:paraId="68AD42D7" w14:textId="77777777" w:rsidR="00DD1D5F" w:rsidRPr="00DD1D5F" w:rsidRDefault="00DD1D5F" w:rsidP="00FB4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after="0" w:line="240" w:lineRule="auto"/>
              <w:ind w:left="92" w:right="-131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โปรแกรม</w:t>
            </w:r>
          </w:p>
        </w:tc>
        <w:tc>
          <w:tcPr>
            <w:tcW w:w="1115" w:type="pct"/>
          </w:tcPr>
          <w:p w14:paraId="59EA1024" w14:textId="1E7E798D" w:rsidR="00DD1D5F" w:rsidRPr="00ED730E" w:rsidRDefault="00145171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5171">
              <w:rPr>
                <w:rFonts w:ascii="Angsana New" w:hAnsi="Angsana New" w:cs="Angsana New"/>
                <w:sz w:val="30"/>
                <w:szCs w:val="30"/>
                <w:lang w:val="en-US"/>
              </w:rPr>
              <w:t>668</w:t>
            </w:r>
          </w:p>
        </w:tc>
        <w:tc>
          <w:tcPr>
            <w:tcW w:w="190" w:type="pct"/>
          </w:tcPr>
          <w:p w14:paraId="037A0D59" w14:textId="77777777" w:rsidR="00DD1D5F" w:rsidRPr="00ED730E" w:rsidRDefault="00DD1D5F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1" w:type="pct"/>
          </w:tcPr>
          <w:p w14:paraId="7C5EC1C1" w14:textId="18A4AEFD" w:rsidR="00DD1D5F" w:rsidRPr="00ED730E" w:rsidRDefault="00145171" w:rsidP="00D362DF">
            <w:pPr>
              <w:pStyle w:val="acctfourfigures"/>
              <w:tabs>
                <w:tab w:val="clear" w:pos="765"/>
              </w:tabs>
              <w:spacing w:line="240" w:lineRule="auto"/>
              <w:ind w:left="-22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5171">
              <w:rPr>
                <w:rFonts w:ascii="Angsana New" w:hAnsi="Angsana New" w:cs="Angsana New"/>
                <w:sz w:val="30"/>
                <w:szCs w:val="30"/>
                <w:lang w:val="en-US"/>
              </w:rPr>
              <w:t>668</w:t>
            </w:r>
          </w:p>
        </w:tc>
      </w:tr>
      <w:tr w:rsidR="0067228A" w:rsidRPr="009C152A" w14:paraId="3DC4BC4C" w14:textId="77777777" w:rsidTr="00787E5F">
        <w:tc>
          <w:tcPr>
            <w:tcW w:w="2554" w:type="pct"/>
          </w:tcPr>
          <w:p w14:paraId="4DA589EE" w14:textId="77777777" w:rsidR="00121031" w:rsidRPr="00ED730E" w:rsidRDefault="00121031" w:rsidP="00FB4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after="0" w:line="240" w:lineRule="auto"/>
              <w:ind w:left="92"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pct"/>
            <w:tcBorders>
              <w:top w:val="single" w:sz="4" w:space="0" w:color="auto"/>
              <w:bottom w:val="double" w:sz="4" w:space="0" w:color="auto"/>
            </w:tcBorders>
          </w:tcPr>
          <w:p w14:paraId="62A95ECD" w14:textId="64C7DE82" w:rsidR="00121031" w:rsidRPr="00910D5D" w:rsidRDefault="00145171" w:rsidP="00026AC5">
            <w:pPr>
              <w:pStyle w:val="acctfourfigures"/>
              <w:tabs>
                <w:tab w:val="clear" w:pos="765"/>
                <w:tab w:val="decimal" w:pos="1785"/>
              </w:tabs>
              <w:spacing w:line="240" w:lineRule="auto"/>
              <w:ind w:left="-227" w:right="-2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109</w:t>
            </w:r>
            <w:r w:rsidR="007B517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945</w:t>
            </w:r>
          </w:p>
        </w:tc>
        <w:tc>
          <w:tcPr>
            <w:tcW w:w="190" w:type="pct"/>
          </w:tcPr>
          <w:p w14:paraId="16A6DB88" w14:textId="77777777" w:rsidR="00121031" w:rsidRPr="00910D5D" w:rsidRDefault="00121031" w:rsidP="00C31CFB">
            <w:pPr>
              <w:pStyle w:val="acctfourfigures"/>
              <w:tabs>
                <w:tab w:val="clear" w:pos="765"/>
                <w:tab w:val="decimal" w:pos="833"/>
              </w:tabs>
              <w:spacing w:line="240" w:lineRule="auto"/>
              <w:ind w:left="-227" w:right="-12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pct"/>
            <w:tcBorders>
              <w:top w:val="single" w:sz="4" w:space="0" w:color="auto"/>
              <w:bottom w:val="double" w:sz="4" w:space="0" w:color="auto"/>
            </w:tcBorders>
          </w:tcPr>
          <w:p w14:paraId="1A40A9F4" w14:textId="578FD6B5" w:rsidR="00121031" w:rsidRPr="00910D5D" w:rsidRDefault="00145171" w:rsidP="00D362DF">
            <w:pPr>
              <w:pStyle w:val="acctfourfigures"/>
              <w:tabs>
                <w:tab w:val="clear" w:pos="765"/>
              </w:tabs>
              <w:spacing w:line="240" w:lineRule="auto"/>
              <w:ind w:left="-2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51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102</w:t>
            </w:r>
            <w:r w:rsidR="007B517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451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818</w:t>
            </w:r>
          </w:p>
        </w:tc>
      </w:tr>
      <w:tr w:rsidR="0067228A" w:rsidRPr="00346816" w14:paraId="6F4575D3" w14:textId="77777777" w:rsidTr="00787E5F">
        <w:trPr>
          <w:trHeight w:hRule="exact" w:val="462"/>
        </w:trPr>
        <w:tc>
          <w:tcPr>
            <w:tcW w:w="2554" w:type="pct"/>
          </w:tcPr>
          <w:p w14:paraId="3F789477" w14:textId="0B189684" w:rsidR="00FB4030" w:rsidRPr="00FB4030" w:rsidRDefault="00FB4030" w:rsidP="00FB4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after="0" w:line="240" w:lineRule="auto"/>
              <w:ind w:left="92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5" w:type="pct"/>
          </w:tcPr>
          <w:p w14:paraId="0FE45F71" w14:textId="77777777" w:rsidR="007E004C" w:rsidRPr="00FB4030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" w:type="pct"/>
          </w:tcPr>
          <w:p w14:paraId="472E2D18" w14:textId="77777777" w:rsidR="007E004C" w:rsidRPr="00FB4030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pct"/>
          </w:tcPr>
          <w:p w14:paraId="5184D0A7" w14:textId="77777777" w:rsidR="007E004C" w:rsidRPr="00FB4030" w:rsidRDefault="007E004C" w:rsidP="00D362DF">
            <w:pPr>
              <w:pStyle w:val="acctfourfigures"/>
              <w:tabs>
                <w:tab w:val="clear" w:pos="765"/>
              </w:tabs>
              <w:spacing w:line="240" w:lineRule="auto"/>
              <w:ind w:left="-22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228A" w:rsidRPr="009C152A" w14:paraId="714973FD" w14:textId="77777777" w:rsidTr="00787E5F">
        <w:tc>
          <w:tcPr>
            <w:tcW w:w="2554" w:type="pct"/>
          </w:tcPr>
          <w:p w14:paraId="56C613B7" w14:textId="77777777" w:rsidR="007E004C" w:rsidRPr="00ED730E" w:rsidRDefault="007E004C" w:rsidP="00FB4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after="0" w:line="240" w:lineRule="auto"/>
              <w:ind w:left="92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15" w:type="pct"/>
          </w:tcPr>
          <w:p w14:paraId="07EF3B43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  <w:tab w:val="decimal" w:pos="178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" w:type="pct"/>
          </w:tcPr>
          <w:p w14:paraId="7FC11C67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pct"/>
          </w:tcPr>
          <w:p w14:paraId="2E6B9BEC" w14:textId="77777777" w:rsidR="007E004C" w:rsidRPr="005419B1" w:rsidRDefault="007E004C" w:rsidP="00D362DF">
            <w:pPr>
              <w:pStyle w:val="acctfourfigures"/>
              <w:tabs>
                <w:tab w:val="clear" w:pos="765"/>
              </w:tabs>
              <w:spacing w:line="240" w:lineRule="auto"/>
              <w:ind w:left="-22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7228A" w:rsidRPr="009C152A" w14:paraId="6BB34EB3" w14:textId="77777777" w:rsidTr="00787E5F">
        <w:tc>
          <w:tcPr>
            <w:tcW w:w="2554" w:type="pct"/>
          </w:tcPr>
          <w:p w14:paraId="29F3A726" w14:textId="77777777" w:rsidR="007E004C" w:rsidRPr="00ED730E" w:rsidRDefault="007E004C" w:rsidP="00FB4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after="0" w:line="240" w:lineRule="auto"/>
              <w:ind w:left="92"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115" w:type="pct"/>
          </w:tcPr>
          <w:p w14:paraId="03602890" w14:textId="035DEA74" w:rsidR="007E004C" w:rsidRPr="00ED730E" w:rsidRDefault="0014517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72</w:t>
            </w:r>
            <w:r w:rsidR="007B517C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480</w:t>
            </w:r>
          </w:p>
        </w:tc>
        <w:tc>
          <w:tcPr>
            <w:tcW w:w="190" w:type="pct"/>
          </w:tcPr>
          <w:p w14:paraId="1B00C1EE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pct"/>
          </w:tcPr>
          <w:p w14:paraId="071C81FC" w14:textId="7D86705E" w:rsidR="007E004C" w:rsidRPr="005419B1" w:rsidRDefault="00145171" w:rsidP="00D362DF">
            <w:pPr>
              <w:pStyle w:val="acctfourfigures"/>
              <w:tabs>
                <w:tab w:val="clear" w:pos="765"/>
              </w:tabs>
              <w:spacing w:line="240" w:lineRule="auto"/>
              <w:ind w:left="-22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5171">
              <w:rPr>
                <w:rFonts w:ascii="Angsana New" w:hAnsi="Angsana New" w:cs="Angsana New"/>
                <w:sz w:val="30"/>
                <w:szCs w:val="30"/>
                <w:lang w:val="en-US"/>
              </w:rPr>
              <w:t>72</w:t>
            </w:r>
            <w:r w:rsidR="007B517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45171">
              <w:rPr>
                <w:rFonts w:ascii="Angsana New" w:hAnsi="Angsana New" w:cs="Angsana New"/>
                <w:sz w:val="30"/>
                <w:szCs w:val="30"/>
                <w:lang w:val="en-US"/>
              </w:rPr>
              <w:t>480</w:t>
            </w:r>
          </w:p>
        </w:tc>
      </w:tr>
      <w:tr w:rsidR="0067228A" w:rsidRPr="009C152A" w14:paraId="5518E867" w14:textId="77777777" w:rsidTr="00787E5F">
        <w:tc>
          <w:tcPr>
            <w:tcW w:w="2554" w:type="pct"/>
          </w:tcPr>
          <w:p w14:paraId="58DF2508" w14:textId="61EF4E61" w:rsidR="007E004C" w:rsidRPr="00ED730E" w:rsidRDefault="007E004C" w:rsidP="00FB4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after="0" w:line="240" w:lineRule="auto"/>
              <w:ind w:left="92"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115" w:type="pct"/>
          </w:tcPr>
          <w:p w14:paraId="039C956D" w14:textId="12F6947C" w:rsidR="007E004C" w:rsidRPr="00ED730E" w:rsidRDefault="0014517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45171">
              <w:rPr>
                <w:rFonts w:ascii="Angsana New" w:hAnsi="Angsana New"/>
                <w:sz w:val="30"/>
                <w:szCs w:val="30"/>
              </w:rPr>
              <w:t>88</w:t>
            </w:r>
            <w:r w:rsidR="007B517C">
              <w:rPr>
                <w:rFonts w:ascii="Angsana New" w:hAnsi="Angsana New"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sz w:val="30"/>
                <w:szCs w:val="30"/>
              </w:rPr>
              <w:t>828</w:t>
            </w:r>
          </w:p>
        </w:tc>
        <w:tc>
          <w:tcPr>
            <w:tcW w:w="190" w:type="pct"/>
          </w:tcPr>
          <w:p w14:paraId="291D3131" w14:textId="77777777" w:rsidR="007E004C" w:rsidRPr="00ED730E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pct"/>
          </w:tcPr>
          <w:p w14:paraId="5FF50049" w14:textId="214BC890" w:rsidR="007E004C" w:rsidRPr="005419B1" w:rsidRDefault="00145171" w:rsidP="00D362DF">
            <w:pPr>
              <w:pStyle w:val="acctfourfigures"/>
              <w:tabs>
                <w:tab w:val="clear" w:pos="765"/>
              </w:tabs>
              <w:spacing w:line="240" w:lineRule="auto"/>
              <w:ind w:left="-22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45171">
              <w:rPr>
                <w:rFonts w:ascii="Angsana New" w:hAnsi="Angsana New" w:cs="Angsana New"/>
                <w:sz w:val="30"/>
                <w:szCs w:val="30"/>
                <w:lang w:val="en-US"/>
              </w:rPr>
              <w:t>75</w:t>
            </w:r>
            <w:r w:rsidR="007B517C">
              <w:rPr>
                <w:rFonts w:ascii="Angsana New" w:hAnsi="Angsana New" w:cs="Angsana New"/>
                <w:sz w:val="30"/>
                <w:szCs w:val="30"/>
                <w:lang w:val="en-US"/>
              </w:rPr>
              <w:t>,</w:t>
            </w:r>
            <w:r w:rsidRPr="00145171">
              <w:rPr>
                <w:rFonts w:ascii="Angsana New" w:hAnsi="Angsana New" w:cs="Angsana New"/>
                <w:sz w:val="30"/>
                <w:szCs w:val="30"/>
                <w:lang w:val="en-US"/>
              </w:rPr>
              <w:t>175</w:t>
            </w:r>
          </w:p>
        </w:tc>
      </w:tr>
      <w:tr w:rsidR="0067228A" w:rsidRPr="009C152A" w14:paraId="28A48988" w14:textId="77777777" w:rsidTr="00787E5F">
        <w:tc>
          <w:tcPr>
            <w:tcW w:w="2554" w:type="pct"/>
          </w:tcPr>
          <w:p w14:paraId="3798A93C" w14:textId="77777777" w:rsidR="007E004C" w:rsidRPr="00ED730E" w:rsidRDefault="007E004C" w:rsidP="00FB4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after="0" w:line="240" w:lineRule="auto"/>
              <w:ind w:left="92" w:right="-131"/>
              <w:rPr>
                <w:rFonts w:ascii="Angsana New" w:hAnsi="Angsana New"/>
                <w:sz w:val="30"/>
                <w:szCs w:val="30"/>
              </w:rPr>
            </w:pPr>
            <w:r w:rsidRPr="00ED73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5" w:type="pct"/>
            <w:tcBorders>
              <w:top w:val="single" w:sz="4" w:space="0" w:color="auto"/>
              <w:bottom w:val="double" w:sz="4" w:space="0" w:color="auto"/>
            </w:tcBorders>
          </w:tcPr>
          <w:p w14:paraId="76A13943" w14:textId="7462A9FB" w:rsidR="007E004C" w:rsidRPr="00910D5D" w:rsidRDefault="00145171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  <w:r w:rsidR="007B517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145171">
              <w:rPr>
                <w:rFonts w:ascii="Angsana New" w:hAnsi="Angsana New"/>
                <w:b/>
                <w:bCs/>
                <w:sz w:val="30"/>
                <w:szCs w:val="30"/>
              </w:rPr>
              <w:t>308</w:t>
            </w:r>
          </w:p>
        </w:tc>
        <w:tc>
          <w:tcPr>
            <w:tcW w:w="190" w:type="pct"/>
          </w:tcPr>
          <w:p w14:paraId="221EB0B5" w14:textId="77777777" w:rsidR="007E004C" w:rsidRPr="00910D5D" w:rsidRDefault="007E004C" w:rsidP="00C31C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pct"/>
            <w:tcBorders>
              <w:top w:val="single" w:sz="4" w:space="0" w:color="auto"/>
              <w:bottom w:val="double" w:sz="4" w:space="0" w:color="auto"/>
            </w:tcBorders>
          </w:tcPr>
          <w:p w14:paraId="0E6DE2DA" w14:textId="5CC10502" w:rsidR="007E004C" w:rsidRPr="00910D5D" w:rsidRDefault="00145171" w:rsidP="00D362DF">
            <w:pPr>
              <w:pStyle w:val="acctfourfigures"/>
              <w:tabs>
                <w:tab w:val="clear" w:pos="765"/>
              </w:tabs>
              <w:spacing w:line="240" w:lineRule="auto"/>
              <w:ind w:left="-22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1451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147</w:t>
            </w:r>
            <w:r w:rsidR="007B517C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,</w:t>
            </w:r>
            <w:r w:rsidRPr="00145171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655</w:t>
            </w:r>
          </w:p>
        </w:tc>
      </w:tr>
    </w:tbl>
    <w:p w14:paraId="7FE1BC09" w14:textId="11F7943E" w:rsidR="000E0080" w:rsidRDefault="000E0080" w:rsidP="009915CE">
      <w:pPr>
        <w:tabs>
          <w:tab w:val="clear" w:pos="454"/>
          <w:tab w:val="left" w:pos="540"/>
        </w:tabs>
        <w:spacing w:line="240" w:lineRule="auto"/>
        <w:jc w:val="both"/>
        <w:rPr>
          <w:rFonts w:ascii="Angsana New" w:hAnsi="Angsana New"/>
          <w:sz w:val="24"/>
          <w:szCs w:val="24"/>
        </w:rPr>
      </w:pPr>
    </w:p>
    <w:p w14:paraId="65615590" w14:textId="4B7DA6D6" w:rsidR="00701990" w:rsidRPr="00EA6127" w:rsidRDefault="00DA6EF1" w:rsidP="00530719">
      <w:pPr>
        <w:tabs>
          <w:tab w:val="clear" w:pos="454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A61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สัญญาจัดจำหน่ายสินค้าและบริการ</w:t>
      </w:r>
    </w:p>
    <w:p w14:paraId="2E763D41" w14:textId="0918B478" w:rsidR="00DA6EF1" w:rsidRPr="00C42139" w:rsidRDefault="00DA6EF1" w:rsidP="00530719">
      <w:pPr>
        <w:tabs>
          <w:tab w:val="clear" w:pos="454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sz w:val="24"/>
          <w:szCs w:val="24"/>
        </w:rPr>
      </w:pPr>
    </w:p>
    <w:p w14:paraId="13D00882" w14:textId="1A0342C1" w:rsidR="00DA6EF1" w:rsidRPr="00EA6127" w:rsidRDefault="00DA6EF1" w:rsidP="00787E5F">
      <w:pPr>
        <w:tabs>
          <w:tab w:val="clear" w:pos="454"/>
          <w:tab w:val="left" w:pos="54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30"/>
          <w:szCs w:val="30"/>
        </w:rPr>
      </w:pPr>
      <w:r w:rsidRPr="00EA6127">
        <w:rPr>
          <w:rFonts w:asciiTheme="majorBidi" w:hAnsiTheme="majorBidi" w:cstheme="majorBidi"/>
          <w:sz w:val="30"/>
          <w:szCs w:val="30"/>
          <w:cs/>
        </w:rPr>
        <w:t>กลุ่มบริษัทได้ทำสัญญาจัดจำหน่ายสินค้าและบริการกับกิจการอื่นในหลายประเทศ โดยมีค่าตอนแทนที่แตกต่างกั</w:t>
      </w:r>
      <w:r w:rsidR="00C2642C" w:rsidRPr="00EA6127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EA6127">
        <w:rPr>
          <w:rFonts w:asciiTheme="majorBidi" w:hAnsiTheme="majorBidi" w:cstheme="majorBidi"/>
          <w:sz w:val="30"/>
          <w:szCs w:val="30"/>
          <w:cs/>
        </w:rPr>
        <w:t>ขึ้นอยู่กับจำนวนปริมาณและธุรกิจที่กระทำ</w:t>
      </w:r>
      <w:r w:rsidR="00C2642C" w:rsidRPr="00EA6127">
        <w:rPr>
          <w:rFonts w:asciiTheme="majorBidi" w:hAnsiTheme="majorBidi" w:cstheme="majorBidi"/>
          <w:sz w:val="30"/>
          <w:szCs w:val="30"/>
        </w:rPr>
        <w:t xml:space="preserve"> </w:t>
      </w:r>
      <w:r w:rsidRPr="00EA6127">
        <w:rPr>
          <w:rFonts w:asciiTheme="majorBidi" w:hAnsiTheme="majorBidi" w:cstheme="majorBidi"/>
          <w:sz w:val="30"/>
          <w:szCs w:val="30"/>
          <w:cs/>
        </w:rPr>
        <w:t>ค่าตอบแทนที่เรียกเก็บ</w:t>
      </w:r>
      <w:r w:rsidR="00FF3391" w:rsidRPr="00EA6127">
        <w:rPr>
          <w:rFonts w:asciiTheme="majorBidi" w:hAnsiTheme="majorBidi" w:cstheme="majorBidi"/>
          <w:sz w:val="30"/>
          <w:szCs w:val="30"/>
          <w:cs/>
        </w:rPr>
        <w:t>มายังกลุ่มบริษัทมีอัตราที่แน่นอนและมีกา</w:t>
      </w:r>
      <w:r w:rsidR="00C2642C" w:rsidRPr="00EA6127">
        <w:rPr>
          <w:rFonts w:asciiTheme="majorBidi" w:hAnsiTheme="majorBidi" w:cstheme="majorBidi" w:hint="cs"/>
          <w:sz w:val="30"/>
          <w:szCs w:val="30"/>
          <w:cs/>
        </w:rPr>
        <w:t>รป</w:t>
      </w:r>
      <w:r w:rsidR="00FF3391" w:rsidRPr="00EA6127">
        <w:rPr>
          <w:rFonts w:asciiTheme="majorBidi" w:hAnsiTheme="majorBidi" w:cstheme="majorBidi"/>
          <w:sz w:val="30"/>
          <w:szCs w:val="30"/>
          <w:cs/>
        </w:rPr>
        <w:t>รับปรุงเป็นระยะ ๆ โดยปกติสัญญาสามารถยกเลิกได้ภายในหนึ่งปีโดยที่กลุ่มบริษัทไม่มีภาระใด ๆ ที่มีนัยสำคัญ</w:t>
      </w:r>
    </w:p>
    <w:p w14:paraId="27D80FEB" w14:textId="26E76857" w:rsidR="00FF3391" w:rsidRPr="00C42139" w:rsidRDefault="00FF3391" w:rsidP="00DA6EF1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169A8D67" w14:textId="6B4851A7" w:rsidR="00FF3391" w:rsidRPr="00EA6127" w:rsidRDefault="00FF3391" w:rsidP="00530719">
      <w:pPr>
        <w:tabs>
          <w:tab w:val="clear" w:pos="454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A61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หนี้สินที่อาจเกิดขึ้น</w:t>
      </w:r>
    </w:p>
    <w:p w14:paraId="50715DD7" w14:textId="2829E9C8" w:rsidR="00FF3391" w:rsidRPr="00C42139" w:rsidRDefault="00FF3391" w:rsidP="00530719">
      <w:pPr>
        <w:tabs>
          <w:tab w:val="clear" w:pos="454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sz w:val="24"/>
          <w:szCs w:val="24"/>
        </w:rPr>
      </w:pPr>
    </w:p>
    <w:p w14:paraId="6AFA6DFA" w14:textId="7B167565" w:rsidR="00FF3391" w:rsidRPr="00EA6127" w:rsidRDefault="00FF3391" w:rsidP="00787E5F">
      <w:pPr>
        <w:tabs>
          <w:tab w:val="clear" w:pos="454"/>
          <w:tab w:val="left" w:pos="540"/>
        </w:tabs>
        <w:spacing w:line="240" w:lineRule="auto"/>
        <w:ind w:left="540" w:right="-205"/>
        <w:jc w:val="both"/>
        <w:rPr>
          <w:rFonts w:asciiTheme="majorBidi" w:hAnsiTheme="majorBidi" w:cstheme="majorBidi"/>
          <w:sz w:val="30"/>
          <w:szCs w:val="30"/>
        </w:rPr>
      </w:pPr>
      <w:r w:rsidRPr="00EA6127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EA6127">
        <w:rPr>
          <w:rFonts w:asciiTheme="majorBidi" w:hAnsiTheme="majorBidi" w:cstheme="majorBidi"/>
          <w:sz w:val="30"/>
          <w:szCs w:val="30"/>
        </w:rPr>
        <w:t xml:space="preserve"> </w:t>
      </w:r>
      <w:r w:rsidR="00145171" w:rsidRPr="00145171">
        <w:rPr>
          <w:rFonts w:asciiTheme="majorBidi" w:hAnsiTheme="majorBidi" w:cstheme="majorBidi"/>
          <w:sz w:val="30"/>
          <w:szCs w:val="30"/>
        </w:rPr>
        <w:t>30</w:t>
      </w:r>
      <w:r w:rsidRPr="00EA6127">
        <w:rPr>
          <w:rFonts w:asciiTheme="majorBidi" w:hAnsiTheme="majorBidi" w:cstheme="majorBidi"/>
          <w:sz w:val="30"/>
          <w:szCs w:val="30"/>
        </w:rPr>
        <w:t xml:space="preserve"> </w:t>
      </w:r>
      <w:r w:rsidR="00EA6127" w:rsidRPr="00EA6127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EA612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45171" w:rsidRPr="00145171">
        <w:rPr>
          <w:rFonts w:asciiTheme="majorBidi" w:hAnsiTheme="majorBidi" w:cstheme="majorBidi"/>
          <w:sz w:val="30"/>
          <w:szCs w:val="30"/>
        </w:rPr>
        <w:t>2565</w:t>
      </w:r>
      <w:r w:rsidRPr="00EA6127">
        <w:rPr>
          <w:rFonts w:asciiTheme="majorBidi" w:hAnsiTheme="majorBidi" w:cstheme="majorBidi"/>
          <w:sz w:val="30"/>
          <w:szCs w:val="30"/>
        </w:rPr>
        <w:t xml:space="preserve"> </w:t>
      </w:r>
      <w:r w:rsidRPr="00EA6127">
        <w:rPr>
          <w:rFonts w:asciiTheme="majorBidi" w:hAnsiTheme="majorBidi" w:cstheme="majorBidi"/>
          <w:sz w:val="30"/>
          <w:szCs w:val="30"/>
          <w:cs/>
        </w:rPr>
        <w:t>บริษัทมีหนี้สินที่อา</w:t>
      </w:r>
      <w:r w:rsidR="00646E12" w:rsidRPr="00EA6127">
        <w:rPr>
          <w:rFonts w:asciiTheme="majorBidi" w:hAnsiTheme="majorBidi" w:cstheme="majorBidi" w:hint="cs"/>
          <w:sz w:val="30"/>
          <w:szCs w:val="30"/>
          <w:cs/>
        </w:rPr>
        <w:t>จ</w:t>
      </w:r>
      <w:r w:rsidRPr="00EA6127">
        <w:rPr>
          <w:rFonts w:asciiTheme="majorBidi" w:hAnsiTheme="majorBidi" w:cstheme="majorBidi"/>
          <w:sz w:val="30"/>
          <w:szCs w:val="30"/>
          <w:cs/>
        </w:rPr>
        <w:t>เกิ</w:t>
      </w:r>
      <w:r w:rsidR="00646E12" w:rsidRPr="00EA6127">
        <w:rPr>
          <w:rFonts w:asciiTheme="majorBidi" w:hAnsiTheme="majorBidi" w:cstheme="majorBidi" w:hint="cs"/>
          <w:sz w:val="30"/>
          <w:szCs w:val="30"/>
          <w:cs/>
        </w:rPr>
        <w:t>ด</w:t>
      </w:r>
      <w:r w:rsidRPr="00EA6127">
        <w:rPr>
          <w:rFonts w:asciiTheme="majorBidi" w:hAnsiTheme="majorBidi" w:cstheme="majorBidi"/>
          <w:sz w:val="30"/>
          <w:szCs w:val="30"/>
          <w:cs/>
        </w:rPr>
        <w:t>กับสถาบันการเงินเพื่อค้ำประกันวงเงินกู้ยืมของบริษัทย่อยหลาย</w:t>
      </w:r>
      <w:r w:rsidR="007F3DE7">
        <w:rPr>
          <w:rFonts w:asciiTheme="majorBidi" w:hAnsiTheme="majorBidi" w:cstheme="majorBidi"/>
          <w:sz w:val="30"/>
          <w:szCs w:val="30"/>
          <w:cs/>
        </w:rPr>
        <w:br/>
      </w:r>
      <w:r w:rsidRPr="00EA6127">
        <w:rPr>
          <w:rFonts w:asciiTheme="majorBidi" w:hAnsiTheme="majorBidi" w:cstheme="majorBidi"/>
          <w:sz w:val="30"/>
          <w:szCs w:val="30"/>
          <w:cs/>
        </w:rPr>
        <w:t xml:space="preserve">แห่ง เป็นจำนวนเงิน </w:t>
      </w:r>
      <w:r w:rsidR="00145171" w:rsidRPr="00145171">
        <w:rPr>
          <w:rFonts w:asciiTheme="majorBidi" w:hAnsiTheme="majorBidi" w:cstheme="majorBidi"/>
          <w:sz w:val="30"/>
          <w:szCs w:val="30"/>
        </w:rPr>
        <w:t>2</w:t>
      </w:r>
      <w:r w:rsidR="007B517C">
        <w:rPr>
          <w:rFonts w:asciiTheme="majorBidi" w:hAnsiTheme="majorBidi" w:cstheme="majorBidi"/>
          <w:sz w:val="30"/>
          <w:szCs w:val="30"/>
        </w:rPr>
        <w:t>,</w:t>
      </w:r>
      <w:r w:rsidR="00145171" w:rsidRPr="00145171">
        <w:rPr>
          <w:rFonts w:asciiTheme="majorBidi" w:hAnsiTheme="majorBidi" w:cstheme="majorBidi"/>
          <w:sz w:val="30"/>
          <w:szCs w:val="30"/>
        </w:rPr>
        <w:t>370</w:t>
      </w:r>
      <w:r w:rsidR="00F5451D" w:rsidRPr="00EA6127">
        <w:rPr>
          <w:rFonts w:asciiTheme="majorBidi" w:hAnsiTheme="majorBidi" w:cstheme="majorBidi"/>
          <w:sz w:val="30"/>
          <w:szCs w:val="30"/>
        </w:rPr>
        <w:t xml:space="preserve"> </w:t>
      </w:r>
      <w:r w:rsidR="00F5451D" w:rsidRPr="00EA6127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="00145171" w:rsidRPr="00145171">
        <w:rPr>
          <w:rFonts w:asciiTheme="majorBidi" w:hAnsiTheme="majorBidi" w:cstheme="majorBidi"/>
          <w:sz w:val="30"/>
          <w:szCs w:val="30"/>
        </w:rPr>
        <w:t>56</w:t>
      </w:r>
      <w:r w:rsidR="00F5451D" w:rsidRPr="00EA6127">
        <w:rPr>
          <w:rFonts w:asciiTheme="majorBidi" w:hAnsiTheme="majorBidi" w:cstheme="majorBidi"/>
          <w:sz w:val="30"/>
          <w:szCs w:val="30"/>
        </w:rPr>
        <w:t xml:space="preserve"> </w:t>
      </w:r>
      <w:r w:rsidR="00F5451D" w:rsidRPr="00EA6127">
        <w:rPr>
          <w:rFonts w:asciiTheme="majorBidi" w:hAnsiTheme="majorBidi" w:cstheme="majorBidi"/>
          <w:sz w:val="30"/>
          <w:szCs w:val="30"/>
          <w:cs/>
        </w:rPr>
        <w:t>ล้านเหร</w:t>
      </w:r>
      <w:r w:rsidR="00F172F2" w:rsidRPr="00EA6127">
        <w:rPr>
          <w:rFonts w:asciiTheme="majorBidi" w:hAnsiTheme="majorBidi" w:cstheme="majorBidi" w:hint="cs"/>
          <w:sz w:val="30"/>
          <w:szCs w:val="30"/>
          <w:cs/>
        </w:rPr>
        <w:t>ี</w:t>
      </w:r>
      <w:r w:rsidR="00F5451D" w:rsidRPr="00EA6127">
        <w:rPr>
          <w:rFonts w:asciiTheme="majorBidi" w:hAnsiTheme="majorBidi" w:cstheme="majorBidi"/>
          <w:sz w:val="30"/>
          <w:szCs w:val="30"/>
          <w:cs/>
        </w:rPr>
        <w:t xml:space="preserve">ยญสหรัฐอเมริกา </w:t>
      </w:r>
      <w:r w:rsidR="00F5451D" w:rsidRPr="00EA6127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145171" w:rsidRPr="0014517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F5451D" w:rsidRPr="00EA612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5451D" w:rsidRPr="00EA612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145171" w:rsidRPr="00145171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F5451D" w:rsidRPr="00EA6127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145171" w:rsidRPr="00145171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F5451D" w:rsidRPr="00EA6127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145171" w:rsidRPr="00145171">
        <w:rPr>
          <w:rFonts w:asciiTheme="majorBidi" w:hAnsiTheme="majorBidi" w:cstheme="majorBidi"/>
          <w:i/>
          <w:iCs/>
          <w:sz w:val="30"/>
          <w:szCs w:val="30"/>
        </w:rPr>
        <w:t>380</w:t>
      </w:r>
      <w:r w:rsidR="00F5451D" w:rsidRPr="00EA612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5451D" w:rsidRPr="00EA6127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145171" w:rsidRPr="00145171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7F3DE7">
        <w:rPr>
          <w:rFonts w:asciiTheme="majorBidi" w:hAnsiTheme="majorBidi" w:cstheme="majorBidi"/>
          <w:i/>
          <w:iCs/>
          <w:sz w:val="30"/>
          <w:szCs w:val="30"/>
          <w:cs/>
        </w:rPr>
        <w:br/>
      </w:r>
      <w:r w:rsidR="00F5451D" w:rsidRPr="00EA6127">
        <w:rPr>
          <w:rFonts w:asciiTheme="majorBidi" w:hAnsiTheme="majorBidi" w:cstheme="majorBidi"/>
          <w:i/>
          <w:iCs/>
          <w:sz w:val="30"/>
          <w:szCs w:val="30"/>
          <w:cs/>
        </w:rPr>
        <w:t>ล้านเหรียญสหรัฐอเมริกา)</w:t>
      </w:r>
    </w:p>
    <w:p w14:paraId="3D5306DE" w14:textId="77777777" w:rsidR="0022201E" w:rsidRPr="00C42139" w:rsidRDefault="0022201E" w:rsidP="00DA6EF1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</w:rPr>
      </w:pPr>
    </w:p>
    <w:p w14:paraId="4EABB6CB" w14:textId="77777777" w:rsidR="002F1BF2" w:rsidRPr="00EA6127" w:rsidRDefault="002F1BF2" w:rsidP="002F1BF2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A612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คดีความ</w:t>
      </w:r>
    </w:p>
    <w:p w14:paraId="2C905BB8" w14:textId="77777777" w:rsidR="002F1BF2" w:rsidRPr="00C42139" w:rsidRDefault="002F1BF2" w:rsidP="002F1BF2">
      <w:pPr>
        <w:tabs>
          <w:tab w:val="clear" w:pos="454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24"/>
          <w:szCs w:val="24"/>
          <w:cs/>
        </w:rPr>
      </w:pPr>
    </w:p>
    <w:p w14:paraId="391B70BE" w14:textId="65FE4F5D" w:rsidR="002F1BF2" w:rsidRDefault="002F1BF2" w:rsidP="00787E5F">
      <w:pPr>
        <w:tabs>
          <w:tab w:val="clear" w:pos="454"/>
          <w:tab w:val="left" w:pos="540"/>
          <w:tab w:val="left" w:pos="9450"/>
        </w:tabs>
        <w:spacing w:line="240" w:lineRule="auto"/>
        <w:ind w:left="540" w:right="-205"/>
        <w:jc w:val="thaiDistribute"/>
        <w:rPr>
          <w:rFonts w:asciiTheme="majorBidi" w:hAnsiTheme="majorBidi"/>
          <w:sz w:val="30"/>
          <w:szCs w:val="30"/>
        </w:rPr>
      </w:pPr>
      <w:r w:rsidRPr="00787E5F">
        <w:rPr>
          <w:rFonts w:asciiTheme="majorBidi" w:hAnsiTheme="majorBidi"/>
          <w:spacing w:val="-4"/>
          <w:sz w:val="30"/>
          <w:szCs w:val="30"/>
          <w:cs/>
        </w:rPr>
        <w:t>ณ ว</w:t>
      </w:r>
      <w:r w:rsidRPr="00787E5F">
        <w:rPr>
          <w:rFonts w:asciiTheme="majorBidi" w:hAnsiTheme="majorBidi" w:hint="cs"/>
          <w:spacing w:val="-4"/>
          <w:sz w:val="30"/>
          <w:szCs w:val="30"/>
          <w:cs/>
        </w:rPr>
        <w:t>ั</w:t>
      </w:r>
      <w:r w:rsidRPr="00787E5F">
        <w:rPr>
          <w:rFonts w:asciiTheme="majorBidi" w:hAnsiTheme="majorBidi"/>
          <w:spacing w:val="-4"/>
          <w:sz w:val="30"/>
          <w:szCs w:val="30"/>
          <w:cs/>
        </w:rPr>
        <w:t xml:space="preserve">นที่ </w:t>
      </w:r>
      <w:r w:rsidR="00145171" w:rsidRPr="00787E5F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787E5F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87E5F">
        <w:rPr>
          <w:rFonts w:asciiTheme="majorBidi" w:hAnsiTheme="majorBidi" w:hint="cs"/>
          <w:spacing w:val="-4"/>
          <w:sz w:val="30"/>
          <w:szCs w:val="30"/>
          <w:cs/>
        </w:rPr>
        <w:t xml:space="preserve">มิถุนายน </w:t>
      </w:r>
      <w:r w:rsidR="00145171" w:rsidRPr="00787E5F">
        <w:rPr>
          <w:rFonts w:asciiTheme="majorBidi" w:hAnsiTheme="majorBidi" w:cstheme="majorBidi"/>
          <w:spacing w:val="-4"/>
          <w:sz w:val="30"/>
          <w:szCs w:val="30"/>
        </w:rPr>
        <w:t>2565</w:t>
      </w:r>
      <w:r w:rsidRPr="00787E5F">
        <w:rPr>
          <w:rFonts w:asciiTheme="majorBidi" w:hAnsiTheme="majorBidi"/>
          <w:spacing w:val="-4"/>
          <w:sz w:val="30"/>
          <w:szCs w:val="30"/>
          <w:cs/>
        </w:rPr>
        <w:t xml:space="preserve"> บริษัทย่อยในต่างประเทศแห่งหนึ่งได้รับคำสั่งให้จ่ายเพิ่มภาษีการบริการจากกรมภาษี</w:t>
      </w:r>
      <w:r w:rsidRPr="00787E5F">
        <w:rPr>
          <w:rFonts w:asciiTheme="majorBidi" w:hAnsiTheme="majorBidi" w:hint="cs"/>
          <w:spacing w:val="-4"/>
          <w:sz w:val="30"/>
          <w:szCs w:val="30"/>
          <w:cs/>
        </w:rPr>
        <w:t>บ</w:t>
      </w:r>
      <w:r w:rsidRPr="00787E5F">
        <w:rPr>
          <w:rFonts w:asciiTheme="majorBidi" w:hAnsiTheme="majorBidi"/>
          <w:spacing w:val="-4"/>
          <w:sz w:val="30"/>
          <w:szCs w:val="30"/>
          <w:cs/>
        </w:rPr>
        <w:t>ริการ</w:t>
      </w:r>
      <w:r w:rsidRPr="0067537A">
        <w:rPr>
          <w:rFonts w:asciiTheme="majorBidi" w:hAnsiTheme="majorBidi"/>
          <w:sz w:val="30"/>
          <w:szCs w:val="30"/>
          <w:cs/>
        </w:rPr>
        <w:t>โดยบริษัทย่อยได้ยื่นอุทธรณ์ต่อศุลกากรสรรพสามิตและภาษีบริการศาลวินิจฉัยอุทธรณ์ ผู้บริหารเชื่อว่าความเสียหาย</w:t>
      </w:r>
      <w:r w:rsidR="00787E5F">
        <w:rPr>
          <w:rFonts w:asciiTheme="majorBidi" w:hAnsiTheme="majorBidi"/>
          <w:sz w:val="30"/>
          <w:szCs w:val="30"/>
        </w:rPr>
        <w:br/>
      </w:r>
      <w:r w:rsidRPr="0067537A">
        <w:rPr>
          <w:rFonts w:asciiTheme="majorBidi" w:hAnsiTheme="majorBidi"/>
          <w:sz w:val="30"/>
          <w:szCs w:val="30"/>
          <w:cs/>
        </w:rPr>
        <w:t>ที่อาจเกิดขึ้นจากคดีความไม่มีผลกระทบอย่างมีนัยสำคัญต่อผลการดำเนินงานของบริษัทย่อยดังนั้นจึงไม่มีการตั้งประมาณการเกี่ยวกับคดีความครั้งนี้</w:t>
      </w:r>
    </w:p>
    <w:p w14:paraId="4521783D" w14:textId="3E18EEE3" w:rsidR="002F1BF2" w:rsidRDefault="002F1BF2" w:rsidP="00787E5F">
      <w:pPr>
        <w:tabs>
          <w:tab w:val="clear" w:pos="454"/>
          <w:tab w:val="left" w:pos="540"/>
        </w:tabs>
        <w:spacing w:line="240" w:lineRule="auto"/>
        <w:ind w:left="547" w:right="-20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ณ วันที่ </w:t>
      </w:r>
      <w:r w:rsidR="00145171" w:rsidRPr="00145171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145171" w:rsidRPr="00145171"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บริษัทย่อยในต่างประเทศแห่งหนึ่งได้รับคำสั่งให้จ่ายเพิ่มภาษีนิติบุคคลจากกรมสรรพากร โดยบริษัทย่อยได้แก้ต่างต่อคำสั่งดังกล่าว ผู้บริหารเชื่อว่าความเสียหายที่อาจเกิดขึ้นจากคดีความไม่มีผลกระทบ</w:t>
      </w:r>
      <w:r w:rsidR="00787E5F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>อย่างมีนัยสำคัญต่อผลการดำเนินงานของบริษัทย่อย ดังนั้นจึงไม่มีการตั้งประมาณการเกี่ยวกับคดีความครั้งนี้</w:t>
      </w:r>
    </w:p>
    <w:p w14:paraId="300EA07E" w14:textId="77777777" w:rsidR="002F1BF2" w:rsidRDefault="002F1BF2" w:rsidP="002F1BF2">
      <w:pPr>
        <w:tabs>
          <w:tab w:val="clear" w:pos="454"/>
          <w:tab w:val="left" w:pos="540"/>
        </w:tabs>
        <w:spacing w:line="240" w:lineRule="auto"/>
        <w:ind w:left="540" w:right="108"/>
        <w:jc w:val="both"/>
        <w:rPr>
          <w:rFonts w:asciiTheme="majorBidi" w:hAnsiTheme="majorBidi" w:cstheme="majorBidi"/>
          <w:sz w:val="30"/>
          <w:szCs w:val="30"/>
        </w:rPr>
      </w:pPr>
    </w:p>
    <w:p w14:paraId="3C2FBD91" w14:textId="49C9EF30" w:rsidR="002F1BF2" w:rsidRPr="007004B8" w:rsidRDefault="00145171" w:rsidP="002F1BF2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b/>
          <w:bCs/>
          <w:lang w:val="en-US"/>
        </w:rPr>
      </w:pPr>
      <w:r w:rsidRPr="00145171">
        <w:rPr>
          <w:rFonts w:ascii="Angsana New" w:hAnsi="Angsana New" w:cs="Angsana New"/>
          <w:b/>
          <w:bCs/>
          <w:lang w:val="en-US"/>
        </w:rPr>
        <w:t>12</w:t>
      </w:r>
      <w:r w:rsidR="002F1BF2" w:rsidRPr="00D76B7C">
        <w:rPr>
          <w:rFonts w:ascii="Angsana New" w:hAnsi="Angsana New" w:cs="Angsana New"/>
          <w:b/>
          <w:bCs/>
          <w:lang w:val="en-US"/>
        </w:rPr>
        <w:t xml:space="preserve"> </w:t>
      </w:r>
      <w:r w:rsidR="002F1BF2">
        <w:rPr>
          <w:rFonts w:ascii="Angsana New" w:hAnsi="Angsana New" w:cs="Angsana New"/>
          <w:b/>
          <w:bCs/>
          <w:lang w:val="en-US"/>
        </w:rPr>
        <w:tab/>
      </w:r>
      <w:r w:rsidR="002F1BF2" w:rsidRPr="003270E4">
        <w:rPr>
          <w:rFonts w:ascii="Angsana New" w:hAnsi="Angsana New" w:cs="Angsana New"/>
          <w:b/>
          <w:bCs/>
          <w:cs/>
          <w:lang w:val="en-US"/>
        </w:rPr>
        <w:t>เหตุการณ์ภายหลังรอบระยะเวลารายงาน</w:t>
      </w:r>
    </w:p>
    <w:p w14:paraId="0E883B92" w14:textId="77777777" w:rsidR="002F1BF2" w:rsidRDefault="002F1BF2" w:rsidP="002F1BF2">
      <w:pPr>
        <w:pStyle w:val="a"/>
        <w:tabs>
          <w:tab w:val="clear" w:pos="1080"/>
        </w:tabs>
        <w:ind w:left="540" w:hanging="540"/>
        <w:jc w:val="thaiDistribute"/>
        <w:rPr>
          <w:rFonts w:ascii="Angsana New" w:hAnsi="Angsana New" w:cs="Angsana New"/>
          <w:lang w:val="en-US"/>
        </w:rPr>
      </w:pPr>
    </w:p>
    <w:p w14:paraId="1B6205FD" w14:textId="481C0A0D" w:rsidR="002F1BF2" w:rsidRPr="00446F7F" w:rsidRDefault="002F1BF2" w:rsidP="00787E5F">
      <w:pPr>
        <w:tabs>
          <w:tab w:val="clear" w:pos="454"/>
          <w:tab w:val="left" w:pos="540"/>
        </w:tabs>
        <w:spacing w:line="240" w:lineRule="auto"/>
        <w:ind w:left="540" w:right="-205"/>
        <w:jc w:val="both"/>
        <w:rPr>
          <w:rFonts w:asciiTheme="majorBidi" w:hAnsiTheme="majorBidi" w:cstheme="majorBidi"/>
          <w:sz w:val="30"/>
          <w:szCs w:val="30"/>
        </w:rPr>
      </w:pPr>
      <w:r w:rsidRPr="00446F7F">
        <w:rPr>
          <w:rFonts w:asciiTheme="majorBidi" w:hAnsiTheme="majorBidi" w:cstheme="majorBidi" w:hint="cs"/>
          <w:sz w:val="30"/>
          <w:szCs w:val="30"/>
          <w:cs/>
        </w:rPr>
        <w:t>ในการประชุม</w:t>
      </w:r>
      <w:r w:rsidR="00224CE1">
        <w:rPr>
          <w:rFonts w:asciiTheme="majorBidi" w:hAnsiTheme="majorBidi" w:cstheme="majorBidi" w:hint="cs"/>
          <w:sz w:val="30"/>
          <w:szCs w:val="30"/>
          <w:cs/>
        </w:rPr>
        <w:t xml:space="preserve">คณะกรรมการบริษัทเมื่อวันที่ </w:t>
      </w:r>
      <w:r w:rsidR="0076374C">
        <w:rPr>
          <w:rFonts w:asciiTheme="majorBidi" w:hAnsiTheme="majorBidi" w:cstheme="majorBidi"/>
          <w:sz w:val="30"/>
          <w:szCs w:val="30"/>
        </w:rPr>
        <w:t>11</w:t>
      </w:r>
      <w:r w:rsidR="001377BC">
        <w:rPr>
          <w:rFonts w:asciiTheme="majorBidi" w:hAnsiTheme="majorBidi" w:cstheme="majorBidi"/>
          <w:sz w:val="30"/>
          <w:szCs w:val="30"/>
        </w:rPr>
        <w:t xml:space="preserve"> </w:t>
      </w:r>
      <w:r w:rsidR="00224CE1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145171" w:rsidRPr="00145171">
        <w:rPr>
          <w:rFonts w:asciiTheme="majorBidi" w:hAnsiTheme="majorBidi" w:cstheme="majorBidi"/>
          <w:sz w:val="30"/>
          <w:szCs w:val="30"/>
        </w:rPr>
        <w:t>2565</w:t>
      </w:r>
      <w:r w:rsidR="00224CE1">
        <w:rPr>
          <w:rFonts w:asciiTheme="majorBidi" w:hAnsiTheme="majorBidi" w:cstheme="majorBidi"/>
          <w:sz w:val="30"/>
          <w:szCs w:val="30"/>
        </w:rPr>
        <w:t xml:space="preserve"> </w:t>
      </w:r>
      <w:r w:rsidR="00224CE1">
        <w:rPr>
          <w:rFonts w:asciiTheme="majorBidi" w:hAnsiTheme="majorBidi" w:cstheme="majorBidi" w:hint="cs"/>
          <w:sz w:val="30"/>
          <w:szCs w:val="30"/>
          <w:cs/>
        </w:rPr>
        <w:t>คณะกรรมการมีมติอนุมัติ</w:t>
      </w:r>
      <w:r w:rsidRPr="00446F7F">
        <w:rPr>
          <w:rFonts w:asciiTheme="majorBidi" w:hAnsiTheme="majorBidi" w:cstheme="majorBidi" w:hint="cs"/>
          <w:sz w:val="30"/>
          <w:szCs w:val="30"/>
          <w:cs/>
        </w:rPr>
        <w:t xml:space="preserve">การจัดสรรผลกำไรเป็นเงินปันผลในอัตราหุ้นละ </w:t>
      </w:r>
      <w:r w:rsidR="0076374C">
        <w:rPr>
          <w:rFonts w:asciiTheme="majorBidi" w:hAnsiTheme="majorBidi" w:cstheme="majorBidi"/>
          <w:sz w:val="30"/>
          <w:szCs w:val="30"/>
        </w:rPr>
        <w:t>0.75</w:t>
      </w:r>
      <w:r w:rsidR="001377BC">
        <w:rPr>
          <w:rFonts w:asciiTheme="majorBidi" w:hAnsiTheme="majorBidi" w:cstheme="majorBidi"/>
          <w:sz w:val="30"/>
          <w:szCs w:val="30"/>
        </w:rPr>
        <w:t xml:space="preserve"> </w:t>
      </w:r>
      <w:r w:rsidRPr="00446F7F"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เป็นจำนวนเงินรวม </w:t>
      </w:r>
      <w:r w:rsidR="0076374C">
        <w:rPr>
          <w:rFonts w:asciiTheme="majorBidi" w:hAnsiTheme="majorBidi" w:cstheme="majorBidi"/>
          <w:sz w:val="30"/>
          <w:szCs w:val="30"/>
        </w:rPr>
        <w:t>653.90</w:t>
      </w:r>
      <w:r w:rsidRPr="00446F7F">
        <w:rPr>
          <w:rFonts w:asciiTheme="majorBidi" w:hAnsiTheme="majorBidi" w:cstheme="majorBidi"/>
          <w:sz w:val="30"/>
          <w:szCs w:val="30"/>
        </w:rPr>
        <w:t xml:space="preserve"> </w:t>
      </w:r>
      <w:r w:rsidRPr="00446F7F">
        <w:rPr>
          <w:rFonts w:asciiTheme="majorBidi" w:hAnsiTheme="majorBidi" w:cstheme="majorBidi" w:hint="cs"/>
          <w:sz w:val="30"/>
          <w:szCs w:val="30"/>
          <w:cs/>
        </w:rPr>
        <w:t>ล้านบาท โดยเงินปันผลดังกล่าวจะจ่ายให้แก่ผู้ถือหุ้นของบริษัทในเดือน</w:t>
      </w:r>
      <w:r w:rsidR="0076374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377BC">
        <w:rPr>
          <w:rFonts w:asciiTheme="majorBidi" w:hAnsiTheme="majorBidi" w:cstheme="majorBidi"/>
          <w:sz w:val="30"/>
          <w:szCs w:val="30"/>
        </w:rPr>
        <w:t xml:space="preserve"> </w:t>
      </w:r>
      <w:r w:rsidR="00145171" w:rsidRPr="00145171">
        <w:rPr>
          <w:rFonts w:asciiTheme="majorBidi" w:hAnsiTheme="majorBidi" w:cstheme="majorBidi"/>
          <w:sz w:val="30"/>
          <w:szCs w:val="30"/>
        </w:rPr>
        <w:t>2565</w:t>
      </w:r>
    </w:p>
    <w:p w14:paraId="7437FCE9" w14:textId="089C3CA0" w:rsidR="002F1BF2" w:rsidRPr="002F1BF2" w:rsidRDefault="002F1BF2" w:rsidP="002F1B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sectPr w:rsidR="002F1BF2" w:rsidRPr="002F1BF2" w:rsidSect="002F1BF2">
      <w:headerReference w:type="default" r:id="rId17"/>
      <w:footerReference w:type="default" r:id="rId18"/>
      <w:pgSz w:w="11909" w:h="16834" w:code="9"/>
      <w:pgMar w:top="2070" w:right="1152" w:bottom="1260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3BDCB5" w14:textId="77777777" w:rsidR="005E2682" w:rsidRDefault="005E2682" w:rsidP="00FC04D5">
      <w:r>
        <w:separator/>
      </w:r>
    </w:p>
  </w:endnote>
  <w:endnote w:type="continuationSeparator" w:id="0">
    <w:p w14:paraId="069DA2B4" w14:textId="77777777" w:rsidR="005E2682" w:rsidRDefault="005E2682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lgeri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86461" w14:textId="77777777" w:rsidR="0076374C" w:rsidRDefault="007637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73677418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68486251" w14:textId="3582CAF3" w:rsidR="00D4092F" w:rsidRPr="003123E5" w:rsidRDefault="00D4092F" w:rsidP="003123E5">
        <w:pPr>
          <w:pStyle w:val="Footer"/>
          <w:jc w:val="center"/>
          <w:rPr>
            <w:rFonts w:ascii="Angsana New" w:hAnsi="Angsana New"/>
            <w:sz w:val="30"/>
            <w:szCs w:val="30"/>
            <w:cs/>
          </w:rPr>
        </w:pPr>
        <w:r w:rsidRPr="003123E5">
          <w:rPr>
            <w:rFonts w:ascii="Angsana New" w:hAnsi="Angsana New" w:hint="cs"/>
            <w:sz w:val="30"/>
            <w:szCs w:val="30"/>
          </w:rPr>
          <w:fldChar w:fldCharType="begin"/>
        </w:r>
        <w:r w:rsidRPr="003123E5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123E5">
          <w:rPr>
            <w:rFonts w:ascii="Angsana New" w:hAnsi="Angsana New" w:hint="cs"/>
            <w:sz w:val="30"/>
            <w:szCs w:val="30"/>
          </w:rPr>
          <w:fldChar w:fldCharType="separate"/>
        </w:r>
        <w:r w:rsidR="00471131">
          <w:rPr>
            <w:rFonts w:ascii="Angsana New" w:hAnsi="Angsana New"/>
            <w:noProof/>
            <w:sz w:val="30"/>
            <w:szCs w:val="30"/>
          </w:rPr>
          <w:t>1</w:t>
        </w:r>
        <w:r w:rsidR="00145171" w:rsidRPr="00145171">
          <w:rPr>
            <w:rFonts w:ascii="Angsana New" w:hAnsi="Angsana New"/>
            <w:noProof/>
            <w:sz w:val="30"/>
            <w:szCs w:val="30"/>
            <w:lang w:val="en-US"/>
          </w:rPr>
          <w:t>6</w:t>
        </w:r>
        <w:r w:rsidRPr="003123E5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595C6" w14:textId="77777777" w:rsidR="0076374C" w:rsidRDefault="0076374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1456256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ED66E1A" w14:textId="7665D252" w:rsidR="00D4092F" w:rsidRPr="005C306E" w:rsidRDefault="00D4092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C306E">
          <w:rPr>
            <w:rFonts w:ascii="Angsana New" w:hAnsi="Angsana New" w:hint="cs"/>
            <w:sz w:val="30"/>
            <w:szCs w:val="30"/>
          </w:rPr>
          <w:fldChar w:fldCharType="begin"/>
        </w:r>
        <w:r w:rsidRPr="005C306E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5C306E">
          <w:rPr>
            <w:rFonts w:ascii="Angsana New" w:hAnsi="Angsana New" w:hint="cs"/>
            <w:sz w:val="30"/>
            <w:szCs w:val="30"/>
          </w:rPr>
          <w:fldChar w:fldCharType="separate"/>
        </w:r>
        <w:r w:rsidR="00471131">
          <w:rPr>
            <w:rFonts w:ascii="Angsana New" w:hAnsi="Angsana New"/>
            <w:noProof/>
            <w:sz w:val="30"/>
            <w:szCs w:val="30"/>
          </w:rPr>
          <w:t>2</w:t>
        </w:r>
        <w:r w:rsidR="00145171" w:rsidRPr="00145171">
          <w:rPr>
            <w:rFonts w:ascii="Angsana New" w:hAnsi="Angsana New"/>
            <w:noProof/>
            <w:sz w:val="30"/>
            <w:szCs w:val="30"/>
            <w:lang w:val="en-US"/>
          </w:rPr>
          <w:t>7</w:t>
        </w:r>
        <w:r w:rsidRPr="005C306E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4D206" w14:textId="62A51960" w:rsidR="00D4092F" w:rsidRPr="00860E15" w:rsidRDefault="00D4092F" w:rsidP="00A73C5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860E15">
      <w:rPr>
        <w:rStyle w:val="PageNumber"/>
        <w:rFonts w:ascii="Angsana New" w:hAnsi="Angsana New"/>
        <w:sz w:val="30"/>
        <w:szCs w:val="30"/>
      </w:rPr>
      <w:fldChar w:fldCharType="begin"/>
    </w:r>
    <w:r w:rsidRPr="00860E1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60E15">
      <w:rPr>
        <w:rStyle w:val="PageNumber"/>
        <w:rFonts w:ascii="Angsana New" w:hAnsi="Angsana New"/>
        <w:sz w:val="30"/>
        <w:szCs w:val="30"/>
      </w:rPr>
      <w:fldChar w:fldCharType="separate"/>
    </w:r>
    <w:r w:rsidR="00471131">
      <w:rPr>
        <w:rStyle w:val="PageNumber"/>
        <w:rFonts w:ascii="Angsana New" w:hAnsi="Angsana New"/>
        <w:noProof/>
        <w:sz w:val="30"/>
        <w:szCs w:val="30"/>
      </w:rPr>
      <w:t>3</w:t>
    </w:r>
    <w:r w:rsidR="00145171" w:rsidRPr="00145171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860E15">
      <w:rPr>
        <w:rStyle w:val="PageNumber"/>
        <w:rFonts w:ascii="Angsana New" w:hAnsi="Angsana New"/>
        <w:sz w:val="30"/>
        <w:szCs w:val="30"/>
      </w:rPr>
      <w:fldChar w:fldCharType="end"/>
    </w:r>
  </w:p>
  <w:p w14:paraId="621A0200" w14:textId="77777777" w:rsidR="00D4092F" w:rsidRPr="00D8432A" w:rsidRDefault="00D4092F" w:rsidP="004E687D">
    <w:pPr>
      <w:pStyle w:val="Footer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C6357" w14:textId="77777777" w:rsidR="005E2682" w:rsidRDefault="005E2682" w:rsidP="00FC04D5">
      <w:r>
        <w:separator/>
      </w:r>
    </w:p>
  </w:footnote>
  <w:footnote w:type="continuationSeparator" w:id="0">
    <w:p w14:paraId="00F0A3E6" w14:textId="77777777" w:rsidR="005E2682" w:rsidRDefault="005E2682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A306A" w14:textId="77777777" w:rsidR="0076374C" w:rsidRDefault="007637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40363A" w14:textId="77777777" w:rsidR="00D4092F" w:rsidRPr="003B5EBA" w:rsidRDefault="00D4092F" w:rsidP="005840A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26D3A26" w14:textId="77777777" w:rsidR="00D4092F" w:rsidRPr="003B5EBA" w:rsidRDefault="00D4092F" w:rsidP="00145B7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35C6693" w14:textId="7BCA6FC3" w:rsidR="00D4092F" w:rsidRPr="00AF256D" w:rsidRDefault="00D4092F" w:rsidP="0038354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145171" w:rsidRPr="00145171">
      <w:rPr>
        <w:rFonts w:ascii="Angsana New" w:hAnsi="Angsana New" w:cs="Angsana New"/>
        <w:sz w:val="32"/>
        <w:szCs w:val="32"/>
        <w:lang w:val="en-US"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145171" w:rsidRPr="00145171">
      <w:rPr>
        <w:rFonts w:ascii="Angsana New" w:hAnsi="Angsana New" w:cs="Angsana New"/>
        <w:sz w:val="32"/>
        <w:szCs w:val="32"/>
        <w:lang w:val="en-US" w:bidi="th-TH"/>
      </w:rPr>
      <w:t>2565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7AD7D3AB" w14:textId="77777777" w:rsidR="00D4092F" w:rsidRPr="00A34F3C" w:rsidRDefault="00D4092F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EE84D7" w14:textId="77777777" w:rsidR="0076374C" w:rsidRDefault="007637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87472" w14:textId="77777777" w:rsidR="00D4092F" w:rsidRPr="003B5EBA" w:rsidRDefault="00D4092F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3FF814C1" w14:textId="77777777" w:rsidR="00D4092F" w:rsidRPr="003B5EBA" w:rsidRDefault="00D4092F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37D4F1E" w14:textId="141B477F" w:rsidR="00D4092F" w:rsidRPr="00AF256D" w:rsidRDefault="00D4092F" w:rsidP="00EA612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145171" w:rsidRPr="00145171">
      <w:rPr>
        <w:rFonts w:ascii="Angsana New" w:hAnsi="Angsana New" w:cs="Angsana New"/>
        <w:sz w:val="32"/>
        <w:szCs w:val="32"/>
        <w:lang w:val="en-US"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145171" w:rsidRPr="00145171">
      <w:rPr>
        <w:rFonts w:ascii="Angsana New" w:hAnsi="Angsana New" w:cs="Angsana New"/>
        <w:sz w:val="32"/>
        <w:szCs w:val="32"/>
        <w:lang w:val="en-US" w:bidi="th-TH"/>
      </w:rPr>
      <w:t>2565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FF10A26" w14:textId="77777777" w:rsidR="00D4092F" w:rsidRPr="00164EBE" w:rsidRDefault="00D4092F" w:rsidP="00485DC7">
    <w:pPr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9B7480" w14:textId="77777777" w:rsidR="00D4092F" w:rsidRPr="003B5EBA" w:rsidRDefault="00D4092F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75D1325E" w14:textId="77777777" w:rsidR="00D4092F" w:rsidRPr="003B5EBA" w:rsidRDefault="00D4092F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9511AF2" w14:textId="13932C12" w:rsidR="00D4092F" w:rsidRPr="00AF256D" w:rsidRDefault="00D4092F" w:rsidP="00EA612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145171" w:rsidRPr="00145171">
      <w:rPr>
        <w:rFonts w:ascii="Angsana New" w:hAnsi="Angsana New" w:cs="Angsana New"/>
        <w:sz w:val="32"/>
        <w:szCs w:val="32"/>
        <w:lang w:val="en-US"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145171" w:rsidRPr="00145171">
      <w:rPr>
        <w:rFonts w:ascii="Angsana New" w:hAnsi="Angsana New" w:cs="Angsana New"/>
        <w:sz w:val="32"/>
        <w:szCs w:val="32"/>
        <w:lang w:val="en-US" w:bidi="th-TH"/>
      </w:rPr>
      <w:t>2565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1C07EAD7" w14:textId="77777777" w:rsidR="00D4092F" w:rsidRPr="001C28F5" w:rsidRDefault="00D4092F" w:rsidP="00485DC7">
    <w:pPr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D52E58" w14:textId="77777777" w:rsidR="00D4092F" w:rsidRPr="003B5EBA" w:rsidRDefault="00D4092F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เมก้า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/>
        <w:b/>
        <w:bCs/>
        <w:sz w:val="32"/>
        <w:szCs w:val="32"/>
        <w:cs/>
      </w:rPr>
      <w:t>ไลฟ์ไซแอ็นซ์</w:t>
    </w:r>
    <w:r w:rsidRPr="003B5EBA">
      <w:rPr>
        <w:rFonts w:ascii="Angsana New" w:hAnsi="Angsana New"/>
        <w:b/>
        <w:bCs/>
        <w:sz w:val="32"/>
        <w:szCs w:val="32"/>
        <w:cs/>
      </w:rPr>
      <w:t xml:space="preserve">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E5F9CE5" w14:textId="77777777" w:rsidR="00D4092F" w:rsidRPr="003B5EBA" w:rsidRDefault="00D4092F" w:rsidP="000B4A6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1783A915" w14:textId="12040E71" w:rsidR="00D4092F" w:rsidRPr="00AF256D" w:rsidRDefault="00D4092F" w:rsidP="00EA612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cs/>
        <w:lang w:val="en-US" w:bidi="th-TH"/>
      </w:rPr>
    </w:pPr>
    <w:r w:rsidRPr="00FA7747"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145171" w:rsidRPr="00145171">
      <w:rPr>
        <w:rFonts w:ascii="Angsana New" w:hAnsi="Angsana New" w:cs="Angsana New"/>
        <w:sz w:val="32"/>
        <w:szCs w:val="32"/>
        <w:lang w:val="en-US"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145171" w:rsidRPr="00145171">
      <w:rPr>
        <w:rFonts w:ascii="Angsana New" w:hAnsi="Angsana New" w:cs="Angsana New"/>
        <w:sz w:val="32"/>
        <w:szCs w:val="32"/>
        <w:lang w:val="en-US" w:bidi="th-TH"/>
      </w:rPr>
      <w:t>2565</w:t>
    </w:r>
    <w:r>
      <w:rPr>
        <w:rFonts w:ascii="Angsana New" w:hAnsi="Angsana New" w:cs="Angsana New" w:hint="cs"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2"/>
        <w:szCs w:val="32"/>
        <w:rtl/>
      </w:rPr>
      <w:t>)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 w:hint="cs"/>
        <w:b w:val="0"/>
        <w:bCs/>
        <w:sz w:val="32"/>
        <w:szCs w:val="32"/>
        <w:cs/>
        <w:lang w:val="th-TH" w:bidi="th-TH"/>
      </w:rPr>
      <w:t>)</w:t>
    </w:r>
  </w:p>
  <w:p w14:paraId="62B63D21" w14:textId="77777777" w:rsidR="00D4092F" w:rsidRPr="001C28F5" w:rsidRDefault="00D4092F" w:rsidP="00485DC7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312"/>
        </w:tabs>
        <w:ind w:left="131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22C223E4"/>
    <w:multiLevelType w:val="hybridMultilevel"/>
    <w:tmpl w:val="B9CEC77C"/>
    <w:lvl w:ilvl="0" w:tplc="7B724E16">
      <w:start w:val="1"/>
      <w:numFmt w:val="thaiLetters"/>
      <w:lvlText w:val="(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59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02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9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1700" w:hanging="360"/>
      </w:pPr>
      <w:rPr>
        <w:rFonts w:ascii="Wingdings" w:hAnsi="Wingdings" w:hint="default"/>
      </w:rPr>
    </w:lvl>
  </w:abstractNum>
  <w:abstractNum w:abstractNumId="1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0B2FAA"/>
    <w:multiLevelType w:val="hybridMultilevel"/>
    <w:tmpl w:val="E28A88AE"/>
    <w:lvl w:ilvl="0" w:tplc="624A45E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64430"/>
    <w:multiLevelType w:val="hybridMultilevel"/>
    <w:tmpl w:val="F2F2B5EA"/>
    <w:lvl w:ilvl="0" w:tplc="74B4B4F6"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5"/>
  </w:num>
  <w:num w:numId="12">
    <w:abstractNumId w:val="12"/>
  </w:num>
  <w:num w:numId="13">
    <w:abstractNumId w:val="20"/>
  </w:num>
  <w:num w:numId="14">
    <w:abstractNumId w:val="14"/>
  </w:num>
  <w:num w:numId="15">
    <w:abstractNumId w:val="16"/>
  </w:num>
  <w:num w:numId="16">
    <w:abstractNumId w:val="23"/>
  </w:num>
  <w:num w:numId="17">
    <w:abstractNumId w:val="24"/>
  </w:num>
  <w:num w:numId="18">
    <w:abstractNumId w:val="21"/>
  </w:num>
  <w:num w:numId="19">
    <w:abstractNumId w:val="11"/>
  </w:num>
  <w:num w:numId="20">
    <w:abstractNumId w:val="17"/>
  </w:num>
  <w:num w:numId="21">
    <w:abstractNumId w:val="13"/>
  </w:num>
  <w:num w:numId="22">
    <w:abstractNumId w:val="10"/>
  </w:num>
  <w:num w:numId="23">
    <w:abstractNumId w:val="19"/>
  </w:num>
  <w:num w:numId="24">
    <w:abstractNumId w:val="22"/>
  </w:num>
  <w:num w:numId="25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DQxMTIysTS0sLS0MDJV0lEKTi0uzszPAykwrgUAnHEUbCwAAAA="/>
  </w:docVars>
  <w:rsids>
    <w:rsidRoot w:val="00B37214"/>
    <w:rsid w:val="00000A70"/>
    <w:rsid w:val="000010F8"/>
    <w:rsid w:val="00001206"/>
    <w:rsid w:val="000017E7"/>
    <w:rsid w:val="00001BA2"/>
    <w:rsid w:val="00001D11"/>
    <w:rsid w:val="00001D92"/>
    <w:rsid w:val="00001E78"/>
    <w:rsid w:val="000026D6"/>
    <w:rsid w:val="000027CE"/>
    <w:rsid w:val="00002E6D"/>
    <w:rsid w:val="00003D9F"/>
    <w:rsid w:val="000042F9"/>
    <w:rsid w:val="000045B5"/>
    <w:rsid w:val="00004D45"/>
    <w:rsid w:val="000057D4"/>
    <w:rsid w:val="000067F0"/>
    <w:rsid w:val="00007ED1"/>
    <w:rsid w:val="00007FE9"/>
    <w:rsid w:val="0001036C"/>
    <w:rsid w:val="000105A2"/>
    <w:rsid w:val="00010863"/>
    <w:rsid w:val="00010997"/>
    <w:rsid w:val="00011695"/>
    <w:rsid w:val="0001222E"/>
    <w:rsid w:val="00012CB3"/>
    <w:rsid w:val="000134D7"/>
    <w:rsid w:val="00013B54"/>
    <w:rsid w:val="000148EE"/>
    <w:rsid w:val="00015615"/>
    <w:rsid w:val="00015AFF"/>
    <w:rsid w:val="000161D3"/>
    <w:rsid w:val="000165FA"/>
    <w:rsid w:val="00016872"/>
    <w:rsid w:val="00016AB9"/>
    <w:rsid w:val="00020AEE"/>
    <w:rsid w:val="00020F3F"/>
    <w:rsid w:val="00021948"/>
    <w:rsid w:val="00021A01"/>
    <w:rsid w:val="00021FF3"/>
    <w:rsid w:val="0002247C"/>
    <w:rsid w:val="000224FA"/>
    <w:rsid w:val="000232D6"/>
    <w:rsid w:val="00023609"/>
    <w:rsid w:val="000239D0"/>
    <w:rsid w:val="00023D95"/>
    <w:rsid w:val="00023FC6"/>
    <w:rsid w:val="00024041"/>
    <w:rsid w:val="00024112"/>
    <w:rsid w:val="000252B5"/>
    <w:rsid w:val="00025993"/>
    <w:rsid w:val="00025ADA"/>
    <w:rsid w:val="00026523"/>
    <w:rsid w:val="000266CF"/>
    <w:rsid w:val="000267AE"/>
    <w:rsid w:val="00026AC5"/>
    <w:rsid w:val="00026B2B"/>
    <w:rsid w:val="0002744C"/>
    <w:rsid w:val="00030960"/>
    <w:rsid w:val="0003173A"/>
    <w:rsid w:val="00031EDC"/>
    <w:rsid w:val="00032037"/>
    <w:rsid w:val="00032288"/>
    <w:rsid w:val="0003231C"/>
    <w:rsid w:val="000324A7"/>
    <w:rsid w:val="00032A68"/>
    <w:rsid w:val="000336C0"/>
    <w:rsid w:val="00033D0D"/>
    <w:rsid w:val="000342AC"/>
    <w:rsid w:val="000346ED"/>
    <w:rsid w:val="0003507F"/>
    <w:rsid w:val="000353DF"/>
    <w:rsid w:val="000369B4"/>
    <w:rsid w:val="000378EA"/>
    <w:rsid w:val="00037E0F"/>
    <w:rsid w:val="00037ED7"/>
    <w:rsid w:val="00037F6E"/>
    <w:rsid w:val="00040E04"/>
    <w:rsid w:val="00040E3F"/>
    <w:rsid w:val="00041BBD"/>
    <w:rsid w:val="000424B8"/>
    <w:rsid w:val="00042A8E"/>
    <w:rsid w:val="00043288"/>
    <w:rsid w:val="00043B2D"/>
    <w:rsid w:val="0004458E"/>
    <w:rsid w:val="00044E65"/>
    <w:rsid w:val="00044F64"/>
    <w:rsid w:val="00044FB0"/>
    <w:rsid w:val="0004543B"/>
    <w:rsid w:val="00045460"/>
    <w:rsid w:val="0004574B"/>
    <w:rsid w:val="00045B2C"/>
    <w:rsid w:val="0004690A"/>
    <w:rsid w:val="00046A1B"/>
    <w:rsid w:val="00046DE3"/>
    <w:rsid w:val="0004718D"/>
    <w:rsid w:val="000472A9"/>
    <w:rsid w:val="0004747C"/>
    <w:rsid w:val="00047CA7"/>
    <w:rsid w:val="00050491"/>
    <w:rsid w:val="00050DDA"/>
    <w:rsid w:val="00051121"/>
    <w:rsid w:val="00051978"/>
    <w:rsid w:val="00051BEC"/>
    <w:rsid w:val="00051DF9"/>
    <w:rsid w:val="00052250"/>
    <w:rsid w:val="0005255E"/>
    <w:rsid w:val="000527E9"/>
    <w:rsid w:val="00052F11"/>
    <w:rsid w:val="00053177"/>
    <w:rsid w:val="000538C9"/>
    <w:rsid w:val="00053A59"/>
    <w:rsid w:val="00054417"/>
    <w:rsid w:val="00054816"/>
    <w:rsid w:val="00054C46"/>
    <w:rsid w:val="00055263"/>
    <w:rsid w:val="00055A7F"/>
    <w:rsid w:val="00055C43"/>
    <w:rsid w:val="00055F75"/>
    <w:rsid w:val="000560F0"/>
    <w:rsid w:val="000566A8"/>
    <w:rsid w:val="000569D3"/>
    <w:rsid w:val="00056D4D"/>
    <w:rsid w:val="000571CC"/>
    <w:rsid w:val="00057454"/>
    <w:rsid w:val="00057C54"/>
    <w:rsid w:val="00057CF9"/>
    <w:rsid w:val="00057D84"/>
    <w:rsid w:val="000601B2"/>
    <w:rsid w:val="0006039A"/>
    <w:rsid w:val="000603C2"/>
    <w:rsid w:val="00060C6A"/>
    <w:rsid w:val="000611CA"/>
    <w:rsid w:val="0006150B"/>
    <w:rsid w:val="00061B3C"/>
    <w:rsid w:val="00061BAA"/>
    <w:rsid w:val="00061CFB"/>
    <w:rsid w:val="000621C2"/>
    <w:rsid w:val="00062511"/>
    <w:rsid w:val="00062DE0"/>
    <w:rsid w:val="000630FB"/>
    <w:rsid w:val="000639F1"/>
    <w:rsid w:val="00063C0F"/>
    <w:rsid w:val="00063DCB"/>
    <w:rsid w:val="0006578C"/>
    <w:rsid w:val="00065A39"/>
    <w:rsid w:val="00065B57"/>
    <w:rsid w:val="0006670C"/>
    <w:rsid w:val="00066D5F"/>
    <w:rsid w:val="00067A04"/>
    <w:rsid w:val="00067B51"/>
    <w:rsid w:val="0007025E"/>
    <w:rsid w:val="00070612"/>
    <w:rsid w:val="00070B78"/>
    <w:rsid w:val="00070F1E"/>
    <w:rsid w:val="000713B2"/>
    <w:rsid w:val="0007213B"/>
    <w:rsid w:val="00072196"/>
    <w:rsid w:val="0007230C"/>
    <w:rsid w:val="000723A8"/>
    <w:rsid w:val="000727AC"/>
    <w:rsid w:val="0007326A"/>
    <w:rsid w:val="00073842"/>
    <w:rsid w:val="00073912"/>
    <w:rsid w:val="00074310"/>
    <w:rsid w:val="00074896"/>
    <w:rsid w:val="0007503A"/>
    <w:rsid w:val="00075099"/>
    <w:rsid w:val="0007541B"/>
    <w:rsid w:val="0007594A"/>
    <w:rsid w:val="00075CAE"/>
    <w:rsid w:val="00075D39"/>
    <w:rsid w:val="00075E1C"/>
    <w:rsid w:val="000765CB"/>
    <w:rsid w:val="0007695F"/>
    <w:rsid w:val="00076F39"/>
    <w:rsid w:val="00077363"/>
    <w:rsid w:val="00080C86"/>
    <w:rsid w:val="00080E97"/>
    <w:rsid w:val="00081EAC"/>
    <w:rsid w:val="000824F1"/>
    <w:rsid w:val="0008292C"/>
    <w:rsid w:val="0008361B"/>
    <w:rsid w:val="00083AF8"/>
    <w:rsid w:val="000843DE"/>
    <w:rsid w:val="000847DC"/>
    <w:rsid w:val="00084AAE"/>
    <w:rsid w:val="000856C4"/>
    <w:rsid w:val="000857FC"/>
    <w:rsid w:val="00085875"/>
    <w:rsid w:val="0008598A"/>
    <w:rsid w:val="000862F6"/>
    <w:rsid w:val="00086759"/>
    <w:rsid w:val="000869FB"/>
    <w:rsid w:val="00086DA5"/>
    <w:rsid w:val="0008701B"/>
    <w:rsid w:val="0008702C"/>
    <w:rsid w:val="000870B9"/>
    <w:rsid w:val="000878C3"/>
    <w:rsid w:val="00087A5A"/>
    <w:rsid w:val="000901EA"/>
    <w:rsid w:val="00090702"/>
    <w:rsid w:val="000907EA"/>
    <w:rsid w:val="00091107"/>
    <w:rsid w:val="00091847"/>
    <w:rsid w:val="00092147"/>
    <w:rsid w:val="000928F2"/>
    <w:rsid w:val="00092A03"/>
    <w:rsid w:val="00092AD3"/>
    <w:rsid w:val="00092F45"/>
    <w:rsid w:val="00093725"/>
    <w:rsid w:val="00093FE5"/>
    <w:rsid w:val="0009412B"/>
    <w:rsid w:val="00094253"/>
    <w:rsid w:val="000948F3"/>
    <w:rsid w:val="00094CED"/>
    <w:rsid w:val="00094D99"/>
    <w:rsid w:val="00095452"/>
    <w:rsid w:val="00095834"/>
    <w:rsid w:val="00095950"/>
    <w:rsid w:val="00095A3E"/>
    <w:rsid w:val="00095BCF"/>
    <w:rsid w:val="00095CC4"/>
    <w:rsid w:val="00095D9E"/>
    <w:rsid w:val="0009625A"/>
    <w:rsid w:val="000963E2"/>
    <w:rsid w:val="00096AFB"/>
    <w:rsid w:val="0009705C"/>
    <w:rsid w:val="000973E5"/>
    <w:rsid w:val="000975FF"/>
    <w:rsid w:val="00097626"/>
    <w:rsid w:val="0009787C"/>
    <w:rsid w:val="000A08AD"/>
    <w:rsid w:val="000A0940"/>
    <w:rsid w:val="000A0C94"/>
    <w:rsid w:val="000A0F75"/>
    <w:rsid w:val="000A1418"/>
    <w:rsid w:val="000A153B"/>
    <w:rsid w:val="000A1CF3"/>
    <w:rsid w:val="000A2098"/>
    <w:rsid w:val="000A2156"/>
    <w:rsid w:val="000A2158"/>
    <w:rsid w:val="000A2B4B"/>
    <w:rsid w:val="000A2BCD"/>
    <w:rsid w:val="000A2EAC"/>
    <w:rsid w:val="000A2F93"/>
    <w:rsid w:val="000A30B5"/>
    <w:rsid w:val="000A3C65"/>
    <w:rsid w:val="000A459A"/>
    <w:rsid w:val="000A49EA"/>
    <w:rsid w:val="000A5C99"/>
    <w:rsid w:val="000A679F"/>
    <w:rsid w:val="000A68F4"/>
    <w:rsid w:val="000A6968"/>
    <w:rsid w:val="000A72FE"/>
    <w:rsid w:val="000A7949"/>
    <w:rsid w:val="000A7F5D"/>
    <w:rsid w:val="000B066F"/>
    <w:rsid w:val="000B0B25"/>
    <w:rsid w:val="000B12ED"/>
    <w:rsid w:val="000B1721"/>
    <w:rsid w:val="000B17F3"/>
    <w:rsid w:val="000B1950"/>
    <w:rsid w:val="000B1A70"/>
    <w:rsid w:val="000B21FA"/>
    <w:rsid w:val="000B25B5"/>
    <w:rsid w:val="000B2A41"/>
    <w:rsid w:val="000B2BCC"/>
    <w:rsid w:val="000B300C"/>
    <w:rsid w:val="000B3061"/>
    <w:rsid w:val="000B309A"/>
    <w:rsid w:val="000B3137"/>
    <w:rsid w:val="000B31AA"/>
    <w:rsid w:val="000B3FDA"/>
    <w:rsid w:val="000B4201"/>
    <w:rsid w:val="000B4705"/>
    <w:rsid w:val="000B49F7"/>
    <w:rsid w:val="000B4A6F"/>
    <w:rsid w:val="000B4AC5"/>
    <w:rsid w:val="000B4C7C"/>
    <w:rsid w:val="000B4D3E"/>
    <w:rsid w:val="000B4F1B"/>
    <w:rsid w:val="000B5183"/>
    <w:rsid w:val="000B5A26"/>
    <w:rsid w:val="000B5C68"/>
    <w:rsid w:val="000B5F7A"/>
    <w:rsid w:val="000B6171"/>
    <w:rsid w:val="000B6383"/>
    <w:rsid w:val="000B639E"/>
    <w:rsid w:val="000B6421"/>
    <w:rsid w:val="000B677C"/>
    <w:rsid w:val="000B7067"/>
    <w:rsid w:val="000B752A"/>
    <w:rsid w:val="000B76C7"/>
    <w:rsid w:val="000B7C15"/>
    <w:rsid w:val="000C03A1"/>
    <w:rsid w:val="000C0AA5"/>
    <w:rsid w:val="000C0E75"/>
    <w:rsid w:val="000C10DC"/>
    <w:rsid w:val="000C13B0"/>
    <w:rsid w:val="000C1C7E"/>
    <w:rsid w:val="000C20EE"/>
    <w:rsid w:val="000C3025"/>
    <w:rsid w:val="000C3672"/>
    <w:rsid w:val="000C36A8"/>
    <w:rsid w:val="000C3A38"/>
    <w:rsid w:val="000C404D"/>
    <w:rsid w:val="000C4185"/>
    <w:rsid w:val="000C4BFB"/>
    <w:rsid w:val="000C4DA6"/>
    <w:rsid w:val="000C4F03"/>
    <w:rsid w:val="000C55AF"/>
    <w:rsid w:val="000C5A7F"/>
    <w:rsid w:val="000C5E24"/>
    <w:rsid w:val="000C60CC"/>
    <w:rsid w:val="000C62A3"/>
    <w:rsid w:val="000C638E"/>
    <w:rsid w:val="000C6756"/>
    <w:rsid w:val="000C6AE5"/>
    <w:rsid w:val="000C707F"/>
    <w:rsid w:val="000C7550"/>
    <w:rsid w:val="000C7BA9"/>
    <w:rsid w:val="000D0793"/>
    <w:rsid w:val="000D079E"/>
    <w:rsid w:val="000D0A1F"/>
    <w:rsid w:val="000D1258"/>
    <w:rsid w:val="000D2103"/>
    <w:rsid w:val="000D22B4"/>
    <w:rsid w:val="000D29A9"/>
    <w:rsid w:val="000D31F9"/>
    <w:rsid w:val="000D37D5"/>
    <w:rsid w:val="000D3899"/>
    <w:rsid w:val="000D4615"/>
    <w:rsid w:val="000D4A59"/>
    <w:rsid w:val="000D4FC6"/>
    <w:rsid w:val="000D5E68"/>
    <w:rsid w:val="000D6A81"/>
    <w:rsid w:val="000D7C48"/>
    <w:rsid w:val="000D7C7C"/>
    <w:rsid w:val="000E0080"/>
    <w:rsid w:val="000E05ED"/>
    <w:rsid w:val="000E0E97"/>
    <w:rsid w:val="000E0FDE"/>
    <w:rsid w:val="000E140D"/>
    <w:rsid w:val="000E1C92"/>
    <w:rsid w:val="000E27A6"/>
    <w:rsid w:val="000E36E3"/>
    <w:rsid w:val="000E3AC2"/>
    <w:rsid w:val="000E3AD0"/>
    <w:rsid w:val="000E3E2A"/>
    <w:rsid w:val="000E3FA7"/>
    <w:rsid w:val="000E456A"/>
    <w:rsid w:val="000E46AF"/>
    <w:rsid w:val="000E4D8E"/>
    <w:rsid w:val="000E63B3"/>
    <w:rsid w:val="000E66BF"/>
    <w:rsid w:val="000E6C8F"/>
    <w:rsid w:val="000E701D"/>
    <w:rsid w:val="000E73AF"/>
    <w:rsid w:val="000E7F82"/>
    <w:rsid w:val="000F016C"/>
    <w:rsid w:val="000F0E70"/>
    <w:rsid w:val="000F0EE1"/>
    <w:rsid w:val="000F106D"/>
    <w:rsid w:val="000F17C4"/>
    <w:rsid w:val="000F256A"/>
    <w:rsid w:val="000F2726"/>
    <w:rsid w:val="000F2BCB"/>
    <w:rsid w:val="000F37C4"/>
    <w:rsid w:val="000F3937"/>
    <w:rsid w:val="000F4D0E"/>
    <w:rsid w:val="000F56B9"/>
    <w:rsid w:val="000F5BDA"/>
    <w:rsid w:val="000F70A0"/>
    <w:rsid w:val="000F766A"/>
    <w:rsid w:val="000F7BF9"/>
    <w:rsid w:val="0010007E"/>
    <w:rsid w:val="00100970"/>
    <w:rsid w:val="00100B3C"/>
    <w:rsid w:val="00100B71"/>
    <w:rsid w:val="00101573"/>
    <w:rsid w:val="00101876"/>
    <w:rsid w:val="00101ACF"/>
    <w:rsid w:val="00103507"/>
    <w:rsid w:val="00103F0B"/>
    <w:rsid w:val="001042AC"/>
    <w:rsid w:val="00104CA6"/>
    <w:rsid w:val="00105857"/>
    <w:rsid w:val="00105903"/>
    <w:rsid w:val="00106CAA"/>
    <w:rsid w:val="001114B0"/>
    <w:rsid w:val="00111C99"/>
    <w:rsid w:val="00112424"/>
    <w:rsid w:val="001128E2"/>
    <w:rsid w:val="0011294C"/>
    <w:rsid w:val="00112B9D"/>
    <w:rsid w:val="00112FFC"/>
    <w:rsid w:val="00113617"/>
    <w:rsid w:val="00113957"/>
    <w:rsid w:val="00113CC7"/>
    <w:rsid w:val="00113D34"/>
    <w:rsid w:val="00114184"/>
    <w:rsid w:val="00114633"/>
    <w:rsid w:val="00117147"/>
    <w:rsid w:val="0011747C"/>
    <w:rsid w:val="00117A4C"/>
    <w:rsid w:val="00117C30"/>
    <w:rsid w:val="001201FE"/>
    <w:rsid w:val="00120625"/>
    <w:rsid w:val="001206AB"/>
    <w:rsid w:val="00121031"/>
    <w:rsid w:val="0012109A"/>
    <w:rsid w:val="00121E9E"/>
    <w:rsid w:val="00121EE8"/>
    <w:rsid w:val="00122106"/>
    <w:rsid w:val="001221BE"/>
    <w:rsid w:val="00122766"/>
    <w:rsid w:val="0012298C"/>
    <w:rsid w:val="00123917"/>
    <w:rsid w:val="00123FB2"/>
    <w:rsid w:val="001252FB"/>
    <w:rsid w:val="00125625"/>
    <w:rsid w:val="00125F32"/>
    <w:rsid w:val="00126275"/>
    <w:rsid w:val="00126566"/>
    <w:rsid w:val="00126AB9"/>
    <w:rsid w:val="0012709F"/>
    <w:rsid w:val="0012768E"/>
    <w:rsid w:val="00127B9E"/>
    <w:rsid w:val="00127D2E"/>
    <w:rsid w:val="001308E3"/>
    <w:rsid w:val="00130FF3"/>
    <w:rsid w:val="00131213"/>
    <w:rsid w:val="0013147E"/>
    <w:rsid w:val="00131729"/>
    <w:rsid w:val="00132359"/>
    <w:rsid w:val="00132955"/>
    <w:rsid w:val="00132DA8"/>
    <w:rsid w:val="0013306B"/>
    <w:rsid w:val="001341FB"/>
    <w:rsid w:val="001342E3"/>
    <w:rsid w:val="001370DA"/>
    <w:rsid w:val="001373CD"/>
    <w:rsid w:val="001377BC"/>
    <w:rsid w:val="00137B44"/>
    <w:rsid w:val="00137B81"/>
    <w:rsid w:val="00140027"/>
    <w:rsid w:val="001402D7"/>
    <w:rsid w:val="001404F5"/>
    <w:rsid w:val="00140B82"/>
    <w:rsid w:val="0014114B"/>
    <w:rsid w:val="00141352"/>
    <w:rsid w:val="0014224B"/>
    <w:rsid w:val="00142A31"/>
    <w:rsid w:val="001430A7"/>
    <w:rsid w:val="00143310"/>
    <w:rsid w:val="00143460"/>
    <w:rsid w:val="00143A80"/>
    <w:rsid w:val="001440C1"/>
    <w:rsid w:val="0014438D"/>
    <w:rsid w:val="0014461E"/>
    <w:rsid w:val="00144954"/>
    <w:rsid w:val="00144B1F"/>
    <w:rsid w:val="00144C47"/>
    <w:rsid w:val="00144D73"/>
    <w:rsid w:val="00144E97"/>
    <w:rsid w:val="00144FC4"/>
    <w:rsid w:val="00145171"/>
    <w:rsid w:val="00145320"/>
    <w:rsid w:val="0014552C"/>
    <w:rsid w:val="0014555F"/>
    <w:rsid w:val="00145B7B"/>
    <w:rsid w:val="00146178"/>
    <w:rsid w:val="001473A3"/>
    <w:rsid w:val="001476EC"/>
    <w:rsid w:val="0014783F"/>
    <w:rsid w:val="00147B60"/>
    <w:rsid w:val="00147EC3"/>
    <w:rsid w:val="00150CA8"/>
    <w:rsid w:val="00151335"/>
    <w:rsid w:val="001513BD"/>
    <w:rsid w:val="0015170D"/>
    <w:rsid w:val="00151A5F"/>
    <w:rsid w:val="00151EA7"/>
    <w:rsid w:val="00152276"/>
    <w:rsid w:val="00152574"/>
    <w:rsid w:val="0015293D"/>
    <w:rsid w:val="001529ED"/>
    <w:rsid w:val="00152D8C"/>
    <w:rsid w:val="0015397F"/>
    <w:rsid w:val="0015457F"/>
    <w:rsid w:val="001546D5"/>
    <w:rsid w:val="001546DB"/>
    <w:rsid w:val="00154AD7"/>
    <w:rsid w:val="00154BCC"/>
    <w:rsid w:val="00155025"/>
    <w:rsid w:val="0015528E"/>
    <w:rsid w:val="001555AE"/>
    <w:rsid w:val="00155BAD"/>
    <w:rsid w:val="00155C40"/>
    <w:rsid w:val="00155ED5"/>
    <w:rsid w:val="0015630D"/>
    <w:rsid w:val="001569A1"/>
    <w:rsid w:val="00156C17"/>
    <w:rsid w:val="001571A7"/>
    <w:rsid w:val="001571C9"/>
    <w:rsid w:val="00157DCD"/>
    <w:rsid w:val="00157E35"/>
    <w:rsid w:val="001604AD"/>
    <w:rsid w:val="001605D3"/>
    <w:rsid w:val="00160755"/>
    <w:rsid w:val="00160AC3"/>
    <w:rsid w:val="00160BA7"/>
    <w:rsid w:val="00161487"/>
    <w:rsid w:val="001614F2"/>
    <w:rsid w:val="00161CBA"/>
    <w:rsid w:val="00161FDB"/>
    <w:rsid w:val="00162DBD"/>
    <w:rsid w:val="00164B80"/>
    <w:rsid w:val="00164EBE"/>
    <w:rsid w:val="0016523F"/>
    <w:rsid w:val="00165916"/>
    <w:rsid w:val="00165C3B"/>
    <w:rsid w:val="00166D50"/>
    <w:rsid w:val="001671CB"/>
    <w:rsid w:val="001671D8"/>
    <w:rsid w:val="001672FC"/>
    <w:rsid w:val="001676A8"/>
    <w:rsid w:val="00167803"/>
    <w:rsid w:val="001679A6"/>
    <w:rsid w:val="001705FD"/>
    <w:rsid w:val="001708F5"/>
    <w:rsid w:val="00171149"/>
    <w:rsid w:val="00171431"/>
    <w:rsid w:val="00171D5C"/>
    <w:rsid w:val="00171DBC"/>
    <w:rsid w:val="00172075"/>
    <w:rsid w:val="001721D3"/>
    <w:rsid w:val="001724DB"/>
    <w:rsid w:val="00172729"/>
    <w:rsid w:val="00173B86"/>
    <w:rsid w:val="00174104"/>
    <w:rsid w:val="0017429E"/>
    <w:rsid w:val="001744B6"/>
    <w:rsid w:val="00174AB6"/>
    <w:rsid w:val="00174B5A"/>
    <w:rsid w:val="00175C5E"/>
    <w:rsid w:val="00176438"/>
    <w:rsid w:val="001764F6"/>
    <w:rsid w:val="00176A68"/>
    <w:rsid w:val="00176B24"/>
    <w:rsid w:val="00176CBE"/>
    <w:rsid w:val="0017732D"/>
    <w:rsid w:val="001773E0"/>
    <w:rsid w:val="00177912"/>
    <w:rsid w:val="00177DCC"/>
    <w:rsid w:val="001803B7"/>
    <w:rsid w:val="001803F9"/>
    <w:rsid w:val="0018055E"/>
    <w:rsid w:val="00180EB0"/>
    <w:rsid w:val="001814B3"/>
    <w:rsid w:val="00181911"/>
    <w:rsid w:val="00181DE1"/>
    <w:rsid w:val="0018246F"/>
    <w:rsid w:val="00182883"/>
    <w:rsid w:val="0018514D"/>
    <w:rsid w:val="001855F0"/>
    <w:rsid w:val="001861BB"/>
    <w:rsid w:val="00186C21"/>
    <w:rsid w:val="00186D2F"/>
    <w:rsid w:val="0018733A"/>
    <w:rsid w:val="00187B4B"/>
    <w:rsid w:val="00187DEA"/>
    <w:rsid w:val="00190000"/>
    <w:rsid w:val="00190B6C"/>
    <w:rsid w:val="00191675"/>
    <w:rsid w:val="00191688"/>
    <w:rsid w:val="00192016"/>
    <w:rsid w:val="00193491"/>
    <w:rsid w:val="001941A8"/>
    <w:rsid w:val="001941FD"/>
    <w:rsid w:val="001945A5"/>
    <w:rsid w:val="0019465C"/>
    <w:rsid w:val="00194D44"/>
    <w:rsid w:val="0019508F"/>
    <w:rsid w:val="00195859"/>
    <w:rsid w:val="0019660E"/>
    <w:rsid w:val="0019673B"/>
    <w:rsid w:val="001969D8"/>
    <w:rsid w:val="00196F10"/>
    <w:rsid w:val="00197361"/>
    <w:rsid w:val="00197387"/>
    <w:rsid w:val="001973EB"/>
    <w:rsid w:val="001977EC"/>
    <w:rsid w:val="001A0DFF"/>
    <w:rsid w:val="001A15CC"/>
    <w:rsid w:val="001A196E"/>
    <w:rsid w:val="001A1B56"/>
    <w:rsid w:val="001A1C1D"/>
    <w:rsid w:val="001A1C3F"/>
    <w:rsid w:val="001A215B"/>
    <w:rsid w:val="001A22C2"/>
    <w:rsid w:val="001A24A5"/>
    <w:rsid w:val="001A2A65"/>
    <w:rsid w:val="001A2D22"/>
    <w:rsid w:val="001A3811"/>
    <w:rsid w:val="001A3956"/>
    <w:rsid w:val="001A41DD"/>
    <w:rsid w:val="001A441F"/>
    <w:rsid w:val="001A51CC"/>
    <w:rsid w:val="001A5559"/>
    <w:rsid w:val="001A56B6"/>
    <w:rsid w:val="001A5788"/>
    <w:rsid w:val="001A5907"/>
    <w:rsid w:val="001A5CCE"/>
    <w:rsid w:val="001A6E13"/>
    <w:rsid w:val="001B01BA"/>
    <w:rsid w:val="001B0365"/>
    <w:rsid w:val="001B0958"/>
    <w:rsid w:val="001B0AE2"/>
    <w:rsid w:val="001B0FE8"/>
    <w:rsid w:val="001B18AA"/>
    <w:rsid w:val="001B2EEB"/>
    <w:rsid w:val="001B302D"/>
    <w:rsid w:val="001B31C5"/>
    <w:rsid w:val="001B37C0"/>
    <w:rsid w:val="001B4572"/>
    <w:rsid w:val="001B4936"/>
    <w:rsid w:val="001B4AE8"/>
    <w:rsid w:val="001B4CA2"/>
    <w:rsid w:val="001B52C9"/>
    <w:rsid w:val="001B6EA7"/>
    <w:rsid w:val="001B6F83"/>
    <w:rsid w:val="001B6F8E"/>
    <w:rsid w:val="001B7010"/>
    <w:rsid w:val="001B7809"/>
    <w:rsid w:val="001C076A"/>
    <w:rsid w:val="001C0791"/>
    <w:rsid w:val="001C14E9"/>
    <w:rsid w:val="001C1FC5"/>
    <w:rsid w:val="001C216D"/>
    <w:rsid w:val="001C28F5"/>
    <w:rsid w:val="001C3E90"/>
    <w:rsid w:val="001C3F56"/>
    <w:rsid w:val="001C43B2"/>
    <w:rsid w:val="001C4568"/>
    <w:rsid w:val="001C4809"/>
    <w:rsid w:val="001C4F19"/>
    <w:rsid w:val="001C50E3"/>
    <w:rsid w:val="001C53A4"/>
    <w:rsid w:val="001C5CC3"/>
    <w:rsid w:val="001C6AB1"/>
    <w:rsid w:val="001C6D4D"/>
    <w:rsid w:val="001C7457"/>
    <w:rsid w:val="001C791E"/>
    <w:rsid w:val="001D0497"/>
    <w:rsid w:val="001D07B0"/>
    <w:rsid w:val="001D0878"/>
    <w:rsid w:val="001D097C"/>
    <w:rsid w:val="001D15A6"/>
    <w:rsid w:val="001D1751"/>
    <w:rsid w:val="001D17AF"/>
    <w:rsid w:val="001D1D55"/>
    <w:rsid w:val="001D23BA"/>
    <w:rsid w:val="001D2DE0"/>
    <w:rsid w:val="001D3A48"/>
    <w:rsid w:val="001D3A5E"/>
    <w:rsid w:val="001D5211"/>
    <w:rsid w:val="001D58B7"/>
    <w:rsid w:val="001D5CB3"/>
    <w:rsid w:val="001D6378"/>
    <w:rsid w:val="001D6CFC"/>
    <w:rsid w:val="001D6F5A"/>
    <w:rsid w:val="001D7050"/>
    <w:rsid w:val="001D7473"/>
    <w:rsid w:val="001D7F1D"/>
    <w:rsid w:val="001E005E"/>
    <w:rsid w:val="001E00E1"/>
    <w:rsid w:val="001E022B"/>
    <w:rsid w:val="001E1A0F"/>
    <w:rsid w:val="001E239D"/>
    <w:rsid w:val="001E292E"/>
    <w:rsid w:val="001E294A"/>
    <w:rsid w:val="001E2DBA"/>
    <w:rsid w:val="001E2FAF"/>
    <w:rsid w:val="001E3257"/>
    <w:rsid w:val="001E3784"/>
    <w:rsid w:val="001E3DB7"/>
    <w:rsid w:val="001E3F53"/>
    <w:rsid w:val="001E4268"/>
    <w:rsid w:val="001E47C2"/>
    <w:rsid w:val="001E5073"/>
    <w:rsid w:val="001E5250"/>
    <w:rsid w:val="001E546C"/>
    <w:rsid w:val="001E5824"/>
    <w:rsid w:val="001E6125"/>
    <w:rsid w:val="001E6523"/>
    <w:rsid w:val="001E6650"/>
    <w:rsid w:val="001E6E46"/>
    <w:rsid w:val="001E76F3"/>
    <w:rsid w:val="001E77C4"/>
    <w:rsid w:val="001F0DF5"/>
    <w:rsid w:val="001F0FDE"/>
    <w:rsid w:val="001F22B0"/>
    <w:rsid w:val="001F23AE"/>
    <w:rsid w:val="001F2E93"/>
    <w:rsid w:val="001F32AE"/>
    <w:rsid w:val="001F3623"/>
    <w:rsid w:val="001F39F7"/>
    <w:rsid w:val="001F401F"/>
    <w:rsid w:val="001F4573"/>
    <w:rsid w:val="001F508D"/>
    <w:rsid w:val="001F53A1"/>
    <w:rsid w:val="001F53F4"/>
    <w:rsid w:val="001F544B"/>
    <w:rsid w:val="001F544F"/>
    <w:rsid w:val="001F596A"/>
    <w:rsid w:val="001F5C6C"/>
    <w:rsid w:val="001F5D25"/>
    <w:rsid w:val="001F5E1F"/>
    <w:rsid w:val="001F5E8D"/>
    <w:rsid w:val="001F5F9E"/>
    <w:rsid w:val="001F6667"/>
    <w:rsid w:val="001F6B29"/>
    <w:rsid w:val="001F6CD7"/>
    <w:rsid w:val="001F6EB9"/>
    <w:rsid w:val="001F787B"/>
    <w:rsid w:val="00200218"/>
    <w:rsid w:val="0020097F"/>
    <w:rsid w:val="00200989"/>
    <w:rsid w:val="00200AD8"/>
    <w:rsid w:val="002014B2"/>
    <w:rsid w:val="00201EBA"/>
    <w:rsid w:val="00201F6F"/>
    <w:rsid w:val="0020201E"/>
    <w:rsid w:val="00202D8C"/>
    <w:rsid w:val="00203268"/>
    <w:rsid w:val="0020349D"/>
    <w:rsid w:val="00204EC6"/>
    <w:rsid w:val="002056E6"/>
    <w:rsid w:val="00205C60"/>
    <w:rsid w:val="00205D5D"/>
    <w:rsid w:val="00206255"/>
    <w:rsid w:val="002074B4"/>
    <w:rsid w:val="002076E8"/>
    <w:rsid w:val="00207EB3"/>
    <w:rsid w:val="002102F5"/>
    <w:rsid w:val="0021075B"/>
    <w:rsid w:val="00210D11"/>
    <w:rsid w:val="0021109B"/>
    <w:rsid w:val="00211F37"/>
    <w:rsid w:val="002127FA"/>
    <w:rsid w:val="00212D5D"/>
    <w:rsid w:val="00212EE5"/>
    <w:rsid w:val="002132A7"/>
    <w:rsid w:val="002141D2"/>
    <w:rsid w:val="00214310"/>
    <w:rsid w:val="00214686"/>
    <w:rsid w:val="0021478F"/>
    <w:rsid w:val="00214A1A"/>
    <w:rsid w:val="00214AA2"/>
    <w:rsid w:val="0021500F"/>
    <w:rsid w:val="00215519"/>
    <w:rsid w:val="00215BDC"/>
    <w:rsid w:val="00215F93"/>
    <w:rsid w:val="002166E1"/>
    <w:rsid w:val="00216DD0"/>
    <w:rsid w:val="00217FB0"/>
    <w:rsid w:val="00221B99"/>
    <w:rsid w:val="00221C2A"/>
    <w:rsid w:val="00221D0B"/>
    <w:rsid w:val="0022201E"/>
    <w:rsid w:val="002229D4"/>
    <w:rsid w:val="00222C6F"/>
    <w:rsid w:val="00222C99"/>
    <w:rsid w:val="00223989"/>
    <w:rsid w:val="00223A10"/>
    <w:rsid w:val="00223C32"/>
    <w:rsid w:val="00223D23"/>
    <w:rsid w:val="00223FE5"/>
    <w:rsid w:val="00224537"/>
    <w:rsid w:val="00224C6F"/>
    <w:rsid w:val="00224CE1"/>
    <w:rsid w:val="002251C4"/>
    <w:rsid w:val="0022563D"/>
    <w:rsid w:val="00225E8B"/>
    <w:rsid w:val="00225EBA"/>
    <w:rsid w:val="00226255"/>
    <w:rsid w:val="00226F89"/>
    <w:rsid w:val="00230227"/>
    <w:rsid w:val="00231403"/>
    <w:rsid w:val="002314E3"/>
    <w:rsid w:val="002318B2"/>
    <w:rsid w:val="002319FA"/>
    <w:rsid w:val="00231BC8"/>
    <w:rsid w:val="00231ED2"/>
    <w:rsid w:val="00232A51"/>
    <w:rsid w:val="002348DA"/>
    <w:rsid w:val="0023547E"/>
    <w:rsid w:val="002355E4"/>
    <w:rsid w:val="0023591A"/>
    <w:rsid w:val="002359E5"/>
    <w:rsid w:val="00235AF4"/>
    <w:rsid w:val="00235B64"/>
    <w:rsid w:val="00235B75"/>
    <w:rsid w:val="002379B2"/>
    <w:rsid w:val="00237B7A"/>
    <w:rsid w:val="002410E9"/>
    <w:rsid w:val="0024149C"/>
    <w:rsid w:val="002414D8"/>
    <w:rsid w:val="002419EC"/>
    <w:rsid w:val="00242469"/>
    <w:rsid w:val="0024293D"/>
    <w:rsid w:val="00242B7E"/>
    <w:rsid w:val="00242DCD"/>
    <w:rsid w:val="00243118"/>
    <w:rsid w:val="0024331D"/>
    <w:rsid w:val="002434EE"/>
    <w:rsid w:val="002435F4"/>
    <w:rsid w:val="002437D1"/>
    <w:rsid w:val="00243C8B"/>
    <w:rsid w:val="002441B2"/>
    <w:rsid w:val="00244C4E"/>
    <w:rsid w:val="0024505F"/>
    <w:rsid w:val="00245635"/>
    <w:rsid w:val="00245966"/>
    <w:rsid w:val="00245990"/>
    <w:rsid w:val="002467D9"/>
    <w:rsid w:val="00246807"/>
    <w:rsid w:val="00247515"/>
    <w:rsid w:val="00247B58"/>
    <w:rsid w:val="00247E53"/>
    <w:rsid w:val="00247F03"/>
    <w:rsid w:val="0025067E"/>
    <w:rsid w:val="00250854"/>
    <w:rsid w:val="00250AEA"/>
    <w:rsid w:val="00250B51"/>
    <w:rsid w:val="00251236"/>
    <w:rsid w:val="002517CF"/>
    <w:rsid w:val="00251901"/>
    <w:rsid w:val="00251CDE"/>
    <w:rsid w:val="00251DC0"/>
    <w:rsid w:val="00252B83"/>
    <w:rsid w:val="0025362E"/>
    <w:rsid w:val="00253C30"/>
    <w:rsid w:val="00254CBB"/>
    <w:rsid w:val="002550C4"/>
    <w:rsid w:val="00255FED"/>
    <w:rsid w:val="002568FC"/>
    <w:rsid w:val="00256DDE"/>
    <w:rsid w:val="00257525"/>
    <w:rsid w:val="00257BF5"/>
    <w:rsid w:val="00257D4C"/>
    <w:rsid w:val="0026043D"/>
    <w:rsid w:val="00260A9C"/>
    <w:rsid w:val="00260F92"/>
    <w:rsid w:val="0026115B"/>
    <w:rsid w:val="00261935"/>
    <w:rsid w:val="0026198D"/>
    <w:rsid w:val="00261AFB"/>
    <w:rsid w:val="0026220A"/>
    <w:rsid w:val="00262748"/>
    <w:rsid w:val="002634D3"/>
    <w:rsid w:val="00263A70"/>
    <w:rsid w:val="00264A45"/>
    <w:rsid w:val="002658AD"/>
    <w:rsid w:val="00265DB5"/>
    <w:rsid w:val="00265EC5"/>
    <w:rsid w:val="00266642"/>
    <w:rsid w:val="00266C20"/>
    <w:rsid w:val="002678C6"/>
    <w:rsid w:val="00267D23"/>
    <w:rsid w:val="002707AE"/>
    <w:rsid w:val="00271BF6"/>
    <w:rsid w:val="00271F99"/>
    <w:rsid w:val="00272402"/>
    <w:rsid w:val="002726A8"/>
    <w:rsid w:val="0027292C"/>
    <w:rsid w:val="00272BE1"/>
    <w:rsid w:val="00272E8C"/>
    <w:rsid w:val="00273316"/>
    <w:rsid w:val="002736F4"/>
    <w:rsid w:val="00273ABE"/>
    <w:rsid w:val="00273C02"/>
    <w:rsid w:val="00273D3E"/>
    <w:rsid w:val="00273F36"/>
    <w:rsid w:val="00274033"/>
    <w:rsid w:val="00274904"/>
    <w:rsid w:val="0027546F"/>
    <w:rsid w:val="00275FC4"/>
    <w:rsid w:val="002764C3"/>
    <w:rsid w:val="0027710D"/>
    <w:rsid w:val="00277C81"/>
    <w:rsid w:val="002800F6"/>
    <w:rsid w:val="00280552"/>
    <w:rsid w:val="00281124"/>
    <w:rsid w:val="002816EF"/>
    <w:rsid w:val="00281A78"/>
    <w:rsid w:val="00281BB7"/>
    <w:rsid w:val="00281CCC"/>
    <w:rsid w:val="00282B9F"/>
    <w:rsid w:val="00282C10"/>
    <w:rsid w:val="00282E10"/>
    <w:rsid w:val="002841E5"/>
    <w:rsid w:val="002841FB"/>
    <w:rsid w:val="00284AAA"/>
    <w:rsid w:val="00285200"/>
    <w:rsid w:val="00285800"/>
    <w:rsid w:val="00285D30"/>
    <w:rsid w:val="00286058"/>
    <w:rsid w:val="002860AE"/>
    <w:rsid w:val="00286750"/>
    <w:rsid w:val="002869DF"/>
    <w:rsid w:val="00286CBC"/>
    <w:rsid w:val="002873E8"/>
    <w:rsid w:val="0029035F"/>
    <w:rsid w:val="00290A48"/>
    <w:rsid w:val="002913C8"/>
    <w:rsid w:val="002914C9"/>
    <w:rsid w:val="00291F7C"/>
    <w:rsid w:val="00292C56"/>
    <w:rsid w:val="00293088"/>
    <w:rsid w:val="00293A29"/>
    <w:rsid w:val="002941AC"/>
    <w:rsid w:val="002945F9"/>
    <w:rsid w:val="002947D6"/>
    <w:rsid w:val="00294B8C"/>
    <w:rsid w:val="00294BAA"/>
    <w:rsid w:val="00294E50"/>
    <w:rsid w:val="002952F5"/>
    <w:rsid w:val="00295358"/>
    <w:rsid w:val="002953D7"/>
    <w:rsid w:val="0029568A"/>
    <w:rsid w:val="00295990"/>
    <w:rsid w:val="002A16D4"/>
    <w:rsid w:val="002A19B4"/>
    <w:rsid w:val="002A1A34"/>
    <w:rsid w:val="002A1E98"/>
    <w:rsid w:val="002A22B5"/>
    <w:rsid w:val="002A250A"/>
    <w:rsid w:val="002A35E2"/>
    <w:rsid w:val="002A36B8"/>
    <w:rsid w:val="002A3963"/>
    <w:rsid w:val="002A3B3C"/>
    <w:rsid w:val="002A4027"/>
    <w:rsid w:val="002A524F"/>
    <w:rsid w:val="002A5468"/>
    <w:rsid w:val="002A565E"/>
    <w:rsid w:val="002A5804"/>
    <w:rsid w:val="002A5BC9"/>
    <w:rsid w:val="002A683F"/>
    <w:rsid w:val="002A7511"/>
    <w:rsid w:val="002A77B4"/>
    <w:rsid w:val="002A7A10"/>
    <w:rsid w:val="002A7E90"/>
    <w:rsid w:val="002A7F68"/>
    <w:rsid w:val="002B0C93"/>
    <w:rsid w:val="002B1248"/>
    <w:rsid w:val="002B1859"/>
    <w:rsid w:val="002B1AD2"/>
    <w:rsid w:val="002B1D98"/>
    <w:rsid w:val="002B2130"/>
    <w:rsid w:val="002B22CA"/>
    <w:rsid w:val="002B31D2"/>
    <w:rsid w:val="002B36C7"/>
    <w:rsid w:val="002B36CF"/>
    <w:rsid w:val="002B3B38"/>
    <w:rsid w:val="002B4C03"/>
    <w:rsid w:val="002B5997"/>
    <w:rsid w:val="002B625A"/>
    <w:rsid w:val="002B6362"/>
    <w:rsid w:val="002B645E"/>
    <w:rsid w:val="002B6AC4"/>
    <w:rsid w:val="002B7544"/>
    <w:rsid w:val="002B7713"/>
    <w:rsid w:val="002C0633"/>
    <w:rsid w:val="002C0A75"/>
    <w:rsid w:val="002C0A93"/>
    <w:rsid w:val="002C0B4D"/>
    <w:rsid w:val="002C0E8F"/>
    <w:rsid w:val="002C1BEA"/>
    <w:rsid w:val="002C2394"/>
    <w:rsid w:val="002C23CD"/>
    <w:rsid w:val="002C26A5"/>
    <w:rsid w:val="002C2922"/>
    <w:rsid w:val="002C2FE8"/>
    <w:rsid w:val="002C3B45"/>
    <w:rsid w:val="002C42A2"/>
    <w:rsid w:val="002C4366"/>
    <w:rsid w:val="002C44BB"/>
    <w:rsid w:val="002C5264"/>
    <w:rsid w:val="002C52BD"/>
    <w:rsid w:val="002C670A"/>
    <w:rsid w:val="002C6F6A"/>
    <w:rsid w:val="002C7101"/>
    <w:rsid w:val="002C71C3"/>
    <w:rsid w:val="002C7911"/>
    <w:rsid w:val="002D00E4"/>
    <w:rsid w:val="002D0152"/>
    <w:rsid w:val="002D0A43"/>
    <w:rsid w:val="002D1DE0"/>
    <w:rsid w:val="002D22F7"/>
    <w:rsid w:val="002D2599"/>
    <w:rsid w:val="002D2631"/>
    <w:rsid w:val="002D282E"/>
    <w:rsid w:val="002D298A"/>
    <w:rsid w:val="002D338F"/>
    <w:rsid w:val="002D341F"/>
    <w:rsid w:val="002D370F"/>
    <w:rsid w:val="002D3735"/>
    <w:rsid w:val="002D38FA"/>
    <w:rsid w:val="002D3A39"/>
    <w:rsid w:val="002D3AAB"/>
    <w:rsid w:val="002D3DE7"/>
    <w:rsid w:val="002D4DCE"/>
    <w:rsid w:val="002D53B9"/>
    <w:rsid w:val="002D585C"/>
    <w:rsid w:val="002D5B0C"/>
    <w:rsid w:val="002D5C47"/>
    <w:rsid w:val="002D6392"/>
    <w:rsid w:val="002D73D6"/>
    <w:rsid w:val="002D7D30"/>
    <w:rsid w:val="002E0298"/>
    <w:rsid w:val="002E0822"/>
    <w:rsid w:val="002E100D"/>
    <w:rsid w:val="002E25F9"/>
    <w:rsid w:val="002E2F45"/>
    <w:rsid w:val="002E32CD"/>
    <w:rsid w:val="002E4603"/>
    <w:rsid w:val="002E4FBA"/>
    <w:rsid w:val="002E5832"/>
    <w:rsid w:val="002E625C"/>
    <w:rsid w:val="002E641C"/>
    <w:rsid w:val="002E6A90"/>
    <w:rsid w:val="002E70BA"/>
    <w:rsid w:val="002E785A"/>
    <w:rsid w:val="002E7BD5"/>
    <w:rsid w:val="002F03C2"/>
    <w:rsid w:val="002F0B16"/>
    <w:rsid w:val="002F11C5"/>
    <w:rsid w:val="002F1BF2"/>
    <w:rsid w:val="002F21C0"/>
    <w:rsid w:val="002F2CAA"/>
    <w:rsid w:val="002F3656"/>
    <w:rsid w:val="002F37FC"/>
    <w:rsid w:val="002F3F2B"/>
    <w:rsid w:val="002F4179"/>
    <w:rsid w:val="002F53CA"/>
    <w:rsid w:val="002F5B8D"/>
    <w:rsid w:val="002F5F40"/>
    <w:rsid w:val="002F6540"/>
    <w:rsid w:val="002F6866"/>
    <w:rsid w:val="002F69CD"/>
    <w:rsid w:val="002F7022"/>
    <w:rsid w:val="002F7773"/>
    <w:rsid w:val="002F78A0"/>
    <w:rsid w:val="00300489"/>
    <w:rsid w:val="00300EB8"/>
    <w:rsid w:val="00300EC8"/>
    <w:rsid w:val="00301A68"/>
    <w:rsid w:val="00301EE1"/>
    <w:rsid w:val="00301FFD"/>
    <w:rsid w:val="00302064"/>
    <w:rsid w:val="0030259E"/>
    <w:rsid w:val="00303B70"/>
    <w:rsid w:val="00304067"/>
    <w:rsid w:val="00304B32"/>
    <w:rsid w:val="00304BC6"/>
    <w:rsid w:val="00304FDB"/>
    <w:rsid w:val="00305400"/>
    <w:rsid w:val="00305E73"/>
    <w:rsid w:val="00306260"/>
    <w:rsid w:val="00306D33"/>
    <w:rsid w:val="00307ABE"/>
    <w:rsid w:val="00307E2B"/>
    <w:rsid w:val="00307E7A"/>
    <w:rsid w:val="00310AB5"/>
    <w:rsid w:val="003114DD"/>
    <w:rsid w:val="00311595"/>
    <w:rsid w:val="003116E5"/>
    <w:rsid w:val="00311A46"/>
    <w:rsid w:val="00311C57"/>
    <w:rsid w:val="003123E5"/>
    <w:rsid w:val="00312F42"/>
    <w:rsid w:val="003131D1"/>
    <w:rsid w:val="003133FF"/>
    <w:rsid w:val="0031399F"/>
    <w:rsid w:val="00313B59"/>
    <w:rsid w:val="00313E41"/>
    <w:rsid w:val="003140A8"/>
    <w:rsid w:val="00314246"/>
    <w:rsid w:val="003142E2"/>
    <w:rsid w:val="0031470A"/>
    <w:rsid w:val="003152E9"/>
    <w:rsid w:val="0031548F"/>
    <w:rsid w:val="00315878"/>
    <w:rsid w:val="00315CD6"/>
    <w:rsid w:val="00315FC3"/>
    <w:rsid w:val="0031606C"/>
    <w:rsid w:val="003163ED"/>
    <w:rsid w:val="00316EE1"/>
    <w:rsid w:val="00317530"/>
    <w:rsid w:val="00317850"/>
    <w:rsid w:val="003178EA"/>
    <w:rsid w:val="00317D1E"/>
    <w:rsid w:val="003201E3"/>
    <w:rsid w:val="003207F7"/>
    <w:rsid w:val="00320B2A"/>
    <w:rsid w:val="003210B0"/>
    <w:rsid w:val="003214B2"/>
    <w:rsid w:val="0032282D"/>
    <w:rsid w:val="0032316A"/>
    <w:rsid w:val="00323846"/>
    <w:rsid w:val="0032459B"/>
    <w:rsid w:val="003246D3"/>
    <w:rsid w:val="00324A9E"/>
    <w:rsid w:val="00324B53"/>
    <w:rsid w:val="00324BF9"/>
    <w:rsid w:val="00324D1A"/>
    <w:rsid w:val="00325B55"/>
    <w:rsid w:val="003274FE"/>
    <w:rsid w:val="0032761E"/>
    <w:rsid w:val="003302BD"/>
    <w:rsid w:val="003302C0"/>
    <w:rsid w:val="00330356"/>
    <w:rsid w:val="003307A8"/>
    <w:rsid w:val="0033143A"/>
    <w:rsid w:val="00332BC9"/>
    <w:rsid w:val="003343F6"/>
    <w:rsid w:val="00334B3B"/>
    <w:rsid w:val="00334D4D"/>
    <w:rsid w:val="003359DC"/>
    <w:rsid w:val="00335BE6"/>
    <w:rsid w:val="0033633C"/>
    <w:rsid w:val="00336B52"/>
    <w:rsid w:val="00336C4C"/>
    <w:rsid w:val="00336F67"/>
    <w:rsid w:val="00337332"/>
    <w:rsid w:val="00337AF8"/>
    <w:rsid w:val="00337F6F"/>
    <w:rsid w:val="003401E7"/>
    <w:rsid w:val="00340289"/>
    <w:rsid w:val="00340836"/>
    <w:rsid w:val="00340883"/>
    <w:rsid w:val="003408E3"/>
    <w:rsid w:val="0034231D"/>
    <w:rsid w:val="00342EBA"/>
    <w:rsid w:val="00342FCF"/>
    <w:rsid w:val="00344536"/>
    <w:rsid w:val="00344CC4"/>
    <w:rsid w:val="0034516F"/>
    <w:rsid w:val="0034595F"/>
    <w:rsid w:val="0034604C"/>
    <w:rsid w:val="00346256"/>
    <w:rsid w:val="0034646D"/>
    <w:rsid w:val="00346792"/>
    <w:rsid w:val="00346816"/>
    <w:rsid w:val="00347169"/>
    <w:rsid w:val="0034773E"/>
    <w:rsid w:val="003478E9"/>
    <w:rsid w:val="0035011B"/>
    <w:rsid w:val="00350A56"/>
    <w:rsid w:val="00350C1D"/>
    <w:rsid w:val="00351153"/>
    <w:rsid w:val="00352572"/>
    <w:rsid w:val="00352591"/>
    <w:rsid w:val="00352798"/>
    <w:rsid w:val="0035298C"/>
    <w:rsid w:val="00353293"/>
    <w:rsid w:val="003535B6"/>
    <w:rsid w:val="00353DD1"/>
    <w:rsid w:val="00354A85"/>
    <w:rsid w:val="00354EE2"/>
    <w:rsid w:val="00355F42"/>
    <w:rsid w:val="003561FB"/>
    <w:rsid w:val="0035623D"/>
    <w:rsid w:val="00356D7E"/>
    <w:rsid w:val="003574C4"/>
    <w:rsid w:val="00357909"/>
    <w:rsid w:val="003579D4"/>
    <w:rsid w:val="00360720"/>
    <w:rsid w:val="00360F18"/>
    <w:rsid w:val="00361397"/>
    <w:rsid w:val="003623A0"/>
    <w:rsid w:val="00362B4C"/>
    <w:rsid w:val="003630A0"/>
    <w:rsid w:val="00363BB5"/>
    <w:rsid w:val="00364345"/>
    <w:rsid w:val="003644B7"/>
    <w:rsid w:val="00364BE2"/>
    <w:rsid w:val="00364EDE"/>
    <w:rsid w:val="003652A0"/>
    <w:rsid w:val="003652FF"/>
    <w:rsid w:val="00366224"/>
    <w:rsid w:val="0036654D"/>
    <w:rsid w:val="00366973"/>
    <w:rsid w:val="00367145"/>
    <w:rsid w:val="00367C4E"/>
    <w:rsid w:val="00370E81"/>
    <w:rsid w:val="00371810"/>
    <w:rsid w:val="00372480"/>
    <w:rsid w:val="00372A4E"/>
    <w:rsid w:val="00372CB7"/>
    <w:rsid w:val="00372D4B"/>
    <w:rsid w:val="00372F31"/>
    <w:rsid w:val="003732C4"/>
    <w:rsid w:val="00374142"/>
    <w:rsid w:val="00374A45"/>
    <w:rsid w:val="00374B10"/>
    <w:rsid w:val="00374C0A"/>
    <w:rsid w:val="00375F25"/>
    <w:rsid w:val="003765DF"/>
    <w:rsid w:val="00376718"/>
    <w:rsid w:val="00376C88"/>
    <w:rsid w:val="00376CE1"/>
    <w:rsid w:val="003773EF"/>
    <w:rsid w:val="00377C7B"/>
    <w:rsid w:val="00377D83"/>
    <w:rsid w:val="00380C9C"/>
    <w:rsid w:val="003815F1"/>
    <w:rsid w:val="00381EEE"/>
    <w:rsid w:val="00382236"/>
    <w:rsid w:val="00382C71"/>
    <w:rsid w:val="00382CBD"/>
    <w:rsid w:val="00382DDC"/>
    <w:rsid w:val="00382F0C"/>
    <w:rsid w:val="00382FF4"/>
    <w:rsid w:val="0038306E"/>
    <w:rsid w:val="00383542"/>
    <w:rsid w:val="0038412B"/>
    <w:rsid w:val="00384359"/>
    <w:rsid w:val="00384636"/>
    <w:rsid w:val="00385BD5"/>
    <w:rsid w:val="00385C2A"/>
    <w:rsid w:val="00385E5A"/>
    <w:rsid w:val="00385EEC"/>
    <w:rsid w:val="00386430"/>
    <w:rsid w:val="003872A4"/>
    <w:rsid w:val="00387372"/>
    <w:rsid w:val="0038744C"/>
    <w:rsid w:val="00387ACC"/>
    <w:rsid w:val="00387BC2"/>
    <w:rsid w:val="00387F3D"/>
    <w:rsid w:val="00390CEF"/>
    <w:rsid w:val="00390D2E"/>
    <w:rsid w:val="00390D48"/>
    <w:rsid w:val="003911D5"/>
    <w:rsid w:val="00391ED2"/>
    <w:rsid w:val="00391F61"/>
    <w:rsid w:val="00392213"/>
    <w:rsid w:val="00392DF2"/>
    <w:rsid w:val="00393085"/>
    <w:rsid w:val="00393103"/>
    <w:rsid w:val="003937F6"/>
    <w:rsid w:val="0039412C"/>
    <w:rsid w:val="003943DC"/>
    <w:rsid w:val="00394577"/>
    <w:rsid w:val="00394A24"/>
    <w:rsid w:val="00395712"/>
    <w:rsid w:val="00396744"/>
    <w:rsid w:val="00396F9E"/>
    <w:rsid w:val="0039705F"/>
    <w:rsid w:val="003971C7"/>
    <w:rsid w:val="00397AF1"/>
    <w:rsid w:val="00397BFF"/>
    <w:rsid w:val="003A0DCE"/>
    <w:rsid w:val="003A18D9"/>
    <w:rsid w:val="003A1A21"/>
    <w:rsid w:val="003A1A98"/>
    <w:rsid w:val="003A1D19"/>
    <w:rsid w:val="003A2286"/>
    <w:rsid w:val="003A31CB"/>
    <w:rsid w:val="003A4325"/>
    <w:rsid w:val="003A4497"/>
    <w:rsid w:val="003A52E3"/>
    <w:rsid w:val="003A53D7"/>
    <w:rsid w:val="003A5606"/>
    <w:rsid w:val="003A5D36"/>
    <w:rsid w:val="003A6BAA"/>
    <w:rsid w:val="003A74F5"/>
    <w:rsid w:val="003A750B"/>
    <w:rsid w:val="003A77E4"/>
    <w:rsid w:val="003A7BDC"/>
    <w:rsid w:val="003A7DC0"/>
    <w:rsid w:val="003A7E6D"/>
    <w:rsid w:val="003B078C"/>
    <w:rsid w:val="003B1253"/>
    <w:rsid w:val="003B139A"/>
    <w:rsid w:val="003B2110"/>
    <w:rsid w:val="003B27A0"/>
    <w:rsid w:val="003B2B24"/>
    <w:rsid w:val="003B2C2E"/>
    <w:rsid w:val="003B38B6"/>
    <w:rsid w:val="003B3A5C"/>
    <w:rsid w:val="003B3FF4"/>
    <w:rsid w:val="003B48CE"/>
    <w:rsid w:val="003B4F8C"/>
    <w:rsid w:val="003B516E"/>
    <w:rsid w:val="003B53D2"/>
    <w:rsid w:val="003B5EBA"/>
    <w:rsid w:val="003B6023"/>
    <w:rsid w:val="003B6F62"/>
    <w:rsid w:val="003B71A9"/>
    <w:rsid w:val="003B75AB"/>
    <w:rsid w:val="003B77AC"/>
    <w:rsid w:val="003B7893"/>
    <w:rsid w:val="003C01BF"/>
    <w:rsid w:val="003C0685"/>
    <w:rsid w:val="003C08B1"/>
    <w:rsid w:val="003C0ABC"/>
    <w:rsid w:val="003C1C12"/>
    <w:rsid w:val="003C1C16"/>
    <w:rsid w:val="003C1C47"/>
    <w:rsid w:val="003C1F51"/>
    <w:rsid w:val="003C21BE"/>
    <w:rsid w:val="003C2439"/>
    <w:rsid w:val="003C26F0"/>
    <w:rsid w:val="003C2A5D"/>
    <w:rsid w:val="003C2E60"/>
    <w:rsid w:val="003C31BF"/>
    <w:rsid w:val="003C36F7"/>
    <w:rsid w:val="003C3910"/>
    <w:rsid w:val="003C3B20"/>
    <w:rsid w:val="003C4619"/>
    <w:rsid w:val="003C563A"/>
    <w:rsid w:val="003C5969"/>
    <w:rsid w:val="003C663D"/>
    <w:rsid w:val="003C66A9"/>
    <w:rsid w:val="003C6B20"/>
    <w:rsid w:val="003C6D08"/>
    <w:rsid w:val="003C6F2B"/>
    <w:rsid w:val="003C70BB"/>
    <w:rsid w:val="003C720C"/>
    <w:rsid w:val="003C739A"/>
    <w:rsid w:val="003C780E"/>
    <w:rsid w:val="003C781F"/>
    <w:rsid w:val="003C7875"/>
    <w:rsid w:val="003D03FA"/>
    <w:rsid w:val="003D139A"/>
    <w:rsid w:val="003D1554"/>
    <w:rsid w:val="003D1B06"/>
    <w:rsid w:val="003D1D13"/>
    <w:rsid w:val="003D1F21"/>
    <w:rsid w:val="003D2C24"/>
    <w:rsid w:val="003D3724"/>
    <w:rsid w:val="003D3DF0"/>
    <w:rsid w:val="003D417C"/>
    <w:rsid w:val="003D50D4"/>
    <w:rsid w:val="003D5704"/>
    <w:rsid w:val="003D5F60"/>
    <w:rsid w:val="003D6666"/>
    <w:rsid w:val="003D6961"/>
    <w:rsid w:val="003D69E6"/>
    <w:rsid w:val="003D7206"/>
    <w:rsid w:val="003D7362"/>
    <w:rsid w:val="003D7705"/>
    <w:rsid w:val="003D7B93"/>
    <w:rsid w:val="003D7E3B"/>
    <w:rsid w:val="003E0A1A"/>
    <w:rsid w:val="003E1282"/>
    <w:rsid w:val="003E147A"/>
    <w:rsid w:val="003E195F"/>
    <w:rsid w:val="003E19FB"/>
    <w:rsid w:val="003E2ADC"/>
    <w:rsid w:val="003E2CC3"/>
    <w:rsid w:val="003E49C3"/>
    <w:rsid w:val="003E49DC"/>
    <w:rsid w:val="003E59E8"/>
    <w:rsid w:val="003E5CC4"/>
    <w:rsid w:val="003E5CE8"/>
    <w:rsid w:val="003E5E8F"/>
    <w:rsid w:val="003E64B8"/>
    <w:rsid w:val="003E6504"/>
    <w:rsid w:val="003E73E7"/>
    <w:rsid w:val="003E74AE"/>
    <w:rsid w:val="003E77CF"/>
    <w:rsid w:val="003E7FBE"/>
    <w:rsid w:val="003F03CE"/>
    <w:rsid w:val="003F07C1"/>
    <w:rsid w:val="003F091C"/>
    <w:rsid w:val="003F0D00"/>
    <w:rsid w:val="003F1491"/>
    <w:rsid w:val="003F18CD"/>
    <w:rsid w:val="003F19FF"/>
    <w:rsid w:val="003F1B2F"/>
    <w:rsid w:val="003F1BF6"/>
    <w:rsid w:val="003F2AD6"/>
    <w:rsid w:val="003F2CD1"/>
    <w:rsid w:val="003F2D12"/>
    <w:rsid w:val="003F2F53"/>
    <w:rsid w:val="003F44FF"/>
    <w:rsid w:val="003F4BA0"/>
    <w:rsid w:val="003F4DA6"/>
    <w:rsid w:val="003F5804"/>
    <w:rsid w:val="003F6816"/>
    <w:rsid w:val="003F6D3D"/>
    <w:rsid w:val="003F6DAA"/>
    <w:rsid w:val="003F70BE"/>
    <w:rsid w:val="003F774C"/>
    <w:rsid w:val="004001CF"/>
    <w:rsid w:val="00401536"/>
    <w:rsid w:val="0040175B"/>
    <w:rsid w:val="0040205B"/>
    <w:rsid w:val="0040224C"/>
    <w:rsid w:val="00402622"/>
    <w:rsid w:val="00402820"/>
    <w:rsid w:val="0040312D"/>
    <w:rsid w:val="004033D0"/>
    <w:rsid w:val="00404E8E"/>
    <w:rsid w:val="004051B7"/>
    <w:rsid w:val="00405450"/>
    <w:rsid w:val="00405E40"/>
    <w:rsid w:val="00405FB1"/>
    <w:rsid w:val="00406029"/>
    <w:rsid w:val="00406419"/>
    <w:rsid w:val="00406561"/>
    <w:rsid w:val="00406820"/>
    <w:rsid w:val="00407161"/>
    <w:rsid w:val="00407583"/>
    <w:rsid w:val="00407769"/>
    <w:rsid w:val="00407CDE"/>
    <w:rsid w:val="00407D97"/>
    <w:rsid w:val="00407E83"/>
    <w:rsid w:val="00407EFE"/>
    <w:rsid w:val="00407F65"/>
    <w:rsid w:val="0041042B"/>
    <w:rsid w:val="0041079B"/>
    <w:rsid w:val="0041097F"/>
    <w:rsid w:val="00410C3C"/>
    <w:rsid w:val="00410D8F"/>
    <w:rsid w:val="00411527"/>
    <w:rsid w:val="004115F5"/>
    <w:rsid w:val="00412045"/>
    <w:rsid w:val="004128A9"/>
    <w:rsid w:val="00412FF0"/>
    <w:rsid w:val="00414560"/>
    <w:rsid w:val="004149AA"/>
    <w:rsid w:val="00414C82"/>
    <w:rsid w:val="00415050"/>
    <w:rsid w:val="004151BA"/>
    <w:rsid w:val="004152A4"/>
    <w:rsid w:val="00415858"/>
    <w:rsid w:val="004161E0"/>
    <w:rsid w:val="00416733"/>
    <w:rsid w:val="0041701B"/>
    <w:rsid w:val="00417761"/>
    <w:rsid w:val="00417820"/>
    <w:rsid w:val="00417AC0"/>
    <w:rsid w:val="00417E2C"/>
    <w:rsid w:val="00420080"/>
    <w:rsid w:val="0042020E"/>
    <w:rsid w:val="00420288"/>
    <w:rsid w:val="0042074F"/>
    <w:rsid w:val="0042099D"/>
    <w:rsid w:val="004209F2"/>
    <w:rsid w:val="00420BCE"/>
    <w:rsid w:val="00420C36"/>
    <w:rsid w:val="00421490"/>
    <w:rsid w:val="004215A6"/>
    <w:rsid w:val="00421981"/>
    <w:rsid w:val="00421EE1"/>
    <w:rsid w:val="004223A9"/>
    <w:rsid w:val="00422FEB"/>
    <w:rsid w:val="00423856"/>
    <w:rsid w:val="00423A5C"/>
    <w:rsid w:val="00423BBA"/>
    <w:rsid w:val="00424391"/>
    <w:rsid w:val="0042487A"/>
    <w:rsid w:val="004250BA"/>
    <w:rsid w:val="004253C3"/>
    <w:rsid w:val="004255F2"/>
    <w:rsid w:val="0042571A"/>
    <w:rsid w:val="004257FB"/>
    <w:rsid w:val="00425EBF"/>
    <w:rsid w:val="004267C4"/>
    <w:rsid w:val="00426B54"/>
    <w:rsid w:val="00426EF4"/>
    <w:rsid w:val="00426FF7"/>
    <w:rsid w:val="00427DFD"/>
    <w:rsid w:val="00427FCA"/>
    <w:rsid w:val="00430625"/>
    <w:rsid w:val="0043078D"/>
    <w:rsid w:val="00430F24"/>
    <w:rsid w:val="00431592"/>
    <w:rsid w:val="004317D4"/>
    <w:rsid w:val="00431C13"/>
    <w:rsid w:val="00431FC5"/>
    <w:rsid w:val="00432DC5"/>
    <w:rsid w:val="004334A6"/>
    <w:rsid w:val="00433AD6"/>
    <w:rsid w:val="00433B24"/>
    <w:rsid w:val="00433B55"/>
    <w:rsid w:val="00433FE7"/>
    <w:rsid w:val="004340FF"/>
    <w:rsid w:val="004342F4"/>
    <w:rsid w:val="004344A1"/>
    <w:rsid w:val="00434878"/>
    <w:rsid w:val="00434B57"/>
    <w:rsid w:val="00435725"/>
    <w:rsid w:val="004357CF"/>
    <w:rsid w:val="00435FAC"/>
    <w:rsid w:val="004365DE"/>
    <w:rsid w:val="00437818"/>
    <w:rsid w:val="00441C2C"/>
    <w:rsid w:val="00442711"/>
    <w:rsid w:val="00442AC9"/>
    <w:rsid w:val="00442D58"/>
    <w:rsid w:val="0044366E"/>
    <w:rsid w:val="0044370E"/>
    <w:rsid w:val="004437CA"/>
    <w:rsid w:val="00443A8D"/>
    <w:rsid w:val="00443AB4"/>
    <w:rsid w:val="00443D20"/>
    <w:rsid w:val="00444012"/>
    <w:rsid w:val="0044481A"/>
    <w:rsid w:val="00445105"/>
    <w:rsid w:val="00445400"/>
    <w:rsid w:val="004455EA"/>
    <w:rsid w:val="0044585A"/>
    <w:rsid w:val="00446813"/>
    <w:rsid w:val="00446EE4"/>
    <w:rsid w:val="00446F2D"/>
    <w:rsid w:val="00446F7F"/>
    <w:rsid w:val="0044720D"/>
    <w:rsid w:val="004475AA"/>
    <w:rsid w:val="004479C8"/>
    <w:rsid w:val="004501C2"/>
    <w:rsid w:val="00450414"/>
    <w:rsid w:val="00450466"/>
    <w:rsid w:val="00450896"/>
    <w:rsid w:val="00450FC0"/>
    <w:rsid w:val="00451ED3"/>
    <w:rsid w:val="00452105"/>
    <w:rsid w:val="004521E9"/>
    <w:rsid w:val="0045237D"/>
    <w:rsid w:val="00452A7B"/>
    <w:rsid w:val="00452D0B"/>
    <w:rsid w:val="0045349D"/>
    <w:rsid w:val="00453691"/>
    <w:rsid w:val="00453A2E"/>
    <w:rsid w:val="004547F6"/>
    <w:rsid w:val="00454F08"/>
    <w:rsid w:val="0045513E"/>
    <w:rsid w:val="0045514D"/>
    <w:rsid w:val="0045549C"/>
    <w:rsid w:val="00455A3C"/>
    <w:rsid w:val="00455AD0"/>
    <w:rsid w:val="00456033"/>
    <w:rsid w:val="00456572"/>
    <w:rsid w:val="00456AD0"/>
    <w:rsid w:val="00456F78"/>
    <w:rsid w:val="00456F9F"/>
    <w:rsid w:val="0045711D"/>
    <w:rsid w:val="00460307"/>
    <w:rsid w:val="00460D84"/>
    <w:rsid w:val="00461625"/>
    <w:rsid w:val="00461F56"/>
    <w:rsid w:val="004624D0"/>
    <w:rsid w:val="00462C7C"/>
    <w:rsid w:val="00462CEC"/>
    <w:rsid w:val="00462D6B"/>
    <w:rsid w:val="00462F1A"/>
    <w:rsid w:val="00462F7B"/>
    <w:rsid w:val="0046388A"/>
    <w:rsid w:val="00463AEF"/>
    <w:rsid w:val="00464011"/>
    <w:rsid w:val="00465375"/>
    <w:rsid w:val="004656F8"/>
    <w:rsid w:val="00465B0C"/>
    <w:rsid w:val="00466866"/>
    <w:rsid w:val="00466CDE"/>
    <w:rsid w:val="0046712E"/>
    <w:rsid w:val="0047026B"/>
    <w:rsid w:val="004702EB"/>
    <w:rsid w:val="004704A9"/>
    <w:rsid w:val="00470589"/>
    <w:rsid w:val="004709C1"/>
    <w:rsid w:val="00471131"/>
    <w:rsid w:val="00471350"/>
    <w:rsid w:val="00471452"/>
    <w:rsid w:val="004717EA"/>
    <w:rsid w:val="00472977"/>
    <w:rsid w:val="00472A4E"/>
    <w:rsid w:val="00473045"/>
    <w:rsid w:val="00473217"/>
    <w:rsid w:val="00473E7A"/>
    <w:rsid w:val="00474155"/>
    <w:rsid w:val="004743A5"/>
    <w:rsid w:val="0047469F"/>
    <w:rsid w:val="00474910"/>
    <w:rsid w:val="00475AF1"/>
    <w:rsid w:val="00475C56"/>
    <w:rsid w:val="0047649C"/>
    <w:rsid w:val="00476A0E"/>
    <w:rsid w:val="00477256"/>
    <w:rsid w:val="00477BF4"/>
    <w:rsid w:val="00477EA6"/>
    <w:rsid w:val="004800A7"/>
    <w:rsid w:val="00480701"/>
    <w:rsid w:val="00480B4A"/>
    <w:rsid w:val="00480C5D"/>
    <w:rsid w:val="00480D42"/>
    <w:rsid w:val="0048179F"/>
    <w:rsid w:val="00482911"/>
    <w:rsid w:val="00482D3A"/>
    <w:rsid w:val="00482FCD"/>
    <w:rsid w:val="00483133"/>
    <w:rsid w:val="00484DFA"/>
    <w:rsid w:val="00485DC7"/>
    <w:rsid w:val="004864A2"/>
    <w:rsid w:val="0048656C"/>
    <w:rsid w:val="00486B4E"/>
    <w:rsid w:val="0048779B"/>
    <w:rsid w:val="00487C44"/>
    <w:rsid w:val="00487FDB"/>
    <w:rsid w:val="00490812"/>
    <w:rsid w:val="00490FCE"/>
    <w:rsid w:val="00491034"/>
    <w:rsid w:val="0049104B"/>
    <w:rsid w:val="00491C53"/>
    <w:rsid w:val="004921D2"/>
    <w:rsid w:val="00492843"/>
    <w:rsid w:val="004939C0"/>
    <w:rsid w:val="004940A4"/>
    <w:rsid w:val="004949A1"/>
    <w:rsid w:val="004949E4"/>
    <w:rsid w:val="00494A1E"/>
    <w:rsid w:val="00494A90"/>
    <w:rsid w:val="00494D8B"/>
    <w:rsid w:val="00494E43"/>
    <w:rsid w:val="00495979"/>
    <w:rsid w:val="0049636A"/>
    <w:rsid w:val="00496B1D"/>
    <w:rsid w:val="00496BA2"/>
    <w:rsid w:val="00496CD8"/>
    <w:rsid w:val="0049707D"/>
    <w:rsid w:val="0049795C"/>
    <w:rsid w:val="004A046F"/>
    <w:rsid w:val="004A0577"/>
    <w:rsid w:val="004A0A9F"/>
    <w:rsid w:val="004A0C93"/>
    <w:rsid w:val="004A144E"/>
    <w:rsid w:val="004A1AAC"/>
    <w:rsid w:val="004A1D96"/>
    <w:rsid w:val="004A20BF"/>
    <w:rsid w:val="004A3246"/>
    <w:rsid w:val="004A4424"/>
    <w:rsid w:val="004A45D6"/>
    <w:rsid w:val="004A4D41"/>
    <w:rsid w:val="004A4E10"/>
    <w:rsid w:val="004A53C9"/>
    <w:rsid w:val="004A55BE"/>
    <w:rsid w:val="004A5E8F"/>
    <w:rsid w:val="004A64EB"/>
    <w:rsid w:val="004A652E"/>
    <w:rsid w:val="004A74A1"/>
    <w:rsid w:val="004A78CC"/>
    <w:rsid w:val="004A7B0A"/>
    <w:rsid w:val="004A7F22"/>
    <w:rsid w:val="004B0125"/>
    <w:rsid w:val="004B020A"/>
    <w:rsid w:val="004B05CF"/>
    <w:rsid w:val="004B0633"/>
    <w:rsid w:val="004B0F16"/>
    <w:rsid w:val="004B1D4A"/>
    <w:rsid w:val="004B1D9C"/>
    <w:rsid w:val="004B1F2C"/>
    <w:rsid w:val="004B2220"/>
    <w:rsid w:val="004B27AE"/>
    <w:rsid w:val="004B2CE4"/>
    <w:rsid w:val="004B351D"/>
    <w:rsid w:val="004B4272"/>
    <w:rsid w:val="004B4290"/>
    <w:rsid w:val="004B43A2"/>
    <w:rsid w:val="004B55B4"/>
    <w:rsid w:val="004B5AE7"/>
    <w:rsid w:val="004B6FEC"/>
    <w:rsid w:val="004B71BE"/>
    <w:rsid w:val="004B75B6"/>
    <w:rsid w:val="004B7842"/>
    <w:rsid w:val="004B79CB"/>
    <w:rsid w:val="004B7A32"/>
    <w:rsid w:val="004B7DFF"/>
    <w:rsid w:val="004C029B"/>
    <w:rsid w:val="004C03BE"/>
    <w:rsid w:val="004C0A09"/>
    <w:rsid w:val="004C0A72"/>
    <w:rsid w:val="004C0ABF"/>
    <w:rsid w:val="004C0DD1"/>
    <w:rsid w:val="004C0F10"/>
    <w:rsid w:val="004C1190"/>
    <w:rsid w:val="004C1322"/>
    <w:rsid w:val="004C1A06"/>
    <w:rsid w:val="004C1B53"/>
    <w:rsid w:val="004C1BF8"/>
    <w:rsid w:val="004C1ECE"/>
    <w:rsid w:val="004C32CC"/>
    <w:rsid w:val="004C3551"/>
    <w:rsid w:val="004C3809"/>
    <w:rsid w:val="004C449F"/>
    <w:rsid w:val="004C4A3D"/>
    <w:rsid w:val="004C4A61"/>
    <w:rsid w:val="004C52E4"/>
    <w:rsid w:val="004C582F"/>
    <w:rsid w:val="004C58B7"/>
    <w:rsid w:val="004C5DFE"/>
    <w:rsid w:val="004C7101"/>
    <w:rsid w:val="004C7997"/>
    <w:rsid w:val="004C7BF6"/>
    <w:rsid w:val="004D07AB"/>
    <w:rsid w:val="004D0A9D"/>
    <w:rsid w:val="004D1749"/>
    <w:rsid w:val="004D180D"/>
    <w:rsid w:val="004D1A27"/>
    <w:rsid w:val="004D1CAC"/>
    <w:rsid w:val="004D22AD"/>
    <w:rsid w:val="004D2645"/>
    <w:rsid w:val="004D2770"/>
    <w:rsid w:val="004D2A4B"/>
    <w:rsid w:val="004D2FF0"/>
    <w:rsid w:val="004D3133"/>
    <w:rsid w:val="004D36F2"/>
    <w:rsid w:val="004D38C1"/>
    <w:rsid w:val="004D3967"/>
    <w:rsid w:val="004D45A4"/>
    <w:rsid w:val="004D4613"/>
    <w:rsid w:val="004D4AB1"/>
    <w:rsid w:val="004D4BB7"/>
    <w:rsid w:val="004D4C63"/>
    <w:rsid w:val="004D4CA5"/>
    <w:rsid w:val="004D4E1F"/>
    <w:rsid w:val="004D53F9"/>
    <w:rsid w:val="004D63AF"/>
    <w:rsid w:val="004D660F"/>
    <w:rsid w:val="004D66A8"/>
    <w:rsid w:val="004D6728"/>
    <w:rsid w:val="004D6E57"/>
    <w:rsid w:val="004D6FCA"/>
    <w:rsid w:val="004D7625"/>
    <w:rsid w:val="004D7767"/>
    <w:rsid w:val="004D7F3F"/>
    <w:rsid w:val="004E0001"/>
    <w:rsid w:val="004E08A4"/>
    <w:rsid w:val="004E0C06"/>
    <w:rsid w:val="004E0ED4"/>
    <w:rsid w:val="004E0F3D"/>
    <w:rsid w:val="004E1368"/>
    <w:rsid w:val="004E2AF2"/>
    <w:rsid w:val="004E2BEA"/>
    <w:rsid w:val="004E3A1B"/>
    <w:rsid w:val="004E3E6E"/>
    <w:rsid w:val="004E3F3B"/>
    <w:rsid w:val="004E446E"/>
    <w:rsid w:val="004E4AB3"/>
    <w:rsid w:val="004E5089"/>
    <w:rsid w:val="004E5557"/>
    <w:rsid w:val="004E5877"/>
    <w:rsid w:val="004E5B3D"/>
    <w:rsid w:val="004E687D"/>
    <w:rsid w:val="004E6AB6"/>
    <w:rsid w:val="004E7126"/>
    <w:rsid w:val="004E734A"/>
    <w:rsid w:val="004E7760"/>
    <w:rsid w:val="004E7981"/>
    <w:rsid w:val="004F0119"/>
    <w:rsid w:val="004F03C1"/>
    <w:rsid w:val="004F0FEF"/>
    <w:rsid w:val="004F12CE"/>
    <w:rsid w:val="004F1474"/>
    <w:rsid w:val="004F16C9"/>
    <w:rsid w:val="004F16EA"/>
    <w:rsid w:val="004F2118"/>
    <w:rsid w:val="004F2731"/>
    <w:rsid w:val="004F2D5B"/>
    <w:rsid w:val="004F2E48"/>
    <w:rsid w:val="004F3B44"/>
    <w:rsid w:val="004F43FD"/>
    <w:rsid w:val="004F46DD"/>
    <w:rsid w:val="004F4D7E"/>
    <w:rsid w:val="004F4E02"/>
    <w:rsid w:val="004F4FA3"/>
    <w:rsid w:val="004F6122"/>
    <w:rsid w:val="004F651C"/>
    <w:rsid w:val="004F6865"/>
    <w:rsid w:val="004F68F0"/>
    <w:rsid w:val="004F6929"/>
    <w:rsid w:val="004F6F41"/>
    <w:rsid w:val="004F739B"/>
    <w:rsid w:val="004F7D8C"/>
    <w:rsid w:val="0050052E"/>
    <w:rsid w:val="0050056C"/>
    <w:rsid w:val="00500C91"/>
    <w:rsid w:val="00500F55"/>
    <w:rsid w:val="00501352"/>
    <w:rsid w:val="005018EF"/>
    <w:rsid w:val="00501ADC"/>
    <w:rsid w:val="00501B83"/>
    <w:rsid w:val="00502251"/>
    <w:rsid w:val="005029B8"/>
    <w:rsid w:val="00503317"/>
    <w:rsid w:val="00503C22"/>
    <w:rsid w:val="00503D46"/>
    <w:rsid w:val="00504607"/>
    <w:rsid w:val="005061DE"/>
    <w:rsid w:val="00506279"/>
    <w:rsid w:val="00507A3B"/>
    <w:rsid w:val="005105FA"/>
    <w:rsid w:val="00510D5D"/>
    <w:rsid w:val="00510E50"/>
    <w:rsid w:val="00511448"/>
    <w:rsid w:val="0051156D"/>
    <w:rsid w:val="00511A83"/>
    <w:rsid w:val="00511ED5"/>
    <w:rsid w:val="00512351"/>
    <w:rsid w:val="005125F2"/>
    <w:rsid w:val="005134A4"/>
    <w:rsid w:val="00514010"/>
    <w:rsid w:val="00514061"/>
    <w:rsid w:val="00515AE3"/>
    <w:rsid w:val="00515D39"/>
    <w:rsid w:val="005160A4"/>
    <w:rsid w:val="00516C87"/>
    <w:rsid w:val="00517676"/>
    <w:rsid w:val="00517B1B"/>
    <w:rsid w:val="005207E4"/>
    <w:rsid w:val="00521330"/>
    <w:rsid w:val="00521A37"/>
    <w:rsid w:val="00521DF0"/>
    <w:rsid w:val="00521FA2"/>
    <w:rsid w:val="0052298B"/>
    <w:rsid w:val="00522C92"/>
    <w:rsid w:val="005231C7"/>
    <w:rsid w:val="0052337D"/>
    <w:rsid w:val="00523989"/>
    <w:rsid w:val="00523FFF"/>
    <w:rsid w:val="0052405D"/>
    <w:rsid w:val="0052477D"/>
    <w:rsid w:val="005254B0"/>
    <w:rsid w:val="005256BA"/>
    <w:rsid w:val="00525B1A"/>
    <w:rsid w:val="005260C4"/>
    <w:rsid w:val="005264A0"/>
    <w:rsid w:val="00527061"/>
    <w:rsid w:val="0052751E"/>
    <w:rsid w:val="0052793E"/>
    <w:rsid w:val="00527EAE"/>
    <w:rsid w:val="00530719"/>
    <w:rsid w:val="005311C6"/>
    <w:rsid w:val="00531473"/>
    <w:rsid w:val="00531665"/>
    <w:rsid w:val="005321A4"/>
    <w:rsid w:val="005342ED"/>
    <w:rsid w:val="005347CE"/>
    <w:rsid w:val="00534BDA"/>
    <w:rsid w:val="005355E9"/>
    <w:rsid w:val="00535733"/>
    <w:rsid w:val="00535838"/>
    <w:rsid w:val="00535C92"/>
    <w:rsid w:val="00535E34"/>
    <w:rsid w:val="005364A3"/>
    <w:rsid w:val="00536AF9"/>
    <w:rsid w:val="00536F4A"/>
    <w:rsid w:val="005372AD"/>
    <w:rsid w:val="005373C2"/>
    <w:rsid w:val="00537754"/>
    <w:rsid w:val="00537A0B"/>
    <w:rsid w:val="0054073B"/>
    <w:rsid w:val="00540A35"/>
    <w:rsid w:val="00540A8B"/>
    <w:rsid w:val="00540D55"/>
    <w:rsid w:val="00540EF7"/>
    <w:rsid w:val="00541098"/>
    <w:rsid w:val="0054121F"/>
    <w:rsid w:val="005419B1"/>
    <w:rsid w:val="00541A3B"/>
    <w:rsid w:val="00541D09"/>
    <w:rsid w:val="005429C1"/>
    <w:rsid w:val="0054390F"/>
    <w:rsid w:val="005441C8"/>
    <w:rsid w:val="00544643"/>
    <w:rsid w:val="005446D9"/>
    <w:rsid w:val="00544BD9"/>
    <w:rsid w:val="00544C61"/>
    <w:rsid w:val="00546D9C"/>
    <w:rsid w:val="00547DD9"/>
    <w:rsid w:val="00550893"/>
    <w:rsid w:val="00550F61"/>
    <w:rsid w:val="0055166E"/>
    <w:rsid w:val="00551DF0"/>
    <w:rsid w:val="00552175"/>
    <w:rsid w:val="00552F06"/>
    <w:rsid w:val="0055324C"/>
    <w:rsid w:val="0055359F"/>
    <w:rsid w:val="00553733"/>
    <w:rsid w:val="0055393E"/>
    <w:rsid w:val="00553D22"/>
    <w:rsid w:val="00554301"/>
    <w:rsid w:val="0055437E"/>
    <w:rsid w:val="0055456F"/>
    <w:rsid w:val="005551EB"/>
    <w:rsid w:val="005552C1"/>
    <w:rsid w:val="00556008"/>
    <w:rsid w:val="005561CD"/>
    <w:rsid w:val="00556BBD"/>
    <w:rsid w:val="00556BF2"/>
    <w:rsid w:val="00557844"/>
    <w:rsid w:val="005579EF"/>
    <w:rsid w:val="00557A65"/>
    <w:rsid w:val="00557B2E"/>
    <w:rsid w:val="00557B61"/>
    <w:rsid w:val="00557FC7"/>
    <w:rsid w:val="00560708"/>
    <w:rsid w:val="00560997"/>
    <w:rsid w:val="00560DC0"/>
    <w:rsid w:val="00560E43"/>
    <w:rsid w:val="00560EEC"/>
    <w:rsid w:val="0056146C"/>
    <w:rsid w:val="00562201"/>
    <w:rsid w:val="00562758"/>
    <w:rsid w:val="00562CAF"/>
    <w:rsid w:val="00562D4D"/>
    <w:rsid w:val="0056369E"/>
    <w:rsid w:val="00563952"/>
    <w:rsid w:val="00563DA0"/>
    <w:rsid w:val="005643A8"/>
    <w:rsid w:val="00564A75"/>
    <w:rsid w:val="00564BF5"/>
    <w:rsid w:val="00564C69"/>
    <w:rsid w:val="00564D2E"/>
    <w:rsid w:val="00565491"/>
    <w:rsid w:val="0056653C"/>
    <w:rsid w:val="005667B5"/>
    <w:rsid w:val="005667B8"/>
    <w:rsid w:val="005667FA"/>
    <w:rsid w:val="005668EB"/>
    <w:rsid w:val="00567042"/>
    <w:rsid w:val="005678D1"/>
    <w:rsid w:val="00570093"/>
    <w:rsid w:val="00570866"/>
    <w:rsid w:val="00570956"/>
    <w:rsid w:val="00570A2D"/>
    <w:rsid w:val="00570D42"/>
    <w:rsid w:val="0057110C"/>
    <w:rsid w:val="00571447"/>
    <w:rsid w:val="00571B40"/>
    <w:rsid w:val="00571D98"/>
    <w:rsid w:val="00572B83"/>
    <w:rsid w:val="00573131"/>
    <w:rsid w:val="00573650"/>
    <w:rsid w:val="00573BB1"/>
    <w:rsid w:val="00574B0A"/>
    <w:rsid w:val="00574B42"/>
    <w:rsid w:val="00575534"/>
    <w:rsid w:val="0057607F"/>
    <w:rsid w:val="00577184"/>
    <w:rsid w:val="00580917"/>
    <w:rsid w:val="00580B9B"/>
    <w:rsid w:val="00581498"/>
    <w:rsid w:val="005815FD"/>
    <w:rsid w:val="00581ED8"/>
    <w:rsid w:val="00581EF1"/>
    <w:rsid w:val="0058248B"/>
    <w:rsid w:val="005824A7"/>
    <w:rsid w:val="005827D8"/>
    <w:rsid w:val="00583249"/>
    <w:rsid w:val="005834EB"/>
    <w:rsid w:val="005840A2"/>
    <w:rsid w:val="00584749"/>
    <w:rsid w:val="00584A37"/>
    <w:rsid w:val="005851A7"/>
    <w:rsid w:val="005851FF"/>
    <w:rsid w:val="005857E1"/>
    <w:rsid w:val="005858F6"/>
    <w:rsid w:val="00585B42"/>
    <w:rsid w:val="00585CE3"/>
    <w:rsid w:val="00585D12"/>
    <w:rsid w:val="00585FC2"/>
    <w:rsid w:val="005862A4"/>
    <w:rsid w:val="00586418"/>
    <w:rsid w:val="00586847"/>
    <w:rsid w:val="00587358"/>
    <w:rsid w:val="0058769E"/>
    <w:rsid w:val="00587852"/>
    <w:rsid w:val="0059081E"/>
    <w:rsid w:val="00590A7D"/>
    <w:rsid w:val="0059125B"/>
    <w:rsid w:val="00591DD7"/>
    <w:rsid w:val="005924E0"/>
    <w:rsid w:val="0059252C"/>
    <w:rsid w:val="0059258E"/>
    <w:rsid w:val="00592EE7"/>
    <w:rsid w:val="00593330"/>
    <w:rsid w:val="0059389C"/>
    <w:rsid w:val="005938D3"/>
    <w:rsid w:val="005938DF"/>
    <w:rsid w:val="00593B85"/>
    <w:rsid w:val="00594CEA"/>
    <w:rsid w:val="005953A0"/>
    <w:rsid w:val="005959D4"/>
    <w:rsid w:val="00595A37"/>
    <w:rsid w:val="005966AC"/>
    <w:rsid w:val="005966EE"/>
    <w:rsid w:val="00596974"/>
    <w:rsid w:val="005969E5"/>
    <w:rsid w:val="005971DC"/>
    <w:rsid w:val="00597487"/>
    <w:rsid w:val="005976AE"/>
    <w:rsid w:val="005A024C"/>
    <w:rsid w:val="005A073C"/>
    <w:rsid w:val="005A13E8"/>
    <w:rsid w:val="005A13EC"/>
    <w:rsid w:val="005A2652"/>
    <w:rsid w:val="005A302B"/>
    <w:rsid w:val="005A41DA"/>
    <w:rsid w:val="005A42DF"/>
    <w:rsid w:val="005A45CA"/>
    <w:rsid w:val="005A47D8"/>
    <w:rsid w:val="005A6401"/>
    <w:rsid w:val="005A64BD"/>
    <w:rsid w:val="005A6520"/>
    <w:rsid w:val="005A697E"/>
    <w:rsid w:val="005A7458"/>
    <w:rsid w:val="005A7549"/>
    <w:rsid w:val="005A774E"/>
    <w:rsid w:val="005A7CEA"/>
    <w:rsid w:val="005B01AB"/>
    <w:rsid w:val="005B01DC"/>
    <w:rsid w:val="005B046D"/>
    <w:rsid w:val="005B0640"/>
    <w:rsid w:val="005B09AA"/>
    <w:rsid w:val="005B0C0F"/>
    <w:rsid w:val="005B1410"/>
    <w:rsid w:val="005B1647"/>
    <w:rsid w:val="005B16A1"/>
    <w:rsid w:val="005B2240"/>
    <w:rsid w:val="005B27D2"/>
    <w:rsid w:val="005B2AB7"/>
    <w:rsid w:val="005B3138"/>
    <w:rsid w:val="005B373A"/>
    <w:rsid w:val="005B4375"/>
    <w:rsid w:val="005B46C8"/>
    <w:rsid w:val="005B46F2"/>
    <w:rsid w:val="005B5D31"/>
    <w:rsid w:val="005B60FF"/>
    <w:rsid w:val="005B623A"/>
    <w:rsid w:val="005B6CB0"/>
    <w:rsid w:val="005B6FB6"/>
    <w:rsid w:val="005B7260"/>
    <w:rsid w:val="005B7BC1"/>
    <w:rsid w:val="005B7EAF"/>
    <w:rsid w:val="005C0904"/>
    <w:rsid w:val="005C09EE"/>
    <w:rsid w:val="005C0C7C"/>
    <w:rsid w:val="005C0D58"/>
    <w:rsid w:val="005C1446"/>
    <w:rsid w:val="005C18AE"/>
    <w:rsid w:val="005C1E61"/>
    <w:rsid w:val="005C207B"/>
    <w:rsid w:val="005C2D97"/>
    <w:rsid w:val="005C2FE7"/>
    <w:rsid w:val="005C306E"/>
    <w:rsid w:val="005C319A"/>
    <w:rsid w:val="005C3ADC"/>
    <w:rsid w:val="005C45FF"/>
    <w:rsid w:val="005C505B"/>
    <w:rsid w:val="005C5343"/>
    <w:rsid w:val="005C5E8B"/>
    <w:rsid w:val="005C6243"/>
    <w:rsid w:val="005C6248"/>
    <w:rsid w:val="005C68A5"/>
    <w:rsid w:val="005C6E5E"/>
    <w:rsid w:val="005C7B61"/>
    <w:rsid w:val="005D0037"/>
    <w:rsid w:val="005D02ED"/>
    <w:rsid w:val="005D0836"/>
    <w:rsid w:val="005D0890"/>
    <w:rsid w:val="005D17FA"/>
    <w:rsid w:val="005D2799"/>
    <w:rsid w:val="005D2851"/>
    <w:rsid w:val="005D2873"/>
    <w:rsid w:val="005D2BDA"/>
    <w:rsid w:val="005D2EC3"/>
    <w:rsid w:val="005D32D9"/>
    <w:rsid w:val="005D339C"/>
    <w:rsid w:val="005D38C0"/>
    <w:rsid w:val="005D4253"/>
    <w:rsid w:val="005D482F"/>
    <w:rsid w:val="005D4F33"/>
    <w:rsid w:val="005D5909"/>
    <w:rsid w:val="005D5ACF"/>
    <w:rsid w:val="005D5AF3"/>
    <w:rsid w:val="005D5D09"/>
    <w:rsid w:val="005D6333"/>
    <w:rsid w:val="005D652E"/>
    <w:rsid w:val="005D65F6"/>
    <w:rsid w:val="005D6857"/>
    <w:rsid w:val="005D6EFA"/>
    <w:rsid w:val="005D732C"/>
    <w:rsid w:val="005D7FEF"/>
    <w:rsid w:val="005E0421"/>
    <w:rsid w:val="005E0857"/>
    <w:rsid w:val="005E0BEC"/>
    <w:rsid w:val="005E1250"/>
    <w:rsid w:val="005E197A"/>
    <w:rsid w:val="005E2404"/>
    <w:rsid w:val="005E2668"/>
    <w:rsid w:val="005E2682"/>
    <w:rsid w:val="005E2CEC"/>
    <w:rsid w:val="005E3AFA"/>
    <w:rsid w:val="005E3E4E"/>
    <w:rsid w:val="005E3E5F"/>
    <w:rsid w:val="005E4E10"/>
    <w:rsid w:val="005E5C35"/>
    <w:rsid w:val="005E6052"/>
    <w:rsid w:val="005E6306"/>
    <w:rsid w:val="005E6BDF"/>
    <w:rsid w:val="005E77AD"/>
    <w:rsid w:val="005F015D"/>
    <w:rsid w:val="005F02FB"/>
    <w:rsid w:val="005F14CE"/>
    <w:rsid w:val="005F2409"/>
    <w:rsid w:val="005F2540"/>
    <w:rsid w:val="005F28FC"/>
    <w:rsid w:val="005F2AEA"/>
    <w:rsid w:val="005F36A9"/>
    <w:rsid w:val="005F4138"/>
    <w:rsid w:val="005F4395"/>
    <w:rsid w:val="005F48AD"/>
    <w:rsid w:val="005F4EB2"/>
    <w:rsid w:val="005F50D9"/>
    <w:rsid w:val="005F5424"/>
    <w:rsid w:val="005F5AF7"/>
    <w:rsid w:val="005F6124"/>
    <w:rsid w:val="005F6176"/>
    <w:rsid w:val="005F67D9"/>
    <w:rsid w:val="005F6916"/>
    <w:rsid w:val="005F6923"/>
    <w:rsid w:val="005F7A39"/>
    <w:rsid w:val="0060047D"/>
    <w:rsid w:val="00600CDA"/>
    <w:rsid w:val="0060186E"/>
    <w:rsid w:val="0060214B"/>
    <w:rsid w:val="006023AB"/>
    <w:rsid w:val="0060241F"/>
    <w:rsid w:val="00602F94"/>
    <w:rsid w:val="006034B6"/>
    <w:rsid w:val="00603D68"/>
    <w:rsid w:val="006040CE"/>
    <w:rsid w:val="006040FB"/>
    <w:rsid w:val="0060432B"/>
    <w:rsid w:val="0060437D"/>
    <w:rsid w:val="00604BE6"/>
    <w:rsid w:val="00604CEF"/>
    <w:rsid w:val="00604CF7"/>
    <w:rsid w:val="00605453"/>
    <w:rsid w:val="0060619C"/>
    <w:rsid w:val="0060686E"/>
    <w:rsid w:val="006076CB"/>
    <w:rsid w:val="00607C52"/>
    <w:rsid w:val="00607DB0"/>
    <w:rsid w:val="0061035A"/>
    <w:rsid w:val="00610CA6"/>
    <w:rsid w:val="00610ECF"/>
    <w:rsid w:val="006110E0"/>
    <w:rsid w:val="0061115C"/>
    <w:rsid w:val="00611259"/>
    <w:rsid w:val="00611440"/>
    <w:rsid w:val="00611B50"/>
    <w:rsid w:val="00611B70"/>
    <w:rsid w:val="00611CEE"/>
    <w:rsid w:val="00611D98"/>
    <w:rsid w:val="006120CD"/>
    <w:rsid w:val="006125F3"/>
    <w:rsid w:val="00612C2A"/>
    <w:rsid w:val="00612FA0"/>
    <w:rsid w:val="00614C39"/>
    <w:rsid w:val="00614E23"/>
    <w:rsid w:val="00615005"/>
    <w:rsid w:val="00615275"/>
    <w:rsid w:val="00615324"/>
    <w:rsid w:val="006154A5"/>
    <w:rsid w:val="0061566B"/>
    <w:rsid w:val="006160BB"/>
    <w:rsid w:val="00616986"/>
    <w:rsid w:val="0061752C"/>
    <w:rsid w:val="00617559"/>
    <w:rsid w:val="0061792D"/>
    <w:rsid w:val="00620048"/>
    <w:rsid w:val="00620B45"/>
    <w:rsid w:val="006215F6"/>
    <w:rsid w:val="00621835"/>
    <w:rsid w:val="00621A09"/>
    <w:rsid w:val="00621DE6"/>
    <w:rsid w:val="00624192"/>
    <w:rsid w:val="00624602"/>
    <w:rsid w:val="006247CC"/>
    <w:rsid w:val="00624A7B"/>
    <w:rsid w:val="00624AE5"/>
    <w:rsid w:val="0062589E"/>
    <w:rsid w:val="00625C19"/>
    <w:rsid w:val="0062780D"/>
    <w:rsid w:val="00627C12"/>
    <w:rsid w:val="00627F5D"/>
    <w:rsid w:val="006302C0"/>
    <w:rsid w:val="0063046A"/>
    <w:rsid w:val="00630864"/>
    <w:rsid w:val="00630BB8"/>
    <w:rsid w:val="00630FAF"/>
    <w:rsid w:val="0063134E"/>
    <w:rsid w:val="0063147B"/>
    <w:rsid w:val="0063158D"/>
    <w:rsid w:val="006316AB"/>
    <w:rsid w:val="00631849"/>
    <w:rsid w:val="00632612"/>
    <w:rsid w:val="006329BB"/>
    <w:rsid w:val="006339B1"/>
    <w:rsid w:val="00633C7E"/>
    <w:rsid w:val="00633FC2"/>
    <w:rsid w:val="00634043"/>
    <w:rsid w:val="00635D62"/>
    <w:rsid w:val="00635D8A"/>
    <w:rsid w:val="00635EAA"/>
    <w:rsid w:val="00636BCA"/>
    <w:rsid w:val="006372DC"/>
    <w:rsid w:val="006401AB"/>
    <w:rsid w:val="00640F16"/>
    <w:rsid w:val="00641AE0"/>
    <w:rsid w:val="00642048"/>
    <w:rsid w:val="006426CF"/>
    <w:rsid w:val="00642B00"/>
    <w:rsid w:val="00642E76"/>
    <w:rsid w:val="00643E1B"/>
    <w:rsid w:val="00644987"/>
    <w:rsid w:val="00645624"/>
    <w:rsid w:val="00645C7F"/>
    <w:rsid w:val="00646017"/>
    <w:rsid w:val="00646152"/>
    <w:rsid w:val="006467C2"/>
    <w:rsid w:val="00646E12"/>
    <w:rsid w:val="00646E49"/>
    <w:rsid w:val="00647599"/>
    <w:rsid w:val="00647610"/>
    <w:rsid w:val="006504D9"/>
    <w:rsid w:val="00650500"/>
    <w:rsid w:val="00650A08"/>
    <w:rsid w:val="00650CCC"/>
    <w:rsid w:val="00651BE4"/>
    <w:rsid w:val="00651CFC"/>
    <w:rsid w:val="00651E6B"/>
    <w:rsid w:val="00652488"/>
    <w:rsid w:val="00652858"/>
    <w:rsid w:val="006528F6"/>
    <w:rsid w:val="00653074"/>
    <w:rsid w:val="00653186"/>
    <w:rsid w:val="0065366D"/>
    <w:rsid w:val="00653EEA"/>
    <w:rsid w:val="006541E6"/>
    <w:rsid w:val="006542C7"/>
    <w:rsid w:val="00655273"/>
    <w:rsid w:val="00655958"/>
    <w:rsid w:val="00655C5A"/>
    <w:rsid w:val="00655CF0"/>
    <w:rsid w:val="00656CB5"/>
    <w:rsid w:val="006571AA"/>
    <w:rsid w:val="00657BE8"/>
    <w:rsid w:val="006601F0"/>
    <w:rsid w:val="00660750"/>
    <w:rsid w:val="00660E60"/>
    <w:rsid w:val="00660F49"/>
    <w:rsid w:val="006610A1"/>
    <w:rsid w:val="00661AD7"/>
    <w:rsid w:val="00661F86"/>
    <w:rsid w:val="00662170"/>
    <w:rsid w:val="00662A02"/>
    <w:rsid w:val="00662C79"/>
    <w:rsid w:val="00662D24"/>
    <w:rsid w:val="00663614"/>
    <w:rsid w:val="00663631"/>
    <w:rsid w:val="006639E4"/>
    <w:rsid w:val="00664145"/>
    <w:rsid w:val="006647F4"/>
    <w:rsid w:val="00664C59"/>
    <w:rsid w:val="006651C6"/>
    <w:rsid w:val="006655A7"/>
    <w:rsid w:val="006657D7"/>
    <w:rsid w:val="0066581E"/>
    <w:rsid w:val="00665CB3"/>
    <w:rsid w:val="00666370"/>
    <w:rsid w:val="00666BAF"/>
    <w:rsid w:val="006671D9"/>
    <w:rsid w:val="00667BC7"/>
    <w:rsid w:val="006701EE"/>
    <w:rsid w:val="0067038D"/>
    <w:rsid w:val="0067052B"/>
    <w:rsid w:val="0067069E"/>
    <w:rsid w:val="00670771"/>
    <w:rsid w:val="0067084C"/>
    <w:rsid w:val="00670866"/>
    <w:rsid w:val="00670B0C"/>
    <w:rsid w:val="00670B84"/>
    <w:rsid w:val="00671464"/>
    <w:rsid w:val="00671782"/>
    <w:rsid w:val="00671E31"/>
    <w:rsid w:val="0067228A"/>
    <w:rsid w:val="00673504"/>
    <w:rsid w:val="00673625"/>
    <w:rsid w:val="00674D31"/>
    <w:rsid w:val="00674DE1"/>
    <w:rsid w:val="00674FAD"/>
    <w:rsid w:val="00675204"/>
    <w:rsid w:val="0067537A"/>
    <w:rsid w:val="00675909"/>
    <w:rsid w:val="0067594F"/>
    <w:rsid w:val="00675A4E"/>
    <w:rsid w:val="00675A51"/>
    <w:rsid w:val="006766CF"/>
    <w:rsid w:val="00677170"/>
    <w:rsid w:val="00677744"/>
    <w:rsid w:val="0067778B"/>
    <w:rsid w:val="006779A7"/>
    <w:rsid w:val="00677BE6"/>
    <w:rsid w:val="00680921"/>
    <w:rsid w:val="00680A5B"/>
    <w:rsid w:val="00681151"/>
    <w:rsid w:val="00681577"/>
    <w:rsid w:val="00681809"/>
    <w:rsid w:val="00681B0D"/>
    <w:rsid w:val="00682131"/>
    <w:rsid w:val="006821B7"/>
    <w:rsid w:val="00682A2C"/>
    <w:rsid w:val="00682D3C"/>
    <w:rsid w:val="00682DA6"/>
    <w:rsid w:val="0068456D"/>
    <w:rsid w:val="00684717"/>
    <w:rsid w:val="00684817"/>
    <w:rsid w:val="00684CDB"/>
    <w:rsid w:val="00684EFC"/>
    <w:rsid w:val="00685384"/>
    <w:rsid w:val="006853E0"/>
    <w:rsid w:val="00685960"/>
    <w:rsid w:val="00685DE4"/>
    <w:rsid w:val="00685EC8"/>
    <w:rsid w:val="006860C3"/>
    <w:rsid w:val="006862AD"/>
    <w:rsid w:val="00686888"/>
    <w:rsid w:val="006870BD"/>
    <w:rsid w:val="0068717F"/>
    <w:rsid w:val="00687297"/>
    <w:rsid w:val="006875C5"/>
    <w:rsid w:val="00687657"/>
    <w:rsid w:val="006879E8"/>
    <w:rsid w:val="00687B19"/>
    <w:rsid w:val="00687CCA"/>
    <w:rsid w:val="00687DF9"/>
    <w:rsid w:val="0069031A"/>
    <w:rsid w:val="006903D4"/>
    <w:rsid w:val="00690B77"/>
    <w:rsid w:val="00690EE2"/>
    <w:rsid w:val="00691F25"/>
    <w:rsid w:val="00692009"/>
    <w:rsid w:val="0069297A"/>
    <w:rsid w:val="00693342"/>
    <w:rsid w:val="00694218"/>
    <w:rsid w:val="0069467F"/>
    <w:rsid w:val="00694773"/>
    <w:rsid w:val="00694C74"/>
    <w:rsid w:val="00694CD2"/>
    <w:rsid w:val="00694E14"/>
    <w:rsid w:val="00694E2B"/>
    <w:rsid w:val="00695126"/>
    <w:rsid w:val="006954C9"/>
    <w:rsid w:val="00695DF2"/>
    <w:rsid w:val="00695EE1"/>
    <w:rsid w:val="006961FF"/>
    <w:rsid w:val="00696B46"/>
    <w:rsid w:val="00696B5A"/>
    <w:rsid w:val="00696DA6"/>
    <w:rsid w:val="00697048"/>
    <w:rsid w:val="00697061"/>
    <w:rsid w:val="00697F16"/>
    <w:rsid w:val="006A03F1"/>
    <w:rsid w:val="006A07D9"/>
    <w:rsid w:val="006A0E74"/>
    <w:rsid w:val="006A1449"/>
    <w:rsid w:val="006A1761"/>
    <w:rsid w:val="006A1E92"/>
    <w:rsid w:val="006A21D0"/>
    <w:rsid w:val="006A2FF9"/>
    <w:rsid w:val="006A35A9"/>
    <w:rsid w:val="006A3DBD"/>
    <w:rsid w:val="006A4066"/>
    <w:rsid w:val="006A4B50"/>
    <w:rsid w:val="006A4B70"/>
    <w:rsid w:val="006A519A"/>
    <w:rsid w:val="006A5C28"/>
    <w:rsid w:val="006A5E0E"/>
    <w:rsid w:val="006A5F99"/>
    <w:rsid w:val="006A5FCA"/>
    <w:rsid w:val="006A5FCD"/>
    <w:rsid w:val="006A6892"/>
    <w:rsid w:val="006A68F8"/>
    <w:rsid w:val="006A6F86"/>
    <w:rsid w:val="006A717E"/>
    <w:rsid w:val="006A7404"/>
    <w:rsid w:val="006A75FF"/>
    <w:rsid w:val="006A764F"/>
    <w:rsid w:val="006A7C85"/>
    <w:rsid w:val="006B023E"/>
    <w:rsid w:val="006B074E"/>
    <w:rsid w:val="006B10F6"/>
    <w:rsid w:val="006B1F98"/>
    <w:rsid w:val="006B2B7B"/>
    <w:rsid w:val="006B3832"/>
    <w:rsid w:val="006B397A"/>
    <w:rsid w:val="006B3A81"/>
    <w:rsid w:val="006B3FED"/>
    <w:rsid w:val="006B4542"/>
    <w:rsid w:val="006B50A7"/>
    <w:rsid w:val="006B50B4"/>
    <w:rsid w:val="006B5627"/>
    <w:rsid w:val="006B672E"/>
    <w:rsid w:val="006B67A8"/>
    <w:rsid w:val="006B6DDD"/>
    <w:rsid w:val="006B6E98"/>
    <w:rsid w:val="006B7650"/>
    <w:rsid w:val="006B7813"/>
    <w:rsid w:val="006B7ABD"/>
    <w:rsid w:val="006B7F0B"/>
    <w:rsid w:val="006C070A"/>
    <w:rsid w:val="006C0B22"/>
    <w:rsid w:val="006C0C02"/>
    <w:rsid w:val="006C0F5D"/>
    <w:rsid w:val="006C1724"/>
    <w:rsid w:val="006C1A96"/>
    <w:rsid w:val="006C20DE"/>
    <w:rsid w:val="006C2C54"/>
    <w:rsid w:val="006C30FC"/>
    <w:rsid w:val="006C3253"/>
    <w:rsid w:val="006C37C9"/>
    <w:rsid w:val="006C38F0"/>
    <w:rsid w:val="006C3B87"/>
    <w:rsid w:val="006C405E"/>
    <w:rsid w:val="006C44D4"/>
    <w:rsid w:val="006C4937"/>
    <w:rsid w:val="006C49D3"/>
    <w:rsid w:val="006C4CEE"/>
    <w:rsid w:val="006C4EF1"/>
    <w:rsid w:val="006C521D"/>
    <w:rsid w:val="006C5307"/>
    <w:rsid w:val="006C59B9"/>
    <w:rsid w:val="006C6023"/>
    <w:rsid w:val="006C62E0"/>
    <w:rsid w:val="006C63DE"/>
    <w:rsid w:val="006C6810"/>
    <w:rsid w:val="006C7220"/>
    <w:rsid w:val="006C729D"/>
    <w:rsid w:val="006D089C"/>
    <w:rsid w:val="006D0D13"/>
    <w:rsid w:val="006D0F0D"/>
    <w:rsid w:val="006D1640"/>
    <w:rsid w:val="006D189F"/>
    <w:rsid w:val="006D1904"/>
    <w:rsid w:val="006D23B4"/>
    <w:rsid w:val="006D2467"/>
    <w:rsid w:val="006D283A"/>
    <w:rsid w:val="006D2DBB"/>
    <w:rsid w:val="006D3CF9"/>
    <w:rsid w:val="006D4303"/>
    <w:rsid w:val="006D4BE2"/>
    <w:rsid w:val="006D6712"/>
    <w:rsid w:val="006D69EF"/>
    <w:rsid w:val="006D69F3"/>
    <w:rsid w:val="006D74A0"/>
    <w:rsid w:val="006D7747"/>
    <w:rsid w:val="006D7E67"/>
    <w:rsid w:val="006E05E5"/>
    <w:rsid w:val="006E0AC8"/>
    <w:rsid w:val="006E0ED2"/>
    <w:rsid w:val="006E1476"/>
    <w:rsid w:val="006E1F86"/>
    <w:rsid w:val="006E27D0"/>
    <w:rsid w:val="006E33D3"/>
    <w:rsid w:val="006E37DA"/>
    <w:rsid w:val="006E42F8"/>
    <w:rsid w:val="006E441D"/>
    <w:rsid w:val="006E45C3"/>
    <w:rsid w:val="006E588D"/>
    <w:rsid w:val="006E58D5"/>
    <w:rsid w:val="006E5A2A"/>
    <w:rsid w:val="006E5B3E"/>
    <w:rsid w:val="006E5F5F"/>
    <w:rsid w:val="006E6759"/>
    <w:rsid w:val="006E6C79"/>
    <w:rsid w:val="006E7306"/>
    <w:rsid w:val="006E79A5"/>
    <w:rsid w:val="006E7BD1"/>
    <w:rsid w:val="006E7CA8"/>
    <w:rsid w:val="006F037D"/>
    <w:rsid w:val="006F067C"/>
    <w:rsid w:val="006F0E89"/>
    <w:rsid w:val="006F16E0"/>
    <w:rsid w:val="006F2EB7"/>
    <w:rsid w:val="006F3076"/>
    <w:rsid w:val="006F35B1"/>
    <w:rsid w:val="006F3DBF"/>
    <w:rsid w:val="006F4735"/>
    <w:rsid w:val="006F5648"/>
    <w:rsid w:val="006F58E2"/>
    <w:rsid w:val="006F64EE"/>
    <w:rsid w:val="006F70C6"/>
    <w:rsid w:val="006F7116"/>
    <w:rsid w:val="006F7DB3"/>
    <w:rsid w:val="006F7E78"/>
    <w:rsid w:val="0070032A"/>
    <w:rsid w:val="00700B56"/>
    <w:rsid w:val="00701990"/>
    <w:rsid w:val="0070210E"/>
    <w:rsid w:val="00702336"/>
    <w:rsid w:val="00702392"/>
    <w:rsid w:val="0070266E"/>
    <w:rsid w:val="0070267C"/>
    <w:rsid w:val="00702C64"/>
    <w:rsid w:val="00703090"/>
    <w:rsid w:val="007036AC"/>
    <w:rsid w:val="00703A65"/>
    <w:rsid w:val="00703FA3"/>
    <w:rsid w:val="007042C6"/>
    <w:rsid w:val="007042EE"/>
    <w:rsid w:val="00704802"/>
    <w:rsid w:val="00704C04"/>
    <w:rsid w:val="00705375"/>
    <w:rsid w:val="00705BF6"/>
    <w:rsid w:val="007060B8"/>
    <w:rsid w:val="00706842"/>
    <w:rsid w:val="00707700"/>
    <w:rsid w:val="00707BF5"/>
    <w:rsid w:val="00707E6D"/>
    <w:rsid w:val="00707FF3"/>
    <w:rsid w:val="0071125C"/>
    <w:rsid w:val="00711380"/>
    <w:rsid w:val="00711733"/>
    <w:rsid w:val="00712710"/>
    <w:rsid w:val="0071298B"/>
    <w:rsid w:val="00712A84"/>
    <w:rsid w:val="00713651"/>
    <w:rsid w:val="0071398E"/>
    <w:rsid w:val="00713B0F"/>
    <w:rsid w:val="00713CBA"/>
    <w:rsid w:val="00714294"/>
    <w:rsid w:val="0071494D"/>
    <w:rsid w:val="007152CE"/>
    <w:rsid w:val="0071588C"/>
    <w:rsid w:val="00715F22"/>
    <w:rsid w:val="00715FF7"/>
    <w:rsid w:val="007165AC"/>
    <w:rsid w:val="00716DD7"/>
    <w:rsid w:val="007174C2"/>
    <w:rsid w:val="007177B0"/>
    <w:rsid w:val="00717FDB"/>
    <w:rsid w:val="00720029"/>
    <w:rsid w:val="00720AA7"/>
    <w:rsid w:val="00720EB7"/>
    <w:rsid w:val="0072112B"/>
    <w:rsid w:val="00721B29"/>
    <w:rsid w:val="00721F8F"/>
    <w:rsid w:val="0072206B"/>
    <w:rsid w:val="00722329"/>
    <w:rsid w:val="007223DF"/>
    <w:rsid w:val="00722894"/>
    <w:rsid w:val="00722A41"/>
    <w:rsid w:val="00722C8B"/>
    <w:rsid w:val="007231DF"/>
    <w:rsid w:val="00723337"/>
    <w:rsid w:val="007239B3"/>
    <w:rsid w:val="00723B0D"/>
    <w:rsid w:val="00723C9A"/>
    <w:rsid w:val="00723F10"/>
    <w:rsid w:val="00723FB6"/>
    <w:rsid w:val="00724375"/>
    <w:rsid w:val="00724DD9"/>
    <w:rsid w:val="007253EF"/>
    <w:rsid w:val="00725570"/>
    <w:rsid w:val="00725630"/>
    <w:rsid w:val="00725A8F"/>
    <w:rsid w:val="00726556"/>
    <w:rsid w:val="00726579"/>
    <w:rsid w:val="00726C50"/>
    <w:rsid w:val="00726C54"/>
    <w:rsid w:val="00726FAC"/>
    <w:rsid w:val="00727C0D"/>
    <w:rsid w:val="00730D4E"/>
    <w:rsid w:val="007310B3"/>
    <w:rsid w:val="00731697"/>
    <w:rsid w:val="00731904"/>
    <w:rsid w:val="00731D58"/>
    <w:rsid w:val="00733CE6"/>
    <w:rsid w:val="007349CD"/>
    <w:rsid w:val="00734C15"/>
    <w:rsid w:val="00734FEE"/>
    <w:rsid w:val="007356D9"/>
    <w:rsid w:val="00735723"/>
    <w:rsid w:val="0073580B"/>
    <w:rsid w:val="00736530"/>
    <w:rsid w:val="00736767"/>
    <w:rsid w:val="00736B5B"/>
    <w:rsid w:val="0073790F"/>
    <w:rsid w:val="00737A37"/>
    <w:rsid w:val="00740605"/>
    <w:rsid w:val="00740AB1"/>
    <w:rsid w:val="00740AC2"/>
    <w:rsid w:val="00741AE5"/>
    <w:rsid w:val="00742140"/>
    <w:rsid w:val="007421B1"/>
    <w:rsid w:val="0074319E"/>
    <w:rsid w:val="0074356A"/>
    <w:rsid w:val="007437C1"/>
    <w:rsid w:val="007437EB"/>
    <w:rsid w:val="00743F73"/>
    <w:rsid w:val="00745D88"/>
    <w:rsid w:val="00745F8E"/>
    <w:rsid w:val="00746009"/>
    <w:rsid w:val="00746035"/>
    <w:rsid w:val="00746C03"/>
    <w:rsid w:val="00746E3C"/>
    <w:rsid w:val="00746FB1"/>
    <w:rsid w:val="007472CD"/>
    <w:rsid w:val="00747A87"/>
    <w:rsid w:val="0075058A"/>
    <w:rsid w:val="00750608"/>
    <w:rsid w:val="00750D32"/>
    <w:rsid w:val="00750D83"/>
    <w:rsid w:val="00750DB0"/>
    <w:rsid w:val="00750F2A"/>
    <w:rsid w:val="00751A0E"/>
    <w:rsid w:val="00751C03"/>
    <w:rsid w:val="00752019"/>
    <w:rsid w:val="007520FF"/>
    <w:rsid w:val="0075289A"/>
    <w:rsid w:val="00752E00"/>
    <w:rsid w:val="00752E5E"/>
    <w:rsid w:val="007533F3"/>
    <w:rsid w:val="0075426E"/>
    <w:rsid w:val="00754C1F"/>
    <w:rsid w:val="00755D98"/>
    <w:rsid w:val="007564D0"/>
    <w:rsid w:val="00756851"/>
    <w:rsid w:val="00756D7B"/>
    <w:rsid w:val="007570D5"/>
    <w:rsid w:val="00757377"/>
    <w:rsid w:val="007579E6"/>
    <w:rsid w:val="00757AAE"/>
    <w:rsid w:val="00757F61"/>
    <w:rsid w:val="00760656"/>
    <w:rsid w:val="007610D0"/>
    <w:rsid w:val="007612A6"/>
    <w:rsid w:val="00761C8B"/>
    <w:rsid w:val="00762014"/>
    <w:rsid w:val="007621F1"/>
    <w:rsid w:val="00762380"/>
    <w:rsid w:val="00762A89"/>
    <w:rsid w:val="00762F3B"/>
    <w:rsid w:val="0076331E"/>
    <w:rsid w:val="00763552"/>
    <w:rsid w:val="0076374C"/>
    <w:rsid w:val="00763891"/>
    <w:rsid w:val="007639AB"/>
    <w:rsid w:val="00763B4E"/>
    <w:rsid w:val="00763E5B"/>
    <w:rsid w:val="00764B17"/>
    <w:rsid w:val="00764B85"/>
    <w:rsid w:val="0076502C"/>
    <w:rsid w:val="00766106"/>
    <w:rsid w:val="00766C68"/>
    <w:rsid w:val="00767059"/>
    <w:rsid w:val="007675CA"/>
    <w:rsid w:val="00767B3D"/>
    <w:rsid w:val="0077024D"/>
    <w:rsid w:val="0077024E"/>
    <w:rsid w:val="007709CD"/>
    <w:rsid w:val="00771374"/>
    <w:rsid w:val="00771A87"/>
    <w:rsid w:val="007720CA"/>
    <w:rsid w:val="00772591"/>
    <w:rsid w:val="00772A30"/>
    <w:rsid w:val="00772C5B"/>
    <w:rsid w:val="007734B4"/>
    <w:rsid w:val="007736EF"/>
    <w:rsid w:val="00774301"/>
    <w:rsid w:val="00774D22"/>
    <w:rsid w:val="00775032"/>
    <w:rsid w:val="007757D0"/>
    <w:rsid w:val="00775D82"/>
    <w:rsid w:val="00776510"/>
    <w:rsid w:val="00776FCD"/>
    <w:rsid w:val="00777258"/>
    <w:rsid w:val="007801D4"/>
    <w:rsid w:val="0078051E"/>
    <w:rsid w:val="00780D93"/>
    <w:rsid w:val="00780ED8"/>
    <w:rsid w:val="0078130F"/>
    <w:rsid w:val="007816D6"/>
    <w:rsid w:val="00781BF2"/>
    <w:rsid w:val="007821C6"/>
    <w:rsid w:val="00782232"/>
    <w:rsid w:val="0078242D"/>
    <w:rsid w:val="007824EA"/>
    <w:rsid w:val="0078253C"/>
    <w:rsid w:val="007826C7"/>
    <w:rsid w:val="00782A6E"/>
    <w:rsid w:val="00782DD2"/>
    <w:rsid w:val="00782F63"/>
    <w:rsid w:val="007833B0"/>
    <w:rsid w:val="007835B0"/>
    <w:rsid w:val="00784A2D"/>
    <w:rsid w:val="007855C6"/>
    <w:rsid w:val="0078565A"/>
    <w:rsid w:val="0078605F"/>
    <w:rsid w:val="00786C38"/>
    <w:rsid w:val="00787E5F"/>
    <w:rsid w:val="00787EB4"/>
    <w:rsid w:val="00787EBB"/>
    <w:rsid w:val="00790557"/>
    <w:rsid w:val="00790C44"/>
    <w:rsid w:val="0079137D"/>
    <w:rsid w:val="00792188"/>
    <w:rsid w:val="0079274A"/>
    <w:rsid w:val="0079281D"/>
    <w:rsid w:val="0079312F"/>
    <w:rsid w:val="0079409E"/>
    <w:rsid w:val="00794DD0"/>
    <w:rsid w:val="007950D9"/>
    <w:rsid w:val="00795920"/>
    <w:rsid w:val="0079603F"/>
    <w:rsid w:val="00796061"/>
    <w:rsid w:val="007966B6"/>
    <w:rsid w:val="007967F6"/>
    <w:rsid w:val="00796A80"/>
    <w:rsid w:val="00796B4F"/>
    <w:rsid w:val="007978BB"/>
    <w:rsid w:val="007A0B99"/>
    <w:rsid w:val="007A15C8"/>
    <w:rsid w:val="007A1EF6"/>
    <w:rsid w:val="007A1F5E"/>
    <w:rsid w:val="007A22C9"/>
    <w:rsid w:val="007A24C0"/>
    <w:rsid w:val="007A26C8"/>
    <w:rsid w:val="007A2B9C"/>
    <w:rsid w:val="007A3412"/>
    <w:rsid w:val="007A36ED"/>
    <w:rsid w:val="007A3B1E"/>
    <w:rsid w:val="007A502B"/>
    <w:rsid w:val="007A5136"/>
    <w:rsid w:val="007A5C3D"/>
    <w:rsid w:val="007A61D4"/>
    <w:rsid w:val="007A65A1"/>
    <w:rsid w:val="007A6F59"/>
    <w:rsid w:val="007A76CC"/>
    <w:rsid w:val="007A797F"/>
    <w:rsid w:val="007A7E92"/>
    <w:rsid w:val="007A7F91"/>
    <w:rsid w:val="007B027B"/>
    <w:rsid w:val="007B0624"/>
    <w:rsid w:val="007B0A4A"/>
    <w:rsid w:val="007B0C6D"/>
    <w:rsid w:val="007B114E"/>
    <w:rsid w:val="007B1458"/>
    <w:rsid w:val="007B14ED"/>
    <w:rsid w:val="007B1F69"/>
    <w:rsid w:val="007B2165"/>
    <w:rsid w:val="007B2183"/>
    <w:rsid w:val="007B25E8"/>
    <w:rsid w:val="007B292A"/>
    <w:rsid w:val="007B29B6"/>
    <w:rsid w:val="007B3C16"/>
    <w:rsid w:val="007B44DA"/>
    <w:rsid w:val="007B47DE"/>
    <w:rsid w:val="007B4F55"/>
    <w:rsid w:val="007B4FF3"/>
    <w:rsid w:val="007B502A"/>
    <w:rsid w:val="007B517C"/>
    <w:rsid w:val="007B5225"/>
    <w:rsid w:val="007B57BE"/>
    <w:rsid w:val="007B5C5F"/>
    <w:rsid w:val="007B5C82"/>
    <w:rsid w:val="007B6100"/>
    <w:rsid w:val="007B62DF"/>
    <w:rsid w:val="007B6D48"/>
    <w:rsid w:val="007B73BF"/>
    <w:rsid w:val="007B767B"/>
    <w:rsid w:val="007B7758"/>
    <w:rsid w:val="007B785B"/>
    <w:rsid w:val="007B7CBE"/>
    <w:rsid w:val="007C0204"/>
    <w:rsid w:val="007C1194"/>
    <w:rsid w:val="007C141C"/>
    <w:rsid w:val="007C176F"/>
    <w:rsid w:val="007C1A0F"/>
    <w:rsid w:val="007C1D02"/>
    <w:rsid w:val="007C26D7"/>
    <w:rsid w:val="007C27BB"/>
    <w:rsid w:val="007C2A05"/>
    <w:rsid w:val="007C2E18"/>
    <w:rsid w:val="007C31C1"/>
    <w:rsid w:val="007C3652"/>
    <w:rsid w:val="007C3943"/>
    <w:rsid w:val="007C405D"/>
    <w:rsid w:val="007C415A"/>
    <w:rsid w:val="007C50E4"/>
    <w:rsid w:val="007C5103"/>
    <w:rsid w:val="007C60C2"/>
    <w:rsid w:val="007C648F"/>
    <w:rsid w:val="007C688F"/>
    <w:rsid w:val="007C6BC2"/>
    <w:rsid w:val="007C6F00"/>
    <w:rsid w:val="007C751A"/>
    <w:rsid w:val="007D015F"/>
    <w:rsid w:val="007D1278"/>
    <w:rsid w:val="007D1C73"/>
    <w:rsid w:val="007D1CDE"/>
    <w:rsid w:val="007D1FA7"/>
    <w:rsid w:val="007D207F"/>
    <w:rsid w:val="007D270E"/>
    <w:rsid w:val="007D300C"/>
    <w:rsid w:val="007D3092"/>
    <w:rsid w:val="007D31EB"/>
    <w:rsid w:val="007D37DA"/>
    <w:rsid w:val="007D3B0C"/>
    <w:rsid w:val="007D3B92"/>
    <w:rsid w:val="007D3DCA"/>
    <w:rsid w:val="007D3E58"/>
    <w:rsid w:val="007D4F3A"/>
    <w:rsid w:val="007D5734"/>
    <w:rsid w:val="007D585D"/>
    <w:rsid w:val="007D59E1"/>
    <w:rsid w:val="007D6181"/>
    <w:rsid w:val="007D635D"/>
    <w:rsid w:val="007D6553"/>
    <w:rsid w:val="007D75B7"/>
    <w:rsid w:val="007D76BB"/>
    <w:rsid w:val="007D7CBC"/>
    <w:rsid w:val="007D7DB5"/>
    <w:rsid w:val="007E004C"/>
    <w:rsid w:val="007E0167"/>
    <w:rsid w:val="007E0A9F"/>
    <w:rsid w:val="007E1D9A"/>
    <w:rsid w:val="007E221F"/>
    <w:rsid w:val="007E24C1"/>
    <w:rsid w:val="007E2CC4"/>
    <w:rsid w:val="007E31C5"/>
    <w:rsid w:val="007E3C18"/>
    <w:rsid w:val="007E43FD"/>
    <w:rsid w:val="007E49C3"/>
    <w:rsid w:val="007E4AE9"/>
    <w:rsid w:val="007E4D32"/>
    <w:rsid w:val="007E5491"/>
    <w:rsid w:val="007E56D0"/>
    <w:rsid w:val="007E609E"/>
    <w:rsid w:val="007E688F"/>
    <w:rsid w:val="007E7476"/>
    <w:rsid w:val="007E7487"/>
    <w:rsid w:val="007E7CFB"/>
    <w:rsid w:val="007E7E42"/>
    <w:rsid w:val="007E7FB6"/>
    <w:rsid w:val="007F0354"/>
    <w:rsid w:val="007F061F"/>
    <w:rsid w:val="007F0AB9"/>
    <w:rsid w:val="007F0FEA"/>
    <w:rsid w:val="007F135D"/>
    <w:rsid w:val="007F15B8"/>
    <w:rsid w:val="007F1D76"/>
    <w:rsid w:val="007F20E1"/>
    <w:rsid w:val="007F2177"/>
    <w:rsid w:val="007F36AE"/>
    <w:rsid w:val="007F3DE7"/>
    <w:rsid w:val="007F4796"/>
    <w:rsid w:val="007F4BE8"/>
    <w:rsid w:val="007F512E"/>
    <w:rsid w:val="007F684E"/>
    <w:rsid w:val="007F75D0"/>
    <w:rsid w:val="007F77BB"/>
    <w:rsid w:val="00800994"/>
    <w:rsid w:val="00800BCE"/>
    <w:rsid w:val="00800FC8"/>
    <w:rsid w:val="008013BF"/>
    <w:rsid w:val="00801D9C"/>
    <w:rsid w:val="008024B3"/>
    <w:rsid w:val="008027C0"/>
    <w:rsid w:val="0080296C"/>
    <w:rsid w:val="00802C77"/>
    <w:rsid w:val="00802D80"/>
    <w:rsid w:val="00802E7B"/>
    <w:rsid w:val="0080491C"/>
    <w:rsid w:val="00804A01"/>
    <w:rsid w:val="00804A5B"/>
    <w:rsid w:val="00804BE3"/>
    <w:rsid w:val="00805338"/>
    <w:rsid w:val="008057C6"/>
    <w:rsid w:val="008058AB"/>
    <w:rsid w:val="00805903"/>
    <w:rsid w:val="00805BEB"/>
    <w:rsid w:val="008062B9"/>
    <w:rsid w:val="0080631E"/>
    <w:rsid w:val="00806716"/>
    <w:rsid w:val="008067B9"/>
    <w:rsid w:val="00806A74"/>
    <w:rsid w:val="0080731F"/>
    <w:rsid w:val="00807727"/>
    <w:rsid w:val="00807C9B"/>
    <w:rsid w:val="00807F0D"/>
    <w:rsid w:val="00807F47"/>
    <w:rsid w:val="00810B89"/>
    <w:rsid w:val="00810BA0"/>
    <w:rsid w:val="00811615"/>
    <w:rsid w:val="00812C07"/>
    <w:rsid w:val="008137D2"/>
    <w:rsid w:val="00813EAE"/>
    <w:rsid w:val="008141A3"/>
    <w:rsid w:val="008144F8"/>
    <w:rsid w:val="0081471C"/>
    <w:rsid w:val="00814E2F"/>
    <w:rsid w:val="0081509B"/>
    <w:rsid w:val="00815736"/>
    <w:rsid w:val="0081678B"/>
    <w:rsid w:val="008167DA"/>
    <w:rsid w:val="00816AFD"/>
    <w:rsid w:val="0081717D"/>
    <w:rsid w:val="0081719B"/>
    <w:rsid w:val="00817705"/>
    <w:rsid w:val="0081785C"/>
    <w:rsid w:val="00817932"/>
    <w:rsid w:val="00817F5A"/>
    <w:rsid w:val="00817F60"/>
    <w:rsid w:val="00820347"/>
    <w:rsid w:val="0082058A"/>
    <w:rsid w:val="0082061B"/>
    <w:rsid w:val="00820848"/>
    <w:rsid w:val="008217E3"/>
    <w:rsid w:val="00821D6E"/>
    <w:rsid w:val="00821F8B"/>
    <w:rsid w:val="0082231A"/>
    <w:rsid w:val="00822352"/>
    <w:rsid w:val="008226E0"/>
    <w:rsid w:val="00823471"/>
    <w:rsid w:val="00823762"/>
    <w:rsid w:val="0082409C"/>
    <w:rsid w:val="008252B4"/>
    <w:rsid w:val="00825559"/>
    <w:rsid w:val="008259DB"/>
    <w:rsid w:val="00825C75"/>
    <w:rsid w:val="00825F59"/>
    <w:rsid w:val="00827791"/>
    <w:rsid w:val="00827EA2"/>
    <w:rsid w:val="00830171"/>
    <w:rsid w:val="00830174"/>
    <w:rsid w:val="008308C9"/>
    <w:rsid w:val="00831813"/>
    <w:rsid w:val="00831C68"/>
    <w:rsid w:val="008320F6"/>
    <w:rsid w:val="00832813"/>
    <w:rsid w:val="0083297D"/>
    <w:rsid w:val="00832FFE"/>
    <w:rsid w:val="0083312A"/>
    <w:rsid w:val="0083319B"/>
    <w:rsid w:val="0083329E"/>
    <w:rsid w:val="00833464"/>
    <w:rsid w:val="00833846"/>
    <w:rsid w:val="00834067"/>
    <w:rsid w:val="008341B3"/>
    <w:rsid w:val="008341F8"/>
    <w:rsid w:val="00834943"/>
    <w:rsid w:val="00834B99"/>
    <w:rsid w:val="00835018"/>
    <w:rsid w:val="008350F7"/>
    <w:rsid w:val="0083531A"/>
    <w:rsid w:val="0083568A"/>
    <w:rsid w:val="00835CAE"/>
    <w:rsid w:val="0083645B"/>
    <w:rsid w:val="0083693E"/>
    <w:rsid w:val="008378D5"/>
    <w:rsid w:val="00837E63"/>
    <w:rsid w:val="00837EA7"/>
    <w:rsid w:val="0084012C"/>
    <w:rsid w:val="0084096D"/>
    <w:rsid w:val="00841068"/>
    <w:rsid w:val="0084137B"/>
    <w:rsid w:val="008416FB"/>
    <w:rsid w:val="008417F9"/>
    <w:rsid w:val="008423D9"/>
    <w:rsid w:val="00842563"/>
    <w:rsid w:val="00842835"/>
    <w:rsid w:val="00842B99"/>
    <w:rsid w:val="00842C24"/>
    <w:rsid w:val="00842EA6"/>
    <w:rsid w:val="00843558"/>
    <w:rsid w:val="008439FD"/>
    <w:rsid w:val="00844599"/>
    <w:rsid w:val="00845441"/>
    <w:rsid w:val="00845942"/>
    <w:rsid w:val="00845FA3"/>
    <w:rsid w:val="00846703"/>
    <w:rsid w:val="00846C31"/>
    <w:rsid w:val="00846FAB"/>
    <w:rsid w:val="00847026"/>
    <w:rsid w:val="008470AA"/>
    <w:rsid w:val="00847479"/>
    <w:rsid w:val="00847651"/>
    <w:rsid w:val="008478E1"/>
    <w:rsid w:val="00847D01"/>
    <w:rsid w:val="00847E2C"/>
    <w:rsid w:val="00847E7C"/>
    <w:rsid w:val="008502D2"/>
    <w:rsid w:val="008503B6"/>
    <w:rsid w:val="0085051A"/>
    <w:rsid w:val="00850981"/>
    <w:rsid w:val="008509BA"/>
    <w:rsid w:val="00850D01"/>
    <w:rsid w:val="00851330"/>
    <w:rsid w:val="008517CC"/>
    <w:rsid w:val="00851AFB"/>
    <w:rsid w:val="00851B97"/>
    <w:rsid w:val="00851E85"/>
    <w:rsid w:val="00852861"/>
    <w:rsid w:val="008529DA"/>
    <w:rsid w:val="00852B8F"/>
    <w:rsid w:val="00852CF7"/>
    <w:rsid w:val="008531A0"/>
    <w:rsid w:val="00854144"/>
    <w:rsid w:val="00854E9E"/>
    <w:rsid w:val="0085507A"/>
    <w:rsid w:val="00855E5A"/>
    <w:rsid w:val="0085643D"/>
    <w:rsid w:val="00856776"/>
    <w:rsid w:val="00856F13"/>
    <w:rsid w:val="008575C0"/>
    <w:rsid w:val="00857E73"/>
    <w:rsid w:val="00857F7B"/>
    <w:rsid w:val="00860117"/>
    <w:rsid w:val="00860657"/>
    <w:rsid w:val="008606AB"/>
    <w:rsid w:val="008608A1"/>
    <w:rsid w:val="00860E15"/>
    <w:rsid w:val="00861D1D"/>
    <w:rsid w:val="00861E4C"/>
    <w:rsid w:val="00861F83"/>
    <w:rsid w:val="008625CF"/>
    <w:rsid w:val="00863248"/>
    <w:rsid w:val="0086463C"/>
    <w:rsid w:val="00864B17"/>
    <w:rsid w:val="00865C90"/>
    <w:rsid w:val="00865CBC"/>
    <w:rsid w:val="008669FE"/>
    <w:rsid w:val="00866B35"/>
    <w:rsid w:val="00866D53"/>
    <w:rsid w:val="008676B0"/>
    <w:rsid w:val="008706DB"/>
    <w:rsid w:val="0087138B"/>
    <w:rsid w:val="0087139A"/>
    <w:rsid w:val="008715B1"/>
    <w:rsid w:val="008721BC"/>
    <w:rsid w:val="00872D91"/>
    <w:rsid w:val="0087338D"/>
    <w:rsid w:val="00873A24"/>
    <w:rsid w:val="00873ED0"/>
    <w:rsid w:val="00873FA5"/>
    <w:rsid w:val="00874037"/>
    <w:rsid w:val="00874D80"/>
    <w:rsid w:val="0087507E"/>
    <w:rsid w:val="0087525C"/>
    <w:rsid w:val="008756BC"/>
    <w:rsid w:val="00875A4B"/>
    <w:rsid w:val="00875D46"/>
    <w:rsid w:val="008760FA"/>
    <w:rsid w:val="0087610B"/>
    <w:rsid w:val="0087615C"/>
    <w:rsid w:val="008764FF"/>
    <w:rsid w:val="00876587"/>
    <w:rsid w:val="008768D0"/>
    <w:rsid w:val="00877598"/>
    <w:rsid w:val="008775B1"/>
    <w:rsid w:val="00877CE8"/>
    <w:rsid w:val="00880050"/>
    <w:rsid w:val="008804C3"/>
    <w:rsid w:val="0088094C"/>
    <w:rsid w:val="00880C40"/>
    <w:rsid w:val="00880D59"/>
    <w:rsid w:val="0088122B"/>
    <w:rsid w:val="008817CE"/>
    <w:rsid w:val="0088190A"/>
    <w:rsid w:val="008819C6"/>
    <w:rsid w:val="00881B63"/>
    <w:rsid w:val="00882A01"/>
    <w:rsid w:val="00882ABE"/>
    <w:rsid w:val="00884128"/>
    <w:rsid w:val="00884D5B"/>
    <w:rsid w:val="0088530E"/>
    <w:rsid w:val="00886819"/>
    <w:rsid w:val="00886A38"/>
    <w:rsid w:val="00886A8F"/>
    <w:rsid w:val="00886D54"/>
    <w:rsid w:val="00887355"/>
    <w:rsid w:val="008875B8"/>
    <w:rsid w:val="008876F0"/>
    <w:rsid w:val="00887C88"/>
    <w:rsid w:val="00891540"/>
    <w:rsid w:val="008919F3"/>
    <w:rsid w:val="00891C66"/>
    <w:rsid w:val="00891F24"/>
    <w:rsid w:val="0089240E"/>
    <w:rsid w:val="008937B9"/>
    <w:rsid w:val="0089426E"/>
    <w:rsid w:val="00895DE4"/>
    <w:rsid w:val="00895EF7"/>
    <w:rsid w:val="008966CA"/>
    <w:rsid w:val="00896F08"/>
    <w:rsid w:val="00897026"/>
    <w:rsid w:val="008977B2"/>
    <w:rsid w:val="00897B38"/>
    <w:rsid w:val="008A070D"/>
    <w:rsid w:val="008A0B42"/>
    <w:rsid w:val="008A0D82"/>
    <w:rsid w:val="008A18D1"/>
    <w:rsid w:val="008A1FA5"/>
    <w:rsid w:val="008A2C99"/>
    <w:rsid w:val="008A309A"/>
    <w:rsid w:val="008A3395"/>
    <w:rsid w:val="008A3699"/>
    <w:rsid w:val="008A3747"/>
    <w:rsid w:val="008A3786"/>
    <w:rsid w:val="008A485F"/>
    <w:rsid w:val="008A4AAF"/>
    <w:rsid w:val="008A4CE0"/>
    <w:rsid w:val="008A56B6"/>
    <w:rsid w:val="008A5842"/>
    <w:rsid w:val="008A5AC7"/>
    <w:rsid w:val="008A5B72"/>
    <w:rsid w:val="008A633E"/>
    <w:rsid w:val="008A6A77"/>
    <w:rsid w:val="008A6B22"/>
    <w:rsid w:val="008A6B8D"/>
    <w:rsid w:val="008A75B5"/>
    <w:rsid w:val="008A766C"/>
    <w:rsid w:val="008A7853"/>
    <w:rsid w:val="008A7884"/>
    <w:rsid w:val="008A7D2D"/>
    <w:rsid w:val="008A7F46"/>
    <w:rsid w:val="008A7FF0"/>
    <w:rsid w:val="008B0212"/>
    <w:rsid w:val="008B093D"/>
    <w:rsid w:val="008B143D"/>
    <w:rsid w:val="008B15B3"/>
    <w:rsid w:val="008B1643"/>
    <w:rsid w:val="008B1ABD"/>
    <w:rsid w:val="008B1ACF"/>
    <w:rsid w:val="008B26F3"/>
    <w:rsid w:val="008B28D1"/>
    <w:rsid w:val="008B2B53"/>
    <w:rsid w:val="008B3795"/>
    <w:rsid w:val="008B3AAF"/>
    <w:rsid w:val="008B3ADC"/>
    <w:rsid w:val="008B3C98"/>
    <w:rsid w:val="008B3F7E"/>
    <w:rsid w:val="008B5F27"/>
    <w:rsid w:val="008B6916"/>
    <w:rsid w:val="008B6BA2"/>
    <w:rsid w:val="008B6FED"/>
    <w:rsid w:val="008B7003"/>
    <w:rsid w:val="008B719C"/>
    <w:rsid w:val="008B75DB"/>
    <w:rsid w:val="008B7CD4"/>
    <w:rsid w:val="008B7D24"/>
    <w:rsid w:val="008C04E3"/>
    <w:rsid w:val="008C0DFD"/>
    <w:rsid w:val="008C1171"/>
    <w:rsid w:val="008C124F"/>
    <w:rsid w:val="008C1501"/>
    <w:rsid w:val="008C1E46"/>
    <w:rsid w:val="008C20FC"/>
    <w:rsid w:val="008C24D8"/>
    <w:rsid w:val="008C3A43"/>
    <w:rsid w:val="008C40FF"/>
    <w:rsid w:val="008C45C6"/>
    <w:rsid w:val="008C5800"/>
    <w:rsid w:val="008C5F75"/>
    <w:rsid w:val="008C5FAE"/>
    <w:rsid w:val="008C6349"/>
    <w:rsid w:val="008C6E6C"/>
    <w:rsid w:val="008C732D"/>
    <w:rsid w:val="008D0099"/>
    <w:rsid w:val="008D084E"/>
    <w:rsid w:val="008D0937"/>
    <w:rsid w:val="008D096E"/>
    <w:rsid w:val="008D0A74"/>
    <w:rsid w:val="008D17A5"/>
    <w:rsid w:val="008D28FC"/>
    <w:rsid w:val="008D2FBE"/>
    <w:rsid w:val="008D31EA"/>
    <w:rsid w:val="008D39A1"/>
    <w:rsid w:val="008D3E58"/>
    <w:rsid w:val="008D4013"/>
    <w:rsid w:val="008D436F"/>
    <w:rsid w:val="008D4E4F"/>
    <w:rsid w:val="008D530D"/>
    <w:rsid w:val="008D587E"/>
    <w:rsid w:val="008D5C71"/>
    <w:rsid w:val="008D6636"/>
    <w:rsid w:val="008D6BA3"/>
    <w:rsid w:val="008D6D5D"/>
    <w:rsid w:val="008D746B"/>
    <w:rsid w:val="008E03F2"/>
    <w:rsid w:val="008E0F2A"/>
    <w:rsid w:val="008E1662"/>
    <w:rsid w:val="008E1B5F"/>
    <w:rsid w:val="008E1BCF"/>
    <w:rsid w:val="008E2AD5"/>
    <w:rsid w:val="008E362D"/>
    <w:rsid w:val="008E36CE"/>
    <w:rsid w:val="008E3B71"/>
    <w:rsid w:val="008E40B6"/>
    <w:rsid w:val="008E51B0"/>
    <w:rsid w:val="008E534A"/>
    <w:rsid w:val="008E57E5"/>
    <w:rsid w:val="008E5A0E"/>
    <w:rsid w:val="008E5ED4"/>
    <w:rsid w:val="008E627A"/>
    <w:rsid w:val="008E62FD"/>
    <w:rsid w:val="008E6C44"/>
    <w:rsid w:val="008E70DB"/>
    <w:rsid w:val="008E750A"/>
    <w:rsid w:val="008E7A2B"/>
    <w:rsid w:val="008F0201"/>
    <w:rsid w:val="008F0910"/>
    <w:rsid w:val="008F191C"/>
    <w:rsid w:val="008F1F89"/>
    <w:rsid w:val="008F2553"/>
    <w:rsid w:val="008F26D6"/>
    <w:rsid w:val="008F2B67"/>
    <w:rsid w:val="008F2EE4"/>
    <w:rsid w:val="008F35E5"/>
    <w:rsid w:val="008F3EEE"/>
    <w:rsid w:val="008F44AF"/>
    <w:rsid w:val="008F4DB0"/>
    <w:rsid w:val="008F63C4"/>
    <w:rsid w:val="008F698E"/>
    <w:rsid w:val="008F7C75"/>
    <w:rsid w:val="008F7E27"/>
    <w:rsid w:val="008F7E99"/>
    <w:rsid w:val="008F7FCF"/>
    <w:rsid w:val="00900235"/>
    <w:rsid w:val="009003A5"/>
    <w:rsid w:val="00900564"/>
    <w:rsid w:val="00900C3D"/>
    <w:rsid w:val="00900CFE"/>
    <w:rsid w:val="00900E7B"/>
    <w:rsid w:val="009010FE"/>
    <w:rsid w:val="00901154"/>
    <w:rsid w:val="00901899"/>
    <w:rsid w:val="009027C9"/>
    <w:rsid w:val="00902868"/>
    <w:rsid w:val="00902C29"/>
    <w:rsid w:val="00902FB5"/>
    <w:rsid w:val="0090343E"/>
    <w:rsid w:val="00903E01"/>
    <w:rsid w:val="00904268"/>
    <w:rsid w:val="00904D01"/>
    <w:rsid w:val="00904F16"/>
    <w:rsid w:val="00904F26"/>
    <w:rsid w:val="00904F47"/>
    <w:rsid w:val="009059A3"/>
    <w:rsid w:val="00906029"/>
    <w:rsid w:val="009066EF"/>
    <w:rsid w:val="00906B84"/>
    <w:rsid w:val="009076A3"/>
    <w:rsid w:val="009078E3"/>
    <w:rsid w:val="009079AF"/>
    <w:rsid w:val="00910130"/>
    <w:rsid w:val="009102C5"/>
    <w:rsid w:val="009109CE"/>
    <w:rsid w:val="00910D5D"/>
    <w:rsid w:val="00910F3A"/>
    <w:rsid w:val="00911092"/>
    <w:rsid w:val="009122C3"/>
    <w:rsid w:val="00912A00"/>
    <w:rsid w:val="009138E9"/>
    <w:rsid w:val="00913B07"/>
    <w:rsid w:val="00913C97"/>
    <w:rsid w:val="009141E9"/>
    <w:rsid w:val="009144CD"/>
    <w:rsid w:val="00914652"/>
    <w:rsid w:val="00914D2B"/>
    <w:rsid w:val="0091527D"/>
    <w:rsid w:val="0091628C"/>
    <w:rsid w:val="009172B5"/>
    <w:rsid w:val="00920118"/>
    <w:rsid w:val="00920220"/>
    <w:rsid w:val="0092028B"/>
    <w:rsid w:val="00920DDC"/>
    <w:rsid w:val="00920F16"/>
    <w:rsid w:val="009216A1"/>
    <w:rsid w:val="00921A81"/>
    <w:rsid w:val="00922CAF"/>
    <w:rsid w:val="0092397C"/>
    <w:rsid w:val="0092417C"/>
    <w:rsid w:val="009243C8"/>
    <w:rsid w:val="009248C7"/>
    <w:rsid w:val="009249CD"/>
    <w:rsid w:val="00924A43"/>
    <w:rsid w:val="0092509B"/>
    <w:rsid w:val="00925601"/>
    <w:rsid w:val="00926026"/>
    <w:rsid w:val="00926408"/>
    <w:rsid w:val="00930A7F"/>
    <w:rsid w:val="00930E47"/>
    <w:rsid w:val="00931431"/>
    <w:rsid w:val="009322EA"/>
    <w:rsid w:val="009323C8"/>
    <w:rsid w:val="00932689"/>
    <w:rsid w:val="00932C00"/>
    <w:rsid w:val="00932DDA"/>
    <w:rsid w:val="00932E2B"/>
    <w:rsid w:val="0093325D"/>
    <w:rsid w:val="009337CD"/>
    <w:rsid w:val="00933B80"/>
    <w:rsid w:val="00934AEC"/>
    <w:rsid w:val="00934DA5"/>
    <w:rsid w:val="009353AC"/>
    <w:rsid w:val="00935A73"/>
    <w:rsid w:val="00935EE0"/>
    <w:rsid w:val="00935F8A"/>
    <w:rsid w:val="00935FFC"/>
    <w:rsid w:val="00936195"/>
    <w:rsid w:val="009361FB"/>
    <w:rsid w:val="00936319"/>
    <w:rsid w:val="009364AD"/>
    <w:rsid w:val="00936B0E"/>
    <w:rsid w:val="00936D8A"/>
    <w:rsid w:val="00936FA1"/>
    <w:rsid w:val="00937062"/>
    <w:rsid w:val="00937F32"/>
    <w:rsid w:val="00940647"/>
    <w:rsid w:val="009418F5"/>
    <w:rsid w:val="00941E67"/>
    <w:rsid w:val="009423AB"/>
    <w:rsid w:val="00942F65"/>
    <w:rsid w:val="00943525"/>
    <w:rsid w:val="00943896"/>
    <w:rsid w:val="00943F70"/>
    <w:rsid w:val="0094410E"/>
    <w:rsid w:val="00944753"/>
    <w:rsid w:val="00944B77"/>
    <w:rsid w:val="00944D6A"/>
    <w:rsid w:val="009450B4"/>
    <w:rsid w:val="00945987"/>
    <w:rsid w:val="00945D78"/>
    <w:rsid w:val="00946073"/>
    <w:rsid w:val="00946391"/>
    <w:rsid w:val="00946DD6"/>
    <w:rsid w:val="00946F22"/>
    <w:rsid w:val="00947E2A"/>
    <w:rsid w:val="0095076B"/>
    <w:rsid w:val="00950B7E"/>
    <w:rsid w:val="009518ED"/>
    <w:rsid w:val="00952021"/>
    <w:rsid w:val="009527E0"/>
    <w:rsid w:val="0095280A"/>
    <w:rsid w:val="00953C16"/>
    <w:rsid w:val="00953CAE"/>
    <w:rsid w:val="00953CB5"/>
    <w:rsid w:val="00953D78"/>
    <w:rsid w:val="00953F70"/>
    <w:rsid w:val="009543EB"/>
    <w:rsid w:val="009546C1"/>
    <w:rsid w:val="00954C99"/>
    <w:rsid w:val="009557AC"/>
    <w:rsid w:val="00955F58"/>
    <w:rsid w:val="00956009"/>
    <w:rsid w:val="009565DE"/>
    <w:rsid w:val="00957974"/>
    <w:rsid w:val="00957CFC"/>
    <w:rsid w:val="00957F12"/>
    <w:rsid w:val="00957F7A"/>
    <w:rsid w:val="009601EC"/>
    <w:rsid w:val="00960679"/>
    <w:rsid w:val="00960840"/>
    <w:rsid w:val="009609DC"/>
    <w:rsid w:val="0096157D"/>
    <w:rsid w:val="00961588"/>
    <w:rsid w:val="00961BC8"/>
    <w:rsid w:val="00961CF0"/>
    <w:rsid w:val="00961F8F"/>
    <w:rsid w:val="00961F9F"/>
    <w:rsid w:val="009620B2"/>
    <w:rsid w:val="00962843"/>
    <w:rsid w:val="00962B49"/>
    <w:rsid w:val="00962BCC"/>
    <w:rsid w:val="00962E19"/>
    <w:rsid w:val="0096404E"/>
    <w:rsid w:val="00964098"/>
    <w:rsid w:val="00964962"/>
    <w:rsid w:val="00964F76"/>
    <w:rsid w:val="00965444"/>
    <w:rsid w:val="00965F76"/>
    <w:rsid w:val="0096727F"/>
    <w:rsid w:val="0096786A"/>
    <w:rsid w:val="00967890"/>
    <w:rsid w:val="0097008A"/>
    <w:rsid w:val="0097032D"/>
    <w:rsid w:val="009707DA"/>
    <w:rsid w:val="00970D7D"/>
    <w:rsid w:val="009713E3"/>
    <w:rsid w:val="009714A7"/>
    <w:rsid w:val="0097182C"/>
    <w:rsid w:val="00972354"/>
    <w:rsid w:val="00972780"/>
    <w:rsid w:val="009728CC"/>
    <w:rsid w:val="009731E3"/>
    <w:rsid w:val="009734A1"/>
    <w:rsid w:val="0097370E"/>
    <w:rsid w:val="00973AB8"/>
    <w:rsid w:val="00973FA0"/>
    <w:rsid w:val="00973FAC"/>
    <w:rsid w:val="00975AF9"/>
    <w:rsid w:val="00976342"/>
    <w:rsid w:val="00976813"/>
    <w:rsid w:val="00980426"/>
    <w:rsid w:val="009806B9"/>
    <w:rsid w:val="0098099A"/>
    <w:rsid w:val="00980E15"/>
    <w:rsid w:val="00980E73"/>
    <w:rsid w:val="0098105E"/>
    <w:rsid w:val="009816C1"/>
    <w:rsid w:val="00981727"/>
    <w:rsid w:val="00981A8D"/>
    <w:rsid w:val="00981BAF"/>
    <w:rsid w:val="00982531"/>
    <w:rsid w:val="009826B9"/>
    <w:rsid w:val="0098308D"/>
    <w:rsid w:val="009832F9"/>
    <w:rsid w:val="0098349C"/>
    <w:rsid w:val="009851CE"/>
    <w:rsid w:val="00985277"/>
    <w:rsid w:val="009857B8"/>
    <w:rsid w:val="00985EFC"/>
    <w:rsid w:val="00986F48"/>
    <w:rsid w:val="009874DB"/>
    <w:rsid w:val="009901DD"/>
    <w:rsid w:val="009912F7"/>
    <w:rsid w:val="009915CE"/>
    <w:rsid w:val="00991972"/>
    <w:rsid w:val="00991F38"/>
    <w:rsid w:val="009920C9"/>
    <w:rsid w:val="0099323E"/>
    <w:rsid w:val="009933F9"/>
    <w:rsid w:val="009938E7"/>
    <w:rsid w:val="00995061"/>
    <w:rsid w:val="0099507A"/>
    <w:rsid w:val="0099522E"/>
    <w:rsid w:val="00995409"/>
    <w:rsid w:val="00995ABF"/>
    <w:rsid w:val="00995C67"/>
    <w:rsid w:val="0099648F"/>
    <w:rsid w:val="009965F7"/>
    <w:rsid w:val="0099664C"/>
    <w:rsid w:val="00996B37"/>
    <w:rsid w:val="00996C5A"/>
    <w:rsid w:val="00997727"/>
    <w:rsid w:val="00997CF9"/>
    <w:rsid w:val="009A040A"/>
    <w:rsid w:val="009A138E"/>
    <w:rsid w:val="009A17EF"/>
    <w:rsid w:val="009A1878"/>
    <w:rsid w:val="009A20BB"/>
    <w:rsid w:val="009A27FF"/>
    <w:rsid w:val="009A341E"/>
    <w:rsid w:val="009A3BFB"/>
    <w:rsid w:val="009A48CA"/>
    <w:rsid w:val="009A63BE"/>
    <w:rsid w:val="009A64E0"/>
    <w:rsid w:val="009A730C"/>
    <w:rsid w:val="009A766E"/>
    <w:rsid w:val="009B034C"/>
    <w:rsid w:val="009B06FB"/>
    <w:rsid w:val="009B0AEC"/>
    <w:rsid w:val="009B0F13"/>
    <w:rsid w:val="009B12C5"/>
    <w:rsid w:val="009B19EC"/>
    <w:rsid w:val="009B1FB8"/>
    <w:rsid w:val="009B2354"/>
    <w:rsid w:val="009B294C"/>
    <w:rsid w:val="009B29F9"/>
    <w:rsid w:val="009B2CEC"/>
    <w:rsid w:val="009B2E51"/>
    <w:rsid w:val="009B3A2E"/>
    <w:rsid w:val="009B3E95"/>
    <w:rsid w:val="009B4731"/>
    <w:rsid w:val="009B4F99"/>
    <w:rsid w:val="009B5861"/>
    <w:rsid w:val="009B5872"/>
    <w:rsid w:val="009B5BF7"/>
    <w:rsid w:val="009B6529"/>
    <w:rsid w:val="009B65AD"/>
    <w:rsid w:val="009B6827"/>
    <w:rsid w:val="009B6FD3"/>
    <w:rsid w:val="009B71BC"/>
    <w:rsid w:val="009B75F0"/>
    <w:rsid w:val="009C008B"/>
    <w:rsid w:val="009C00A8"/>
    <w:rsid w:val="009C0211"/>
    <w:rsid w:val="009C04DF"/>
    <w:rsid w:val="009C0E6E"/>
    <w:rsid w:val="009C13B9"/>
    <w:rsid w:val="009C16FE"/>
    <w:rsid w:val="009C1763"/>
    <w:rsid w:val="009C18FE"/>
    <w:rsid w:val="009C1C8E"/>
    <w:rsid w:val="009C2172"/>
    <w:rsid w:val="009C2712"/>
    <w:rsid w:val="009C2BBE"/>
    <w:rsid w:val="009C31BD"/>
    <w:rsid w:val="009C412E"/>
    <w:rsid w:val="009C4208"/>
    <w:rsid w:val="009C4A44"/>
    <w:rsid w:val="009C4BE4"/>
    <w:rsid w:val="009C4E59"/>
    <w:rsid w:val="009C567D"/>
    <w:rsid w:val="009C5C37"/>
    <w:rsid w:val="009C5C94"/>
    <w:rsid w:val="009C5DAE"/>
    <w:rsid w:val="009C66B9"/>
    <w:rsid w:val="009C690F"/>
    <w:rsid w:val="009C6E66"/>
    <w:rsid w:val="009C70F3"/>
    <w:rsid w:val="009C7271"/>
    <w:rsid w:val="009C7AF3"/>
    <w:rsid w:val="009D0232"/>
    <w:rsid w:val="009D0737"/>
    <w:rsid w:val="009D10A1"/>
    <w:rsid w:val="009D12F8"/>
    <w:rsid w:val="009D1FF3"/>
    <w:rsid w:val="009D2262"/>
    <w:rsid w:val="009D2A76"/>
    <w:rsid w:val="009D2FFA"/>
    <w:rsid w:val="009D350F"/>
    <w:rsid w:val="009D3986"/>
    <w:rsid w:val="009D4917"/>
    <w:rsid w:val="009D4A29"/>
    <w:rsid w:val="009D4D2C"/>
    <w:rsid w:val="009D50A5"/>
    <w:rsid w:val="009D5C92"/>
    <w:rsid w:val="009D5F34"/>
    <w:rsid w:val="009D696B"/>
    <w:rsid w:val="009D7022"/>
    <w:rsid w:val="009D7082"/>
    <w:rsid w:val="009D742D"/>
    <w:rsid w:val="009D7457"/>
    <w:rsid w:val="009D7C48"/>
    <w:rsid w:val="009E0120"/>
    <w:rsid w:val="009E033C"/>
    <w:rsid w:val="009E0520"/>
    <w:rsid w:val="009E0E9E"/>
    <w:rsid w:val="009E186D"/>
    <w:rsid w:val="009E1E1C"/>
    <w:rsid w:val="009E2137"/>
    <w:rsid w:val="009E26C7"/>
    <w:rsid w:val="009E2E2D"/>
    <w:rsid w:val="009E37E3"/>
    <w:rsid w:val="009E3CAD"/>
    <w:rsid w:val="009E4276"/>
    <w:rsid w:val="009E584B"/>
    <w:rsid w:val="009E5AE4"/>
    <w:rsid w:val="009E5DF7"/>
    <w:rsid w:val="009E6387"/>
    <w:rsid w:val="009E6B88"/>
    <w:rsid w:val="009E6D29"/>
    <w:rsid w:val="009E6ED8"/>
    <w:rsid w:val="009E722C"/>
    <w:rsid w:val="009E7499"/>
    <w:rsid w:val="009E74B9"/>
    <w:rsid w:val="009E74E9"/>
    <w:rsid w:val="009E7B9F"/>
    <w:rsid w:val="009E7C1E"/>
    <w:rsid w:val="009E7E47"/>
    <w:rsid w:val="009F007B"/>
    <w:rsid w:val="009F065B"/>
    <w:rsid w:val="009F121D"/>
    <w:rsid w:val="009F13DF"/>
    <w:rsid w:val="009F1AB4"/>
    <w:rsid w:val="009F2180"/>
    <w:rsid w:val="009F26A0"/>
    <w:rsid w:val="009F2754"/>
    <w:rsid w:val="009F2F04"/>
    <w:rsid w:val="009F2FAE"/>
    <w:rsid w:val="009F318D"/>
    <w:rsid w:val="009F3314"/>
    <w:rsid w:val="009F49A2"/>
    <w:rsid w:val="009F51D5"/>
    <w:rsid w:val="009F55E4"/>
    <w:rsid w:val="009F5B1C"/>
    <w:rsid w:val="009F5CB3"/>
    <w:rsid w:val="009F6569"/>
    <w:rsid w:val="009F68FD"/>
    <w:rsid w:val="009F6E65"/>
    <w:rsid w:val="009F739B"/>
    <w:rsid w:val="009F7C16"/>
    <w:rsid w:val="009F7E4B"/>
    <w:rsid w:val="00A00260"/>
    <w:rsid w:val="00A002CE"/>
    <w:rsid w:val="00A00477"/>
    <w:rsid w:val="00A0194A"/>
    <w:rsid w:val="00A01C73"/>
    <w:rsid w:val="00A01F61"/>
    <w:rsid w:val="00A02177"/>
    <w:rsid w:val="00A022BB"/>
    <w:rsid w:val="00A0257C"/>
    <w:rsid w:val="00A027A5"/>
    <w:rsid w:val="00A03906"/>
    <w:rsid w:val="00A04D3B"/>
    <w:rsid w:val="00A05177"/>
    <w:rsid w:val="00A05257"/>
    <w:rsid w:val="00A055D7"/>
    <w:rsid w:val="00A06191"/>
    <w:rsid w:val="00A069C6"/>
    <w:rsid w:val="00A06E86"/>
    <w:rsid w:val="00A07359"/>
    <w:rsid w:val="00A076C8"/>
    <w:rsid w:val="00A07889"/>
    <w:rsid w:val="00A07F94"/>
    <w:rsid w:val="00A07FE2"/>
    <w:rsid w:val="00A1009C"/>
    <w:rsid w:val="00A10470"/>
    <w:rsid w:val="00A105B5"/>
    <w:rsid w:val="00A1079D"/>
    <w:rsid w:val="00A1295A"/>
    <w:rsid w:val="00A12A3E"/>
    <w:rsid w:val="00A1375A"/>
    <w:rsid w:val="00A13C5E"/>
    <w:rsid w:val="00A13EB5"/>
    <w:rsid w:val="00A13F31"/>
    <w:rsid w:val="00A144BC"/>
    <w:rsid w:val="00A145B4"/>
    <w:rsid w:val="00A148A8"/>
    <w:rsid w:val="00A15C2F"/>
    <w:rsid w:val="00A1650A"/>
    <w:rsid w:val="00A1719F"/>
    <w:rsid w:val="00A173CE"/>
    <w:rsid w:val="00A17566"/>
    <w:rsid w:val="00A175C6"/>
    <w:rsid w:val="00A17810"/>
    <w:rsid w:val="00A17B2E"/>
    <w:rsid w:val="00A21089"/>
    <w:rsid w:val="00A21557"/>
    <w:rsid w:val="00A22A82"/>
    <w:rsid w:val="00A230EE"/>
    <w:rsid w:val="00A231AE"/>
    <w:rsid w:val="00A2406C"/>
    <w:rsid w:val="00A24547"/>
    <w:rsid w:val="00A245CC"/>
    <w:rsid w:val="00A2613F"/>
    <w:rsid w:val="00A264CC"/>
    <w:rsid w:val="00A265B4"/>
    <w:rsid w:val="00A26DCB"/>
    <w:rsid w:val="00A27157"/>
    <w:rsid w:val="00A274C8"/>
    <w:rsid w:val="00A2779F"/>
    <w:rsid w:val="00A2785B"/>
    <w:rsid w:val="00A30060"/>
    <w:rsid w:val="00A30371"/>
    <w:rsid w:val="00A30531"/>
    <w:rsid w:val="00A308E7"/>
    <w:rsid w:val="00A315B0"/>
    <w:rsid w:val="00A323C6"/>
    <w:rsid w:val="00A3253F"/>
    <w:rsid w:val="00A32C45"/>
    <w:rsid w:val="00A32F44"/>
    <w:rsid w:val="00A333BD"/>
    <w:rsid w:val="00A341AC"/>
    <w:rsid w:val="00A3445E"/>
    <w:rsid w:val="00A34D72"/>
    <w:rsid w:val="00A34F3C"/>
    <w:rsid w:val="00A35231"/>
    <w:rsid w:val="00A355AD"/>
    <w:rsid w:val="00A35BE2"/>
    <w:rsid w:val="00A35FE1"/>
    <w:rsid w:val="00A35FE2"/>
    <w:rsid w:val="00A36209"/>
    <w:rsid w:val="00A3637C"/>
    <w:rsid w:val="00A364B7"/>
    <w:rsid w:val="00A365B9"/>
    <w:rsid w:val="00A36672"/>
    <w:rsid w:val="00A366E8"/>
    <w:rsid w:val="00A37243"/>
    <w:rsid w:val="00A379C6"/>
    <w:rsid w:val="00A37FDF"/>
    <w:rsid w:val="00A40104"/>
    <w:rsid w:val="00A40275"/>
    <w:rsid w:val="00A40A1B"/>
    <w:rsid w:val="00A40D91"/>
    <w:rsid w:val="00A411FB"/>
    <w:rsid w:val="00A417B0"/>
    <w:rsid w:val="00A419B3"/>
    <w:rsid w:val="00A41CE7"/>
    <w:rsid w:val="00A42E09"/>
    <w:rsid w:val="00A43014"/>
    <w:rsid w:val="00A435C5"/>
    <w:rsid w:val="00A4396C"/>
    <w:rsid w:val="00A442F9"/>
    <w:rsid w:val="00A4440E"/>
    <w:rsid w:val="00A44BE6"/>
    <w:rsid w:val="00A44CFF"/>
    <w:rsid w:val="00A456C9"/>
    <w:rsid w:val="00A45CA3"/>
    <w:rsid w:val="00A4600F"/>
    <w:rsid w:val="00A46C80"/>
    <w:rsid w:val="00A46FA5"/>
    <w:rsid w:val="00A4716E"/>
    <w:rsid w:val="00A47D46"/>
    <w:rsid w:val="00A50551"/>
    <w:rsid w:val="00A50A5D"/>
    <w:rsid w:val="00A50C25"/>
    <w:rsid w:val="00A510BA"/>
    <w:rsid w:val="00A5157F"/>
    <w:rsid w:val="00A518DC"/>
    <w:rsid w:val="00A5286F"/>
    <w:rsid w:val="00A53238"/>
    <w:rsid w:val="00A53254"/>
    <w:rsid w:val="00A53DBA"/>
    <w:rsid w:val="00A54A04"/>
    <w:rsid w:val="00A54C30"/>
    <w:rsid w:val="00A55721"/>
    <w:rsid w:val="00A56312"/>
    <w:rsid w:val="00A56CA1"/>
    <w:rsid w:val="00A56F88"/>
    <w:rsid w:val="00A572A4"/>
    <w:rsid w:val="00A578DD"/>
    <w:rsid w:val="00A579CE"/>
    <w:rsid w:val="00A57A5F"/>
    <w:rsid w:val="00A57BC5"/>
    <w:rsid w:val="00A608E7"/>
    <w:rsid w:val="00A61061"/>
    <w:rsid w:val="00A6134D"/>
    <w:rsid w:val="00A62115"/>
    <w:rsid w:val="00A621CF"/>
    <w:rsid w:val="00A62298"/>
    <w:rsid w:val="00A624B8"/>
    <w:rsid w:val="00A628FB"/>
    <w:rsid w:val="00A629F1"/>
    <w:rsid w:val="00A62D43"/>
    <w:rsid w:val="00A62EDB"/>
    <w:rsid w:val="00A63011"/>
    <w:rsid w:val="00A632EE"/>
    <w:rsid w:val="00A63790"/>
    <w:rsid w:val="00A64951"/>
    <w:rsid w:val="00A64C47"/>
    <w:rsid w:val="00A65D24"/>
    <w:rsid w:val="00A65F5D"/>
    <w:rsid w:val="00A66063"/>
    <w:rsid w:val="00A6675C"/>
    <w:rsid w:val="00A6676B"/>
    <w:rsid w:val="00A66EB0"/>
    <w:rsid w:val="00A66FB4"/>
    <w:rsid w:val="00A703C8"/>
    <w:rsid w:val="00A716D9"/>
    <w:rsid w:val="00A7192E"/>
    <w:rsid w:val="00A71A41"/>
    <w:rsid w:val="00A71B0A"/>
    <w:rsid w:val="00A73040"/>
    <w:rsid w:val="00A7356E"/>
    <w:rsid w:val="00A73C5C"/>
    <w:rsid w:val="00A74153"/>
    <w:rsid w:val="00A74BEB"/>
    <w:rsid w:val="00A74EDE"/>
    <w:rsid w:val="00A752C2"/>
    <w:rsid w:val="00A75FA5"/>
    <w:rsid w:val="00A7725A"/>
    <w:rsid w:val="00A778D4"/>
    <w:rsid w:val="00A77FAE"/>
    <w:rsid w:val="00A803B7"/>
    <w:rsid w:val="00A80889"/>
    <w:rsid w:val="00A808B5"/>
    <w:rsid w:val="00A80932"/>
    <w:rsid w:val="00A810EB"/>
    <w:rsid w:val="00A815E0"/>
    <w:rsid w:val="00A817B0"/>
    <w:rsid w:val="00A81AB5"/>
    <w:rsid w:val="00A82671"/>
    <w:rsid w:val="00A826E1"/>
    <w:rsid w:val="00A829B9"/>
    <w:rsid w:val="00A82B79"/>
    <w:rsid w:val="00A8390B"/>
    <w:rsid w:val="00A83DA1"/>
    <w:rsid w:val="00A84513"/>
    <w:rsid w:val="00A84658"/>
    <w:rsid w:val="00A84927"/>
    <w:rsid w:val="00A84FB6"/>
    <w:rsid w:val="00A85059"/>
    <w:rsid w:val="00A8512E"/>
    <w:rsid w:val="00A854D2"/>
    <w:rsid w:val="00A85C41"/>
    <w:rsid w:val="00A86506"/>
    <w:rsid w:val="00A868DA"/>
    <w:rsid w:val="00A87109"/>
    <w:rsid w:val="00A909EB"/>
    <w:rsid w:val="00A91120"/>
    <w:rsid w:val="00A91291"/>
    <w:rsid w:val="00A91BF0"/>
    <w:rsid w:val="00A922A4"/>
    <w:rsid w:val="00A92B8B"/>
    <w:rsid w:val="00A9329B"/>
    <w:rsid w:val="00A93356"/>
    <w:rsid w:val="00A93372"/>
    <w:rsid w:val="00A93628"/>
    <w:rsid w:val="00A93AAA"/>
    <w:rsid w:val="00A93B5E"/>
    <w:rsid w:val="00A93B74"/>
    <w:rsid w:val="00A94468"/>
    <w:rsid w:val="00A95571"/>
    <w:rsid w:val="00A957C8"/>
    <w:rsid w:val="00A957D3"/>
    <w:rsid w:val="00A9656B"/>
    <w:rsid w:val="00A96975"/>
    <w:rsid w:val="00A96EE1"/>
    <w:rsid w:val="00A97CF5"/>
    <w:rsid w:val="00A97D72"/>
    <w:rsid w:val="00A97F26"/>
    <w:rsid w:val="00A97F37"/>
    <w:rsid w:val="00A97F8F"/>
    <w:rsid w:val="00A97FE7"/>
    <w:rsid w:val="00AA010C"/>
    <w:rsid w:val="00AA0168"/>
    <w:rsid w:val="00AA0551"/>
    <w:rsid w:val="00AA061E"/>
    <w:rsid w:val="00AA0928"/>
    <w:rsid w:val="00AA2514"/>
    <w:rsid w:val="00AA25E1"/>
    <w:rsid w:val="00AA28F1"/>
    <w:rsid w:val="00AA2AD2"/>
    <w:rsid w:val="00AA321E"/>
    <w:rsid w:val="00AA34CA"/>
    <w:rsid w:val="00AA43FD"/>
    <w:rsid w:val="00AA4AC1"/>
    <w:rsid w:val="00AA4D89"/>
    <w:rsid w:val="00AA5C96"/>
    <w:rsid w:val="00AA663E"/>
    <w:rsid w:val="00AA667A"/>
    <w:rsid w:val="00AA673D"/>
    <w:rsid w:val="00AA68D4"/>
    <w:rsid w:val="00AA6AED"/>
    <w:rsid w:val="00AA70B1"/>
    <w:rsid w:val="00AA7236"/>
    <w:rsid w:val="00AA77BB"/>
    <w:rsid w:val="00AA7A7A"/>
    <w:rsid w:val="00AA7BCE"/>
    <w:rsid w:val="00AA7D2E"/>
    <w:rsid w:val="00AA7F0C"/>
    <w:rsid w:val="00AB0235"/>
    <w:rsid w:val="00AB064C"/>
    <w:rsid w:val="00AB0ED3"/>
    <w:rsid w:val="00AB2606"/>
    <w:rsid w:val="00AB293C"/>
    <w:rsid w:val="00AB2949"/>
    <w:rsid w:val="00AB2C54"/>
    <w:rsid w:val="00AB3166"/>
    <w:rsid w:val="00AB34DA"/>
    <w:rsid w:val="00AB371B"/>
    <w:rsid w:val="00AB3835"/>
    <w:rsid w:val="00AB3A24"/>
    <w:rsid w:val="00AB3AAF"/>
    <w:rsid w:val="00AB44A3"/>
    <w:rsid w:val="00AB586D"/>
    <w:rsid w:val="00AB5A02"/>
    <w:rsid w:val="00AB60CE"/>
    <w:rsid w:val="00AB6952"/>
    <w:rsid w:val="00AB6A31"/>
    <w:rsid w:val="00AB6B4F"/>
    <w:rsid w:val="00AB6D05"/>
    <w:rsid w:val="00AB70ED"/>
    <w:rsid w:val="00AB712D"/>
    <w:rsid w:val="00AB735B"/>
    <w:rsid w:val="00AB737D"/>
    <w:rsid w:val="00AB7896"/>
    <w:rsid w:val="00AB790F"/>
    <w:rsid w:val="00AB79E4"/>
    <w:rsid w:val="00AB7D80"/>
    <w:rsid w:val="00AC0659"/>
    <w:rsid w:val="00AC0C23"/>
    <w:rsid w:val="00AC1848"/>
    <w:rsid w:val="00AC1BE1"/>
    <w:rsid w:val="00AC2588"/>
    <w:rsid w:val="00AC2908"/>
    <w:rsid w:val="00AC30C6"/>
    <w:rsid w:val="00AC35D7"/>
    <w:rsid w:val="00AC399F"/>
    <w:rsid w:val="00AC42D4"/>
    <w:rsid w:val="00AC4376"/>
    <w:rsid w:val="00AC4B2D"/>
    <w:rsid w:val="00AC57FB"/>
    <w:rsid w:val="00AC580D"/>
    <w:rsid w:val="00AC5A40"/>
    <w:rsid w:val="00AC5A49"/>
    <w:rsid w:val="00AC5DDA"/>
    <w:rsid w:val="00AC5F75"/>
    <w:rsid w:val="00AC61DA"/>
    <w:rsid w:val="00AC62A1"/>
    <w:rsid w:val="00AC68B3"/>
    <w:rsid w:val="00AC7CB0"/>
    <w:rsid w:val="00AD169C"/>
    <w:rsid w:val="00AD174F"/>
    <w:rsid w:val="00AD1A52"/>
    <w:rsid w:val="00AD2074"/>
    <w:rsid w:val="00AD2B17"/>
    <w:rsid w:val="00AD2E94"/>
    <w:rsid w:val="00AD2FFC"/>
    <w:rsid w:val="00AD30B9"/>
    <w:rsid w:val="00AD3384"/>
    <w:rsid w:val="00AD3BC8"/>
    <w:rsid w:val="00AD3EED"/>
    <w:rsid w:val="00AD408D"/>
    <w:rsid w:val="00AD40B6"/>
    <w:rsid w:val="00AD435B"/>
    <w:rsid w:val="00AD43F9"/>
    <w:rsid w:val="00AD4E1C"/>
    <w:rsid w:val="00AD4F04"/>
    <w:rsid w:val="00AD55B1"/>
    <w:rsid w:val="00AD5BD7"/>
    <w:rsid w:val="00AD5EEB"/>
    <w:rsid w:val="00AD6662"/>
    <w:rsid w:val="00AD7445"/>
    <w:rsid w:val="00AD7A40"/>
    <w:rsid w:val="00AD7A85"/>
    <w:rsid w:val="00AD7EC7"/>
    <w:rsid w:val="00AE053F"/>
    <w:rsid w:val="00AE0633"/>
    <w:rsid w:val="00AE1EED"/>
    <w:rsid w:val="00AE1FB2"/>
    <w:rsid w:val="00AE22AE"/>
    <w:rsid w:val="00AE2AC3"/>
    <w:rsid w:val="00AE2D6F"/>
    <w:rsid w:val="00AE3099"/>
    <w:rsid w:val="00AE356C"/>
    <w:rsid w:val="00AE3C26"/>
    <w:rsid w:val="00AE44C2"/>
    <w:rsid w:val="00AE49AA"/>
    <w:rsid w:val="00AE49BB"/>
    <w:rsid w:val="00AE4AD3"/>
    <w:rsid w:val="00AE4C89"/>
    <w:rsid w:val="00AE4CCD"/>
    <w:rsid w:val="00AE4F97"/>
    <w:rsid w:val="00AE517E"/>
    <w:rsid w:val="00AE58E4"/>
    <w:rsid w:val="00AE5C6B"/>
    <w:rsid w:val="00AE63C9"/>
    <w:rsid w:val="00AE6AEB"/>
    <w:rsid w:val="00AE711A"/>
    <w:rsid w:val="00AE78E9"/>
    <w:rsid w:val="00AE7972"/>
    <w:rsid w:val="00AF0315"/>
    <w:rsid w:val="00AF0410"/>
    <w:rsid w:val="00AF050B"/>
    <w:rsid w:val="00AF0CF0"/>
    <w:rsid w:val="00AF12D8"/>
    <w:rsid w:val="00AF1419"/>
    <w:rsid w:val="00AF14C1"/>
    <w:rsid w:val="00AF1D65"/>
    <w:rsid w:val="00AF1D76"/>
    <w:rsid w:val="00AF2C89"/>
    <w:rsid w:val="00AF352B"/>
    <w:rsid w:val="00AF3871"/>
    <w:rsid w:val="00AF478E"/>
    <w:rsid w:val="00AF4CBA"/>
    <w:rsid w:val="00AF4D92"/>
    <w:rsid w:val="00AF5233"/>
    <w:rsid w:val="00AF5647"/>
    <w:rsid w:val="00AF5D6B"/>
    <w:rsid w:val="00AF6475"/>
    <w:rsid w:val="00AF66B7"/>
    <w:rsid w:val="00AF6A1E"/>
    <w:rsid w:val="00AF71E0"/>
    <w:rsid w:val="00AF785C"/>
    <w:rsid w:val="00AF7A69"/>
    <w:rsid w:val="00B00874"/>
    <w:rsid w:val="00B00C88"/>
    <w:rsid w:val="00B00E58"/>
    <w:rsid w:val="00B00FF4"/>
    <w:rsid w:val="00B01156"/>
    <w:rsid w:val="00B011F1"/>
    <w:rsid w:val="00B01412"/>
    <w:rsid w:val="00B01643"/>
    <w:rsid w:val="00B01E77"/>
    <w:rsid w:val="00B021CA"/>
    <w:rsid w:val="00B023A1"/>
    <w:rsid w:val="00B02EF5"/>
    <w:rsid w:val="00B03978"/>
    <w:rsid w:val="00B03A33"/>
    <w:rsid w:val="00B03A7E"/>
    <w:rsid w:val="00B03DDD"/>
    <w:rsid w:val="00B0414E"/>
    <w:rsid w:val="00B04179"/>
    <w:rsid w:val="00B04321"/>
    <w:rsid w:val="00B04F19"/>
    <w:rsid w:val="00B06218"/>
    <w:rsid w:val="00B062BC"/>
    <w:rsid w:val="00B071A3"/>
    <w:rsid w:val="00B071EF"/>
    <w:rsid w:val="00B0740D"/>
    <w:rsid w:val="00B07749"/>
    <w:rsid w:val="00B07BCE"/>
    <w:rsid w:val="00B115D5"/>
    <w:rsid w:val="00B11CA7"/>
    <w:rsid w:val="00B1232D"/>
    <w:rsid w:val="00B1288A"/>
    <w:rsid w:val="00B130EA"/>
    <w:rsid w:val="00B13B08"/>
    <w:rsid w:val="00B1428D"/>
    <w:rsid w:val="00B142C4"/>
    <w:rsid w:val="00B15073"/>
    <w:rsid w:val="00B15155"/>
    <w:rsid w:val="00B15528"/>
    <w:rsid w:val="00B156FF"/>
    <w:rsid w:val="00B1611D"/>
    <w:rsid w:val="00B16413"/>
    <w:rsid w:val="00B16672"/>
    <w:rsid w:val="00B17368"/>
    <w:rsid w:val="00B176ED"/>
    <w:rsid w:val="00B17DB5"/>
    <w:rsid w:val="00B17FDD"/>
    <w:rsid w:val="00B215FD"/>
    <w:rsid w:val="00B217C7"/>
    <w:rsid w:val="00B21CFF"/>
    <w:rsid w:val="00B21F88"/>
    <w:rsid w:val="00B21F94"/>
    <w:rsid w:val="00B22658"/>
    <w:rsid w:val="00B22D9C"/>
    <w:rsid w:val="00B22EB3"/>
    <w:rsid w:val="00B23AA8"/>
    <w:rsid w:val="00B24564"/>
    <w:rsid w:val="00B249BE"/>
    <w:rsid w:val="00B24CAE"/>
    <w:rsid w:val="00B24CD8"/>
    <w:rsid w:val="00B24F6C"/>
    <w:rsid w:val="00B254CC"/>
    <w:rsid w:val="00B258DF"/>
    <w:rsid w:val="00B26462"/>
    <w:rsid w:val="00B265C2"/>
    <w:rsid w:val="00B2692F"/>
    <w:rsid w:val="00B274D0"/>
    <w:rsid w:val="00B2777B"/>
    <w:rsid w:val="00B278DB"/>
    <w:rsid w:val="00B27FCB"/>
    <w:rsid w:val="00B30075"/>
    <w:rsid w:val="00B30661"/>
    <w:rsid w:val="00B3066D"/>
    <w:rsid w:val="00B3071A"/>
    <w:rsid w:val="00B31706"/>
    <w:rsid w:val="00B31A71"/>
    <w:rsid w:val="00B32803"/>
    <w:rsid w:val="00B32849"/>
    <w:rsid w:val="00B32996"/>
    <w:rsid w:val="00B3300B"/>
    <w:rsid w:val="00B33758"/>
    <w:rsid w:val="00B33EAC"/>
    <w:rsid w:val="00B34FE3"/>
    <w:rsid w:val="00B351BF"/>
    <w:rsid w:val="00B35772"/>
    <w:rsid w:val="00B37214"/>
    <w:rsid w:val="00B3726F"/>
    <w:rsid w:val="00B373FC"/>
    <w:rsid w:val="00B376B1"/>
    <w:rsid w:val="00B37A5C"/>
    <w:rsid w:val="00B37EDF"/>
    <w:rsid w:val="00B400F3"/>
    <w:rsid w:val="00B402DC"/>
    <w:rsid w:val="00B409B0"/>
    <w:rsid w:val="00B40A31"/>
    <w:rsid w:val="00B410CA"/>
    <w:rsid w:val="00B412B1"/>
    <w:rsid w:val="00B412EC"/>
    <w:rsid w:val="00B41829"/>
    <w:rsid w:val="00B42225"/>
    <w:rsid w:val="00B423F2"/>
    <w:rsid w:val="00B42D1F"/>
    <w:rsid w:val="00B42FE1"/>
    <w:rsid w:val="00B433E2"/>
    <w:rsid w:val="00B43CE1"/>
    <w:rsid w:val="00B4477F"/>
    <w:rsid w:val="00B44817"/>
    <w:rsid w:val="00B45224"/>
    <w:rsid w:val="00B452F1"/>
    <w:rsid w:val="00B46770"/>
    <w:rsid w:val="00B46823"/>
    <w:rsid w:val="00B46FBC"/>
    <w:rsid w:val="00B46FF7"/>
    <w:rsid w:val="00B4738C"/>
    <w:rsid w:val="00B47B1B"/>
    <w:rsid w:val="00B503A9"/>
    <w:rsid w:val="00B504EB"/>
    <w:rsid w:val="00B5086C"/>
    <w:rsid w:val="00B50F35"/>
    <w:rsid w:val="00B50FAB"/>
    <w:rsid w:val="00B51351"/>
    <w:rsid w:val="00B51A69"/>
    <w:rsid w:val="00B51EC4"/>
    <w:rsid w:val="00B5276E"/>
    <w:rsid w:val="00B52968"/>
    <w:rsid w:val="00B532DB"/>
    <w:rsid w:val="00B5354B"/>
    <w:rsid w:val="00B5369D"/>
    <w:rsid w:val="00B538C1"/>
    <w:rsid w:val="00B53A19"/>
    <w:rsid w:val="00B54024"/>
    <w:rsid w:val="00B540DD"/>
    <w:rsid w:val="00B540EB"/>
    <w:rsid w:val="00B5422A"/>
    <w:rsid w:val="00B54F11"/>
    <w:rsid w:val="00B556BD"/>
    <w:rsid w:val="00B557D3"/>
    <w:rsid w:val="00B561DF"/>
    <w:rsid w:val="00B56263"/>
    <w:rsid w:val="00B56BF2"/>
    <w:rsid w:val="00B5734B"/>
    <w:rsid w:val="00B60657"/>
    <w:rsid w:val="00B611FE"/>
    <w:rsid w:val="00B61C0A"/>
    <w:rsid w:val="00B61CCF"/>
    <w:rsid w:val="00B628BC"/>
    <w:rsid w:val="00B6296C"/>
    <w:rsid w:val="00B629C0"/>
    <w:rsid w:val="00B62EDE"/>
    <w:rsid w:val="00B62F04"/>
    <w:rsid w:val="00B630F0"/>
    <w:rsid w:val="00B6310E"/>
    <w:rsid w:val="00B63855"/>
    <w:rsid w:val="00B63980"/>
    <w:rsid w:val="00B63C32"/>
    <w:rsid w:val="00B63D74"/>
    <w:rsid w:val="00B63F8D"/>
    <w:rsid w:val="00B64805"/>
    <w:rsid w:val="00B64F1C"/>
    <w:rsid w:val="00B6558D"/>
    <w:rsid w:val="00B659F5"/>
    <w:rsid w:val="00B65B8A"/>
    <w:rsid w:val="00B661DF"/>
    <w:rsid w:val="00B662F3"/>
    <w:rsid w:val="00B667AD"/>
    <w:rsid w:val="00B6698E"/>
    <w:rsid w:val="00B672E9"/>
    <w:rsid w:val="00B6795F"/>
    <w:rsid w:val="00B708C6"/>
    <w:rsid w:val="00B713A6"/>
    <w:rsid w:val="00B720F3"/>
    <w:rsid w:val="00B72AED"/>
    <w:rsid w:val="00B72E5D"/>
    <w:rsid w:val="00B73158"/>
    <w:rsid w:val="00B73C70"/>
    <w:rsid w:val="00B73CA6"/>
    <w:rsid w:val="00B73D32"/>
    <w:rsid w:val="00B743BC"/>
    <w:rsid w:val="00B74503"/>
    <w:rsid w:val="00B750DF"/>
    <w:rsid w:val="00B75D09"/>
    <w:rsid w:val="00B75F19"/>
    <w:rsid w:val="00B76024"/>
    <w:rsid w:val="00B76658"/>
    <w:rsid w:val="00B769E9"/>
    <w:rsid w:val="00B76EFF"/>
    <w:rsid w:val="00B76F36"/>
    <w:rsid w:val="00B77598"/>
    <w:rsid w:val="00B77BCE"/>
    <w:rsid w:val="00B77F1C"/>
    <w:rsid w:val="00B8008C"/>
    <w:rsid w:val="00B801EB"/>
    <w:rsid w:val="00B802CC"/>
    <w:rsid w:val="00B806F4"/>
    <w:rsid w:val="00B80AF5"/>
    <w:rsid w:val="00B80BDE"/>
    <w:rsid w:val="00B80CA4"/>
    <w:rsid w:val="00B81689"/>
    <w:rsid w:val="00B81D01"/>
    <w:rsid w:val="00B82B16"/>
    <w:rsid w:val="00B82CAD"/>
    <w:rsid w:val="00B834CA"/>
    <w:rsid w:val="00B83A24"/>
    <w:rsid w:val="00B83C32"/>
    <w:rsid w:val="00B843DA"/>
    <w:rsid w:val="00B84FE1"/>
    <w:rsid w:val="00B8527A"/>
    <w:rsid w:val="00B855C8"/>
    <w:rsid w:val="00B85EE4"/>
    <w:rsid w:val="00B86D23"/>
    <w:rsid w:val="00B86E8D"/>
    <w:rsid w:val="00B870B7"/>
    <w:rsid w:val="00B8782B"/>
    <w:rsid w:val="00B87F43"/>
    <w:rsid w:val="00B90055"/>
    <w:rsid w:val="00B901E6"/>
    <w:rsid w:val="00B90CB2"/>
    <w:rsid w:val="00B91537"/>
    <w:rsid w:val="00B9164F"/>
    <w:rsid w:val="00B9292F"/>
    <w:rsid w:val="00B92BDE"/>
    <w:rsid w:val="00B9325F"/>
    <w:rsid w:val="00B937BD"/>
    <w:rsid w:val="00B93D12"/>
    <w:rsid w:val="00B94250"/>
    <w:rsid w:val="00B94422"/>
    <w:rsid w:val="00B94A90"/>
    <w:rsid w:val="00B95167"/>
    <w:rsid w:val="00B9524D"/>
    <w:rsid w:val="00B952CE"/>
    <w:rsid w:val="00B95973"/>
    <w:rsid w:val="00B95B22"/>
    <w:rsid w:val="00B96259"/>
    <w:rsid w:val="00B96FD1"/>
    <w:rsid w:val="00B975B1"/>
    <w:rsid w:val="00B97753"/>
    <w:rsid w:val="00B97997"/>
    <w:rsid w:val="00BA17D6"/>
    <w:rsid w:val="00BA1876"/>
    <w:rsid w:val="00BA1EBC"/>
    <w:rsid w:val="00BA262A"/>
    <w:rsid w:val="00BA2889"/>
    <w:rsid w:val="00BA2981"/>
    <w:rsid w:val="00BA35EB"/>
    <w:rsid w:val="00BA3666"/>
    <w:rsid w:val="00BA37A1"/>
    <w:rsid w:val="00BA386C"/>
    <w:rsid w:val="00BA3AC0"/>
    <w:rsid w:val="00BA4339"/>
    <w:rsid w:val="00BA493D"/>
    <w:rsid w:val="00BA5FB1"/>
    <w:rsid w:val="00BA62BF"/>
    <w:rsid w:val="00BA63C7"/>
    <w:rsid w:val="00BA6B94"/>
    <w:rsid w:val="00BA721A"/>
    <w:rsid w:val="00BA7359"/>
    <w:rsid w:val="00BA7722"/>
    <w:rsid w:val="00BB01BA"/>
    <w:rsid w:val="00BB0847"/>
    <w:rsid w:val="00BB0FE6"/>
    <w:rsid w:val="00BB114A"/>
    <w:rsid w:val="00BB191C"/>
    <w:rsid w:val="00BB23B8"/>
    <w:rsid w:val="00BB29AC"/>
    <w:rsid w:val="00BB2CE8"/>
    <w:rsid w:val="00BB2F18"/>
    <w:rsid w:val="00BB339B"/>
    <w:rsid w:val="00BB3D41"/>
    <w:rsid w:val="00BB46C7"/>
    <w:rsid w:val="00BB4BB0"/>
    <w:rsid w:val="00BB5061"/>
    <w:rsid w:val="00BB5196"/>
    <w:rsid w:val="00BB5B9B"/>
    <w:rsid w:val="00BB6145"/>
    <w:rsid w:val="00BB65C1"/>
    <w:rsid w:val="00BB68A2"/>
    <w:rsid w:val="00BB6E05"/>
    <w:rsid w:val="00BB6E4B"/>
    <w:rsid w:val="00BB6E63"/>
    <w:rsid w:val="00BB7788"/>
    <w:rsid w:val="00BB78C0"/>
    <w:rsid w:val="00BB7DDA"/>
    <w:rsid w:val="00BC13E7"/>
    <w:rsid w:val="00BC1F1C"/>
    <w:rsid w:val="00BC20AF"/>
    <w:rsid w:val="00BC23F1"/>
    <w:rsid w:val="00BC2A92"/>
    <w:rsid w:val="00BC339A"/>
    <w:rsid w:val="00BC36A4"/>
    <w:rsid w:val="00BC3901"/>
    <w:rsid w:val="00BC3AB1"/>
    <w:rsid w:val="00BC3C35"/>
    <w:rsid w:val="00BC4B18"/>
    <w:rsid w:val="00BC4B7E"/>
    <w:rsid w:val="00BC53D2"/>
    <w:rsid w:val="00BC61B2"/>
    <w:rsid w:val="00BC61C2"/>
    <w:rsid w:val="00BC672D"/>
    <w:rsid w:val="00BC726F"/>
    <w:rsid w:val="00BC782E"/>
    <w:rsid w:val="00BD040A"/>
    <w:rsid w:val="00BD09AD"/>
    <w:rsid w:val="00BD201F"/>
    <w:rsid w:val="00BD23C1"/>
    <w:rsid w:val="00BD255A"/>
    <w:rsid w:val="00BD31E0"/>
    <w:rsid w:val="00BD3B61"/>
    <w:rsid w:val="00BD3CD2"/>
    <w:rsid w:val="00BD3E64"/>
    <w:rsid w:val="00BD40B4"/>
    <w:rsid w:val="00BD5151"/>
    <w:rsid w:val="00BD6811"/>
    <w:rsid w:val="00BD6A2D"/>
    <w:rsid w:val="00BD6F10"/>
    <w:rsid w:val="00BD734E"/>
    <w:rsid w:val="00BD7985"/>
    <w:rsid w:val="00BE02D3"/>
    <w:rsid w:val="00BE0EF1"/>
    <w:rsid w:val="00BE1140"/>
    <w:rsid w:val="00BE1793"/>
    <w:rsid w:val="00BE1D0C"/>
    <w:rsid w:val="00BE2D07"/>
    <w:rsid w:val="00BE3E57"/>
    <w:rsid w:val="00BE3E79"/>
    <w:rsid w:val="00BE428B"/>
    <w:rsid w:val="00BE4681"/>
    <w:rsid w:val="00BE49F3"/>
    <w:rsid w:val="00BE6361"/>
    <w:rsid w:val="00BE645D"/>
    <w:rsid w:val="00BE7033"/>
    <w:rsid w:val="00BE737A"/>
    <w:rsid w:val="00BE7CD6"/>
    <w:rsid w:val="00BF03B8"/>
    <w:rsid w:val="00BF0BA0"/>
    <w:rsid w:val="00BF0FC3"/>
    <w:rsid w:val="00BF0FD8"/>
    <w:rsid w:val="00BF1613"/>
    <w:rsid w:val="00BF1F6F"/>
    <w:rsid w:val="00BF20C3"/>
    <w:rsid w:val="00BF242A"/>
    <w:rsid w:val="00BF2755"/>
    <w:rsid w:val="00BF2904"/>
    <w:rsid w:val="00BF2CF5"/>
    <w:rsid w:val="00BF2FB0"/>
    <w:rsid w:val="00BF307F"/>
    <w:rsid w:val="00BF311E"/>
    <w:rsid w:val="00BF3370"/>
    <w:rsid w:val="00BF368F"/>
    <w:rsid w:val="00BF386F"/>
    <w:rsid w:val="00BF4169"/>
    <w:rsid w:val="00BF5A1C"/>
    <w:rsid w:val="00BF60F5"/>
    <w:rsid w:val="00BF66B1"/>
    <w:rsid w:val="00BF686F"/>
    <w:rsid w:val="00BF6FDE"/>
    <w:rsid w:val="00BF7356"/>
    <w:rsid w:val="00C00287"/>
    <w:rsid w:val="00C01376"/>
    <w:rsid w:val="00C01B40"/>
    <w:rsid w:val="00C01D1E"/>
    <w:rsid w:val="00C01F19"/>
    <w:rsid w:val="00C02085"/>
    <w:rsid w:val="00C02A31"/>
    <w:rsid w:val="00C03490"/>
    <w:rsid w:val="00C036FD"/>
    <w:rsid w:val="00C040FD"/>
    <w:rsid w:val="00C0415A"/>
    <w:rsid w:val="00C05890"/>
    <w:rsid w:val="00C06591"/>
    <w:rsid w:val="00C06A92"/>
    <w:rsid w:val="00C06ECC"/>
    <w:rsid w:val="00C076F7"/>
    <w:rsid w:val="00C07847"/>
    <w:rsid w:val="00C07C69"/>
    <w:rsid w:val="00C07CC2"/>
    <w:rsid w:val="00C07F98"/>
    <w:rsid w:val="00C10324"/>
    <w:rsid w:val="00C10462"/>
    <w:rsid w:val="00C105EC"/>
    <w:rsid w:val="00C10C83"/>
    <w:rsid w:val="00C110E1"/>
    <w:rsid w:val="00C11401"/>
    <w:rsid w:val="00C12D00"/>
    <w:rsid w:val="00C12FA8"/>
    <w:rsid w:val="00C13B3C"/>
    <w:rsid w:val="00C13D4F"/>
    <w:rsid w:val="00C13E4C"/>
    <w:rsid w:val="00C14E76"/>
    <w:rsid w:val="00C14E84"/>
    <w:rsid w:val="00C14F63"/>
    <w:rsid w:val="00C1506C"/>
    <w:rsid w:val="00C157C2"/>
    <w:rsid w:val="00C15F43"/>
    <w:rsid w:val="00C16111"/>
    <w:rsid w:val="00C162E1"/>
    <w:rsid w:val="00C16568"/>
    <w:rsid w:val="00C16A5C"/>
    <w:rsid w:val="00C16DE3"/>
    <w:rsid w:val="00C16E4A"/>
    <w:rsid w:val="00C16E5F"/>
    <w:rsid w:val="00C16F4D"/>
    <w:rsid w:val="00C1765B"/>
    <w:rsid w:val="00C17B3E"/>
    <w:rsid w:val="00C17C5F"/>
    <w:rsid w:val="00C17E10"/>
    <w:rsid w:val="00C17F07"/>
    <w:rsid w:val="00C2029F"/>
    <w:rsid w:val="00C20754"/>
    <w:rsid w:val="00C20D9D"/>
    <w:rsid w:val="00C2129F"/>
    <w:rsid w:val="00C21467"/>
    <w:rsid w:val="00C2194C"/>
    <w:rsid w:val="00C21B2C"/>
    <w:rsid w:val="00C21CE2"/>
    <w:rsid w:val="00C21EAE"/>
    <w:rsid w:val="00C21F19"/>
    <w:rsid w:val="00C21FF4"/>
    <w:rsid w:val="00C22061"/>
    <w:rsid w:val="00C222A7"/>
    <w:rsid w:val="00C22347"/>
    <w:rsid w:val="00C2255C"/>
    <w:rsid w:val="00C2265C"/>
    <w:rsid w:val="00C2265E"/>
    <w:rsid w:val="00C2270D"/>
    <w:rsid w:val="00C2292E"/>
    <w:rsid w:val="00C2344B"/>
    <w:rsid w:val="00C239CC"/>
    <w:rsid w:val="00C23B11"/>
    <w:rsid w:val="00C23DFE"/>
    <w:rsid w:val="00C24357"/>
    <w:rsid w:val="00C249CC"/>
    <w:rsid w:val="00C25274"/>
    <w:rsid w:val="00C25901"/>
    <w:rsid w:val="00C25CEE"/>
    <w:rsid w:val="00C26143"/>
    <w:rsid w:val="00C2642C"/>
    <w:rsid w:val="00C26445"/>
    <w:rsid w:val="00C26A98"/>
    <w:rsid w:val="00C26ACD"/>
    <w:rsid w:val="00C26BFB"/>
    <w:rsid w:val="00C26DEE"/>
    <w:rsid w:val="00C26E7F"/>
    <w:rsid w:val="00C27AA9"/>
    <w:rsid w:val="00C3054E"/>
    <w:rsid w:val="00C30BAB"/>
    <w:rsid w:val="00C312FC"/>
    <w:rsid w:val="00C31354"/>
    <w:rsid w:val="00C31CFB"/>
    <w:rsid w:val="00C32CD4"/>
    <w:rsid w:val="00C33094"/>
    <w:rsid w:val="00C330BA"/>
    <w:rsid w:val="00C33208"/>
    <w:rsid w:val="00C3336E"/>
    <w:rsid w:val="00C335A9"/>
    <w:rsid w:val="00C34190"/>
    <w:rsid w:val="00C34912"/>
    <w:rsid w:val="00C351C8"/>
    <w:rsid w:val="00C3536D"/>
    <w:rsid w:val="00C35A9A"/>
    <w:rsid w:val="00C369FC"/>
    <w:rsid w:val="00C375EC"/>
    <w:rsid w:val="00C37ED5"/>
    <w:rsid w:val="00C40352"/>
    <w:rsid w:val="00C404E0"/>
    <w:rsid w:val="00C40AF4"/>
    <w:rsid w:val="00C40CFF"/>
    <w:rsid w:val="00C41865"/>
    <w:rsid w:val="00C41933"/>
    <w:rsid w:val="00C42139"/>
    <w:rsid w:val="00C4216E"/>
    <w:rsid w:val="00C422DE"/>
    <w:rsid w:val="00C43116"/>
    <w:rsid w:val="00C43809"/>
    <w:rsid w:val="00C43DDE"/>
    <w:rsid w:val="00C44AA3"/>
    <w:rsid w:val="00C44BC8"/>
    <w:rsid w:val="00C4512F"/>
    <w:rsid w:val="00C45145"/>
    <w:rsid w:val="00C46302"/>
    <w:rsid w:val="00C46510"/>
    <w:rsid w:val="00C46640"/>
    <w:rsid w:val="00C47932"/>
    <w:rsid w:val="00C504C5"/>
    <w:rsid w:val="00C50C47"/>
    <w:rsid w:val="00C50E63"/>
    <w:rsid w:val="00C50E6E"/>
    <w:rsid w:val="00C51088"/>
    <w:rsid w:val="00C52146"/>
    <w:rsid w:val="00C5299B"/>
    <w:rsid w:val="00C52C39"/>
    <w:rsid w:val="00C52CB9"/>
    <w:rsid w:val="00C53C4F"/>
    <w:rsid w:val="00C53E88"/>
    <w:rsid w:val="00C551BA"/>
    <w:rsid w:val="00C55276"/>
    <w:rsid w:val="00C5534A"/>
    <w:rsid w:val="00C555D6"/>
    <w:rsid w:val="00C55C45"/>
    <w:rsid w:val="00C5641C"/>
    <w:rsid w:val="00C564A6"/>
    <w:rsid w:val="00C568AC"/>
    <w:rsid w:val="00C57750"/>
    <w:rsid w:val="00C602A0"/>
    <w:rsid w:val="00C60454"/>
    <w:rsid w:val="00C6098E"/>
    <w:rsid w:val="00C61415"/>
    <w:rsid w:val="00C617FD"/>
    <w:rsid w:val="00C62349"/>
    <w:rsid w:val="00C6276A"/>
    <w:rsid w:val="00C62A7D"/>
    <w:rsid w:val="00C62D3B"/>
    <w:rsid w:val="00C62F88"/>
    <w:rsid w:val="00C63033"/>
    <w:rsid w:val="00C632CF"/>
    <w:rsid w:val="00C63508"/>
    <w:rsid w:val="00C638D8"/>
    <w:rsid w:val="00C64811"/>
    <w:rsid w:val="00C66B1C"/>
    <w:rsid w:val="00C66D31"/>
    <w:rsid w:val="00C67735"/>
    <w:rsid w:val="00C67892"/>
    <w:rsid w:val="00C6789A"/>
    <w:rsid w:val="00C67A82"/>
    <w:rsid w:val="00C700D5"/>
    <w:rsid w:val="00C70743"/>
    <w:rsid w:val="00C70B5E"/>
    <w:rsid w:val="00C71AEE"/>
    <w:rsid w:val="00C71F31"/>
    <w:rsid w:val="00C723AA"/>
    <w:rsid w:val="00C725E3"/>
    <w:rsid w:val="00C72731"/>
    <w:rsid w:val="00C72C5A"/>
    <w:rsid w:val="00C7315E"/>
    <w:rsid w:val="00C73E31"/>
    <w:rsid w:val="00C74929"/>
    <w:rsid w:val="00C74CC0"/>
    <w:rsid w:val="00C74D8E"/>
    <w:rsid w:val="00C75188"/>
    <w:rsid w:val="00C76191"/>
    <w:rsid w:val="00C76256"/>
    <w:rsid w:val="00C7647B"/>
    <w:rsid w:val="00C7673C"/>
    <w:rsid w:val="00C77219"/>
    <w:rsid w:val="00C7728F"/>
    <w:rsid w:val="00C77F55"/>
    <w:rsid w:val="00C808F8"/>
    <w:rsid w:val="00C80F73"/>
    <w:rsid w:val="00C823E1"/>
    <w:rsid w:val="00C825A9"/>
    <w:rsid w:val="00C833A3"/>
    <w:rsid w:val="00C83C21"/>
    <w:rsid w:val="00C8406E"/>
    <w:rsid w:val="00C84A14"/>
    <w:rsid w:val="00C84F51"/>
    <w:rsid w:val="00C85836"/>
    <w:rsid w:val="00C85A28"/>
    <w:rsid w:val="00C85BFE"/>
    <w:rsid w:val="00C85D92"/>
    <w:rsid w:val="00C8664F"/>
    <w:rsid w:val="00C867B5"/>
    <w:rsid w:val="00C869FE"/>
    <w:rsid w:val="00C86E93"/>
    <w:rsid w:val="00C87991"/>
    <w:rsid w:val="00C87AAD"/>
    <w:rsid w:val="00C87E8E"/>
    <w:rsid w:val="00C90338"/>
    <w:rsid w:val="00C90674"/>
    <w:rsid w:val="00C90BA2"/>
    <w:rsid w:val="00C90C24"/>
    <w:rsid w:val="00C914B2"/>
    <w:rsid w:val="00C91BB1"/>
    <w:rsid w:val="00C92416"/>
    <w:rsid w:val="00C925E0"/>
    <w:rsid w:val="00C92E35"/>
    <w:rsid w:val="00C9313D"/>
    <w:rsid w:val="00C93651"/>
    <w:rsid w:val="00C93F6B"/>
    <w:rsid w:val="00C947BD"/>
    <w:rsid w:val="00C94993"/>
    <w:rsid w:val="00C94B38"/>
    <w:rsid w:val="00C94FFB"/>
    <w:rsid w:val="00C951A8"/>
    <w:rsid w:val="00C956F9"/>
    <w:rsid w:val="00C9618A"/>
    <w:rsid w:val="00C96303"/>
    <w:rsid w:val="00C96421"/>
    <w:rsid w:val="00C96D80"/>
    <w:rsid w:val="00C972D5"/>
    <w:rsid w:val="00C9744B"/>
    <w:rsid w:val="00CA0E39"/>
    <w:rsid w:val="00CA0E91"/>
    <w:rsid w:val="00CA12AA"/>
    <w:rsid w:val="00CA1555"/>
    <w:rsid w:val="00CA1BBD"/>
    <w:rsid w:val="00CA4237"/>
    <w:rsid w:val="00CA43A4"/>
    <w:rsid w:val="00CA46B2"/>
    <w:rsid w:val="00CA4714"/>
    <w:rsid w:val="00CA4B8B"/>
    <w:rsid w:val="00CA4F31"/>
    <w:rsid w:val="00CA556A"/>
    <w:rsid w:val="00CA56BF"/>
    <w:rsid w:val="00CA5896"/>
    <w:rsid w:val="00CA58A5"/>
    <w:rsid w:val="00CA593E"/>
    <w:rsid w:val="00CA5A2C"/>
    <w:rsid w:val="00CA67BA"/>
    <w:rsid w:val="00CA6F88"/>
    <w:rsid w:val="00CA70F7"/>
    <w:rsid w:val="00CA72D0"/>
    <w:rsid w:val="00CA7309"/>
    <w:rsid w:val="00CA7503"/>
    <w:rsid w:val="00CA79E6"/>
    <w:rsid w:val="00CA7D49"/>
    <w:rsid w:val="00CA7F01"/>
    <w:rsid w:val="00CB05E0"/>
    <w:rsid w:val="00CB0DE1"/>
    <w:rsid w:val="00CB15DE"/>
    <w:rsid w:val="00CB16C0"/>
    <w:rsid w:val="00CB18B0"/>
    <w:rsid w:val="00CB19A0"/>
    <w:rsid w:val="00CB1A4A"/>
    <w:rsid w:val="00CB1ECC"/>
    <w:rsid w:val="00CB1F35"/>
    <w:rsid w:val="00CB218F"/>
    <w:rsid w:val="00CB225A"/>
    <w:rsid w:val="00CB26D5"/>
    <w:rsid w:val="00CB2837"/>
    <w:rsid w:val="00CB3764"/>
    <w:rsid w:val="00CB3967"/>
    <w:rsid w:val="00CB396C"/>
    <w:rsid w:val="00CB412A"/>
    <w:rsid w:val="00CB42CE"/>
    <w:rsid w:val="00CB4A73"/>
    <w:rsid w:val="00CB4AF1"/>
    <w:rsid w:val="00CB4CA2"/>
    <w:rsid w:val="00CB4D68"/>
    <w:rsid w:val="00CB6CE9"/>
    <w:rsid w:val="00CB6FEC"/>
    <w:rsid w:val="00CB70C2"/>
    <w:rsid w:val="00CC049A"/>
    <w:rsid w:val="00CC0A49"/>
    <w:rsid w:val="00CC0B6E"/>
    <w:rsid w:val="00CC0D5E"/>
    <w:rsid w:val="00CC1D13"/>
    <w:rsid w:val="00CC2C79"/>
    <w:rsid w:val="00CC34E6"/>
    <w:rsid w:val="00CC44D1"/>
    <w:rsid w:val="00CC4957"/>
    <w:rsid w:val="00CC52B9"/>
    <w:rsid w:val="00CC53E7"/>
    <w:rsid w:val="00CC5507"/>
    <w:rsid w:val="00CC5538"/>
    <w:rsid w:val="00CC6C6D"/>
    <w:rsid w:val="00CC6F45"/>
    <w:rsid w:val="00CC7539"/>
    <w:rsid w:val="00CC771F"/>
    <w:rsid w:val="00CD104E"/>
    <w:rsid w:val="00CD1101"/>
    <w:rsid w:val="00CD13C0"/>
    <w:rsid w:val="00CD14FE"/>
    <w:rsid w:val="00CD1DA4"/>
    <w:rsid w:val="00CD251F"/>
    <w:rsid w:val="00CD25D3"/>
    <w:rsid w:val="00CD2C1A"/>
    <w:rsid w:val="00CD330B"/>
    <w:rsid w:val="00CD335A"/>
    <w:rsid w:val="00CD39B8"/>
    <w:rsid w:val="00CD3AB6"/>
    <w:rsid w:val="00CD4502"/>
    <w:rsid w:val="00CD4ADF"/>
    <w:rsid w:val="00CD59AA"/>
    <w:rsid w:val="00CD5BBE"/>
    <w:rsid w:val="00CD5E4A"/>
    <w:rsid w:val="00CD67B7"/>
    <w:rsid w:val="00CD7157"/>
    <w:rsid w:val="00CE0166"/>
    <w:rsid w:val="00CE06FE"/>
    <w:rsid w:val="00CE077E"/>
    <w:rsid w:val="00CE1371"/>
    <w:rsid w:val="00CE1538"/>
    <w:rsid w:val="00CE234F"/>
    <w:rsid w:val="00CE236B"/>
    <w:rsid w:val="00CE2534"/>
    <w:rsid w:val="00CE341D"/>
    <w:rsid w:val="00CE344D"/>
    <w:rsid w:val="00CE35D3"/>
    <w:rsid w:val="00CE3873"/>
    <w:rsid w:val="00CE3E39"/>
    <w:rsid w:val="00CE4028"/>
    <w:rsid w:val="00CE4041"/>
    <w:rsid w:val="00CE4335"/>
    <w:rsid w:val="00CE4A53"/>
    <w:rsid w:val="00CE4C26"/>
    <w:rsid w:val="00CE4CC6"/>
    <w:rsid w:val="00CE50C9"/>
    <w:rsid w:val="00CE5101"/>
    <w:rsid w:val="00CE5299"/>
    <w:rsid w:val="00CE564A"/>
    <w:rsid w:val="00CE5715"/>
    <w:rsid w:val="00CE57F4"/>
    <w:rsid w:val="00CE5910"/>
    <w:rsid w:val="00CE5BA8"/>
    <w:rsid w:val="00CE72A8"/>
    <w:rsid w:val="00CE7517"/>
    <w:rsid w:val="00CE7720"/>
    <w:rsid w:val="00CE7834"/>
    <w:rsid w:val="00CF0272"/>
    <w:rsid w:val="00CF0303"/>
    <w:rsid w:val="00CF143A"/>
    <w:rsid w:val="00CF191F"/>
    <w:rsid w:val="00CF193A"/>
    <w:rsid w:val="00CF1946"/>
    <w:rsid w:val="00CF1FE6"/>
    <w:rsid w:val="00CF232B"/>
    <w:rsid w:val="00CF30C1"/>
    <w:rsid w:val="00CF39D5"/>
    <w:rsid w:val="00CF44FD"/>
    <w:rsid w:val="00CF50EF"/>
    <w:rsid w:val="00CF564E"/>
    <w:rsid w:val="00CF576B"/>
    <w:rsid w:val="00CF59A2"/>
    <w:rsid w:val="00CF5B83"/>
    <w:rsid w:val="00CF5C88"/>
    <w:rsid w:val="00CF63BB"/>
    <w:rsid w:val="00CF687F"/>
    <w:rsid w:val="00CF70CB"/>
    <w:rsid w:val="00CF71A6"/>
    <w:rsid w:val="00CF71C9"/>
    <w:rsid w:val="00CF76A8"/>
    <w:rsid w:val="00CF7AA0"/>
    <w:rsid w:val="00D00C73"/>
    <w:rsid w:val="00D00D01"/>
    <w:rsid w:val="00D022C4"/>
    <w:rsid w:val="00D0245E"/>
    <w:rsid w:val="00D02C5B"/>
    <w:rsid w:val="00D02E31"/>
    <w:rsid w:val="00D031EA"/>
    <w:rsid w:val="00D03434"/>
    <w:rsid w:val="00D0379B"/>
    <w:rsid w:val="00D047E8"/>
    <w:rsid w:val="00D04FE3"/>
    <w:rsid w:val="00D05983"/>
    <w:rsid w:val="00D05A16"/>
    <w:rsid w:val="00D05F86"/>
    <w:rsid w:val="00D05FBC"/>
    <w:rsid w:val="00D061B0"/>
    <w:rsid w:val="00D0689B"/>
    <w:rsid w:val="00D07269"/>
    <w:rsid w:val="00D0756A"/>
    <w:rsid w:val="00D07AE2"/>
    <w:rsid w:val="00D10004"/>
    <w:rsid w:val="00D111A3"/>
    <w:rsid w:val="00D114EC"/>
    <w:rsid w:val="00D122D7"/>
    <w:rsid w:val="00D130F3"/>
    <w:rsid w:val="00D13714"/>
    <w:rsid w:val="00D13A98"/>
    <w:rsid w:val="00D13BC3"/>
    <w:rsid w:val="00D13D72"/>
    <w:rsid w:val="00D14CDB"/>
    <w:rsid w:val="00D14D63"/>
    <w:rsid w:val="00D153BD"/>
    <w:rsid w:val="00D16390"/>
    <w:rsid w:val="00D16AC6"/>
    <w:rsid w:val="00D16B1B"/>
    <w:rsid w:val="00D17278"/>
    <w:rsid w:val="00D17F6E"/>
    <w:rsid w:val="00D20C60"/>
    <w:rsid w:val="00D20FED"/>
    <w:rsid w:val="00D2108D"/>
    <w:rsid w:val="00D2118E"/>
    <w:rsid w:val="00D216C1"/>
    <w:rsid w:val="00D21D8E"/>
    <w:rsid w:val="00D22839"/>
    <w:rsid w:val="00D2285F"/>
    <w:rsid w:val="00D23012"/>
    <w:rsid w:val="00D23576"/>
    <w:rsid w:val="00D239C8"/>
    <w:rsid w:val="00D24500"/>
    <w:rsid w:val="00D248FF"/>
    <w:rsid w:val="00D24A01"/>
    <w:rsid w:val="00D25410"/>
    <w:rsid w:val="00D25576"/>
    <w:rsid w:val="00D257F1"/>
    <w:rsid w:val="00D25E3F"/>
    <w:rsid w:val="00D26453"/>
    <w:rsid w:val="00D26680"/>
    <w:rsid w:val="00D27167"/>
    <w:rsid w:val="00D274A6"/>
    <w:rsid w:val="00D27C6C"/>
    <w:rsid w:val="00D27EC9"/>
    <w:rsid w:val="00D27F71"/>
    <w:rsid w:val="00D3094C"/>
    <w:rsid w:val="00D30987"/>
    <w:rsid w:val="00D30A04"/>
    <w:rsid w:val="00D31240"/>
    <w:rsid w:val="00D32393"/>
    <w:rsid w:val="00D324F5"/>
    <w:rsid w:val="00D32A4B"/>
    <w:rsid w:val="00D32A58"/>
    <w:rsid w:val="00D3312B"/>
    <w:rsid w:val="00D34460"/>
    <w:rsid w:val="00D34531"/>
    <w:rsid w:val="00D34601"/>
    <w:rsid w:val="00D3483E"/>
    <w:rsid w:val="00D34A2F"/>
    <w:rsid w:val="00D34BBB"/>
    <w:rsid w:val="00D34D46"/>
    <w:rsid w:val="00D34DED"/>
    <w:rsid w:val="00D35051"/>
    <w:rsid w:val="00D35477"/>
    <w:rsid w:val="00D35584"/>
    <w:rsid w:val="00D355FF"/>
    <w:rsid w:val="00D3560F"/>
    <w:rsid w:val="00D35BF6"/>
    <w:rsid w:val="00D362DF"/>
    <w:rsid w:val="00D36565"/>
    <w:rsid w:val="00D36939"/>
    <w:rsid w:val="00D36AA8"/>
    <w:rsid w:val="00D36ECC"/>
    <w:rsid w:val="00D3719C"/>
    <w:rsid w:val="00D371A3"/>
    <w:rsid w:val="00D371D3"/>
    <w:rsid w:val="00D40366"/>
    <w:rsid w:val="00D4058D"/>
    <w:rsid w:val="00D406B0"/>
    <w:rsid w:val="00D4092F"/>
    <w:rsid w:val="00D40DE7"/>
    <w:rsid w:val="00D41663"/>
    <w:rsid w:val="00D42FAF"/>
    <w:rsid w:val="00D4317B"/>
    <w:rsid w:val="00D43287"/>
    <w:rsid w:val="00D432EA"/>
    <w:rsid w:val="00D43572"/>
    <w:rsid w:val="00D43AD0"/>
    <w:rsid w:val="00D43EF3"/>
    <w:rsid w:val="00D446BE"/>
    <w:rsid w:val="00D44848"/>
    <w:rsid w:val="00D44CF5"/>
    <w:rsid w:val="00D45027"/>
    <w:rsid w:val="00D45063"/>
    <w:rsid w:val="00D453E7"/>
    <w:rsid w:val="00D45663"/>
    <w:rsid w:val="00D46236"/>
    <w:rsid w:val="00D4636F"/>
    <w:rsid w:val="00D46670"/>
    <w:rsid w:val="00D468AD"/>
    <w:rsid w:val="00D46B9D"/>
    <w:rsid w:val="00D47169"/>
    <w:rsid w:val="00D474AA"/>
    <w:rsid w:val="00D4798F"/>
    <w:rsid w:val="00D47A39"/>
    <w:rsid w:val="00D50736"/>
    <w:rsid w:val="00D50C00"/>
    <w:rsid w:val="00D51155"/>
    <w:rsid w:val="00D51F7E"/>
    <w:rsid w:val="00D51FCD"/>
    <w:rsid w:val="00D52093"/>
    <w:rsid w:val="00D52628"/>
    <w:rsid w:val="00D52E28"/>
    <w:rsid w:val="00D52FC6"/>
    <w:rsid w:val="00D531CC"/>
    <w:rsid w:val="00D5360E"/>
    <w:rsid w:val="00D53711"/>
    <w:rsid w:val="00D54362"/>
    <w:rsid w:val="00D54752"/>
    <w:rsid w:val="00D54855"/>
    <w:rsid w:val="00D54E98"/>
    <w:rsid w:val="00D557AA"/>
    <w:rsid w:val="00D55840"/>
    <w:rsid w:val="00D55BE3"/>
    <w:rsid w:val="00D55F0D"/>
    <w:rsid w:val="00D56B13"/>
    <w:rsid w:val="00D56EA6"/>
    <w:rsid w:val="00D5729F"/>
    <w:rsid w:val="00D57FBE"/>
    <w:rsid w:val="00D61AF6"/>
    <w:rsid w:val="00D62D5E"/>
    <w:rsid w:val="00D630D4"/>
    <w:rsid w:val="00D632B0"/>
    <w:rsid w:val="00D64773"/>
    <w:rsid w:val="00D64E20"/>
    <w:rsid w:val="00D6521E"/>
    <w:rsid w:val="00D659B2"/>
    <w:rsid w:val="00D659DD"/>
    <w:rsid w:val="00D65A76"/>
    <w:rsid w:val="00D65C7D"/>
    <w:rsid w:val="00D660FC"/>
    <w:rsid w:val="00D6612D"/>
    <w:rsid w:val="00D668ED"/>
    <w:rsid w:val="00D6772D"/>
    <w:rsid w:val="00D677ED"/>
    <w:rsid w:val="00D7053D"/>
    <w:rsid w:val="00D7077E"/>
    <w:rsid w:val="00D71203"/>
    <w:rsid w:val="00D71819"/>
    <w:rsid w:val="00D71B22"/>
    <w:rsid w:val="00D723E0"/>
    <w:rsid w:val="00D72A7A"/>
    <w:rsid w:val="00D73CCD"/>
    <w:rsid w:val="00D74194"/>
    <w:rsid w:val="00D7432A"/>
    <w:rsid w:val="00D74B22"/>
    <w:rsid w:val="00D7501A"/>
    <w:rsid w:val="00D75188"/>
    <w:rsid w:val="00D75277"/>
    <w:rsid w:val="00D75477"/>
    <w:rsid w:val="00D754A7"/>
    <w:rsid w:val="00D760FC"/>
    <w:rsid w:val="00D764CF"/>
    <w:rsid w:val="00D76B38"/>
    <w:rsid w:val="00D76B7C"/>
    <w:rsid w:val="00D76FC3"/>
    <w:rsid w:val="00D7779F"/>
    <w:rsid w:val="00D77915"/>
    <w:rsid w:val="00D77A3C"/>
    <w:rsid w:val="00D804E3"/>
    <w:rsid w:val="00D80AB7"/>
    <w:rsid w:val="00D80C5C"/>
    <w:rsid w:val="00D8135E"/>
    <w:rsid w:val="00D819ED"/>
    <w:rsid w:val="00D83065"/>
    <w:rsid w:val="00D830A6"/>
    <w:rsid w:val="00D83228"/>
    <w:rsid w:val="00D832D2"/>
    <w:rsid w:val="00D83AB6"/>
    <w:rsid w:val="00D84080"/>
    <w:rsid w:val="00D8432A"/>
    <w:rsid w:val="00D84511"/>
    <w:rsid w:val="00D84A77"/>
    <w:rsid w:val="00D84FEB"/>
    <w:rsid w:val="00D85313"/>
    <w:rsid w:val="00D85D25"/>
    <w:rsid w:val="00D86293"/>
    <w:rsid w:val="00D8688F"/>
    <w:rsid w:val="00D869F0"/>
    <w:rsid w:val="00D86C63"/>
    <w:rsid w:val="00D87AAB"/>
    <w:rsid w:val="00D87DB5"/>
    <w:rsid w:val="00D904EA"/>
    <w:rsid w:val="00D90B8C"/>
    <w:rsid w:val="00D916B7"/>
    <w:rsid w:val="00D91826"/>
    <w:rsid w:val="00D91A54"/>
    <w:rsid w:val="00D91D99"/>
    <w:rsid w:val="00D91DD8"/>
    <w:rsid w:val="00D926CC"/>
    <w:rsid w:val="00D92D7B"/>
    <w:rsid w:val="00D940B0"/>
    <w:rsid w:val="00D94597"/>
    <w:rsid w:val="00D948FE"/>
    <w:rsid w:val="00D94D1F"/>
    <w:rsid w:val="00D94F5B"/>
    <w:rsid w:val="00D960CE"/>
    <w:rsid w:val="00D961A6"/>
    <w:rsid w:val="00D97015"/>
    <w:rsid w:val="00D9708C"/>
    <w:rsid w:val="00D97214"/>
    <w:rsid w:val="00D97A3A"/>
    <w:rsid w:val="00D97C41"/>
    <w:rsid w:val="00D97C98"/>
    <w:rsid w:val="00D97EB3"/>
    <w:rsid w:val="00DA0747"/>
    <w:rsid w:val="00DA0D07"/>
    <w:rsid w:val="00DA0D30"/>
    <w:rsid w:val="00DA23F9"/>
    <w:rsid w:val="00DA256B"/>
    <w:rsid w:val="00DA2F63"/>
    <w:rsid w:val="00DA3488"/>
    <w:rsid w:val="00DA34DF"/>
    <w:rsid w:val="00DA38BC"/>
    <w:rsid w:val="00DA3AAB"/>
    <w:rsid w:val="00DA4ADB"/>
    <w:rsid w:val="00DA5815"/>
    <w:rsid w:val="00DA5D56"/>
    <w:rsid w:val="00DA62A0"/>
    <w:rsid w:val="00DA69B8"/>
    <w:rsid w:val="00DA6EF1"/>
    <w:rsid w:val="00DB053E"/>
    <w:rsid w:val="00DB0633"/>
    <w:rsid w:val="00DB0B8B"/>
    <w:rsid w:val="00DB0E2B"/>
    <w:rsid w:val="00DB0EED"/>
    <w:rsid w:val="00DB0EF1"/>
    <w:rsid w:val="00DB120C"/>
    <w:rsid w:val="00DB12DA"/>
    <w:rsid w:val="00DB2AFE"/>
    <w:rsid w:val="00DB2C47"/>
    <w:rsid w:val="00DB2E5C"/>
    <w:rsid w:val="00DB321D"/>
    <w:rsid w:val="00DB3277"/>
    <w:rsid w:val="00DB3796"/>
    <w:rsid w:val="00DB3A9E"/>
    <w:rsid w:val="00DB4C3C"/>
    <w:rsid w:val="00DB4E41"/>
    <w:rsid w:val="00DB5895"/>
    <w:rsid w:val="00DB5BAD"/>
    <w:rsid w:val="00DB5C32"/>
    <w:rsid w:val="00DB64D9"/>
    <w:rsid w:val="00DB727F"/>
    <w:rsid w:val="00DB763F"/>
    <w:rsid w:val="00DC032F"/>
    <w:rsid w:val="00DC0A10"/>
    <w:rsid w:val="00DC18AC"/>
    <w:rsid w:val="00DC212C"/>
    <w:rsid w:val="00DC22A2"/>
    <w:rsid w:val="00DC2494"/>
    <w:rsid w:val="00DC2522"/>
    <w:rsid w:val="00DC2E82"/>
    <w:rsid w:val="00DC339C"/>
    <w:rsid w:val="00DC3D2F"/>
    <w:rsid w:val="00DC3F1F"/>
    <w:rsid w:val="00DC4577"/>
    <w:rsid w:val="00DC47BB"/>
    <w:rsid w:val="00DC481D"/>
    <w:rsid w:val="00DC48CC"/>
    <w:rsid w:val="00DC5978"/>
    <w:rsid w:val="00DC6645"/>
    <w:rsid w:val="00DC6A14"/>
    <w:rsid w:val="00DC6BE1"/>
    <w:rsid w:val="00DD0203"/>
    <w:rsid w:val="00DD0F4A"/>
    <w:rsid w:val="00DD1083"/>
    <w:rsid w:val="00DD1210"/>
    <w:rsid w:val="00DD1D5F"/>
    <w:rsid w:val="00DD248D"/>
    <w:rsid w:val="00DD2744"/>
    <w:rsid w:val="00DD27F5"/>
    <w:rsid w:val="00DD2D13"/>
    <w:rsid w:val="00DD3E6D"/>
    <w:rsid w:val="00DD40F1"/>
    <w:rsid w:val="00DD588C"/>
    <w:rsid w:val="00DD599E"/>
    <w:rsid w:val="00DD5A60"/>
    <w:rsid w:val="00DD6487"/>
    <w:rsid w:val="00DD64D4"/>
    <w:rsid w:val="00DD66F2"/>
    <w:rsid w:val="00DD6BDB"/>
    <w:rsid w:val="00DD7810"/>
    <w:rsid w:val="00DD7D95"/>
    <w:rsid w:val="00DD7E8D"/>
    <w:rsid w:val="00DE000B"/>
    <w:rsid w:val="00DE07CC"/>
    <w:rsid w:val="00DE1375"/>
    <w:rsid w:val="00DE1BD6"/>
    <w:rsid w:val="00DE24FD"/>
    <w:rsid w:val="00DE2737"/>
    <w:rsid w:val="00DE2B01"/>
    <w:rsid w:val="00DE30D0"/>
    <w:rsid w:val="00DE3F29"/>
    <w:rsid w:val="00DE40A0"/>
    <w:rsid w:val="00DE40D2"/>
    <w:rsid w:val="00DE588A"/>
    <w:rsid w:val="00DE6A8D"/>
    <w:rsid w:val="00DE6C6F"/>
    <w:rsid w:val="00DE6F73"/>
    <w:rsid w:val="00DE7461"/>
    <w:rsid w:val="00DE74FE"/>
    <w:rsid w:val="00DE785C"/>
    <w:rsid w:val="00DF069A"/>
    <w:rsid w:val="00DF0827"/>
    <w:rsid w:val="00DF0875"/>
    <w:rsid w:val="00DF1628"/>
    <w:rsid w:val="00DF1FAD"/>
    <w:rsid w:val="00DF2400"/>
    <w:rsid w:val="00DF2B84"/>
    <w:rsid w:val="00DF2BF3"/>
    <w:rsid w:val="00DF3F80"/>
    <w:rsid w:val="00DF4B66"/>
    <w:rsid w:val="00DF4B6B"/>
    <w:rsid w:val="00DF4FBD"/>
    <w:rsid w:val="00DF586A"/>
    <w:rsid w:val="00DF6004"/>
    <w:rsid w:val="00DF676C"/>
    <w:rsid w:val="00DF6D4F"/>
    <w:rsid w:val="00DF74BC"/>
    <w:rsid w:val="00DF770D"/>
    <w:rsid w:val="00E00229"/>
    <w:rsid w:val="00E00469"/>
    <w:rsid w:val="00E00B6B"/>
    <w:rsid w:val="00E00B77"/>
    <w:rsid w:val="00E00B84"/>
    <w:rsid w:val="00E00D4F"/>
    <w:rsid w:val="00E0181B"/>
    <w:rsid w:val="00E019E0"/>
    <w:rsid w:val="00E01DCA"/>
    <w:rsid w:val="00E02B90"/>
    <w:rsid w:val="00E03239"/>
    <w:rsid w:val="00E03774"/>
    <w:rsid w:val="00E03AB3"/>
    <w:rsid w:val="00E049C0"/>
    <w:rsid w:val="00E04A2C"/>
    <w:rsid w:val="00E05022"/>
    <w:rsid w:val="00E050B0"/>
    <w:rsid w:val="00E0515D"/>
    <w:rsid w:val="00E05B60"/>
    <w:rsid w:val="00E061D1"/>
    <w:rsid w:val="00E06685"/>
    <w:rsid w:val="00E06725"/>
    <w:rsid w:val="00E069C4"/>
    <w:rsid w:val="00E06D86"/>
    <w:rsid w:val="00E07703"/>
    <w:rsid w:val="00E07796"/>
    <w:rsid w:val="00E07BD6"/>
    <w:rsid w:val="00E1019E"/>
    <w:rsid w:val="00E1098E"/>
    <w:rsid w:val="00E10BA2"/>
    <w:rsid w:val="00E110BB"/>
    <w:rsid w:val="00E11A21"/>
    <w:rsid w:val="00E11CF7"/>
    <w:rsid w:val="00E12116"/>
    <w:rsid w:val="00E1244D"/>
    <w:rsid w:val="00E12472"/>
    <w:rsid w:val="00E13BFD"/>
    <w:rsid w:val="00E1523E"/>
    <w:rsid w:val="00E1588B"/>
    <w:rsid w:val="00E15A6D"/>
    <w:rsid w:val="00E15AD7"/>
    <w:rsid w:val="00E15E29"/>
    <w:rsid w:val="00E172B8"/>
    <w:rsid w:val="00E17583"/>
    <w:rsid w:val="00E17636"/>
    <w:rsid w:val="00E177F1"/>
    <w:rsid w:val="00E17E1E"/>
    <w:rsid w:val="00E204B5"/>
    <w:rsid w:val="00E212D8"/>
    <w:rsid w:val="00E217CE"/>
    <w:rsid w:val="00E218CC"/>
    <w:rsid w:val="00E21A76"/>
    <w:rsid w:val="00E21ABB"/>
    <w:rsid w:val="00E22385"/>
    <w:rsid w:val="00E2280F"/>
    <w:rsid w:val="00E22B44"/>
    <w:rsid w:val="00E22B8A"/>
    <w:rsid w:val="00E22FFF"/>
    <w:rsid w:val="00E230E9"/>
    <w:rsid w:val="00E231ED"/>
    <w:rsid w:val="00E23802"/>
    <w:rsid w:val="00E24191"/>
    <w:rsid w:val="00E242B5"/>
    <w:rsid w:val="00E2457A"/>
    <w:rsid w:val="00E24898"/>
    <w:rsid w:val="00E248B9"/>
    <w:rsid w:val="00E25946"/>
    <w:rsid w:val="00E259C5"/>
    <w:rsid w:val="00E25C0E"/>
    <w:rsid w:val="00E2626E"/>
    <w:rsid w:val="00E26AA3"/>
    <w:rsid w:val="00E26C9D"/>
    <w:rsid w:val="00E271A6"/>
    <w:rsid w:val="00E27693"/>
    <w:rsid w:val="00E27B74"/>
    <w:rsid w:val="00E27DE2"/>
    <w:rsid w:val="00E3004E"/>
    <w:rsid w:val="00E30526"/>
    <w:rsid w:val="00E30D98"/>
    <w:rsid w:val="00E31057"/>
    <w:rsid w:val="00E311C7"/>
    <w:rsid w:val="00E32938"/>
    <w:rsid w:val="00E337C7"/>
    <w:rsid w:val="00E33A75"/>
    <w:rsid w:val="00E3403D"/>
    <w:rsid w:val="00E34110"/>
    <w:rsid w:val="00E354A3"/>
    <w:rsid w:val="00E35911"/>
    <w:rsid w:val="00E36102"/>
    <w:rsid w:val="00E3757E"/>
    <w:rsid w:val="00E37953"/>
    <w:rsid w:val="00E4058A"/>
    <w:rsid w:val="00E406F7"/>
    <w:rsid w:val="00E41101"/>
    <w:rsid w:val="00E416C2"/>
    <w:rsid w:val="00E41E39"/>
    <w:rsid w:val="00E42277"/>
    <w:rsid w:val="00E4261F"/>
    <w:rsid w:val="00E42CAC"/>
    <w:rsid w:val="00E4302A"/>
    <w:rsid w:val="00E44A04"/>
    <w:rsid w:val="00E452C7"/>
    <w:rsid w:val="00E45378"/>
    <w:rsid w:val="00E4561F"/>
    <w:rsid w:val="00E45BFB"/>
    <w:rsid w:val="00E45FF5"/>
    <w:rsid w:val="00E463F4"/>
    <w:rsid w:val="00E475CD"/>
    <w:rsid w:val="00E47911"/>
    <w:rsid w:val="00E47A81"/>
    <w:rsid w:val="00E50127"/>
    <w:rsid w:val="00E502E9"/>
    <w:rsid w:val="00E50DAE"/>
    <w:rsid w:val="00E512BC"/>
    <w:rsid w:val="00E512F4"/>
    <w:rsid w:val="00E51BEA"/>
    <w:rsid w:val="00E52095"/>
    <w:rsid w:val="00E52174"/>
    <w:rsid w:val="00E52414"/>
    <w:rsid w:val="00E53736"/>
    <w:rsid w:val="00E53C85"/>
    <w:rsid w:val="00E54407"/>
    <w:rsid w:val="00E5461F"/>
    <w:rsid w:val="00E552E0"/>
    <w:rsid w:val="00E5530F"/>
    <w:rsid w:val="00E553E6"/>
    <w:rsid w:val="00E559AF"/>
    <w:rsid w:val="00E55B54"/>
    <w:rsid w:val="00E569BB"/>
    <w:rsid w:val="00E56BA1"/>
    <w:rsid w:val="00E572DD"/>
    <w:rsid w:val="00E60232"/>
    <w:rsid w:val="00E609CE"/>
    <w:rsid w:val="00E6203A"/>
    <w:rsid w:val="00E62751"/>
    <w:rsid w:val="00E62A22"/>
    <w:rsid w:val="00E631C3"/>
    <w:rsid w:val="00E635CC"/>
    <w:rsid w:val="00E6395C"/>
    <w:rsid w:val="00E63A39"/>
    <w:rsid w:val="00E643C8"/>
    <w:rsid w:val="00E6475B"/>
    <w:rsid w:val="00E64FF7"/>
    <w:rsid w:val="00E6546B"/>
    <w:rsid w:val="00E658F9"/>
    <w:rsid w:val="00E65D35"/>
    <w:rsid w:val="00E66154"/>
    <w:rsid w:val="00E66B10"/>
    <w:rsid w:val="00E66FB9"/>
    <w:rsid w:val="00E707CB"/>
    <w:rsid w:val="00E70B43"/>
    <w:rsid w:val="00E70CA5"/>
    <w:rsid w:val="00E70E03"/>
    <w:rsid w:val="00E72991"/>
    <w:rsid w:val="00E72FF2"/>
    <w:rsid w:val="00E7347E"/>
    <w:rsid w:val="00E7355D"/>
    <w:rsid w:val="00E73C15"/>
    <w:rsid w:val="00E7482E"/>
    <w:rsid w:val="00E7510D"/>
    <w:rsid w:val="00E757EB"/>
    <w:rsid w:val="00E75F83"/>
    <w:rsid w:val="00E760DB"/>
    <w:rsid w:val="00E7613D"/>
    <w:rsid w:val="00E76716"/>
    <w:rsid w:val="00E76C54"/>
    <w:rsid w:val="00E7737C"/>
    <w:rsid w:val="00E7772A"/>
    <w:rsid w:val="00E77C73"/>
    <w:rsid w:val="00E80140"/>
    <w:rsid w:val="00E803CC"/>
    <w:rsid w:val="00E80A43"/>
    <w:rsid w:val="00E8190A"/>
    <w:rsid w:val="00E81AA1"/>
    <w:rsid w:val="00E81C7D"/>
    <w:rsid w:val="00E82CEC"/>
    <w:rsid w:val="00E83848"/>
    <w:rsid w:val="00E83977"/>
    <w:rsid w:val="00E83AE6"/>
    <w:rsid w:val="00E84501"/>
    <w:rsid w:val="00E8456B"/>
    <w:rsid w:val="00E850B8"/>
    <w:rsid w:val="00E85306"/>
    <w:rsid w:val="00E854D5"/>
    <w:rsid w:val="00E85624"/>
    <w:rsid w:val="00E85892"/>
    <w:rsid w:val="00E85A6E"/>
    <w:rsid w:val="00E86640"/>
    <w:rsid w:val="00E87646"/>
    <w:rsid w:val="00E87E7C"/>
    <w:rsid w:val="00E87F58"/>
    <w:rsid w:val="00E90A71"/>
    <w:rsid w:val="00E90C53"/>
    <w:rsid w:val="00E915DA"/>
    <w:rsid w:val="00E91A18"/>
    <w:rsid w:val="00E91E94"/>
    <w:rsid w:val="00E93271"/>
    <w:rsid w:val="00E9444C"/>
    <w:rsid w:val="00E94BCC"/>
    <w:rsid w:val="00E956B7"/>
    <w:rsid w:val="00E95B6A"/>
    <w:rsid w:val="00E96034"/>
    <w:rsid w:val="00E9648B"/>
    <w:rsid w:val="00E964FF"/>
    <w:rsid w:val="00E968EC"/>
    <w:rsid w:val="00E96AB4"/>
    <w:rsid w:val="00E96D2E"/>
    <w:rsid w:val="00E97238"/>
    <w:rsid w:val="00E97EE1"/>
    <w:rsid w:val="00E97F30"/>
    <w:rsid w:val="00EA0C9E"/>
    <w:rsid w:val="00EA1574"/>
    <w:rsid w:val="00EA15D0"/>
    <w:rsid w:val="00EA244B"/>
    <w:rsid w:val="00EA2560"/>
    <w:rsid w:val="00EA3AEC"/>
    <w:rsid w:val="00EA3FB2"/>
    <w:rsid w:val="00EA4476"/>
    <w:rsid w:val="00EA4E0E"/>
    <w:rsid w:val="00EA5265"/>
    <w:rsid w:val="00EA5316"/>
    <w:rsid w:val="00EA58F6"/>
    <w:rsid w:val="00EA5A2C"/>
    <w:rsid w:val="00EA6127"/>
    <w:rsid w:val="00EA6294"/>
    <w:rsid w:val="00EA695C"/>
    <w:rsid w:val="00EA6AD1"/>
    <w:rsid w:val="00EA6DBA"/>
    <w:rsid w:val="00EA73F4"/>
    <w:rsid w:val="00EA777A"/>
    <w:rsid w:val="00EA7BF0"/>
    <w:rsid w:val="00EA7F50"/>
    <w:rsid w:val="00EB018C"/>
    <w:rsid w:val="00EB0790"/>
    <w:rsid w:val="00EB095A"/>
    <w:rsid w:val="00EB0F93"/>
    <w:rsid w:val="00EB12F0"/>
    <w:rsid w:val="00EB1707"/>
    <w:rsid w:val="00EB1EFE"/>
    <w:rsid w:val="00EB2018"/>
    <w:rsid w:val="00EB237F"/>
    <w:rsid w:val="00EB24DE"/>
    <w:rsid w:val="00EB2921"/>
    <w:rsid w:val="00EB2C33"/>
    <w:rsid w:val="00EB322C"/>
    <w:rsid w:val="00EB37CB"/>
    <w:rsid w:val="00EB480D"/>
    <w:rsid w:val="00EB4B6B"/>
    <w:rsid w:val="00EB4FE2"/>
    <w:rsid w:val="00EB52AB"/>
    <w:rsid w:val="00EB5BA3"/>
    <w:rsid w:val="00EB6393"/>
    <w:rsid w:val="00EB64E2"/>
    <w:rsid w:val="00EB656D"/>
    <w:rsid w:val="00EC07BD"/>
    <w:rsid w:val="00EC08E8"/>
    <w:rsid w:val="00EC0D0B"/>
    <w:rsid w:val="00EC1996"/>
    <w:rsid w:val="00EC1DED"/>
    <w:rsid w:val="00EC1E4E"/>
    <w:rsid w:val="00EC1EEA"/>
    <w:rsid w:val="00EC21F2"/>
    <w:rsid w:val="00EC227B"/>
    <w:rsid w:val="00EC236E"/>
    <w:rsid w:val="00EC23A6"/>
    <w:rsid w:val="00EC31E6"/>
    <w:rsid w:val="00EC321B"/>
    <w:rsid w:val="00EC4705"/>
    <w:rsid w:val="00EC4847"/>
    <w:rsid w:val="00EC565B"/>
    <w:rsid w:val="00EC597C"/>
    <w:rsid w:val="00EC671C"/>
    <w:rsid w:val="00EC7A7E"/>
    <w:rsid w:val="00EC7F35"/>
    <w:rsid w:val="00ED054A"/>
    <w:rsid w:val="00ED0FC7"/>
    <w:rsid w:val="00ED1029"/>
    <w:rsid w:val="00ED18E3"/>
    <w:rsid w:val="00ED1B05"/>
    <w:rsid w:val="00ED2374"/>
    <w:rsid w:val="00ED2583"/>
    <w:rsid w:val="00ED3702"/>
    <w:rsid w:val="00ED3F1C"/>
    <w:rsid w:val="00ED3F48"/>
    <w:rsid w:val="00ED4842"/>
    <w:rsid w:val="00ED49EF"/>
    <w:rsid w:val="00ED5456"/>
    <w:rsid w:val="00ED57CC"/>
    <w:rsid w:val="00ED5A7E"/>
    <w:rsid w:val="00ED5C56"/>
    <w:rsid w:val="00ED60A2"/>
    <w:rsid w:val="00ED6A0E"/>
    <w:rsid w:val="00ED6A1D"/>
    <w:rsid w:val="00ED6EB1"/>
    <w:rsid w:val="00ED6FC1"/>
    <w:rsid w:val="00ED730E"/>
    <w:rsid w:val="00ED73F5"/>
    <w:rsid w:val="00EE0064"/>
    <w:rsid w:val="00EE0338"/>
    <w:rsid w:val="00EE0E50"/>
    <w:rsid w:val="00EE0F2F"/>
    <w:rsid w:val="00EE1220"/>
    <w:rsid w:val="00EE1309"/>
    <w:rsid w:val="00EE1DB5"/>
    <w:rsid w:val="00EE22C7"/>
    <w:rsid w:val="00EE2F96"/>
    <w:rsid w:val="00EE3B3B"/>
    <w:rsid w:val="00EE49C0"/>
    <w:rsid w:val="00EE4AFE"/>
    <w:rsid w:val="00EE5630"/>
    <w:rsid w:val="00EE59E2"/>
    <w:rsid w:val="00EE6108"/>
    <w:rsid w:val="00EE61C1"/>
    <w:rsid w:val="00EE6A51"/>
    <w:rsid w:val="00EE6D6C"/>
    <w:rsid w:val="00EE7848"/>
    <w:rsid w:val="00EE7ECE"/>
    <w:rsid w:val="00EF046C"/>
    <w:rsid w:val="00EF0941"/>
    <w:rsid w:val="00EF0A04"/>
    <w:rsid w:val="00EF0CF6"/>
    <w:rsid w:val="00EF0DB8"/>
    <w:rsid w:val="00EF1B50"/>
    <w:rsid w:val="00EF215B"/>
    <w:rsid w:val="00EF3232"/>
    <w:rsid w:val="00EF43EC"/>
    <w:rsid w:val="00EF444F"/>
    <w:rsid w:val="00EF454D"/>
    <w:rsid w:val="00EF4D9E"/>
    <w:rsid w:val="00EF4FC1"/>
    <w:rsid w:val="00EF56BA"/>
    <w:rsid w:val="00EF56D2"/>
    <w:rsid w:val="00EF5723"/>
    <w:rsid w:val="00EF5859"/>
    <w:rsid w:val="00EF5B6C"/>
    <w:rsid w:val="00EF5C26"/>
    <w:rsid w:val="00EF5E9F"/>
    <w:rsid w:val="00EF6AA4"/>
    <w:rsid w:val="00EF6CDA"/>
    <w:rsid w:val="00EF7317"/>
    <w:rsid w:val="00EF7516"/>
    <w:rsid w:val="00EF7672"/>
    <w:rsid w:val="00EF7ABA"/>
    <w:rsid w:val="00EF7CE9"/>
    <w:rsid w:val="00F00F71"/>
    <w:rsid w:val="00F00FD0"/>
    <w:rsid w:val="00F0142C"/>
    <w:rsid w:val="00F0170F"/>
    <w:rsid w:val="00F01B80"/>
    <w:rsid w:val="00F033B4"/>
    <w:rsid w:val="00F03A68"/>
    <w:rsid w:val="00F044F8"/>
    <w:rsid w:val="00F0474B"/>
    <w:rsid w:val="00F0518D"/>
    <w:rsid w:val="00F0532B"/>
    <w:rsid w:val="00F055D7"/>
    <w:rsid w:val="00F057D2"/>
    <w:rsid w:val="00F06396"/>
    <w:rsid w:val="00F0743F"/>
    <w:rsid w:val="00F07599"/>
    <w:rsid w:val="00F0782B"/>
    <w:rsid w:val="00F0783B"/>
    <w:rsid w:val="00F07D96"/>
    <w:rsid w:val="00F10133"/>
    <w:rsid w:val="00F10479"/>
    <w:rsid w:val="00F10715"/>
    <w:rsid w:val="00F10977"/>
    <w:rsid w:val="00F10BD2"/>
    <w:rsid w:val="00F10D2B"/>
    <w:rsid w:val="00F112FB"/>
    <w:rsid w:val="00F118A6"/>
    <w:rsid w:val="00F12136"/>
    <w:rsid w:val="00F1217F"/>
    <w:rsid w:val="00F12F79"/>
    <w:rsid w:val="00F13916"/>
    <w:rsid w:val="00F13AC2"/>
    <w:rsid w:val="00F1417B"/>
    <w:rsid w:val="00F144A8"/>
    <w:rsid w:val="00F147FB"/>
    <w:rsid w:val="00F14C86"/>
    <w:rsid w:val="00F150A7"/>
    <w:rsid w:val="00F15282"/>
    <w:rsid w:val="00F15515"/>
    <w:rsid w:val="00F1581C"/>
    <w:rsid w:val="00F1652C"/>
    <w:rsid w:val="00F165F9"/>
    <w:rsid w:val="00F16AD0"/>
    <w:rsid w:val="00F172F2"/>
    <w:rsid w:val="00F176EF"/>
    <w:rsid w:val="00F179F6"/>
    <w:rsid w:val="00F203D4"/>
    <w:rsid w:val="00F20978"/>
    <w:rsid w:val="00F209FC"/>
    <w:rsid w:val="00F213AD"/>
    <w:rsid w:val="00F218F1"/>
    <w:rsid w:val="00F22940"/>
    <w:rsid w:val="00F22FF7"/>
    <w:rsid w:val="00F232B9"/>
    <w:rsid w:val="00F2382F"/>
    <w:rsid w:val="00F2393F"/>
    <w:rsid w:val="00F2427F"/>
    <w:rsid w:val="00F247F6"/>
    <w:rsid w:val="00F24BBD"/>
    <w:rsid w:val="00F25246"/>
    <w:rsid w:val="00F25536"/>
    <w:rsid w:val="00F25FCB"/>
    <w:rsid w:val="00F26414"/>
    <w:rsid w:val="00F26D19"/>
    <w:rsid w:val="00F2763B"/>
    <w:rsid w:val="00F27D91"/>
    <w:rsid w:val="00F30205"/>
    <w:rsid w:val="00F30653"/>
    <w:rsid w:val="00F30FAF"/>
    <w:rsid w:val="00F30FC6"/>
    <w:rsid w:val="00F319DA"/>
    <w:rsid w:val="00F31EA3"/>
    <w:rsid w:val="00F33978"/>
    <w:rsid w:val="00F33D2E"/>
    <w:rsid w:val="00F33EB0"/>
    <w:rsid w:val="00F33EF7"/>
    <w:rsid w:val="00F34504"/>
    <w:rsid w:val="00F34CEF"/>
    <w:rsid w:val="00F34EED"/>
    <w:rsid w:val="00F35700"/>
    <w:rsid w:val="00F35D07"/>
    <w:rsid w:val="00F3624F"/>
    <w:rsid w:val="00F3635A"/>
    <w:rsid w:val="00F36600"/>
    <w:rsid w:val="00F36CDD"/>
    <w:rsid w:val="00F370FA"/>
    <w:rsid w:val="00F37343"/>
    <w:rsid w:val="00F3752F"/>
    <w:rsid w:val="00F378A3"/>
    <w:rsid w:val="00F407A6"/>
    <w:rsid w:val="00F4093D"/>
    <w:rsid w:val="00F40BB8"/>
    <w:rsid w:val="00F41367"/>
    <w:rsid w:val="00F41C34"/>
    <w:rsid w:val="00F421B0"/>
    <w:rsid w:val="00F421EE"/>
    <w:rsid w:val="00F42497"/>
    <w:rsid w:val="00F42569"/>
    <w:rsid w:val="00F425B0"/>
    <w:rsid w:val="00F42998"/>
    <w:rsid w:val="00F42B12"/>
    <w:rsid w:val="00F42B23"/>
    <w:rsid w:val="00F42E96"/>
    <w:rsid w:val="00F42FCE"/>
    <w:rsid w:val="00F43821"/>
    <w:rsid w:val="00F43824"/>
    <w:rsid w:val="00F43981"/>
    <w:rsid w:val="00F43E2C"/>
    <w:rsid w:val="00F44992"/>
    <w:rsid w:val="00F450CD"/>
    <w:rsid w:val="00F45842"/>
    <w:rsid w:val="00F459E3"/>
    <w:rsid w:val="00F459EF"/>
    <w:rsid w:val="00F46087"/>
    <w:rsid w:val="00F46AD0"/>
    <w:rsid w:val="00F46FE0"/>
    <w:rsid w:val="00F47696"/>
    <w:rsid w:val="00F47DB5"/>
    <w:rsid w:val="00F5018F"/>
    <w:rsid w:val="00F5025B"/>
    <w:rsid w:val="00F50F40"/>
    <w:rsid w:val="00F5126E"/>
    <w:rsid w:val="00F51B73"/>
    <w:rsid w:val="00F51FE8"/>
    <w:rsid w:val="00F52139"/>
    <w:rsid w:val="00F52A8E"/>
    <w:rsid w:val="00F52A95"/>
    <w:rsid w:val="00F52C39"/>
    <w:rsid w:val="00F52D15"/>
    <w:rsid w:val="00F53ACD"/>
    <w:rsid w:val="00F53BFB"/>
    <w:rsid w:val="00F53E64"/>
    <w:rsid w:val="00F54087"/>
    <w:rsid w:val="00F543CF"/>
    <w:rsid w:val="00F5451D"/>
    <w:rsid w:val="00F547EF"/>
    <w:rsid w:val="00F54BDB"/>
    <w:rsid w:val="00F54E49"/>
    <w:rsid w:val="00F54E9E"/>
    <w:rsid w:val="00F55087"/>
    <w:rsid w:val="00F55B31"/>
    <w:rsid w:val="00F55DB1"/>
    <w:rsid w:val="00F565F6"/>
    <w:rsid w:val="00F568C1"/>
    <w:rsid w:val="00F56B69"/>
    <w:rsid w:val="00F56C1C"/>
    <w:rsid w:val="00F56C85"/>
    <w:rsid w:val="00F56E77"/>
    <w:rsid w:val="00F570AB"/>
    <w:rsid w:val="00F57D2E"/>
    <w:rsid w:val="00F57DF7"/>
    <w:rsid w:val="00F60019"/>
    <w:rsid w:val="00F6013A"/>
    <w:rsid w:val="00F60506"/>
    <w:rsid w:val="00F60B53"/>
    <w:rsid w:val="00F613D7"/>
    <w:rsid w:val="00F6172F"/>
    <w:rsid w:val="00F61A4C"/>
    <w:rsid w:val="00F62A13"/>
    <w:rsid w:val="00F62ACB"/>
    <w:rsid w:val="00F62B07"/>
    <w:rsid w:val="00F63219"/>
    <w:rsid w:val="00F642F9"/>
    <w:rsid w:val="00F65ABA"/>
    <w:rsid w:val="00F65E0F"/>
    <w:rsid w:val="00F65E8E"/>
    <w:rsid w:val="00F663E1"/>
    <w:rsid w:val="00F67672"/>
    <w:rsid w:val="00F67B81"/>
    <w:rsid w:val="00F70F82"/>
    <w:rsid w:val="00F71274"/>
    <w:rsid w:val="00F714AD"/>
    <w:rsid w:val="00F71A8A"/>
    <w:rsid w:val="00F71B0D"/>
    <w:rsid w:val="00F72485"/>
    <w:rsid w:val="00F72681"/>
    <w:rsid w:val="00F7278F"/>
    <w:rsid w:val="00F729D7"/>
    <w:rsid w:val="00F72E0F"/>
    <w:rsid w:val="00F73493"/>
    <w:rsid w:val="00F73641"/>
    <w:rsid w:val="00F74821"/>
    <w:rsid w:val="00F74FC7"/>
    <w:rsid w:val="00F7524B"/>
    <w:rsid w:val="00F7546C"/>
    <w:rsid w:val="00F76E6D"/>
    <w:rsid w:val="00F7762C"/>
    <w:rsid w:val="00F77EC7"/>
    <w:rsid w:val="00F807B4"/>
    <w:rsid w:val="00F807B8"/>
    <w:rsid w:val="00F80A12"/>
    <w:rsid w:val="00F811FA"/>
    <w:rsid w:val="00F81229"/>
    <w:rsid w:val="00F81299"/>
    <w:rsid w:val="00F81456"/>
    <w:rsid w:val="00F81B87"/>
    <w:rsid w:val="00F81D07"/>
    <w:rsid w:val="00F81DD4"/>
    <w:rsid w:val="00F81E0A"/>
    <w:rsid w:val="00F82563"/>
    <w:rsid w:val="00F82736"/>
    <w:rsid w:val="00F827EE"/>
    <w:rsid w:val="00F8281A"/>
    <w:rsid w:val="00F82FF4"/>
    <w:rsid w:val="00F83595"/>
    <w:rsid w:val="00F83B89"/>
    <w:rsid w:val="00F83B8D"/>
    <w:rsid w:val="00F844B2"/>
    <w:rsid w:val="00F8491D"/>
    <w:rsid w:val="00F86091"/>
    <w:rsid w:val="00F8617D"/>
    <w:rsid w:val="00F863BE"/>
    <w:rsid w:val="00F863E5"/>
    <w:rsid w:val="00F864B6"/>
    <w:rsid w:val="00F86640"/>
    <w:rsid w:val="00F86DA2"/>
    <w:rsid w:val="00F87630"/>
    <w:rsid w:val="00F87EF1"/>
    <w:rsid w:val="00F87EFF"/>
    <w:rsid w:val="00F9007A"/>
    <w:rsid w:val="00F901AB"/>
    <w:rsid w:val="00F909FF"/>
    <w:rsid w:val="00F90A94"/>
    <w:rsid w:val="00F90CDE"/>
    <w:rsid w:val="00F91621"/>
    <w:rsid w:val="00F921C9"/>
    <w:rsid w:val="00F9233C"/>
    <w:rsid w:val="00F92404"/>
    <w:rsid w:val="00F9241A"/>
    <w:rsid w:val="00F928B0"/>
    <w:rsid w:val="00F92D1F"/>
    <w:rsid w:val="00F92D2F"/>
    <w:rsid w:val="00F93270"/>
    <w:rsid w:val="00F93553"/>
    <w:rsid w:val="00F935A6"/>
    <w:rsid w:val="00F93A3B"/>
    <w:rsid w:val="00F94933"/>
    <w:rsid w:val="00F94BD2"/>
    <w:rsid w:val="00F94C7D"/>
    <w:rsid w:val="00F950CA"/>
    <w:rsid w:val="00F955CD"/>
    <w:rsid w:val="00F958AB"/>
    <w:rsid w:val="00F95999"/>
    <w:rsid w:val="00F963EA"/>
    <w:rsid w:val="00F96717"/>
    <w:rsid w:val="00F96958"/>
    <w:rsid w:val="00F96AEE"/>
    <w:rsid w:val="00F96E1C"/>
    <w:rsid w:val="00F97169"/>
    <w:rsid w:val="00F97226"/>
    <w:rsid w:val="00F9724B"/>
    <w:rsid w:val="00F97897"/>
    <w:rsid w:val="00F97C09"/>
    <w:rsid w:val="00FA0306"/>
    <w:rsid w:val="00FA084D"/>
    <w:rsid w:val="00FA0C67"/>
    <w:rsid w:val="00FA0E74"/>
    <w:rsid w:val="00FA0EF5"/>
    <w:rsid w:val="00FA1D2E"/>
    <w:rsid w:val="00FA1D59"/>
    <w:rsid w:val="00FA1E5A"/>
    <w:rsid w:val="00FA2D05"/>
    <w:rsid w:val="00FA2FFC"/>
    <w:rsid w:val="00FA4D26"/>
    <w:rsid w:val="00FA5274"/>
    <w:rsid w:val="00FA5D2E"/>
    <w:rsid w:val="00FA662F"/>
    <w:rsid w:val="00FA7A41"/>
    <w:rsid w:val="00FB0409"/>
    <w:rsid w:val="00FB1290"/>
    <w:rsid w:val="00FB16F1"/>
    <w:rsid w:val="00FB18C8"/>
    <w:rsid w:val="00FB1927"/>
    <w:rsid w:val="00FB2171"/>
    <w:rsid w:val="00FB2D87"/>
    <w:rsid w:val="00FB2EF1"/>
    <w:rsid w:val="00FB3387"/>
    <w:rsid w:val="00FB4030"/>
    <w:rsid w:val="00FB453A"/>
    <w:rsid w:val="00FB457E"/>
    <w:rsid w:val="00FB4BBA"/>
    <w:rsid w:val="00FB55A6"/>
    <w:rsid w:val="00FB7117"/>
    <w:rsid w:val="00FB7F82"/>
    <w:rsid w:val="00FC04D5"/>
    <w:rsid w:val="00FC0829"/>
    <w:rsid w:val="00FC150A"/>
    <w:rsid w:val="00FC1807"/>
    <w:rsid w:val="00FC1E2F"/>
    <w:rsid w:val="00FC280E"/>
    <w:rsid w:val="00FC2B22"/>
    <w:rsid w:val="00FC48E2"/>
    <w:rsid w:val="00FC49D4"/>
    <w:rsid w:val="00FC4D5A"/>
    <w:rsid w:val="00FC52D5"/>
    <w:rsid w:val="00FC52E7"/>
    <w:rsid w:val="00FC5B78"/>
    <w:rsid w:val="00FC5C57"/>
    <w:rsid w:val="00FC5D1F"/>
    <w:rsid w:val="00FC5EC3"/>
    <w:rsid w:val="00FC6569"/>
    <w:rsid w:val="00FC6A19"/>
    <w:rsid w:val="00FC6D13"/>
    <w:rsid w:val="00FC6E7A"/>
    <w:rsid w:val="00FC7275"/>
    <w:rsid w:val="00FC7403"/>
    <w:rsid w:val="00FC7546"/>
    <w:rsid w:val="00FC7E1F"/>
    <w:rsid w:val="00FC7F2A"/>
    <w:rsid w:val="00FD0774"/>
    <w:rsid w:val="00FD11E2"/>
    <w:rsid w:val="00FD1B33"/>
    <w:rsid w:val="00FD1C9A"/>
    <w:rsid w:val="00FD1DCB"/>
    <w:rsid w:val="00FD1F41"/>
    <w:rsid w:val="00FD3271"/>
    <w:rsid w:val="00FD338F"/>
    <w:rsid w:val="00FD4854"/>
    <w:rsid w:val="00FD4CCB"/>
    <w:rsid w:val="00FD4EE5"/>
    <w:rsid w:val="00FD56A3"/>
    <w:rsid w:val="00FD58D8"/>
    <w:rsid w:val="00FD5973"/>
    <w:rsid w:val="00FD5CAF"/>
    <w:rsid w:val="00FD5F4E"/>
    <w:rsid w:val="00FD7AC3"/>
    <w:rsid w:val="00FD7DCE"/>
    <w:rsid w:val="00FD7F4B"/>
    <w:rsid w:val="00FE127D"/>
    <w:rsid w:val="00FE175E"/>
    <w:rsid w:val="00FE1E8A"/>
    <w:rsid w:val="00FE218A"/>
    <w:rsid w:val="00FE2280"/>
    <w:rsid w:val="00FE2568"/>
    <w:rsid w:val="00FE2652"/>
    <w:rsid w:val="00FE2847"/>
    <w:rsid w:val="00FE342E"/>
    <w:rsid w:val="00FE38ED"/>
    <w:rsid w:val="00FE3BC5"/>
    <w:rsid w:val="00FE3D2E"/>
    <w:rsid w:val="00FE40EE"/>
    <w:rsid w:val="00FE4D16"/>
    <w:rsid w:val="00FE519D"/>
    <w:rsid w:val="00FE5593"/>
    <w:rsid w:val="00FE5782"/>
    <w:rsid w:val="00FE5B78"/>
    <w:rsid w:val="00FE6960"/>
    <w:rsid w:val="00FE6BAC"/>
    <w:rsid w:val="00FE6DCF"/>
    <w:rsid w:val="00FE716B"/>
    <w:rsid w:val="00FE7671"/>
    <w:rsid w:val="00FE7A26"/>
    <w:rsid w:val="00FE7EC7"/>
    <w:rsid w:val="00FF0817"/>
    <w:rsid w:val="00FF0871"/>
    <w:rsid w:val="00FF0B23"/>
    <w:rsid w:val="00FF1771"/>
    <w:rsid w:val="00FF1D9C"/>
    <w:rsid w:val="00FF25E3"/>
    <w:rsid w:val="00FF2F9C"/>
    <w:rsid w:val="00FF310F"/>
    <w:rsid w:val="00FF3391"/>
    <w:rsid w:val="00FF39E3"/>
    <w:rsid w:val="00FF3A87"/>
    <w:rsid w:val="00FF3BB6"/>
    <w:rsid w:val="00FF42D3"/>
    <w:rsid w:val="00FF4A06"/>
    <w:rsid w:val="00FF4BEE"/>
    <w:rsid w:val="00FF5A2B"/>
    <w:rsid w:val="00FF6590"/>
    <w:rsid w:val="00FF65D4"/>
    <w:rsid w:val="00FF66ED"/>
    <w:rsid w:val="00FF67E8"/>
    <w:rsid w:val="00FF6866"/>
    <w:rsid w:val="00FF7402"/>
    <w:rsid w:val="00FF776F"/>
    <w:rsid w:val="00FF7948"/>
    <w:rsid w:val="00FF7BE0"/>
    <w:rsid w:val="00F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7847B4D"/>
  <w15:docId w15:val="{F1F28126-A20B-464E-BCDB-BFA0490A0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510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5A41DA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41DA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5A41DA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5A41D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34B57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434B57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434B57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8669FE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434B57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434B57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434B57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434B57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rsid w:val="005A41DA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434B5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5A41DA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5A41DA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6780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41DA"/>
    <w:rPr>
      <w:rFonts w:cs="Times New Roman"/>
      <w:b/>
      <w:bCs/>
    </w:rPr>
  </w:style>
  <w:style w:type="paragraph" w:styleId="ListBullet">
    <w:name w:val="List Bullet"/>
    <w:basedOn w:val="Normal"/>
    <w:rsid w:val="005A41DA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41DA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41DA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41DA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5A41DA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5A41DA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5A41DA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5A41DA"/>
    <w:pPr>
      <w:ind w:left="284"/>
    </w:pPr>
  </w:style>
  <w:style w:type="paragraph" w:customStyle="1" w:styleId="AAFrameAddress">
    <w:name w:val="AA Frame Address"/>
    <w:basedOn w:val="Heading1"/>
    <w:uiPriority w:val="99"/>
    <w:rsid w:val="005A41DA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5A41DA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5A41DA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5A41DA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5A41DA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5A41DA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5A41DA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5A41DA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5A41DA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5A41DA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5A41DA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5A41DA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5A41DA"/>
    <w:pPr>
      <w:ind w:left="2552" w:hanging="284"/>
    </w:pPr>
  </w:style>
  <w:style w:type="paragraph" w:styleId="TOC2">
    <w:name w:val="toc 2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41DA"/>
    <w:pPr>
      <w:ind w:left="851"/>
    </w:pPr>
  </w:style>
  <w:style w:type="paragraph" w:styleId="TOC5">
    <w:name w:val="toc 5"/>
    <w:basedOn w:val="Normal"/>
    <w:next w:val="Normal"/>
    <w:uiPriority w:val="99"/>
    <w:semiHidden/>
    <w:rsid w:val="005A41DA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5A41DA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5A41DA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5A41DA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5A41DA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5A41DA"/>
    <w:pPr>
      <w:ind w:left="567" w:hanging="567"/>
    </w:pPr>
  </w:style>
  <w:style w:type="paragraph" w:styleId="ListBullet5">
    <w:name w:val="List Bullet 5"/>
    <w:basedOn w:val="Normal"/>
    <w:uiPriority w:val="99"/>
    <w:rsid w:val="005A41DA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5A41DA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5A41DA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434B57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5A41DA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434B57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5A41DA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434B57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5A41DA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5A41DA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5A41DA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5A41DA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5A41DA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5A41DA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41D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41D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5A41DA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5A41DA"/>
    <w:pPr>
      <w:framePr w:h="443" w:wrap="around" w:y="8223"/>
    </w:pPr>
  </w:style>
  <w:style w:type="paragraph" w:customStyle="1" w:styleId="a">
    <w:name w:val="¢éÍ¤ÇÒ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5A41DA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5A41DA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5A41DA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5A41DA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5A41DA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5A41DA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5A41DA"/>
  </w:style>
  <w:style w:type="paragraph" w:customStyle="1" w:styleId="3">
    <w:name w:val="?????3?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434B57"/>
    <w:rPr>
      <w:rFonts w:cs="EucrosiaUPC"/>
      <w:sz w:val="30"/>
      <w:szCs w:val="30"/>
    </w:rPr>
  </w:style>
  <w:style w:type="paragraph" w:customStyle="1" w:styleId="a1">
    <w:name w:val="ºÇ¡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434B57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434B57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rsid w:val="005A41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434B57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265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-80" w:right="-143"/>
      <w:jc w:val="center"/>
    </w:pPr>
    <w:rPr>
      <w:rFonts w:ascii="Angsana New" w:hAnsi="Angsana New"/>
      <w:b/>
      <w:i/>
      <w:iCs/>
      <w:sz w:val="30"/>
      <w:szCs w:val="30"/>
      <w:lang w:val="x-none" w:eastAsia="en-GB"/>
    </w:rPr>
  </w:style>
  <w:style w:type="character" w:customStyle="1" w:styleId="AccPolicyalternativeChar">
    <w:name w:val="Acc Policy alternative Char"/>
    <w:link w:val="AccPolicyalternative"/>
    <w:rsid w:val="00A265B4"/>
    <w:rPr>
      <w:rFonts w:ascii="Angsana New" w:hAnsi="Angsana New" w:cs="Angsana New"/>
      <w:b/>
      <w:i/>
      <w:iCs/>
      <w:sz w:val="30"/>
      <w:szCs w:val="30"/>
      <w:lang w:eastAsia="en-GB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paragraph" w:customStyle="1" w:styleId="acctmainheading">
    <w:name w:val="acct main heading"/>
    <w:aliases w:val="am"/>
    <w:basedOn w:val="Normal"/>
    <w:rsid w:val="00A419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E452C7"/>
    <w:rPr>
      <w:rFonts w:ascii="Arial" w:hAnsi="Arial" w:cs="Angsana New"/>
      <w:sz w:val="22"/>
      <w:szCs w:val="22"/>
    </w:rPr>
  </w:style>
  <w:style w:type="paragraph" w:customStyle="1" w:styleId="headingcentred">
    <w:name w:val="heading centred"/>
    <w:aliases w:val="hc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ineptnormalheading">
    <w:name w:val="nine pt normal heading"/>
    <w:aliases w:val="9nh"/>
    <w:basedOn w:val="Normal"/>
    <w:rsid w:val="00D779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b/>
      <w:szCs w:val="20"/>
      <w:lang w:val="en-GB" w:bidi="ar-SA"/>
    </w:rPr>
  </w:style>
  <w:style w:type="paragraph" w:customStyle="1" w:styleId="30">
    <w:name w:val="µÒÃÒ§3ªèÍ§"/>
    <w:basedOn w:val="Normal"/>
    <w:uiPriority w:val="99"/>
    <w:rsid w:val="00121E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Emphasis">
    <w:name w:val="Emphasis"/>
    <w:uiPriority w:val="20"/>
    <w:qFormat/>
    <w:rsid w:val="00B45224"/>
    <w:rPr>
      <w:i/>
      <w:iCs/>
    </w:rPr>
  </w:style>
  <w:style w:type="character" w:customStyle="1" w:styleId="apple-converted-space">
    <w:name w:val="apple-converted-space"/>
    <w:basedOn w:val="DefaultParagraphFont"/>
    <w:rsid w:val="00B45224"/>
  </w:style>
  <w:style w:type="paragraph" w:styleId="PlainText">
    <w:name w:val="Plain Text"/>
    <w:basedOn w:val="Normal"/>
    <w:link w:val="PlainTextChar"/>
    <w:uiPriority w:val="99"/>
    <w:unhideWhenUsed/>
    <w:rsid w:val="007702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/>
      <w:sz w:val="22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77024D"/>
    <w:rPr>
      <w:rFonts w:ascii="Calibri" w:eastAsia="Calibri" w:hAnsi="Calibri" w:cs="Cordia New"/>
      <w:sz w:val="22"/>
      <w:szCs w:val="26"/>
    </w:rPr>
  </w:style>
  <w:style w:type="paragraph" w:styleId="NoSpacing">
    <w:name w:val="No Spacing"/>
    <w:uiPriority w:val="1"/>
    <w:qFormat/>
    <w:rsid w:val="009B2E5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4">
    <w:name w:val="?????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??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434B57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434B57"/>
    <w:rPr>
      <w:rFonts w:ascii="Arial" w:hAnsi="Arial" w:cs="Times New Roman"/>
      <w:sz w:val="18"/>
      <w:szCs w:val="18"/>
    </w:rPr>
  </w:style>
  <w:style w:type="character" w:customStyle="1" w:styleId="FootnoteTextChar">
    <w:name w:val="Footnote Text Char"/>
    <w:aliases w:val="ft Char"/>
    <w:link w:val="FootnoteText"/>
    <w:semiHidden/>
    <w:rsid w:val="00434B57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434B5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34B57"/>
    <w:pPr>
      <w:spacing w:after="0"/>
    </w:pPr>
  </w:style>
  <w:style w:type="paragraph" w:customStyle="1" w:styleId="acctdividends">
    <w:name w:val="acct dividends"/>
    <w:aliases w:val="a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34B57"/>
    <w:pPr>
      <w:spacing w:after="0"/>
    </w:pPr>
  </w:style>
  <w:style w:type="paragraph" w:customStyle="1" w:styleId="acctindent">
    <w:name w:val="acct indent"/>
    <w:aliases w:val="ai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34B5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34B57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34B5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34B5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34B5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34B5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34B57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34B57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34B57"/>
    <w:pPr>
      <w:spacing w:after="0"/>
    </w:pPr>
  </w:style>
  <w:style w:type="paragraph" w:customStyle="1" w:styleId="List1a">
    <w:name w:val="List 1a"/>
    <w:aliases w:val="1a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semiHidden/>
    <w:rsid w:val="00434B57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semiHidden/>
    <w:rsid w:val="00434B5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434B5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34B57"/>
  </w:style>
  <w:style w:type="paragraph" w:customStyle="1" w:styleId="zreportaddinfo">
    <w:name w:val="zreport addinfo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34B5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34B5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34B5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34B57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34B57"/>
    <w:rPr>
      <w:b/>
      <w:bCs/>
    </w:rPr>
  </w:style>
  <w:style w:type="paragraph" w:customStyle="1" w:styleId="nineptbodytext">
    <w:name w:val="nine pt body text"/>
    <w:aliases w:val="9bt"/>
    <w:basedOn w:val="nineptnormal"/>
    <w:rsid w:val="00434B57"/>
    <w:pPr>
      <w:spacing w:after="220"/>
    </w:pPr>
  </w:style>
  <w:style w:type="paragraph" w:customStyle="1" w:styleId="nineptnormal">
    <w:name w:val="nine pt normal"/>
    <w:aliases w:val="9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34B57"/>
    <w:pPr>
      <w:jc w:val="center"/>
    </w:pPr>
  </w:style>
  <w:style w:type="paragraph" w:customStyle="1" w:styleId="heading">
    <w:name w:val="heading"/>
    <w:aliases w:val="h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Normalcentred">
    <w:name w:val="Normal centred"/>
    <w:aliases w:val="nc"/>
    <w:basedOn w:val="acctcolumnheadingnospaceafter"/>
    <w:rsid w:val="00434B57"/>
  </w:style>
  <w:style w:type="paragraph" w:customStyle="1" w:styleId="nineptheadingcentredbold">
    <w:name w:val="nine pt heading centred bold"/>
    <w:aliases w:val="9hc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34B5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34B57"/>
    <w:pPr>
      <w:spacing w:after="80"/>
    </w:pPr>
  </w:style>
  <w:style w:type="paragraph" w:customStyle="1" w:styleId="nineptcolumntab1">
    <w:name w:val="nine pt column tab1"/>
    <w:aliases w:val="a91"/>
    <w:basedOn w:val="nineptnormal"/>
    <w:rsid w:val="00434B5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34B5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34B57"/>
    <w:pPr>
      <w:jc w:val="center"/>
    </w:pPr>
  </w:style>
  <w:style w:type="paragraph" w:customStyle="1" w:styleId="Normalheading">
    <w:name w:val="Normal heading"/>
    <w:aliases w:val="nh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34B57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34B57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34B5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34B5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34B57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34B5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34B5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34B5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34B5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34B57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34B5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34B57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34B5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34B5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34B5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34B57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34B57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34B57"/>
    <w:pPr>
      <w:spacing w:after="0"/>
    </w:pPr>
  </w:style>
  <w:style w:type="paragraph" w:customStyle="1" w:styleId="smallreturn">
    <w:name w:val="small return"/>
    <w:aliases w:val="sr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34B57"/>
    <w:pPr>
      <w:spacing w:after="0"/>
    </w:pPr>
  </w:style>
  <w:style w:type="paragraph" w:customStyle="1" w:styleId="headingbolditalic">
    <w:name w:val="heading bold italic"/>
    <w:aliases w:val="hbi"/>
    <w:basedOn w:val="heading"/>
    <w:rsid w:val="00434B57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34B5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34B5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34B57"/>
    <w:pPr>
      <w:spacing w:after="0"/>
    </w:pPr>
  </w:style>
  <w:style w:type="paragraph" w:customStyle="1" w:styleId="blockbullet">
    <w:name w:val="block bullet"/>
    <w:aliases w:val="bb"/>
    <w:basedOn w:val="block"/>
    <w:rsid w:val="00434B5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34B5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34B57"/>
    <w:pPr>
      <w:spacing w:after="0"/>
    </w:pPr>
  </w:style>
  <w:style w:type="paragraph" w:customStyle="1" w:styleId="eightptnormal">
    <w:name w:val="eight pt normal"/>
    <w:aliases w:val="8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34B5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34B5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34B5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34B57"/>
    <w:rPr>
      <w:b/>
      <w:bCs/>
    </w:rPr>
  </w:style>
  <w:style w:type="paragraph" w:customStyle="1" w:styleId="eightptbodytext">
    <w:name w:val="eight pt body text"/>
    <w:aliases w:val="8bt"/>
    <w:basedOn w:val="eightptnormal"/>
    <w:rsid w:val="00434B57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34B5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34B5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34B5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34B57"/>
    <w:pPr>
      <w:spacing w:after="0"/>
    </w:pPr>
  </w:style>
  <w:style w:type="paragraph" w:customStyle="1" w:styleId="eightptblock">
    <w:name w:val="eight pt block"/>
    <w:aliases w:val="8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34B5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34B5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34B5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34B57"/>
    <w:pPr>
      <w:spacing w:after="0"/>
    </w:pPr>
  </w:style>
  <w:style w:type="paragraph" w:customStyle="1" w:styleId="blockindent">
    <w:name w:val="block indent"/>
    <w:aliases w:val="bi"/>
    <w:basedOn w:val="block"/>
    <w:rsid w:val="00434B5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34B57"/>
    <w:pPr>
      <w:jc w:val="center"/>
    </w:pPr>
  </w:style>
  <w:style w:type="paragraph" w:customStyle="1" w:styleId="nineptcol">
    <w:name w:val="nine pt %col"/>
    <w:aliases w:val="9%"/>
    <w:basedOn w:val="nineptnormal"/>
    <w:rsid w:val="00434B5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34B5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34B5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34B57"/>
    <w:pPr>
      <w:spacing w:after="0"/>
    </w:pPr>
  </w:style>
  <w:style w:type="paragraph" w:customStyle="1" w:styleId="nineptblocklist">
    <w:name w:val="nine pt block list"/>
    <w:aliases w:val="9bl"/>
    <w:basedOn w:val="nineptblock"/>
    <w:rsid w:val="00434B57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34B5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34B5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34B5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34B5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34B57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34B5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34B57"/>
    <w:pPr>
      <w:spacing w:after="20"/>
    </w:pPr>
  </w:style>
  <w:style w:type="paragraph" w:customStyle="1" w:styleId="blockbulletnospaceafter">
    <w:name w:val="block bullet no space after"/>
    <w:aliases w:val="bbn,block bullet no sp"/>
    <w:rsid w:val="00434B57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34B5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34B57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34B57"/>
    <w:pPr>
      <w:spacing w:after="80"/>
    </w:pPr>
  </w:style>
  <w:style w:type="paragraph" w:customStyle="1" w:styleId="nineptratecol">
    <w:name w:val="nine pt rate col"/>
    <w:aliases w:val="a9r"/>
    <w:basedOn w:val="nineptnormal"/>
    <w:rsid w:val="00434B5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34B5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34B57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34B5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34B5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34B5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34B5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34B5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34B5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34B5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34B57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34B57"/>
    <w:pPr>
      <w:ind w:left="907" w:hanging="340"/>
    </w:pPr>
  </w:style>
  <w:style w:type="paragraph" w:customStyle="1" w:styleId="List3i">
    <w:name w:val="List 3i"/>
    <w:aliases w:val="3i"/>
    <w:basedOn w:val="List2i"/>
    <w:rsid w:val="00434B5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34B5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34B57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34B5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34B5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34B5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34B5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34B57"/>
    <w:pPr>
      <w:spacing w:after="80"/>
    </w:pPr>
  </w:style>
  <w:style w:type="paragraph" w:customStyle="1" w:styleId="blockbullet2">
    <w:name w:val="block bullet 2"/>
    <w:aliases w:val="bb2"/>
    <w:basedOn w:val="BodyText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34B5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34B5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434B57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34B57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434B57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434B57"/>
    <w:rPr>
      <w:rFonts w:cs="Times New Roman"/>
      <w:sz w:val="29"/>
      <w:szCs w:val="29"/>
    </w:rPr>
  </w:style>
  <w:style w:type="character" w:customStyle="1" w:styleId="hps">
    <w:name w:val="hps"/>
    <w:uiPriority w:val="99"/>
    <w:rsid w:val="00434B57"/>
    <w:rPr>
      <w:rFonts w:cs="Times New Roman"/>
    </w:rPr>
  </w:style>
  <w:style w:type="character" w:customStyle="1" w:styleId="gt-icon-text1">
    <w:name w:val="gt-icon-text1"/>
    <w:uiPriority w:val="99"/>
    <w:rsid w:val="00434B57"/>
    <w:rPr>
      <w:rFonts w:cs="Times New Roman"/>
    </w:rPr>
  </w:style>
  <w:style w:type="character" w:customStyle="1" w:styleId="shorttext">
    <w:name w:val="short_text"/>
    <w:uiPriority w:val="99"/>
    <w:rsid w:val="00434B57"/>
    <w:rPr>
      <w:rFonts w:cs="Times New Roman"/>
    </w:rPr>
  </w:style>
  <w:style w:type="paragraph" w:customStyle="1" w:styleId="Default">
    <w:name w:val="Default"/>
    <w:rsid w:val="00434B5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434B57"/>
    <w:rPr>
      <w:rFonts w:cs="Times New Roman"/>
    </w:rPr>
  </w:style>
  <w:style w:type="character" w:styleId="CommentReference">
    <w:name w:val="annotation reference"/>
    <w:uiPriority w:val="99"/>
    <w:rsid w:val="00434B57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34B5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434B57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34B57"/>
    <w:rPr>
      <w:b/>
      <w:bCs/>
    </w:rPr>
  </w:style>
  <w:style w:type="character" w:customStyle="1" w:styleId="CommentSubjectChar">
    <w:name w:val="Comment Subject Char"/>
    <w:link w:val="CommentSubject"/>
    <w:rsid w:val="00434B57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34B57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34B5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34B5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34B5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34B5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34B57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34B57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34B57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34B57"/>
    <w:rPr>
      <w:rFonts w:ascii="Univers 45 Light" w:hAnsi="Univers 45 Light" w:cs="Angsana New"/>
      <w:color w:val="auto"/>
    </w:rPr>
  </w:style>
  <w:style w:type="paragraph" w:customStyle="1" w:styleId="TableParagraph">
    <w:name w:val="Table Paragraph"/>
    <w:basedOn w:val="Normal"/>
    <w:uiPriority w:val="1"/>
    <w:qFormat/>
    <w:rsid w:val="00434B5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uiPriority w:val="99"/>
    <w:rsid w:val="00434B57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34B57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34B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rsid w:val="00434B57"/>
    <w:rPr>
      <w:rFonts w:ascii="Book Antiqua" w:eastAsia="Times New Roman" w:hAnsi="Book Antiqua" w:cs="Times New Roman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EA61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38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39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19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6416266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7824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8251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0746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276622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7129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5632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6181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953632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72072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63448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35388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54214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62739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215740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2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05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45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779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678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750137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8653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1749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692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725696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842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63598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53038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966155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89049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61169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27493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94467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02802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7212824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77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5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61C9E-ACD1-4087-9A70-C703F1B627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19</Pages>
  <Words>3491</Words>
  <Characters>19902</Characters>
  <Application>Microsoft Office Word</Application>
  <DocSecurity>0</DocSecurity>
  <Lines>165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เมก้า ไลฟ์ไซแอ็นซ์ จำกัด (มหาชน)</vt:lpstr>
    </vt:vector>
  </TitlesOfParts>
  <Company>KPMG</Company>
  <LinksUpToDate>false</LinksUpToDate>
  <CharactersWithSpaces>23347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เมก้า ไลฟ์ไซแอ็นซ์ จำกัด (มหาชน)</dc:title>
  <dc:creator>Chanon, Jutakanon</dc:creator>
  <cp:lastModifiedBy>Thanvarat, Lekrungruangkit</cp:lastModifiedBy>
  <cp:revision>4</cp:revision>
  <cp:lastPrinted>2022-08-04T08:30:00Z</cp:lastPrinted>
  <dcterms:created xsi:type="dcterms:W3CDTF">2022-08-10T07:39:00Z</dcterms:created>
  <dcterms:modified xsi:type="dcterms:W3CDTF">2022-08-11T07:08:00Z</dcterms:modified>
</cp:coreProperties>
</file>