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9E3E" w14:textId="77777777" w:rsidR="00B42243" w:rsidRPr="00287EEC" w:rsidRDefault="00B42243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287EEC" w14:paraId="2C28E56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E26425" w14:textId="713A2221" w:rsidR="008967CE" w:rsidRPr="00287EEC" w:rsidRDefault="00436A34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830931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6F67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</w:p>
        </w:tc>
      </w:tr>
      <w:bookmarkEnd w:id="0"/>
    </w:tbl>
    <w:p w14:paraId="37F5E4A8" w14:textId="77777777" w:rsidR="008967CE" w:rsidRPr="00287EEC" w:rsidRDefault="008967CE" w:rsidP="008967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2F0EE4" w14:textId="6C2A868E" w:rsidR="00DF6F67" w:rsidRPr="00287EEC" w:rsidRDefault="00DF6F67" w:rsidP="001E40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36A34" w:rsidRPr="00436A34">
        <w:rPr>
          <w:rFonts w:ascii="Browallia New" w:hAnsi="Browallia New" w:cs="Browallia New"/>
          <w:spacing w:val="-5"/>
          <w:sz w:val="26"/>
          <w:szCs w:val="26"/>
        </w:rPr>
        <w:t>30</w:t>
      </w:r>
      <w:r w:rsidR="009A497C" w:rsidRPr="00287EEC">
        <w:rPr>
          <w:rFonts w:ascii="Browallia New" w:hAnsi="Browallia New" w:cs="Browallia New"/>
          <w:spacing w:val="-5"/>
          <w:sz w:val="26"/>
          <w:szCs w:val="26"/>
          <w:cs/>
        </w:rPr>
        <w:t xml:space="preserve"> มิถุนายน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1032BA" w:rsidRPr="00287EEC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287EEC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="00B8791D" w:rsidRPr="00287EEC">
        <w:rPr>
          <w:rFonts w:ascii="Browallia New" w:hAnsi="Browallia New" w:cs="Browallia New"/>
          <w:sz w:val="26"/>
          <w:szCs w:val="26"/>
          <w:cs/>
        </w:rPr>
        <w:t>ของ</w:t>
      </w: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กลุ่มกิจการมีหนี้สิ้นหมุนเวียนรวมมากกว่าสินทรัพย์หมุนเวียนรวม</w:t>
      </w:r>
      <w:r w:rsidR="000100B0" w:rsidRPr="00287EE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B6EB6" w:rsidRPr="00287EEC">
        <w:rPr>
          <w:rFonts w:ascii="Browallia New" w:hAnsi="Browallia New" w:cs="Browallia New"/>
          <w:sz w:val="26"/>
          <w:szCs w:val="26"/>
        </w:rPr>
        <w:br/>
      </w:r>
      <w:r w:rsidR="000100B0"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มีขาดทุนสะสม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ทั้งนี้ผู้บริหารได้จัดทำประมาณการเงินสดสำหรับส่วนงานสอนภาษาและมีความเชื่อมั่นว่าจะสามารถปฏิบัติตามประมาณการนั้น </w:t>
      </w:r>
      <w:r w:rsidR="00BB6EB6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โดยกลุ่มกิจการมีแผนในการขายแฟรนไชส์เพิ่มขึ้นและ</w:t>
      </w:r>
      <w:r w:rsidR="00CC55EE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287EEC">
        <w:rPr>
          <w:rFonts w:ascii="Browallia New" w:hAnsi="Browallia New" w:cs="Browallia New"/>
          <w:sz w:val="26"/>
          <w:szCs w:val="26"/>
          <w:cs/>
        </w:rPr>
        <w:t>การเปิดคอร์สสอนออนไลน์เพื่อรองรับการเปลี่ยนแปลง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พฤติกรรมของผู้บริโภค และ</w:t>
      </w:r>
      <w:r w:rsidR="00CC55EE">
        <w:rPr>
          <w:rFonts w:ascii="Browallia New" w:hAnsi="Browallia New" w:cs="Browallia New" w:hint="cs"/>
          <w:spacing w:val="-4"/>
          <w:sz w:val="26"/>
          <w:szCs w:val="26"/>
          <w:cs/>
        </w:rPr>
        <w:t>ยังมีแผนงานในการจัดการส่งเสริมการขายเพื่อที่จะเพิ่มยอดอัตราการสมัครของนักเรียน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1" w:name="_Hlk63798244"/>
      <w:r w:rsidR="000100B0" w:rsidRPr="00287EE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นอกจากนี้</w:t>
      </w:r>
      <w:r w:rsidRPr="00287EE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ดำเนินการจัดหาเงินทุนเพื่อใช้ในการดำเนินกิจการอย่างเพียงพอโดยการเพิ่มทุนซึ่งมีการอนุมัติในที่ประชุมสามัญผู้ถือหุ้น </w:t>
      </w:r>
      <w:bookmarkEnd w:id="1"/>
      <w:r w:rsidR="0040514D">
        <w:rPr>
          <w:rFonts w:ascii="Browallia New" w:hAnsi="Browallia New" w:cs="Browallia New" w:hint="cs"/>
          <w:spacing w:val="-6"/>
          <w:sz w:val="26"/>
          <w:szCs w:val="26"/>
          <w:cs/>
        </w:rPr>
        <w:t>โดยผู้บริหารของ</w:t>
      </w:r>
      <w:r w:rsidR="00562976" w:rsidRPr="00287EEC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ลุ่มกิจกา</w:t>
      </w:r>
      <w:r w:rsidRPr="00287EEC">
        <w:rPr>
          <w:rFonts w:ascii="Browallia New" w:hAnsi="Browallia New" w:cs="Browallia New"/>
          <w:sz w:val="26"/>
          <w:szCs w:val="26"/>
          <w:cs/>
        </w:rPr>
        <w:t>ร</w:t>
      </w:r>
      <w:r w:rsidR="00436A34">
        <w:rPr>
          <w:rFonts w:ascii="Browallia New" w:hAnsi="Browallia New" w:cs="Browallia New"/>
          <w:sz w:val="26"/>
          <w:szCs w:val="26"/>
        </w:rPr>
        <w:br/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="00BB6EB6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>นับจากวันที่ใน</w:t>
      </w:r>
      <w:r w:rsidR="001032BA" w:rsidRPr="00436A34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>การเงิน อย่างไรก็ตามผู้บริหารเชื่อมั่นว่าจะประสบความสำเร็จตามแผนธุรกิจดังกล่าว ดังนั้น</w:t>
      </w:r>
      <w:r w:rsidR="001032BA" w:rsidRPr="00436A34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</w:t>
      </w:r>
      <w:r w:rsidR="00562976" w:rsidRPr="00436A34">
        <w:rPr>
          <w:rFonts w:ascii="Browallia New" w:hAnsi="Browallia New" w:cs="Browallia New"/>
          <w:spacing w:val="-4"/>
          <w:sz w:val="26"/>
          <w:szCs w:val="26"/>
          <w:cs/>
        </w:rPr>
        <w:t>เงินรวม</w:t>
      </w:r>
      <w:r w:rsidRPr="00287EE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2409DD" w:rsidRPr="00287EEC">
        <w:rPr>
          <w:rFonts w:ascii="Browallia New" w:hAnsi="Browallia New" w:cs="Browallia New"/>
          <w:sz w:val="26"/>
          <w:szCs w:val="26"/>
          <w:cs/>
        </w:rPr>
        <w:t>หก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30</w:t>
      </w:r>
      <w:r w:rsidR="002409DD"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จึงจัดทำขึ้นตามเกณฑ์การดำเนินงานต่อเนื่อง</w:t>
      </w:r>
    </w:p>
    <w:p w14:paraId="45F93519" w14:textId="0F1EE758" w:rsidR="00E2350E" w:rsidRPr="00287EEC" w:rsidRDefault="00E2350E" w:rsidP="000F00A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50E" w:rsidRPr="00287EEC" w14:paraId="5FCC564F" w14:textId="77777777" w:rsidTr="00E235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76E218" w14:textId="3CB4375E" w:rsidR="00E2350E" w:rsidRPr="00287EEC" w:rsidRDefault="00436A3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2350E" w:rsidRPr="00287EE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350E" w:rsidRPr="00287EE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อัตราส่วนของส่วนของเจ้าของต่อทุนชำระแล้ว</w:t>
            </w:r>
          </w:p>
        </w:tc>
      </w:tr>
    </w:tbl>
    <w:p w14:paraId="3D17F941" w14:textId="77777777" w:rsidR="00E2350E" w:rsidRPr="00287EEC" w:rsidRDefault="00E2350E" w:rsidP="00AE5A8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070E07D" w14:textId="0679CA5D" w:rsidR="006F7A36" w:rsidRPr="00287EEC" w:rsidRDefault="006F0123" w:rsidP="000F00A0">
      <w:pPr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</w:pPr>
      <w:r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>กลุ่มกิจการมีส่วนของเจ้าของเท่ากับ</w:t>
      </w:r>
      <w:r w:rsidRPr="00E8464B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436A34" w:rsidRPr="00436A34">
        <w:rPr>
          <w:rFonts w:ascii="Browallia New" w:eastAsia="Calibri" w:hAnsi="Browallia New" w:cs="Browallia New"/>
          <w:spacing w:val="-2"/>
          <w:sz w:val="26"/>
          <w:szCs w:val="26"/>
        </w:rPr>
        <w:t>35</w:t>
      </w:r>
      <w:r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ของทุนชำระแล้วตามข้อมูลทางการเงินรวมระหว่างกาล ณ วันที่ </w:t>
      </w:r>
      <w:r w:rsidR="00436A34" w:rsidRPr="00436A34">
        <w:rPr>
          <w:rFonts w:ascii="Browallia New" w:eastAsia="Calibri" w:hAnsi="Browallia New" w:cs="Browallia New"/>
          <w:spacing w:val="-2"/>
          <w:sz w:val="26"/>
          <w:szCs w:val="26"/>
        </w:rPr>
        <w:t>30</w:t>
      </w:r>
      <w:r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ม</w:t>
      </w:r>
      <w:r w:rsidR="008B3CDA"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>ิถุนายน</w:t>
      </w:r>
      <w:r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436A34" w:rsidRPr="00436A34">
        <w:rPr>
          <w:rFonts w:ascii="Browallia New" w:eastAsia="Calibri" w:hAnsi="Browallia New" w:cs="Browallia New"/>
          <w:spacing w:val="-2"/>
          <w:sz w:val="26"/>
          <w:szCs w:val="26"/>
        </w:rPr>
        <w:t>2565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ซึ่งเป็นอัตราส่วนทางการเงินที่ส่วนของเจ้าของมีค่าน้อยกว่าร้อยละ </w:t>
      </w:r>
      <w:r w:rsidR="00436A34" w:rsidRPr="00436A34">
        <w:rPr>
          <w:rFonts w:ascii="Browallia New" w:eastAsia="Calibri" w:hAnsi="Browallia New" w:cs="Browallia New"/>
          <w:spacing w:val="-4"/>
          <w:sz w:val="26"/>
          <w:szCs w:val="26"/>
        </w:rPr>
        <w:t>50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ของทุนชำระแล้ว และเป็นเหตุให้ตลาดหลักทรัพย์แห่งประเทศไทย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ยังคงใช้มาตรการดำเนินการเพื่อเตือนผู้ลงทุนโดยการขึ้นเครื่องหมาย </w:t>
      </w:r>
      <w:r w:rsidRPr="00287EEC">
        <w:rPr>
          <w:rFonts w:ascii="Browallia New" w:eastAsia="Calibri" w:hAnsi="Browallia New" w:cs="Browallia New"/>
          <w:sz w:val="26"/>
          <w:szCs w:val="26"/>
          <w:lang w:val="en-US"/>
        </w:rPr>
        <w:t xml:space="preserve">C (Caution) 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ไว้ที่หลักทรัพย์จดทะเบียนของบริษัทอย่างต่อเนื่อง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จากวันที่เริ่มประกาศขึ้นเครื่องหมาย 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t xml:space="preserve">C 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436A34" w:rsidRPr="00436A34">
        <w:rPr>
          <w:rFonts w:ascii="Browallia New" w:eastAsia="Calibri" w:hAnsi="Browallia New" w:cs="Browallia New"/>
          <w:spacing w:val="-4"/>
          <w:sz w:val="26"/>
          <w:szCs w:val="26"/>
        </w:rPr>
        <w:t>1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มีนาคม พ.ศ. </w:t>
      </w:r>
      <w:r w:rsidR="00436A34" w:rsidRPr="00436A34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ทั้งนี้เป็นไปตามข้อกำหนดในข้อบังคับตลาดหลักทรัพย์</w:t>
      </w:r>
      <w:r w:rsidR="00D366FD" w:rsidRPr="00287EEC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br/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แห่ง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="004A6839" w:rsidRPr="00287EEC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br/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36A34" w:rsidRPr="00436A34">
        <w:rPr>
          <w:rFonts w:ascii="Browallia New" w:eastAsia="Calibri" w:hAnsi="Browallia New" w:cs="Browallia New"/>
          <w:spacing w:val="-4"/>
          <w:sz w:val="26"/>
          <w:szCs w:val="26"/>
        </w:rPr>
        <w:t>2561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</w:t>
      </w:r>
      <w:r w:rsidR="00BB6EB6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br/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ผู้ที่เกี่ยวข้อง เมื่อวันที</w:t>
      </w:r>
      <w:r w:rsidR="00BB6EB6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่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="00436A34" w:rsidRPr="00436A34">
        <w:rPr>
          <w:rFonts w:ascii="Browallia New" w:eastAsia="Calibri" w:hAnsi="Browallia New" w:cs="Browallia New"/>
          <w:sz w:val="26"/>
          <w:szCs w:val="26"/>
        </w:rPr>
        <w:t>17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436A34" w:rsidRPr="00436A34">
        <w:rPr>
          <w:rFonts w:ascii="Browallia New" w:eastAsia="Calibri" w:hAnsi="Browallia New" w:cs="Browallia New"/>
          <w:sz w:val="26"/>
          <w:szCs w:val="26"/>
        </w:rPr>
        <w:t>2565</w:t>
      </w:r>
      <w:r w:rsidR="00B3405D" w:rsidRPr="00287EE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3405D" w:rsidRPr="00287EE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AE5A87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วันที่</w:t>
      </w:r>
      <w:r w:rsidR="00B3405D" w:rsidRPr="00287EE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436A34" w:rsidRPr="00436A34">
        <w:rPr>
          <w:rFonts w:ascii="Browallia New" w:eastAsia="Calibri" w:hAnsi="Browallia New" w:cs="Browallia New"/>
          <w:sz w:val="26"/>
          <w:szCs w:val="26"/>
        </w:rPr>
        <w:t>27</w:t>
      </w:r>
      <w:r w:rsidR="00B3405D" w:rsidRPr="00287EE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3405D" w:rsidRPr="00287EEC">
        <w:rPr>
          <w:rFonts w:ascii="Browallia New" w:eastAsia="Calibri" w:hAnsi="Browallia New" w:cs="Browallia New"/>
          <w:sz w:val="26"/>
          <w:szCs w:val="26"/>
          <w:cs/>
        </w:rPr>
        <w:t xml:space="preserve">พฤษภาคม </w:t>
      </w:r>
      <w:r w:rsidR="00B3405D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พ.ศ. </w:t>
      </w:r>
      <w:r w:rsidR="00436A34" w:rsidRPr="00436A34">
        <w:rPr>
          <w:rFonts w:ascii="Browallia New" w:eastAsia="Calibri" w:hAnsi="Browallia New" w:cs="Browallia New"/>
          <w:sz w:val="26"/>
          <w:szCs w:val="26"/>
        </w:rPr>
        <w:t>2565</w:t>
      </w:r>
    </w:p>
    <w:p w14:paraId="1006367A" w14:textId="77777777" w:rsidR="006F0123" w:rsidRPr="00287EEC" w:rsidRDefault="006F0123" w:rsidP="000F00A0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287EEC" w14:paraId="455F7665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610091" w14:textId="5B26E013" w:rsidR="00EC41B8" w:rsidRPr="00287EEC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287EE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36A34"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41B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A4DD19C" w14:textId="77777777" w:rsidR="00EC41B8" w:rsidRPr="00287EEC" w:rsidRDefault="00EC41B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F5479" w14:textId="14565A43" w:rsidR="0036355A" w:rsidRPr="00287EEC" w:rsidRDefault="00EB6FC6" w:rsidP="00EC4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36A34" w:rsidRPr="00436A34">
        <w:rPr>
          <w:rFonts w:ascii="Browallia New" w:hAnsi="Browallia New" w:cs="Browallia New"/>
          <w:sz w:val="26"/>
          <w:szCs w:val="26"/>
        </w:rPr>
        <w:t>34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0850BE" w14:textId="77777777" w:rsidR="00EB6FC6" w:rsidRPr="00287EEC" w:rsidRDefault="00EB6FC6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0E5801" w14:textId="264DA8A7" w:rsidR="007E3727" w:rsidRPr="00287EEC" w:rsidRDefault="007E3727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287EEC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287EEC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31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2564</w:t>
      </w:r>
    </w:p>
    <w:p w14:paraId="7B52BCB5" w14:textId="77777777" w:rsidR="005B13AF" w:rsidRPr="00287EEC" w:rsidRDefault="005B13AF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1E5B40" w14:textId="4B260313" w:rsidR="0029766B" w:rsidRPr="00287EEC" w:rsidRDefault="0036355A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287EEC">
        <w:rPr>
          <w:rFonts w:ascii="Browallia New" w:hAnsi="Browallia New" w:cs="Browallia New"/>
          <w:sz w:val="26"/>
          <w:szCs w:val="26"/>
          <w:cs/>
        </w:rPr>
        <w:t>ที่</w:t>
      </w:r>
      <w:r w:rsidRPr="00287EEC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179F7B99" w14:textId="15A289CE" w:rsidR="00CF4B58" w:rsidRPr="00287EEC" w:rsidRDefault="00CF4B5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287EEC" w14:paraId="4F49487E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54BC9" w14:textId="49AA6F75" w:rsidR="00EC41B8" w:rsidRPr="00287EEC" w:rsidRDefault="00436A34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C41B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96EE7E2" w14:textId="77777777" w:rsidR="00F5458D" w:rsidRPr="00287EEC" w:rsidRDefault="00F5458D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286FB6" w14:textId="518375B1" w:rsidR="00CE4B25" w:rsidRPr="00287EEC" w:rsidRDefault="00D46F31" w:rsidP="00CE4B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="00E92840"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6A34" w:rsidRPr="00436A34">
        <w:rPr>
          <w:rFonts w:ascii="Browallia New" w:hAnsi="Browallia New" w:cs="Browallia New"/>
          <w:sz w:val="26"/>
          <w:szCs w:val="26"/>
        </w:rPr>
        <w:t>31</w:t>
      </w:r>
      <w:r w:rsidR="006B0DBE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287EE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2564</w:t>
      </w:r>
      <w:r w:rsidR="00EC0D00" w:rsidRPr="00287EEC">
        <w:rPr>
          <w:rFonts w:ascii="Browallia New" w:hAnsi="Browallia New" w:cs="Browallia New"/>
          <w:sz w:val="26"/>
          <w:szCs w:val="26"/>
        </w:rPr>
        <w:t xml:space="preserve"> </w:t>
      </w:r>
    </w:p>
    <w:p w14:paraId="59BCD6FE" w14:textId="77777777" w:rsidR="00CE4B25" w:rsidRPr="00287EEC" w:rsidRDefault="00CE4B25" w:rsidP="00CE4B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6040E9" w14:textId="281B608E" w:rsidR="007B6514" w:rsidRPr="00287EEC" w:rsidRDefault="00EC0D00" w:rsidP="00CE4B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36A34" w:rsidRPr="00436A3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36A34" w:rsidRPr="00436A34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5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1076" w:rsidRPr="00287EEC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ม่มีผลกระทบที่มีนัยสำคัญต่อกลุ่มกิจการ </w:t>
      </w:r>
    </w:p>
    <w:p w14:paraId="78A6DF04" w14:textId="178D6B05" w:rsidR="00115025" w:rsidRPr="00287EEC" w:rsidRDefault="00A5752A" w:rsidP="007B0D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287EEC" w14:paraId="4243CD0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69B62" w14:textId="11E154A2" w:rsidR="00115025" w:rsidRPr="00287EEC" w:rsidRDefault="00436A34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1502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E1E4C61" w14:textId="77777777" w:rsidR="00115025" w:rsidRPr="00287EEC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650B38" w14:textId="117537E2" w:rsidR="004E5315" w:rsidRPr="00287EEC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287EEC">
        <w:rPr>
          <w:rFonts w:ascii="Browallia New" w:hAnsi="Browallia New" w:cs="Browallia New"/>
          <w:sz w:val="26"/>
          <w:szCs w:val="26"/>
          <w:cs/>
        </w:rPr>
        <w:t>ทาง</w:t>
      </w:r>
      <w:r w:rsidRPr="00287EEC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322AB9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287EE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22AB9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14:paraId="5E6C1EFC" w14:textId="2F4E26B2" w:rsidR="004E5315" w:rsidRPr="00287EEC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ED8648" w14:textId="76F0261E" w:rsidR="00B35FA5" w:rsidRPr="00287EEC" w:rsidRDefault="00B35FA5" w:rsidP="00B35F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กลุ่มกิจการดำเนินธุรกิจหลักในส่วนงานดำเนินงานเพียงส่วนงานเดียว คือ ธุรกิจสถาบันสอนภาษา โดยกลุ่มกิจการดำเนินธุรกิจ</w:t>
      </w:r>
      <w:r w:rsidR="00BB6EB6" w:rsidRPr="00287EEC">
        <w:rPr>
          <w:rFonts w:ascii="Browallia New" w:hAnsi="Browallia New" w:cs="Browallia New"/>
          <w:sz w:val="26"/>
          <w:szCs w:val="26"/>
          <w:cs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ในเขตภูมิศาสตร์เดียวคือประเทศไทย กลุ่มกิจการประเมินผลการปฏิบัติงานของส่วนงานโดยพิจารณาผลการดำเนินงานจากกำไรขั้นต้นเป็นหลัก ซึ่งวัดมูลค่าโดยใช้เกณฑ์เดียวกับที่ใช้ในการวัดผลกำไรขั้นต้นจากการดำเนินงานในงบการเงิน ดังนั้น รายได้ กำไร</w:t>
      </w:r>
      <w:r w:rsidR="00BB6EB6" w:rsidRPr="00287EEC">
        <w:rPr>
          <w:rFonts w:ascii="Browallia New" w:hAnsi="Browallia New" w:cs="Browallia New"/>
          <w:sz w:val="26"/>
          <w:szCs w:val="26"/>
          <w:cs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จากการดำเนินงาน และสินทรัพย์ที่แสดงในงบการเงินจึงถือเป็นรายงานตามส่วนงานดำเนินงานและเขตภูมิศาสตร์แล้ว</w:t>
      </w:r>
    </w:p>
    <w:p w14:paraId="642F47B0" w14:textId="2B45664D" w:rsidR="00B35FA5" w:rsidRPr="00287EEC" w:rsidRDefault="00B35FA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ED99DD" w14:textId="3160A026" w:rsidR="004E5315" w:rsidRPr="00287EEC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62EC91B7" w14:textId="289F175D" w:rsidR="00CE0AF9" w:rsidRPr="00287EEC" w:rsidRDefault="00CE0AF9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65C143" w14:textId="77777777" w:rsidR="006B344F" w:rsidRPr="00287EEC" w:rsidRDefault="006B344F" w:rsidP="006B34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AB3E9E0" w14:textId="77777777" w:rsidR="006B344F" w:rsidRPr="00287EEC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01B9A" w14:textId="259EE26C" w:rsidR="006B344F" w:rsidRPr="00287EEC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5B611729" w14:textId="36C25623" w:rsidR="002C088A" w:rsidRPr="00287EEC" w:rsidRDefault="002C088A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BCF2BB" w14:textId="77777777" w:rsidR="002C088A" w:rsidRPr="00287EEC" w:rsidRDefault="002C088A" w:rsidP="002C08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รายได้ทั้งหมดของกลุ่มกิจการมีการรับรู้รายได้ตลอดช่วงเวลาที่ปฏิบัติตามภาระที่ต้องปฏิบัติ </w:t>
      </w:r>
      <w:r w:rsidRPr="00287EEC">
        <w:rPr>
          <w:rFonts w:ascii="Browallia New" w:hAnsi="Browallia New" w:cs="Browallia New"/>
          <w:sz w:val="26"/>
          <w:szCs w:val="26"/>
        </w:rPr>
        <w:t>(Over time)</w:t>
      </w:r>
    </w:p>
    <w:p w14:paraId="0BD1C297" w14:textId="1A4F50ED" w:rsidR="002A24FE" w:rsidRPr="00287EEC" w:rsidRDefault="002A24FE" w:rsidP="002C088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287EEC" w14:paraId="1A746079" w14:textId="77777777" w:rsidTr="00063E2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22E33D" w14:textId="589CBD3A" w:rsidR="002A24FE" w:rsidRPr="00287EEC" w:rsidRDefault="00436A34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10343318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A24F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  <w:bookmarkEnd w:id="2"/>
    </w:tbl>
    <w:p w14:paraId="7DA5B61B" w14:textId="77777777" w:rsidR="002A24FE" w:rsidRPr="00287EEC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594813D5" w14:textId="0CA3D177" w:rsidR="002A24FE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03A78BBD" w14:textId="77777777" w:rsidR="00436A34" w:rsidRDefault="00436A34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855278" w:rsidRPr="00AE5A87" w14:paraId="3C97894A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DACC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388E6" w14:textId="77777777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และ</w:t>
            </w: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55278" w:rsidRPr="00AE5A87" w14:paraId="7397963A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BC65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A3760" w14:textId="2F24F2EE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36A34" w:rsidRPr="00436A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B18B1" w14:textId="699F23A2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36A34" w:rsidRPr="00436A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F2EB2" w14:textId="29FD665E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36A34" w:rsidRPr="00436A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AF27D2" w14:textId="77777777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55278" w:rsidRPr="00AE5A87" w14:paraId="2221B465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217D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F079F9" w14:textId="182076F3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841CD3" w14:textId="3A4E5CC0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29C8C" w14:textId="6A65C783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C9527" w14:textId="70702B14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02E166" w14:textId="783825C6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DAC91" w14:textId="41DF4EC2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21E73" w14:textId="7612B3F4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F71D0A" w14:textId="651C8564" w:rsidR="00855278" w:rsidRPr="00AE5A87" w:rsidRDefault="00436A34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855278" w:rsidRPr="00AE5A87" w14:paraId="6AE1A61B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3D2B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5020" w14:textId="39319DD2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8343" w14:textId="3B880366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7958E" w14:textId="0840C32D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7DD" w14:textId="1AB32542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D382" w14:textId="24E92B72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DADF" w14:textId="1A2E31B4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8323" w14:textId="154BB768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C5A9" w14:textId="51504C29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436A34" w:rsidRPr="00436A3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</w:tr>
      <w:tr w:rsidR="00855278" w:rsidRPr="00AE5A87" w14:paraId="4EE6FE64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3F1C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0530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F18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BCB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6491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FA9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A27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402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670B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55278" w:rsidRPr="00AE5A87" w14:paraId="4AAC7D36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23AA" w14:textId="77777777" w:rsidR="00855278" w:rsidRPr="00D51B23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6E25D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6C6B4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1B4B8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EBBB4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3BF76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4C7E4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54E3E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78740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855278" w:rsidRPr="00AE5A87" w14:paraId="21D63C5D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6E16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82A4B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B531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7D03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A5E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818D0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9623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ADDB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F0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55278" w:rsidRPr="00AE5A87" w14:paraId="2138D381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8B6F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FFE6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E65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88C3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84C0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8D8B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FE024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6AD3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765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55278" w:rsidRPr="00AE5A87" w14:paraId="1D90A314" w14:textId="77777777" w:rsidTr="00CA00C3">
        <w:trPr>
          <w:trHeight w:val="65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C4EC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ที่วัดมูลค่าด้วยมูลค่ายุติธรรม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D490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93B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9DAB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BFF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D719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043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AF26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1F7E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55278" w:rsidRPr="00AE5A87" w14:paraId="306C5DCA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EC4A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1AB4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5695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6E33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72F5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0C4B9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CC84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DBF9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BE351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55278" w:rsidRPr="00AE5A87" w14:paraId="74631137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CD2C" w14:textId="77777777" w:rsidR="00855278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>
              <w:rPr>
                <w:rFonts w:ascii="Browallia New" w:eastAsia="Times New Roman" w:hAnsi="Browallia New" w:cs="Browallia New" w:hint="cs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4509F311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EA41A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1AA3385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19E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200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  <w:p w14:paraId="5FE4748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80E0D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F1FF7D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19E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3DB42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FAF390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BE1BD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E7FF6D7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D4E2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B1C02EA" w14:textId="6FE98A05" w:rsidR="00855278" w:rsidRPr="00AE5A87" w:rsidRDefault="00436A34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88F31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98A2FE0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BA5DA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7F6713D" w14:textId="357BB1A4" w:rsidR="00855278" w:rsidRPr="00AE5A87" w:rsidRDefault="00436A34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855278" w:rsidRPr="00AE5A87" w14:paraId="3254E91A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65F1" w14:textId="77777777" w:rsidR="00855278" w:rsidRPr="00E52580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E5258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สินทรัพย์ทางการเงินที่วัด</w:t>
            </w:r>
          </w:p>
          <w:p w14:paraId="4C8B84E0" w14:textId="77777777" w:rsidR="00855278" w:rsidRPr="00E52580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E5258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มูลค่าด้วยมูลค่ายุติธรรม</w:t>
            </w:r>
          </w:p>
          <w:p w14:paraId="1F75534E" w14:textId="77777777" w:rsidR="00855278" w:rsidRPr="00E52580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E5258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ผ่านกำไรขาดทุน</w:t>
            </w:r>
          </w:p>
          <w:p w14:paraId="73098736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E5258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เบ็ดเสร็จอื่น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52571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F9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627AD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CC494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E4C7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3DE1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ADA0B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DB32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55278" w:rsidRPr="00AE5A87" w14:paraId="0B31B3D9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F5F69" w14:textId="77777777" w:rsidR="00855278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>
              <w:rPr>
                <w:rFonts w:ascii="Browallia New" w:eastAsia="Times New Roman" w:hAnsi="Browallia New" w:cs="Browallia New" w:hint="cs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777C3E98" w14:textId="77777777" w:rsidR="00855278" w:rsidRPr="00AE5A87" w:rsidRDefault="00855278" w:rsidP="00CA00C3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A4C5F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2D0BBCB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2825" w14:textId="77777777" w:rsidR="00855278" w:rsidRPr="00E504C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92E05A2" w14:textId="77777777" w:rsidR="00855278" w:rsidRPr="00E504C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04C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AEACD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32E70DF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EFE8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07C6967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47141" w14:textId="77777777" w:rsidR="00855278" w:rsidRPr="00B90766" w:rsidRDefault="00855278" w:rsidP="00CA00C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9D9A67B" w14:textId="07098AAF" w:rsidR="00855278" w:rsidRPr="00B90766" w:rsidRDefault="00436A34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318</w:t>
            </w:r>
            <w:r w:rsidR="00855278" w:rsidRPr="008552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="00855278" w:rsidRPr="008552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46451" w14:textId="77777777" w:rsidR="00855278" w:rsidRPr="00B9076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197B00" w14:textId="77777777" w:rsidR="00855278" w:rsidRPr="00B9076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076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08757" w14:textId="77777777" w:rsidR="00855278" w:rsidRPr="00B9076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7A4F45E" w14:textId="79025429" w:rsidR="00855278" w:rsidRPr="00B90766" w:rsidRDefault="00436A34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318</w:t>
            </w:r>
            <w:r w:rsidR="00855278" w:rsidRPr="008552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="00855278" w:rsidRPr="008552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F72DF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3269BBE" w14:textId="77777777" w:rsidR="00855278" w:rsidRPr="00A16B3B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20699390" w14:textId="77777777" w:rsidR="00063E23" w:rsidRPr="00287EEC" w:rsidRDefault="00063E23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E23" w:rsidRPr="00287EEC" w14:paraId="20A25564" w14:textId="77777777" w:rsidTr="00DA3A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4EBC81" w14:textId="19C50F1F" w:rsidR="00063E23" w:rsidRPr="00287EEC" w:rsidRDefault="00436A34" w:rsidP="00063E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10552634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4EC62C5E" w14:textId="28E0770C" w:rsidR="00252CD2" w:rsidRPr="00287EEC" w:rsidRDefault="00252CD2" w:rsidP="006235E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bookmarkStart w:id="4" w:name="_Hlk110330566"/>
      <w:bookmarkEnd w:id="3"/>
    </w:p>
    <w:bookmarkEnd w:id="4"/>
    <w:p w14:paraId="436B98CB" w14:textId="78F66BB4" w:rsidR="00F43137" w:rsidRPr="00287EEC" w:rsidRDefault="00F43137" w:rsidP="00F431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487ED1" w:rsidRPr="00287EEC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ทางการเงินระดับ </w:t>
      </w:r>
      <w:r w:rsidR="00436A34" w:rsidRPr="00436A34">
        <w:rPr>
          <w:rFonts w:ascii="Browallia New" w:hAnsi="Browallia New" w:cs="Browallia New"/>
          <w:sz w:val="26"/>
          <w:szCs w:val="26"/>
        </w:rPr>
        <w:t>3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 w:rsidR="009A497C" w:rsidRPr="00287EEC">
        <w:rPr>
          <w:rFonts w:ascii="Browallia New" w:hAnsi="Browallia New" w:cs="Browallia New"/>
          <w:sz w:val="26"/>
          <w:szCs w:val="26"/>
          <w:cs/>
        </w:rPr>
        <w:t>หก</w:t>
      </w:r>
      <w:r w:rsidRPr="00287EEC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2B1838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6A34" w:rsidRPr="00436A34">
        <w:rPr>
          <w:rFonts w:ascii="Browallia New" w:hAnsi="Browallia New" w:cs="Browallia New"/>
          <w:sz w:val="26"/>
          <w:szCs w:val="26"/>
        </w:rPr>
        <w:t>30</w:t>
      </w:r>
      <w:r w:rsidR="009A497C"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 พ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B87B5C1" w14:textId="77777777" w:rsidR="00487ED1" w:rsidRPr="00287EEC" w:rsidRDefault="00487ED1" w:rsidP="00F4313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90"/>
        <w:gridCol w:w="1782"/>
        <w:gridCol w:w="1780"/>
      </w:tblGrid>
      <w:tr w:rsidR="00C80404" w:rsidRPr="00287EEC" w14:paraId="42334890" w14:textId="70122A0A" w:rsidTr="00C80404">
        <w:tc>
          <w:tcPr>
            <w:tcW w:w="3135" w:type="pct"/>
            <w:vAlign w:val="bottom"/>
          </w:tcPr>
          <w:p w14:paraId="0B74558C" w14:textId="77777777" w:rsidR="00C80404" w:rsidRPr="00287EEC" w:rsidRDefault="00C80404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5" w:name="_Hlk110503892"/>
          </w:p>
        </w:tc>
        <w:tc>
          <w:tcPr>
            <w:tcW w:w="18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F489B" w14:textId="77777777" w:rsidR="002A0016" w:rsidRDefault="00C80404" w:rsidP="00624DAB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A0016" w:rsidRPr="002A001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03E3A5BE" w14:textId="262A189F" w:rsidR="00C80404" w:rsidRPr="00287EEC" w:rsidRDefault="002A0016" w:rsidP="00624DAB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A001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677" w:rsidRPr="00287EEC" w14:paraId="07B2B911" w14:textId="4F5A10E9" w:rsidTr="006579DF">
        <w:tc>
          <w:tcPr>
            <w:tcW w:w="3135" w:type="pct"/>
            <w:vAlign w:val="bottom"/>
          </w:tcPr>
          <w:p w14:paraId="447383F2" w14:textId="77777777" w:rsidR="00704677" w:rsidRPr="00287EEC" w:rsidRDefault="00704677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</w:tcPr>
          <w:p w14:paraId="1E99A745" w14:textId="2E391EB1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824E88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</w:t>
            </w:r>
            <w:r w:rsidR="00FD4A8D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4D479EE6" w14:textId="1F36FEC2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824E88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</w:t>
            </w:r>
          </w:p>
        </w:tc>
      </w:tr>
      <w:tr w:rsidR="00704677" w:rsidRPr="00287EEC" w14:paraId="50C8AB71" w14:textId="4FA7B8BE" w:rsidTr="006579DF">
        <w:tc>
          <w:tcPr>
            <w:tcW w:w="3135" w:type="pct"/>
            <w:vAlign w:val="bottom"/>
          </w:tcPr>
          <w:p w14:paraId="5190E07F" w14:textId="77777777" w:rsidR="00704677" w:rsidRPr="00287EEC" w:rsidRDefault="00704677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3E013E88" w14:textId="3FE8104F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70672D08" w14:textId="2C75D7E4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04677" w:rsidRPr="00287EEC" w14:paraId="09BF0C0B" w14:textId="41378E35" w:rsidTr="006579DF">
        <w:tc>
          <w:tcPr>
            <w:tcW w:w="3135" w:type="pct"/>
            <w:vAlign w:val="bottom"/>
          </w:tcPr>
          <w:p w14:paraId="71FFB631" w14:textId="77777777" w:rsidR="00704677" w:rsidRPr="00287EEC" w:rsidRDefault="00704677" w:rsidP="00C7459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shd w:val="clear" w:color="auto" w:fill="FAFAFA"/>
          </w:tcPr>
          <w:p w14:paraId="79FD6956" w14:textId="1BCBAD69" w:rsidR="00704677" w:rsidRPr="00287EEC" w:rsidRDefault="00704677" w:rsidP="00C74593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0B575C4D" w14:textId="77777777" w:rsidR="00704677" w:rsidRPr="00287EEC" w:rsidRDefault="00704677" w:rsidP="00C74593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4677" w:rsidRPr="00287EEC" w14:paraId="200CE974" w14:textId="317CAFAB" w:rsidTr="00E8464B">
        <w:tc>
          <w:tcPr>
            <w:tcW w:w="3135" w:type="pct"/>
          </w:tcPr>
          <w:p w14:paraId="013DC8F5" w14:textId="24150596" w:rsidR="00704677" w:rsidRPr="00287EEC" w:rsidRDefault="00704677" w:rsidP="007B2F4D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</w:t>
            </w:r>
            <w:r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shd w:val="clear" w:color="auto" w:fill="FAFAFA"/>
          </w:tcPr>
          <w:p w14:paraId="3A531301" w14:textId="7B4859E0" w:rsidR="00704677" w:rsidRPr="00FD4A8D" w:rsidRDefault="00FD4A8D" w:rsidP="007B2F4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176C07B8" w14:textId="56D3E9E5" w:rsidR="00704677" w:rsidRPr="00287EEC" w:rsidRDefault="00436A34" w:rsidP="007B2F4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4677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4677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8464B" w:rsidRPr="00287EEC" w14:paraId="73C47BDB" w14:textId="77777777" w:rsidTr="00E8464B">
        <w:tc>
          <w:tcPr>
            <w:tcW w:w="3135" w:type="pct"/>
          </w:tcPr>
          <w:p w14:paraId="22A74830" w14:textId="4D6CF98D" w:rsidR="00E8464B" w:rsidRPr="00287EEC" w:rsidRDefault="00E8464B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64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33" w:type="pct"/>
            <w:shd w:val="clear" w:color="auto" w:fill="FAFAFA"/>
          </w:tcPr>
          <w:p w14:paraId="06891C81" w14:textId="017B2911" w:rsidR="00E8464B" w:rsidRPr="00287EEC" w:rsidRDefault="00FD4A8D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551723C7" w14:textId="75BC8940" w:rsidR="00E8464B" w:rsidRPr="00287EEC" w:rsidRDefault="00E8464B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64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8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8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846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8464B" w:rsidRPr="00287EEC" w14:paraId="2C8D088E" w14:textId="77777777" w:rsidTr="00E8464B">
        <w:tc>
          <w:tcPr>
            <w:tcW w:w="3135" w:type="pct"/>
          </w:tcPr>
          <w:p w14:paraId="241767AB" w14:textId="012AC5C8" w:rsidR="00E8464B" w:rsidRPr="00287EEC" w:rsidRDefault="00E8464B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64B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เปลี่ยนสถานะจากเงินลงทุนในบริษัทร่วมเป็นสินทรัพย์ทางการเงิน</w:t>
            </w:r>
          </w:p>
        </w:tc>
        <w:tc>
          <w:tcPr>
            <w:tcW w:w="933" w:type="pct"/>
            <w:shd w:val="clear" w:color="auto" w:fill="FAFAFA"/>
          </w:tcPr>
          <w:p w14:paraId="30F0C7D0" w14:textId="77777777" w:rsidR="00E8464B" w:rsidRPr="00287EEC" w:rsidRDefault="00E8464B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202E5559" w14:textId="77777777" w:rsidR="00E8464B" w:rsidRPr="00287EEC" w:rsidRDefault="00E8464B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64B" w:rsidRPr="00287EEC" w14:paraId="6F911E55" w14:textId="77777777" w:rsidTr="00E8464B">
        <w:tc>
          <w:tcPr>
            <w:tcW w:w="3135" w:type="pct"/>
          </w:tcPr>
          <w:p w14:paraId="01A07E2A" w14:textId="32F8C90F" w:rsidR="00E8464B" w:rsidRPr="00287EEC" w:rsidRDefault="00E8464B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ที่วัดมูลค่าด้วยมูลค่ายุติธรรมผ่านกำไรขาดทุน</w:t>
            </w:r>
            <w:r w:rsidR="00CE0A13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33" w:type="pct"/>
            <w:shd w:val="clear" w:color="auto" w:fill="FAFAFA"/>
          </w:tcPr>
          <w:p w14:paraId="0514BC45" w14:textId="07C32038" w:rsidR="00E8464B" w:rsidRPr="00287EEC" w:rsidRDefault="00436A34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E8464B" w:rsidRPr="00E8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E8464B" w:rsidRPr="00E8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932" w:type="pct"/>
            <w:shd w:val="clear" w:color="auto" w:fill="FAFAFA"/>
          </w:tcPr>
          <w:p w14:paraId="07876096" w14:textId="5EA9275E" w:rsidR="00E8464B" w:rsidRPr="00287EEC" w:rsidRDefault="00FD4A8D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4677" w:rsidRPr="00287EEC" w14:paraId="739BA94D" w14:textId="054DBE37" w:rsidTr="00A16B3B">
        <w:tc>
          <w:tcPr>
            <w:tcW w:w="3135" w:type="pct"/>
          </w:tcPr>
          <w:p w14:paraId="42E19C33" w14:textId="47F8324E" w:rsidR="00704677" w:rsidRPr="00287EEC" w:rsidRDefault="00704677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ยอดปลายงวด ณ วันที่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22AAA" w14:textId="1817A9F8" w:rsidR="00704677" w:rsidRPr="00287EEC" w:rsidRDefault="00436A34" w:rsidP="00704677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318</w:t>
            </w:r>
            <w:r w:rsidR="00E8464B" w:rsidRPr="00E8464B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548</w:t>
            </w:r>
            <w:r w:rsidR="00E8464B" w:rsidRPr="00E8464B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6F9B5" w14:textId="1A7F304E" w:rsidR="00704677" w:rsidRPr="00A80702" w:rsidRDefault="00A80702" w:rsidP="00704677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5"/>
    </w:tbl>
    <w:p w14:paraId="63733426" w14:textId="0F16291E" w:rsidR="00F43137" w:rsidRPr="00287EEC" w:rsidRDefault="00F43137" w:rsidP="00F431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F8289" w14:textId="47F96068" w:rsidR="00F15277" w:rsidRDefault="00704677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3</w:t>
      </w:r>
    </w:p>
    <w:p w14:paraId="6FED617D" w14:textId="77777777" w:rsidR="0071129F" w:rsidRPr="00287EEC" w:rsidRDefault="0071129F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1945"/>
        <w:gridCol w:w="2447"/>
        <w:gridCol w:w="2494"/>
      </w:tblGrid>
      <w:tr w:rsidR="0071129F" w:rsidRPr="00287EEC" w14:paraId="724CA0B3" w14:textId="77777777" w:rsidTr="003E172C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AFF9" w14:textId="77777777" w:rsidR="0071129F" w:rsidRPr="00287EEC" w:rsidRDefault="0071129F" w:rsidP="003E172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DB85A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626D1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FCC3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71129F" w:rsidRPr="00287EEC" w14:paraId="22E53EF5" w14:textId="77777777" w:rsidTr="003E172C">
        <w:tc>
          <w:tcPr>
            <w:tcW w:w="1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DE765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2C49E" w14:textId="4E77E726" w:rsidR="0071129F" w:rsidRPr="00287EEC" w:rsidRDefault="00436A34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71129F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1129F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มิถุนายน พ.ศ. </w:t>
            </w: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D9A59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091B" w14:textId="77777777" w:rsidR="0071129F" w:rsidRPr="00287EEC" w:rsidRDefault="0071129F" w:rsidP="003E17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1129F" w:rsidRPr="00287EEC" w14:paraId="3DEB2C7B" w14:textId="77777777" w:rsidTr="003E172C">
        <w:trPr>
          <w:trHeight w:val="30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CF0EE" w14:textId="77777777" w:rsidR="0071129F" w:rsidRPr="00287EEC" w:rsidRDefault="0071129F" w:rsidP="003E172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3AF95" w14:textId="77777777" w:rsidR="0071129F" w:rsidRPr="00287EEC" w:rsidRDefault="0071129F" w:rsidP="003E17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A7CA" w14:textId="77777777" w:rsidR="0071129F" w:rsidRPr="00287EEC" w:rsidRDefault="0071129F" w:rsidP="003E17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8E739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129F" w:rsidRPr="00287EEC" w14:paraId="27486934" w14:textId="77777777" w:rsidTr="003E172C">
        <w:trPr>
          <w:trHeight w:val="64"/>
        </w:trPr>
        <w:tc>
          <w:tcPr>
            <w:tcW w:w="1364" w:type="pct"/>
            <w:shd w:val="clear" w:color="auto" w:fill="auto"/>
            <w:vAlign w:val="center"/>
          </w:tcPr>
          <w:p w14:paraId="62849664" w14:textId="77777777" w:rsidR="0071129F" w:rsidRPr="00287EEC" w:rsidRDefault="0071129F" w:rsidP="0071129F">
            <w:pPr>
              <w:tabs>
                <w:tab w:val="left" w:pos="157"/>
              </w:tabs>
              <w:ind w:left="157" w:right="-72" w:hanging="243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14:paraId="2DA02062" w14:textId="77777777" w:rsidR="0071129F" w:rsidRDefault="0071129F" w:rsidP="0071129F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จะได้รับจากการขาย</w:t>
            </w:r>
          </w:p>
          <w:p w14:paraId="4541A1C8" w14:textId="77F28332" w:rsidR="0071129F" w:rsidRPr="00287EEC" w:rsidRDefault="0071129F" w:rsidP="0071129F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เงินลงทุนในตราสานทุนที่ไม่อยู่ในความต้องการของตลาด</w:t>
            </w:r>
          </w:p>
        </w:tc>
        <w:tc>
          <w:tcPr>
            <w:tcW w:w="1027" w:type="pct"/>
            <w:shd w:val="clear" w:color="auto" w:fill="FAFAFA"/>
            <w:vAlign w:val="center"/>
          </w:tcPr>
          <w:p w14:paraId="01E84F33" w14:textId="30DB1BAE" w:rsidR="0071129F" w:rsidRPr="00287EEC" w:rsidRDefault="00436A34" w:rsidP="003E172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318</w:t>
            </w:r>
            <w:r w:rsidR="0071129F" w:rsidRPr="00E846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  <w:r w:rsidR="0071129F" w:rsidRPr="00E8464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122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69931307" w14:textId="25462948" w:rsidR="0071129F" w:rsidRPr="00287EEC" w:rsidRDefault="0071129F" w:rsidP="007112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17" w:type="pct"/>
            <w:shd w:val="clear" w:color="auto" w:fill="FAFAFA"/>
            <w:vAlign w:val="center"/>
          </w:tcPr>
          <w:p w14:paraId="4A4DD746" w14:textId="02161EE2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C206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Pr="004C20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</w:p>
        </w:tc>
      </w:tr>
    </w:tbl>
    <w:p w14:paraId="4B665795" w14:textId="77777777" w:rsidR="00A80A68" w:rsidRPr="00287EEC" w:rsidRDefault="00E8464B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64B" w:rsidRPr="00287EEC" w14:paraId="7FD7F3A0" w14:textId="77777777" w:rsidTr="00E846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B4C435" w14:textId="2E94CE33" w:rsidR="00E8464B" w:rsidRPr="00287EEC" w:rsidRDefault="00436A34" w:rsidP="00E8464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10934586" w14:textId="77777777" w:rsidR="00E8464B" w:rsidRDefault="00E8464B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4BAA93" w14:textId="1AAA412E" w:rsidR="00704677" w:rsidRPr="00287EEC" w:rsidRDefault="00F02DDF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ความสัมพันธ์ของข้อมูลที่ไม่สามารถสังเกตได้กับมูลค่ายุติธรรมแสดงดังต่อไปนี้:</w:t>
      </w:r>
    </w:p>
    <w:p w14:paraId="520BCF14" w14:textId="2A140EF4" w:rsidR="00435E2B" w:rsidRPr="00287EEC" w:rsidRDefault="00435E2B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2520"/>
        <w:gridCol w:w="1802"/>
        <w:gridCol w:w="1529"/>
        <w:gridCol w:w="1789"/>
        <w:gridCol w:w="1804"/>
        <w:gridCol w:w="9"/>
      </w:tblGrid>
      <w:tr w:rsidR="00435E2B" w:rsidRPr="00287EEC" w14:paraId="02252BB4" w14:textId="77777777" w:rsidTr="00063E23">
        <w:trPr>
          <w:gridAfter w:val="1"/>
          <w:wAfter w:w="5" w:type="pct"/>
          <w:trHeight w:val="90"/>
        </w:trPr>
        <w:tc>
          <w:tcPr>
            <w:tcW w:w="1333" w:type="pct"/>
          </w:tcPr>
          <w:p w14:paraId="205105C4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5F56EC72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B9ACC1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435E2B" w:rsidRPr="00287EEC" w14:paraId="0444D953" w14:textId="77777777" w:rsidTr="0071129F">
        <w:trPr>
          <w:trHeight w:val="90"/>
        </w:trPr>
        <w:tc>
          <w:tcPr>
            <w:tcW w:w="1333" w:type="pct"/>
          </w:tcPr>
          <w:p w14:paraId="670A45B8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10219FEE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vAlign w:val="bottom"/>
          </w:tcPr>
          <w:p w14:paraId="75013025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46" w:type="pct"/>
            <w:vAlign w:val="bottom"/>
          </w:tcPr>
          <w:p w14:paraId="49A0EE9B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59" w:type="pct"/>
            <w:gridSpan w:val="2"/>
            <w:vAlign w:val="bottom"/>
          </w:tcPr>
          <w:p w14:paraId="3DEE9131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</w:tc>
      </w:tr>
      <w:tr w:rsidR="00435E2B" w:rsidRPr="00287EEC" w14:paraId="43E4C6CB" w14:textId="77777777" w:rsidTr="0071129F">
        <w:trPr>
          <w:trHeight w:val="80"/>
        </w:trPr>
        <w:tc>
          <w:tcPr>
            <w:tcW w:w="1333" w:type="pct"/>
          </w:tcPr>
          <w:p w14:paraId="6051F46E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431B1167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  <w:hideMark/>
          </w:tcPr>
          <w:p w14:paraId="00777669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vAlign w:val="bottom"/>
            <w:hideMark/>
          </w:tcPr>
          <w:p w14:paraId="02065365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B9F47A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435E2B" w:rsidRPr="00287EEC" w14:paraId="353CD89C" w14:textId="77777777" w:rsidTr="0071129F">
        <w:trPr>
          <w:trHeight w:val="60"/>
        </w:trPr>
        <w:tc>
          <w:tcPr>
            <w:tcW w:w="1333" w:type="pct"/>
          </w:tcPr>
          <w:p w14:paraId="3AAB3C81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563CE3C6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B04A2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DB5A9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E325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5E2B" w:rsidRPr="00287EEC" w14:paraId="142E43B6" w14:textId="77777777" w:rsidTr="0071129F">
        <w:trPr>
          <w:trHeight w:val="60"/>
        </w:trPr>
        <w:tc>
          <w:tcPr>
            <w:tcW w:w="1333" w:type="pct"/>
          </w:tcPr>
          <w:p w14:paraId="7A4EAE29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ตราสารทุนไม่จดทะเบียน</w:t>
            </w:r>
          </w:p>
        </w:tc>
        <w:tc>
          <w:tcPr>
            <w:tcW w:w="953" w:type="pct"/>
            <w:hideMark/>
          </w:tcPr>
          <w:p w14:paraId="377C64C3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09" w:type="pct"/>
            <w:shd w:val="clear" w:color="auto" w:fill="FAFAFA"/>
          </w:tcPr>
          <w:p w14:paraId="3A326F12" w14:textId="280D75B1" w:rsidR="00435E2B" w:rsidRPr="004C2067" w:rsidRDefault="000D7AF7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C206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="005F1F0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46" w:type="pct"/>
            <w:shd w:val="clear" w:color="auto" w:fill="FAFAFA"/>
          </w:tcPr>
          <w:p w14:paraId="3BDBE466" w14:textId="18A8DFD0" w:rsidR="00435E2B" w:rsidRPr="004C2067" w:rsidRDefault="000D7AF7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C206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959" w:type="pct"/>
            <w:gridSpan w:val="2"/>
            <w:shd w:val="clear" w:color="auto" w:fill="FAFAFA"/>
          </w:tcPr>
          <w:p w14:paraId="7DD5F53E" w14:textId="684F5FEC" w:rsidR="00435E2B" w:rsidRPr="004C2067" w:rsidRDefault="000D7AF7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C206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</w:tbl>
    <w:p w14:paraId="5A51C565" w14:textId="77777777" w:rsidR="0007364D" w:rsidRPr="00287EEC" w:rsidRDefault="0007364D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C965AB" w14:textId="3E1C2F5D" w:rsidR="002340FB" w:rsidRPr="00287EEC" w:rsidRDefault="002340FB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1CF5D61" w14:textId="77777777" w:rsidR="002340FB" w:rsidRPr="00436A34" w:rsidRDefault="002340FB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D7B0B6" w14:textId="7850B045" w:rsidR="00F02DDF" w:rsidRPr="00287EEC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 xml:space="preserve">CFO)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 xml:space="preserve">Audit committee)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ครั้ง</w:t>
      </w:r>
    </w:p>
    <w:p w14:paraId="60A2F62E" w14:textId="77777777" w:rsidR="00F02DDF" w:rsidRPr="00287EEC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D6AB12" w14:textId="0556B04B" w:rsidR="00F02DDF" w:rsidRPr="00287EEC" w:rsidRDefault="00F02DDF" w:rsidP="00F02D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36A34" w:rsidRPr="00436A34">
        <w:rPr>
          <w:rFonts w:ascii="Browallia New" w:hAnsi="Browallia New" w:cs="Browallia New"/>
          <w:sz w:val="26"/>
          <w:szCs w:val="26"/>
        </w:rPr>
        <w:t>3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B405C7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287EEC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</w:t>
      </w:r>
    </w:p>
    <w:p w14:paraId="29DE81C9" w14:textId="77777777" w:rsidR="00F02DDF" w:rsidRPr="00287EEC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58EDEB" w14:textId="7A8E0159" w:rsidR="00A80A68" w:rsidRPr="00287EEC" w:rsidRDefault="00A80A68" w:rsidP="00A80A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br/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14:paraId="5D84F7B5" w14:textId="1BF460B0" w:rsidR="007B2F4D" w:rsidRPr="00287EEC" w:rsidRDefault="00DA3A3D" w:rsidP="00F431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287EEC" w14:paraId="478F5F52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E8DDBC" w14:textId="4322EC3B" w:rsidR="002B5EF7" w:rsidRPr="00287EEC" w:rsidRDefault="00436A34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B5EF7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BED39CB" w14:textId="77777777" w:rsidR="00F15277" w:rsidRPr="00287EEC" w:rsidRDefault="00F1527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287EEC" w14:paraId="24D93792" w14:textId="77777777" w:rsidTr="00CB62EA">
        <w:tc>
          <w:tcPr>
            <w:tcW w:w="4392" w:type="dxa"/>
            <w:vAlign w:val="bottom"/>
          </w:tcPr>
          <w:p w14:paraId="184FBE9C" w14:textId="77777777" w:rsidR="00FF44F1" w:rsidRPr="00287EEC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34F9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72E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9A497C" w:rsidRPr="00287EEC" w14:paraId="7F9D81D0" w14:textId="77777777" w:rsidTr="00CB62EA">
        <w:tc>
          <w:tcPr>
            <w:tcW w:w="4392" w:type="dxa"/>
            <w:vAlign w:val="bottom"/>
          </w:tcPr>
          <w:p w14:paraId="3C3596EF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1FD2" w14:textId="7F83E182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DA2B0" w14:textId="219B53E2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72D41" w14:textId="6127FEEE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FDF11" w14:textId="00791AEF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A497C" w:rsidRPr="00287EEC" w14:paraId="01DB59F3" w14:textId="77777777" w:rsidTr="00CB62EA">
        <w:tc>
          <w:tcPr>
            <w:tcW w:w="4392" w:type="dxa"/>
            <w:vAlign w:val="bottom"/>
          </w:tcPr>
          <w:p w14:paraId="588A0577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009EA4" w14:textId="075907A5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CD2CF73" w14:textId="3B659008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E6D2866" w14:textId="1022FF34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CB39EAF" w14:textId="40FD8DCD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9A497C" w:rsidRPr="00287EEC" w14:paraId="3F78B0B7" w14:textId="77777777" w:rsidTr="00CB62EA">
        <w:tc>
          <w:tcPr>
            <w:tcW w:w="4392" w:type="dxa"/>
            <w:vAlign w:val="bottom"/>
          </w:tcPr>
          <w:p w14:paraId="57165F7F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A6907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EC82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D358E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C6C04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497C" w:rsidRPr="00287EEC" w14:paraId="658A5981" w14:textId="77777777" w:rsidTr="00CB62EA">
        <w:tc>
          <w:tcPr>
            <w:tcW w:w="4392" w:type="dxa"/>
            <w:vAlign w:val="bottom"/>
          </w:tcPr>
          <w:p w14:paraId="14203F77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69AF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33EC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93F1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8A9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287EEC" w14:paraId="7ED35C34" w14:textId="77777777" w:rsidTr="00CB62EA">
        <w:tc>
          <w:tcPr>
            <w:tcW w:w="4392" w:type="dxa"/>
            <w:vAlign w:val="bottom"/>
          </w:tcPr>
          <w:p w14:paraId="0798891A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058C1" w14:textId="3E33F926" w:rsidR="009A497C" w:rsidRPr="00287EEC" w:rsidRDefault="00436A34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9A155" w14:textId="12BB6661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EFCB8" w14:textId="39E4E0E2" w:rsidR="009A497C" w:rsidRPr="00287EEC" w:rsidRDefault="00674EF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1EA39" w14:textId="47928E1C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4F56369A" w14:textId="77777777" w:rsidTr="00CB62EA">
        <w:tc>
          <w:tcPr>
            <w:tcW w:w="4392" w:type="dxa"/>
            <w:vAlign w:val="bottom"/>
          </w:tcPr>
          <w:p w14:paraId="0D852C62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57E2" w14:textId="52969D8D" w:rsidR="009A497C" w:rsidRPr="00287EEC" w:rsidRDefault="00545412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605A" w14:textId="2EBCAC85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4212" w14:textId="0A5AD3CF" w:rsidR="009A497C" w:rsidRPr="00287EEC" w:rsidRDefault="00674EF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A387" w14:textId="5C62B62A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024CE574" w14:textId="77777777" w:rsidTr="00CB62EA">
        <w:tc>
          <w:tcPr>
            <w:tcW w:w="4392" w:type="dxa"/>
            <w:vAlign w:val="bottom"/>
          </w:tcPr>
          <w:p w14:paraId="39799381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260" w14:textId="2B5BCBD1" w:rsidR="009A497C" w:rsidRPr="00287EEC" w:rsidRDefault="00436A34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4D6E" w14:textId="687FA4D0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4369" w14:textId="597C69DD" w:rsidR="009A497C" w:rsidRPr="00287EEC" w:rsidRDefault="00674EF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F3CD" w14:textId="50BA7ABB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41B0867" w14:textId="77777777" w:rsidTr="00CB62EA">
        <w:tc>
          <w:tcPr>
            <w:tcW w:w="4392" w:type="dxa"/>
            <w:vAlign w:val="bottom"/>
          </w:tcPr>
          <w:p w14:paraId="5B0B4EC8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3EFA" w14:textId="3D9AFFF4" w:rsidR="009A497C" w:rsidRPr="00287EEC" w:rsidRDefault="00436A34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ED203" w14:textId="2D27CA69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BAB15" w14:textId="099F49EA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74EF9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3759" w14:textId="2FBAD4E7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9A497C" w:rsidRPr="00287EEC" w14:paraId="53EE6F54" w14:textId="77777777" w:rsidTr="00CB62EA">
        <w:tc>
          <w:tcPr>
            <w:tcW w:w="4392" w:type="dxa"/>
            <w:vAlign w:val="bottom"/>
          </w:tcPr>
          <w:p w14:paraId="2C1E44AB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D0C9F" w14:textId="23F00E09" w:rsidR="009A497C" w:rsidRPr="00287EEC" w:rsidRDefault="00436A34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9E196" w14:textId="7AB39125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02FAE" w14:textId="36099C0D" w:rsidR="009A497C" w:rsidRPr="00287EEC" w:rsidRDefault="00D66C9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1E72C" w14:textId="1DC7740B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2DD57F1D" w14:textId="77777777" w:rsidTr="00CB62EA">
        <w:tc>
          <w:tcPr>
            <w:tcW w:w="4392" w:type="dxa"/>
            <w:vAlign w:val="bottom"/>
          </w:tcPr>
          <w:p w14:paraId="7D31DC87" w14:textId="7D8ADDC8" w:rsidR="009A497C" w:rsidRPr="00287EEC" w:rsidRDefault="009A497C" w:rsidP="009A497C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="00D51B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62046" w14:textId="57A8BFFB" w:rsidR="009A497C" w:rsidRPr="00287EEC" w:rsidRDefault="00545412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119BD" w14:textId="54F40216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52853" w14:textId="4C080434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74EF9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74EF9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8C8A1" w14:textId="1D72F643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9A497C" w:rsidRPr="00287EEC" w14:paraId="0A6BAA0F" w14:textId="77777777" w:rsidTr="00CB62EA">
        <w:tc>
          <w:tcPr>
            <w:tcW w:w="4392" w:type="dxa"/>
            <w:vAlign w:val="bottom"/>
          </w:tcPr>
          <w:p w14:paraId="727A3EF8" w14:textId="1E9950AC" w:rsidR="009A497C" w:rsidRPr="00287EEC" w:rsidRDefault="009A497C" w:rsidP="009A497C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85478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E9C37" w14:textId="6475AA05" w:rsidR="009A497C" w:rsidRPr="00287EEC" w:rsidRDefault="00545412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C804" w14:textId="187ED668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19B8" w14:textId="2F5C11F8" w:rsidR="009A497C" w:rsidRPr="00287EEC" w:rsidRDefault="00CB62EA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80A2" w14:textId="356E8BE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497C" w:rsidRPr="00287EEC" w14:paraId="43FC5CD7" w14:textId="77777777" w:rsidTr="00CB62EA">
        <w:tc>
          <w:tcPr>
            <w:tcW w:w="4392" w:type="dxa"/>
            <w:vAlign w:val="bottom"/>
          </w:tcPr>
          <w:p w14:paraId="5F67C7CE" w14:textId="133AAC37" w:rsidR="009A497C" w:rsidRPr="00287EEC" w:rsidRDefault="009A497C" w:rsidP="009A497C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9192E" w14:textId="38305E0D" w:rsidR="009A497C" w:rsidRPr="00287EEC" w:rsidRDefault="00545412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D066" w14:textId="67F5CBC1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F54" w14:textId="49F57F3F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62E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B62E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02D" w14:textId="5AFC36FE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9A497C" w:rsidRPr="00287EEC" w14:paraId="13C23673" w14:textId="77777777" w:rsidTr="00CB62EA">
        <w:tc>
          <w:tcPr>
            <w:tcW w:w="4392" w:type="dxa"/>
            <w:vAlign w:val="bottom"/>
          </w:tcPr>
          <w:p w14:paraId="43826A50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6077" w14:textId="7CDF67C9" w:rsidR="009A497C" w:rsidRPr="00287EEC" w:rsidRDefault="00436A34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2BA88" w14:textId="2D4360DC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AAC46" w14:textId="2D2A79C0" w:rsidR="009A497C" w:rsidRPr="00287EEC" w:rsidRDefault="00674EF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F476" w14:textId="07495D25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4B1E9DF" w14:textId="77777777" w:rsidTr="00CB62EA">
        <w:tc>
          <w:tcPr>
            <w:tcW w:w="4392" w:type="dxa"/>
            <w:vAlign w:val="bottom"/>
          </w:tcPr>
          <w:p w14:paraId="1CAF9C9E" w14:textId="77777777" w:rsidR="009A497C" w:rsidRPr="00287EEC" w:rsidRDefault="009A497C" w:rsidP="009A497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80DC7" w14:textId="79EF670D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3D7E" w14:textId="30369088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4FF70" w14:textId="7DC0BC78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62E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CB62E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3E7B" w14:textId="3C59D864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47130AD0" w14:textId="77777777" w:rsidR="00DA3A3D" w:rsidRPr="00287EEC" w:rsidRDefault="00DA3A3D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79C2E" w14:textId="092E0F71" w:rsidR="00FF44F1" w:rsidRPr="00287EEC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287EEC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287EEC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1B3F4E3B" w14:textId="77777777" w:rsidR="00A40C1B" w:rsidRPr="00287EEC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287EEC" w14:paraId="699B057A" w14:textId="77777777" w:rsidTr="00545412">
        <w:tc>
          <w:tcPr>
            <w:tcW w:w="4392" w:type="dxa"/>
            <w:vAlign w:val="bottom"/>
          </w:tcPr>
          <w:p w14:paraId="66A8E5C7" w14:textId="77777777" w:rsidR="00FF44F1" w:rsidRPr="00287EEC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F3E8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0BB5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A497C" w:rsidRPr="00287EEC" w14:paraId="2DD8CCF8" w14:textId="77777777" w:rsidTr="00545412">
        <w:tc>
          <w:tcPr>
            <w:tcW w:w="4392" w:type="dxa"/>
            <w:vAlign w:val="bottom"/>
          </w:tcPr>
          <w:p w14:paraId="7B2E1AB8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F949" w14:textId="67A6C8E2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237D" w14:textId="27921F58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2E34" w14:textId="609520E9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658C9" w14:textId="619AEB75" w:rsidR="009A497C" w:rsidRPr="00287EEC" w:rsidRDefault="00436A34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A497C" w:rsidRPr="00287EEC" w14:paraId="16C66427" w14:textId="77777777" w:rsidTr="00545412">
        <w:tc>
          <w:tcPr>
            <w:tcW w:w="4392" w:type="dxa"/>
            <w:vAlign w:val="bottom"/>
          </w:tcPr>
          <w:p w14:paraId="713C178A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5FF3FB" w14:textId="7DACC8EC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FBEEC" w14:textId="1CF024CD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EC3C4D" w14:textId="4C15F225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22447" w14:textId="2CB1976C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9A497C" w:rsidRPr="00287EEC" w14:paraId="26814350" w14:textId="77777777" w:rsidTr="00545412">
        <w:tc>
          <w:tcPr>
            <w:tcW w:w="4392" w:type="dxa"/>
            <w:vAlign w:val="bottom"/>
          </w:tcPr>
          <w:p w14:paraId="53FCF406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B70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8B0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B8FA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1BC6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497C" w:rsidRPr="00287EEC" w14:paraId="03CA7B80" w14:textId="77777777" w:rsidTr="00545412">
        <w:tc>
          <w:tcPr>
            <w:tcW w:w="4392" w:type="dxa"/>
            <w:vAlign w:val="bottom"/>
          </w:tcPr>
          <w:p w14:paraId="4800195F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A2C06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CC34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C18F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362F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287EEC" w14:paraId="65CA0BB2" w14:textId="77777777" w:rsidTr="00545412">
        <w:trPr>
          <w:trHeight w:val="80"/>
        </w:trPr>
        <w:tc>
          <w:tcPr>
            <w:tcW w:w="4392" w:type="dxa"/>
            <w:vAlign w:val="bottom"/>
          </w:tcPr>
          <w:p w14:paraId="09F0897D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7256C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C39619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620C47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7DFFC4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287EEC" w14:paraId="44FD1A89" w14:textId="77777777" w:rsidTr="00545412">
        <w:trPr>
          <w:trHeight w:val="80"/>
        </w:trPr>
        <w:tc>
          <w:tcPr>
            <w:tcW w:w="4392" w:type="dxa"/>
            <w:vAlign w:val="bottom"/>
          </w:tcPr>
          <w:p w14:paraId="132F917F" w14:textId="509D09F3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D62D8" w14:textId="71E2FCBA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5CAAB" w14:textId="717434D2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CBF8F" w14:textId="559B14D1" w:rsidR="009A497C" w:rsidRPr="00287EEC" w:rsidRDefault="004E147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DCF0E" w14:textId="24E8B00A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132B34EA" w14:textId="77777777" w:rsidTr="00545412">
        <w:trPr>
          <w:trHeight w:val="80"/>
        </w:trPr>
        <w:tc>
          <w:tcPr>
            <w:tcW w:w="4392" w:type="dxa"/>
            <w:vAlign w:val="bottom"/>
          </w:tcPr>
          <w:p w14:paraId="3CEFDA6D" w14:textId="5AFF06F1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B6D93" w14:textId="0A0E82F6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78268" w14:textId="70BBB456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2C019" w14:textId="397A7D54" w:rsidR="009A497C" w:rsidRPr="00287EEC" w:rsidRDefault="004E147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063A3" w14:textId="3E6E34B4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6E2634F8" w14:textId="77777777" w:rsidTr="00545412">
        <w:trPr>
          <w:trHeight w:val="80"/>
        </w:trPr>
        <w:tc>
          <w:tcPr>
            <w:tcW w:w="4392" w:type="dxa"/>
            <w:vAlign w:val="bottom"/>
          </w:tcPr>
          <w:p w14:paraId="7B99C088" w14:textId="41C5CA9A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C2534" w14:textId="610C95B4" w:rsidR="009A497C" w:rsidRPr="00287EEC" w:rsidRDefault="00545412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C2936" w14:textId="258E5EE9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5D6FC" w14:textId="2B26CC78" w:rsidR="009A497C" w:rsidRPr="00287EEC" w:rsidRDefault="004E147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53746" w14:textId="33FAFAA4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4345BD4" w14:textId="77777777" w:rsidTr="00545412">
        <w:trPr>
          <w:trHeight w:val="80"/>
        </w:trPr>
        <w:tc>
          <w:tcPr>
            <w:tcW w:w="4392" w:type="dxa"/>
            <w:vAlign w:val="bottom"/>
          </w:tcPr>
          <w:p w14:paraId="4ACB054E" w14:textId="09C5AA05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75ADF" w14:textId="112577FA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1F89" w14:textId="5AB40999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B4A5" w14:textId="0A7EDFFA" w:rsidR="009A497C" w:rsidRPr="00287EEC" w:rsidRDefault="004E147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EABE" w14:textId="0DD15D75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9D65099" w14:textId="77777777" w:rsidTr="00545412">
        <w:trPr>
          <w:trHeight w:val="342"/>
        </w:trPr>
        <w:tc>
          <w:tcPr>
            <w:tcW w:w="4392" w:type="dxa"/>
            <w:vAlign w:val="bottom"/>
          </w:tcPr>
          <w:p w14:paraId="77B3C7ED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9CF3A" w14:textId="21CB6435" w:rsidR="009A497C" w:rsidRPr="00287EEC" w:rsidRDefault="00436A34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FAEEC" w14:textId="5ECF6468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7F2F" w14:textId="40633F21" w:rsidR="009A497C" w:rsidRPr="00287EEC" w:rsidRDefault="004E147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F3AF" w14:textId="13ED332F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10ABA85E" w14:textId="77777777" w:rsidTr="00545412">
        <w:trPr>
          <w:trHeight w:val="80"/>
        </w:trPr>
        <w:tc>
          <w:tcPr>
            <w:tcW w:w="4392" w:type="dxa"/>
            <w:vAlign w:val="bottom"/>
          </w:tcPr>
          <w:p w14:paraId="0DDED720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F9C6D" w14:textId="2D6A9E60" w:rsidR="009A497C" w:rsidRPr="00287EEC" w:rsidRDefault="00545412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C51B" w14:textId="3BB0CD6F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8FE6" w14:textId="3A79AF81" w:rsidR="009A497C" w:rsidRPr="00287EEC" w:rsidRDefault="004E147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4465" w14:textId="606B6ACD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7AD7F4B0" w14:textId="77777777" w:rsidTr="00545412">
        <w:trPr>
          <w:trHeight w:val="80"/>
        </w:trPr>
        <w:tc>
          <w:tcPr>
            <w:tcW w:w="4392" w:type="dxa"/>
            <w:vAlign w:val="bottom"/>
          </w:tcPr>
          <w:p w14:paraId="2466D12D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37993" w14:textId="523AB070" w:rsidR="009A497C" w:rsidRPr="00287EEC" w:rsidRDefault="00436A34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828" w14:textId="7051DAB7" w:rsidR="009A497C" w:rsidRPr="00287EEC" w:rsidRDefault="00436A34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A7283" w14:textId="694EAB85" w:rsidR="009A497C" w:rsidRPr="00287EEC" w:rsidRDefault="004E1479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7C61D" w14:textId="41366FCA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B1B211" w14:textId="5D02523D" w:rsidR="00DA3A3D" w:rsidRPr="00287EEC" w:rsidRDefault="00DA3A3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bookmarkStart w:id="6" w:name="_Toc460943573"/>
      <w:bookmarkStart w:id="7" w:name="_Toc460944142"/>
      <w:bookmarkStart w:id="8" w:name="_Toc460944184"/>
      <w:bookmarkStart w:id="9" w:name="_Toc494266686"/>
    </w:p>
    <w:p w14:paraId="5418F881" w14:textId="77777777" w:rsidR="002B5EF7" w:rsidRPr="00287EEC" w:rsidRDefault="00DA3A3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41C" w:rsidRPr="00287EEC" w14:paraId="71C94ED6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2091722" w14:textId="0F87B01F" w:rsidR="00BF041C" w:rsidRPr="00287EEC" w:rsidRDefault="00436A34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102394558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F041C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41C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</w:p>
        </w:tc>
      </w:tr>
      <w:bookmarkEnd w:id="10"/>
    </w:tbl>
    <w:p w14:paraId="52E25FA0" w14:textId="77777777" w:rsidR="00EB20A1" w:rsidRPr="00287EEC" w:rsidRDefault="00EB20A1" w:rsidP="00EB20A1">
      <w:pPr>
        <w:jc w:val="left"/>
        <w:rPr>
          <w:rFonts w:ascii="Browallia New" w:hAnsi="Browallia New" w:cs="Browallia New"/>
          <w:sz w:val="26"/>
          <w:szCs w:val="26"/>
        </w:rPr>
      </w:pPr>
    </w:p>
    <w:p w14:paraId="1F92C720" w14:textId="2A39710B" w:rsidR="00F7472E" w:rsidRPr="00287EEC" w:rsidRDefault="00F7472E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Hlk64551980"/>
      <w:r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29F3532B" w14:textId="77777777" w:rsidR="00F7472E" w:rsidRPr="00287EEC" w:rsidRDefault="00F7472E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A3ED229" w14:textId="75643003" w:rsidR="00B73F95" w:rsidRPr="00287EEC" w:rsidRDefault="00B73F95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เจฟเฟอร์ เรสโตรองต์ จำกัด</w:t>
      </w:r>
    </w:p>
    <w:p w14:paraId="57116714" w14:textId="77777777" w:rsidR="00B73F95" w:rsidRPr="00287EEC" w:rsidRDefault="00B73F95" w:rsidP="00B73F95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</w:pPr>
    </w:p>
    <w:p w14:paraId="3BA90CA0" w14:textId="34ED8A94" w:rsidR="00B73F95" w:rsidRPr="00287EEC" w:rsidRDefault="00B73F95" w:rsidP="00B73F95">
      <w:pPr>
        <w:jc w:val="thaiDistribute"/>
        <w:rPr>
          <w:rFonts w:ascii="Browallia New" w:eastAsia="Malgun Gothic" w:hAnsi="Browallia New" w:cs="Browallia New"/>
          <w:spacing w:val="-2"/>
          <w:sz w:val="26"/>
          <w:szCs w:val="26"/>
        </w:rPr>
      </w:pP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ในปี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436A34" w:rsidRPr="00436A34">
        <w:rPr>
          <w:rFonts w:ascii="Browallia New" w:eastAsia="Malgun Gothic" w:hAnsi="Browallia New" w:cs="Browallia New"/>
          <w:spacing w:val="-2"/>
          <w:sz w:val="26"/>
          <w:szCs w:val="26"/>
        </w:rPr>
        <w:t>2564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กลุ่มกิจการได้ประกาศความตั้งใจที่จะขายบริษัท เจฟเฟอร์ เรสโตรองต์ จำกัด (เจฟเฟอร์) ซึ่งเป็นบริษัทย่อยของ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กลุ่มกิจการ</w:t>
      </w:r>
      <w:r w:rsidR="00C74593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C74593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โดย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บริษัทย่อยดังกล่าวได้ถูกจำหน่ายไปเมื่อวันที่ </w:t>
      </w:r>
      <w:r w:rsidR="00436A34" w:rsidRPr="00436A34">
        <w:rPr>
          <w:rFonts w:ascii="Browallia New" w:eastAsia="Malgun Gothic" w:hAnsi="Browallia New" w:cs="Browallia New"/>
          <w:spacing w:val="-2"/>
          <w:sz w:val="26"/>
          <w:szCs w:val="26"/>
        </w:rPr>
        <w:t>28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 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มีนาคม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436A34" w:rsidRPr="00436A34">
        <w:rPr>
          <w:rFonts w:ascii="Browallia New" w:eastAsia="Malgun Gothic" w:hAnsi="Browallia New" w:cs="Browallia New"/>
          <w:spacing w:val="-2"/>
          <w:sz w:val="26"/>
          <w:szCs w:val="26"/>
        </w:rPr>
        <w:t>2565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 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และได้รายงานอยู่ในรอบระยะเวลาปัจจุบัน</w:t>
      </w:r>
      <w:r w:rsidR="00D366FD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เป็นส่วนการดำเนินงานที่ยกเลิก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2578A75E" w14:textId="77777777" w:rsidR="00DA3A3D" w:rsidRPr="00287EEC" w:rsidRDefault="00DA3A3D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563429" w14:textId="0D031438" w:rsidR="00B73F95" w:rsidRPr="00287EEC" w:rsidRDefault="00436A34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73F9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73F9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472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091BE12A" w14:textId="77777777" w:rsidR="00B73F95" w:rsidRPr="00287EEC" w:rsidRDefault="00B73F95" w:rsidP="00B73F95">
      <w:pPr>
        <w:ind w:left="540"/>
        <w:jc w:val="left"/>
        <w:rPr>
          <w:rFonts w:ascii="Browallia New" w:eastAsia="Malgun Gothic" w:hAnsi="Browallia New" w:cs="Browallia New"/>
          <w:sz w:val="26"/>
          <w:szCs w:val="26"/>
        </w:rPr>
      </w:pPr>
    </w:p>
    <w:p w14:paraId="5D9BAEC7" w14:textId="7A8E4E8E" w:rsidR="00B73F95" w:rsidRPr="00287EEC" w:rsidRDefault="00F7472E" w:rsidP="00B73F95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ข้อมูลทางการเงินและกระแสเงินสด</w:t>
      </w:r>
      <w:r w:rsidR="00DA2C97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ของ</w:t>
      </w:r>
      <w:r w:rsidR="00923028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บริษัท เจฟเฟอร์ เรสโตรองต์ จำกัด 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ที่นำเสนอสำหรับงวดสิ้นสุดวันที่ </w:t>
      </w:r>
      <w:r w:rsidR="00436A34" w:rsidRPr="00436A34">
        <w:rPr>
          <w:rFonts w:ascii="Browallia New" w:eastAsia="Malgun Gothic" w:hAnsi="Browallia New" w:cs="Browallia New"/>
          <w:spacing w:val="-5"/>
          <w:sz w:val="26"/>
          <w:szCs w:val="26"/>
        </w:rPr>
        <w:t>28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lang w:val="en-US"/>
        </w:rPr>
        <w:t xml:space="preserve"> 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มีนาคม </w:t>
      </w:r>
      <w:r w:rsidR="006C3789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436A34" w:rsidRPr="00436A34">
        <w:rPr>
          <w:rFonts w:ascii="Browallia New" w:eastAsia="Malgun Gothic" w:hAnsi="Browallia New" w:cs="Browallia New"/>
          <w:spacing w:val="-2"/>
          <w:sz w:val="26"/>
          <w:szCs w:val="26"/>
        </w:rPr>
        <w:t>2565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และสำหรั</w:t>
      </w:r>
      <w:r w:rsidR="003C12E6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บงวด</w:t>
      </w:r>
      <w:r w:rsidR="00CE6DC5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หก</w:t>
      </w:r>
      <w:r w:rsidR="00120A62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เดือนสิ้นสุด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วันที่ </w:t>
      </w:r>
      <w:r w:rsidR="00436A34" w:rsidRPr="00436A34">
        <w:rPr>
          <w:rFonts w:ascii="Browallia New" w:eastAsia="Malgun Gothic" w:hAnsi="Browallia New" w:cs="Browallia New"/>
          <w:spacing w:val="-5"/>
          <w:sz w:val="26"/>
          <w:szCs w:val="26"/>
        </w:rPr>
        <w:t>30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lang w:val="en-US"/>
        </w:rPr>
        <w:t xml:space="preserve"> </w:t>
      </w:r>
      <w:r w:rsidR="003C12E6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ม</w:t>
      </w:r>
      <w:r w:rsidR="00CE6DC5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ิถุนายน</w:t>
      </w:r>
      <w:r w:rsidR="00E3732E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436A34" w:rsidRPr="00436A34">
        <w:rPr>
          <w:rFonts w:ascii="Browallia New" w:eastAsia="Malgun Gothic" w:hAnsi="Browallia New" w:cs="Browallia New"/>
          <w:spacing w:val="-2"/>
          <w:sz w:val="26"/>
          <w:szCs w:val="26"/>
        </w:rPr>
        <w:t>2564</w:t>
      </w:r>
    </w:p>
    <w:p w14:paraId="7285DEA2" w14:textId="77777777" w:rsidR="00F7472E" w:rsidRPr="00287EEC" w:rsidRDefault="00F7472E" w:rsidP="00B73F95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highlight w:val="yellow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3732E" w:rsidRPr="00287EEC" w14:paraId="3ACCDEBD" w14:textId="77777777" w:rsidTr="008309A1">
        <w:tc>
          <w:tcPr>
            <w:tcW w:w="6840" w:type="dxa"/>
            <w:vAlign w:val="bottom"/>
          </w:tcPr>
          <w:p w14:paraId="23AB48FF" w14:textId="77777777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1E8C" w14:textId="60CD0DE6" w:rsidR="00E3732E" w:rsidRPr="00287EEC" w:rsidRDefault="006C3947" w:rsidP="00CE6DC5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E3732E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</w:tr>
      <w:tr w:rsidR="00E3732E" w:rsidRPr="00287EEC" w14:paraId="6CAB6852" w14:textId="77777777" w:rsidTr="008309A1">
        <w:tc>
          <w:tcPr>
            <w:tcW w:w="6840" w:type="dxa"/>
          </w:tcPr>
          <w:p w14:paraId="6089D87E" w14:textId="1E39AD25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33FD4" w14:textId="080FC4FE" w:rsidR="00E3732E" w:rsidRPr="00287EEC" w:rsidRDefault="00436A34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E3732E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32E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46AA0" w14:textId="52818681" w:rsidR="00E3732E" w:rsidRPr="00287EEC" w:rsidRDefault="00436A34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E3732E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C12E6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</w:t>
            </w:r>
            <w:r w:rsidR="00CE6DC5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ิถุนายน</w:t>
            </w:r>
          </w:p>
        </w:tc>
      </w:tr>
      <w:tr w:rsidR="00E3732E" w:rsidRPr="00287EEC" w14:paraId="706065A4" w14:textId="77777777" w:rsidTr="008309A1">
        <w:tc>
          <w:tcPr>
            <w:tcW w:w="6840" w:type="dxa"/>
            <w:vAlign w:val="bottom"/>
          </w:tcPr>
          <w:p w14:paraId="06CDF6B9" w14:textId="77777777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vAlign w:val="bottom"/>
          </w:tcPr>
          <w:p w14:paraId="267EBE19" w14:textId="40697644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74F82F9" w14:textId="58971AC5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E3732E" w:rsidRPr="00287EEC" w14:paraId="6E2FE962" w14:textId="77777777" w:rsidTr="008309A1">
        <w:tc>
          <w:tcPr>
            <w:tcW w:w="6840" w:type="dxa"/>
            <w:vAlign w:val="bottom"/>
          </w:tcPr>
          <w:p w14:paraId="3D2846F4" w14:textId="77777777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DA94" w14:textId="77777777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C34BC" w14:textId="77777777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3732E" w:rsidRPr="00287EEC" w14:paraId="383E2095" w14:textId="77777777" w:rsidTr="008309A1">
        <w:trPr>
          <w:trHeight w:val="89"/>
        </w:trPr>
        <w:tc>
          <w:tcPr>
            <w:tcW w:w="6840" w:type="dxa"/>
          </w:tcPr>
          <w:p w14:paraId="3F1953AE" w14:textId="1606DFCA" w:rsidR="00E3732E" w:rsidRPr="00287EEC" w:rsidRDefault="00E3732E" w:rsidP="00474A96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AC1673" w14:textId="66B7371C" w:rsidR="00E3732E" w:rsidRPr="00287EEC" w:rsidRDefault="00E3732E" w:rsidP="00474A96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E60441" w14:textId="0B877599" w:rsidR="00E3732E" w:rsidRPr="00287EEC" w:rsidRDefault="00E3732E" w:rsidP="00474A9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5752A" w:rsidRPr="00287EEC" w14:paraId="3DA72C85" w14:textId="77777777" w:rsidTr="008309A1">
        <w:trPr>
          <w:trHeight w:val="89"/>
        </w:trPr>
        <w:tc>
          <w:tcPr>
            <w:tcW w:w="6840" w:type="dxa"/>
          </w:tcPr>
          <w:p w14:paraId="5EFA7587" w14:textId="20C3FE09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BAC5C" w14:textId="2ECB0D61" w:rsidR="00A5752A" w:rsidRPr="00287EEC" w:rsidRDefault="00436A34" w:rsidP="0052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029FA" w14:textId="3B815CD3" w:rsidR="00A5752A" w:rsidRPr="00287EEC" w:rsidRDefault="00436A34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E6DC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CE6DC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A5752A" w:rsidRPr="00287EEC" w14:paraId="57449275" w14:textId="77777777" w:rsidTr="008309A1">
        <w:trPr>
          <w:trHeight w:val="80"/>
        </w:trPr>
        <w:tc>
          <w:tcPr>
            <w:tcW w:w="6840" w:type="dxa"/>
          </w:tcPr>
          <w:p w14:paraId="4274CE58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CD41F" w14:textId="5959EF60" w:rsidR="00A5752A" w:rsidRPr="00287EEC" w:rsidRDefault="00A5752A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6E0B" w14:textId="4B994868" w:rsidR="00A5752A" w:rsidRPr="00287EEC" w:rsidRDefault="00CE6DC5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07AF4B92" w14:textId="77777777" w:rsidTr="008309A1">
        <w:trPr>
          <w:trHeight w:val="80"/>
        </w:trPr>
        <w:tc>
          <w:tcPr>
            <w:tcW w:w="6840" w:type="dxa"/>
          </w:tcPr>
          <w:p w14:paraId="7CB37315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52F201" w14:textId="324BE748" w:rsidR="00A5752A" w:rsidRPr="00287EEC" w:rsidRDefault="00436A34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1AD022" w14:textId="5C5838E9" w:rsidR="00A5752A" w:rsidRPr="00287EEC" w:rsidRDefault="00436A34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E6DC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E6DC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A5752A" w:rsidRPr="00287EEC" w14:paraId="1A9A03B5" w14:textId="77777777" w:rsidTr="008309A1">
        <w:trPr>
          <w:trHeight w:val="80"/>
        </w:trPr>
        <w:tc>
          <w:tcPr>
            <w:tcW w:w="6840" w:type="dxa"/>
          </w:tcPr>
          <w:p w14:paraId="6AF2E1C0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680F" w14:textId="0F9E650B" w:rsidR="00A5752A" w:rsidRPr="00287EEC" w:rsidRDefault="00436A34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3AABD" w14:textId="7FABB601" w:rsidR="00A5752A" w:rsidRPr="00287EEC" w:rsidRDefault="00436A34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E6DC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CE6DC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A5752A" w:rsidRPr="00287EEC" w14:paraId="1F47C8E0" w14:textId="77777777" w:rsidTr="008309A1">
        <w:trPr>
          <w:trHeight w:val="80"/>
        </w:trPr>
        <w:tc>
          <w:tcPr>
            <w:tcW w:w="6840" w:type="dxa"/>
          </w:tcPr>
          <w:p w14:paraId="218D0894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ED6BB" w14:textId="3F2D71DE" w:rsidR="00A5752A" w:rsidRPr="00287EEC" w:rsidRDefault="00A5752A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089EB" w14:textId="263CB2CB" w:rsidR="00A5752A" w:rsidRPr="00287EEC" w:rsidRDefault="00CE6DC5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67142B1A" w14:textId="77777777" w:rsidTr="008309A1">
        <w:trPr>
          <w:trHeight w:val="80"/>
        </w:trPr>
        <w:tc>
          <w:tcPr>
            <w:tcW w:w="6840" w:type="dxa"/>
          </w:tcPr>
          <w:p w14:paraId="1FF1FE50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5FABD" w14:textId="0B69F003" w:rsidR="00A5752A" w:rsidRPr="00287EEC" w:rsidRDefault="00A5752A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60D690" w14:textId="08BDE415" w:rsidR="00A5752A" w:rsidRPr="00287EEC" w:rsidRDefault="00CE6DC5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4924445F" w14:textId="77777777" w:rsidTr="008309A1">
        <w:trPr>
          <w:trHeight w:val="80"/>
        </w:trPr>
        <w:tc>
          <w:tcPr>
            <w:tcW w:w="6840" w:type="dxa"/>
          </w:tcPr>
          <w:p w14:paraId="0BC667A7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33806" w14:textId="3E302640" w:rsidR="00A5752A" w:rsidRPr="00287EEC" w:rsidRDefault="00A5752A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92D86" w14:textId="2D523421" w:rsidR="00A5752A" w:rsidRPr="00287EEC" w:rsidRDefault="00CE6DC5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03334390" w14:textId="77777777" w:rsidTr="008309A1">
        <w:trPr>
          <w:trHeight w:val="80"/>
        </w:trPr>
        <w:tc>
          <w:tcPr>
            <w:tcW w:w="6840" w:type="dxa"/>
          </w:tcPr>
          <w:p w14:paraId="3916DD10" w14:textId="3A63DA02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2B8DBF" w14:textId="7326F801" w:rsidR="00A5752A" w:rsidRPr="00287EEC" w:rsidRDefault="00A5752A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9B78C" w14:textId="74DC3D53" w:rsidR="00A5752A" w:rsidRPr="00287EEC" w:rsidRDefault="00CE6DC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4BD3935B" w14:textId="77777777" w:rsidTr="008309A1">
        <w:trPr>
          <w:trHeight w:val="80"/>
        </w:trPr>
        <w:tc>
          <w:tcPr>
            <w:tcW w:w="6840" w:type="dxa"/>
          </w:tcPr>
          <w:p w14:paraId="60B3ACA6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34521" w14:textId="77777777" w:rsidR="00A5752A" w:rsidRPr="00287EEC" w:rsidRDefault="00A5752A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F83F" w14:textId="02B65190" w:rsidR="00A5752A" w:rsidRPr="00287EEC" w:rsidRDefault="00436A34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CE6DC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A5752A" w:rsidRPr="00287EEC" w14:paraId="06A2BD08" w14:textId="77777777" w:rsidTr="008309A1">
        <w:trPr>
          <w:trHeight w:val="80"/>
        </w:trPr>
        <w:tc>
          <w:tcPr>
            <w:tcW w:w="6840" w:type="dxa"/>
          </w:tcPr>
          <w:p w14:paraId="0EC8D750" w14:textId="6D055841" w:rsidR="00A5752A" w:rsidRPr="00287EEC" w:rsidRDefault="00A5752A" w:rsidP="00A5752A">
            <w:pPr>
              <w:ind w:left="540" w:right="61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F8D5F4" w14:textId="1DD4F27E" w:rsidR="00A5752A" w:rsidRPr="00287EEC" w:rsidRDefault="00A5752A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4CCD3" w14:textId="06271C11" w:rsidR="00A5752A" w:rsidRPr="00287EEC" w:rsidRDefault="00CE6DC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584E6FD3" w14:textId="77777777" w:rsidTr="008309A1">
        <w:trPr>
          <w:trHeight w:val="80"/>
        </w:trPr>
        <w:tc>
          <w:tcPr>
            <w:tcW w:w="6840" w:type="dxa"/>
          </w:tcPr>
          <w:p w14:paraId="508E5BD5" w14:textId="6071ABC0" w:rsidR="00A5752A" w:rsidRPr="00287EEC" w:rsidRDefault="00A5752A" w:rsidP="00A5752A">
            <w:pPr>
              <w:ind w:left="540" w:right="-14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65EADA" w14:textId="39EE55D7" w:rsidR="00A5752A" w:rsidRPr="00287EEC" w:rsidRDefault="00436A34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EF52F5" w14:textId="4A9B1207" w:rsidR="00A5752A" w:rsidRPr="00287EEC" w:rsidRDefault="00A5752A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752A" w:rsidRPr="00287EEC" w14:paraId="15755E32" w14:textId="77777777" w:rsidTr="008309A1">
        <w:trPr>
          <w:trHeight w:val="80"/>
        </w:trPr>
        <w:tc>
          <w:tcPr>
            <w:tcW w:w="6840" w:type="dxa"/>
          </w:tcPr>
          <w:p w14:paraId="2C3A917B" w14:textId="7AD6E6FB" w:rsidR="00A5752A" w:rsidRPr="00287EEC" w:rsidRDefault="00A5752A" w:rsidP="00A5752A">
            <w:pPr>
              <w:ind w:left="540" w:right="-14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BF0A7" w14:textId="60709E1A" w:rsidR="00A5752A" w:rsidRPr="00287EEC" w:rsidRDefault="00436A34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C0FC2" w14:textId="1249F1E2" w:rsidR="00A5752A" w:rsidRPr="00287EEC" w:rsidRDefault="00CE6DC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73D30F2B" w14:textId="77777777" w:rsidTr="008309A1">
        <w:trPr>
          <w:trHeight w:val="80"/>
        </w:trPr>
        <w:tc>
          <w:tcPr>
            <w:tcW w:w="6840" w:type="dxa"/>
          </w:tcPr>
          <w:p w14:paraId="49EBFAEA" w14:textId="3F061DC4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05D0C6" w14:textId="7ED15065" w:rsidR="00A5752A" w:rsidRPr="00287EEC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6327401A" w14:textId="62B6185B" w:rsidR="00A5752A" w:rsidRPr="00287EEC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5752A" w:rsidRPr="00287EEC" w14:paraId="3C39CC66" w14:textId="77777777" w:rsidTr="008309A1">
        <w:trPr>
          <w:trHeight w:val="80"/>
        </w:trPr>
        <w:tc>
          <w:tcPr>
            <w:tcW w:w="6840" w:type="dxa"/>
          </w:tcPr>
          <w:p w14:paraId="65EC52CA" w14:textId="461A62C3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0F24A" w14:textId="07ACCAE0" w:rsidR="00A5752A" w:rsidRPr="00287EEC" w:rsidRDefault="00A5752A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CBD1BC" w14:textId="1412EAA8" w:rsidR="00A5752A" w:rsidRPr="00287EEC" w:rsidRDefault="00436A34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309A1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8309A1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A5752A" w:rsidRPr="00287EEC" w14:paraId="53AC5D4E" w14:textId="77777777" w:rsidTr="008309A1">
        <w:trPr>
          <w:trHeight w:val="80"/>
        </w:trPr>
        <w:tc>
          <w:tcPr>
            <w:tcW w:w="6840" w:type="dxa"/>
          </w:tcPr>
          <w:p w14:paraId="02F9C9C7" w14:textId="77777777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E9329" w14:textId="08AFCBCE" w:rsidR="00A5752A" w:rsidRPr="00287EEC" w:rsidRDefault="00436A34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</w:tcPr>
          <w:p w14:paraId="01206AC3" w14:textId="680CBACC" w:rsidR="00A5752A" w:rsidRPr="00287EEC" w:rsidRDefault="008309A1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6293467C" w14:textId="77777777" w:rsidTr="008309A1">
        <w:trPr>
          <w:trHeight w:val="80"/>
        </w:trPr>
        <w:tc>
          <w:tcPr>
            <w:tcW w:w="6840" w:type="dxa"/>
          </w:tcPr>
          <w:p w14:paraId="16846875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81DC1" w14:textId="36C85E2A" w:rsidR="00A5752A" w:rsidRPr="00287EEC" w:rsidRDefault="00436A34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8A595D" w14:textId="695C28C3" w:rsidR="00A5752A" w:rsidRPr="00287EEC" w:rsidRDefault="008309A1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394E8FE8" w14:textId="77777777" w:rsidTr="008309A1">
        <w:trPr>
          <w:trHeight w:val="80"/>
        </w:trPr>
        <w:tc>
          <w:tcPr>
            <w:tcW w:w="6840" w:type="dxa"/>
          </w:tcPr>
          <w:p w14:paraId="4703ED12" w14:textId="490BF5C0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รวมกระแสเงินสดเพิ่มขึ้นจากบริษัทย่อย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AA633" w14:textId="35B4048F" w:rsidR="00A5752A" w:rsidRPr="00287EEC" w:rsidRDefault="00436A34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A5752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6EA7D" w14:textId="7F3393BA" w:rsidR="00A5752A" w:rsidRPr="00287EEC" w:rsidRDefault="00436A34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09A1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8309A1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</w:tbl>
    <w:p w14:paraId="27BE43FB" w14:textId="77777777" w:rsidR="00E3732E" w:rsidRPr="00287EEC" w:rsidRDefault="00E3732E" w:rsidP="00A5752A">
      <w:pPr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  <w:r w:rsidRPr="00287EEC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732E" w:rsidRPr="00287EEC" w14:paraId="1D7D0C30" w14:textId="77777777" w:rsidTr="00474A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42A9E8" w14:textId="282622A5" w:rsidR="00E3732E" w:rsidRPr="00287EEC" w:rsidRDefault="00436A34" w:rsidP="00474A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3732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732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715F4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15F4D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15F4D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7D0B1FA7" w14:textId="77777777" w:rsidR="00E3732E" w:rsidRPr="00287EEC" w:rsidRDefault="00E3732E" w:rsidP="00B73F95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1F7B590A" w14:textId="130A8D3C" w:rsidR="00E3732E" w:rsidRPr="00287EEC" w:rsidRDefault="00436A34" w:rsidP="00A5752A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E3732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732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32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</w:p>
    <w:p w14:paraId="04DAFC9F" w14:textId="77777777" w:rsidR="001B1999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8"/>
        <w:gridCol w:w="2160"/>
      </w:tblGrid>
      <w:tr w:rsidR="005B3FA5" w:rsidRPr="00287EEC" w14:paraId="7919A708" w14:textId="77777777" w:rsidTr="00A5752A">
        <w:tc>
          <w:tcPr>
            <w:tcW w:w="3870" w:type="pct"/>
            <w:vAlign w:val="bottom"/>
          </w:tcPr>
          <w:p w14:paraId="0637F908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4DD56BD0" w14:textId="38FEEF6C" w:rsidR="005B3FA5" w:rsidRPr="00287EEC" w:rsidRDefault="00734BBE" w:rsidP="00AB2865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5B3FA5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</w:tr>
      <w:tr w:rsidR="005B3FA5" w:rsidRPr="00287EEC" w14:paraId="62F2338B" w14:textId="77777777" w:rsidTr="00A5752A">
        <w:tc>
          <w:tcPr>
            <w:tcW w:w="3870" w:type="pct"/>
            <w:vAlign w:val="bottom"/>
          </w:tcPr>
          <w:p w14:paraId="31C5F117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11BEC9D6" w14:textId="196F9ED0" w:rsidR="005B3FA5" w:rsidRPr="00287EEC" w:rsidRDefault="00436A34" w:rsidP="00AB286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DB0FF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5B3FA5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</w:tr>
      <w:tr w:rsidR="005B3FA5" w:rsidRPr="00287EEC" w14:paraId="174B09F8" w14:textId="77777777" w:rsidTr="00A5752A">
        <w:tc>
          <w:tcPr>
            <w:tcW w:w="3870" w:type="pct"/>
            <w:vAlign w:val="bottom"/>
          </w:tcPr>
          <w:p w14:paraId="00B05004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shd w:val="clear" w:color="auto" w:fill="auto"/>
          </w:tcPr>
          <w:p w14:paraId="06FA47E1" w14:textId="6C7EC3C4" w:rsidR="005B3FA5" w:rsidRPr="00287EEC" w:rsidRDefault="005B3FA5" w:rsidP="00AB286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5B3FA5" w:rsidRPr="00287EEC" w14:paraId="53718B20" w14:textId="77777777" w:rsidTr="00A5752A">
        <w:tc>
          <w:tcPr>
            <w:tcW w:w="3870" w:type="pct"/>
            <w:vAlign w:val="bottom"/>
          </w:tcPr>
          <w:p w14:paraId="34CA2F62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</w:tcPr>
          <w:p w14:paraId="4B889699" w14:textId="491BDA7D" w:rsidR="005B3FA5" w:rsidRPr="00287EEC" w:rsidRDefault="005B3FA5" w:rsidP="00AB286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5B3FA5" w:rsidRPr="00287EEC" w14:paraId="5DA8933B" w14:textId="77777777" w:rsidTr="00A5752A">
        <w:tc>
          <w:tcPr>
            <w:tcW w:w="3870" w:type="pct"/>
            <w:vAlign w:val="bottom"/>
          </w:tcPr>
          <w:p w14:paraId="45F321FE" w14:textId="77777777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1B6BDF2C" w14:textId="77777777" w:rsidR="005B3FA5" w:rsidRPr="00287EEC" w:rsidRDefault="005B3FA5" w:rsidP="00E3732E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5B3FA5" w:rsidRPr="00287EEC" w14:paraId="3C9D99B5" w14:textId="77777777" w:rsidTr="00A5752A">
        <w:tc>
          <w:tcPr>
            <w:tcW w:w="3870" w:type="pct"/>
            <w:vAlign w:val="bottom"/>
          </w:tcPr>
          <w:p w14:paraId="272531AD" w14:textId="7499B9B1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สิ่งตอบแทนที่ได้รับหรือค้างรับ</w:t>
            </w:r>
          </w:p>
        </w:tc>
        <w:tc>
          <w:tcPr>
            <w:tcW w:w="1130" w:type="pct"/>
            <w:shd w:val="clear" w:color="auto" w:fill="FAFAFA"/>
          </w:tcPr>
          <w:p w14:paraId="58EF7B42" w14:textId="77777777" w:rsidR="005B3FA5" w:rsidRPr="00287EEC" w:rsidRDefault="005B3FA5" w:rsidP="00E3732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B3FA5" w:rsidRPr="00287EEC" w14:paraId="4487125C" w14:textId="77777777" w:rsidTr="00A5752A">
        <w:tc>
          <w:tcPr>
            <w:tcW w:w="3870" w:type="pct"/>
            <w:vAlign w:val="bottom"/>
          </w:tcPr>
          <w:p w14:paraId="051E7C04" w14:textId="76564074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7D884EF6" w14:textId="17ED4328" w:rsidR="005B3FA5" w:rsidRPr="00287EEC" w:rsidRDefault="00436A34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5B3FA5" w:rsidRPr="00287EEC" w14:paraId="3B09035C" w14:textId="77777777" w:rsidTr="00A5752A">
        <w:tc>
          <w:tcPr>
            <w:tcW w:w="3870" w:type="pct"/>
            <w:vAlign w:val="bottom"/>
          </w:tcPr>
          <w:p w14:paraId="1E732E6F" w14:textId="1EB073A9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43C9220E" w14:textId="28ED38ED" w:rsidR="005B3FA5" w:rsidRPr="00287EEC" w:rsidRDefault="00436A34" w:rsidP="00AB2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5B3FA5" w:rsidRPr="00287EEC" w14:paraId="6C9FAD23" w14:textId="77777777" w:rsidTr="00A5752A">
        <w:tc>
          <w:tcPr>
            <w:tcW w:w="3870" w:type="pct"/>
            <w:vAlign w:val="bottom"/>
          </w:tcPr>
          <w:p w14:paraId="63D2AAD3" w14:textId="19B53B94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มูลค่าตามบัญชีของสินทรัพย์สุทธิที่จำหน่าย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23F048A8" w14:textId="6E89654C" w:rsidR="005B3FA5" w:rsidRPr="00287EEC" w:rsidRDefault="005B3FA5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FA5" w:rsidRPr="00287EEC" w14:paraId="75DD65A1" w14:textId="77777777" w:rsidTr="00A5752A">
        <w:tc>
          <w:tcPr>
            <w:tcW w:w="3870" w:type="pct"/>
            <w:vAlign w:val="bottom"/>
          </w:tcPr>
          <w:p w14:paraId="44C20662" w14:textId="77777777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627BC261" w14:textId="77777777" w:rsidR="005B3FA5" w:rsidRPr="00287EEC" w:rsidRDefault="005B3FA5" w:rsidP="005B3FA5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B3FA5" w:rsidRPr="00287EEC" w14:paraId="24D9BC67" w14:textId="77777777" w:rsidTr="00A5752A">
        <w:tc>
          <w:tcPr>
            <w:tcW w:w="3870" w:type="pct"/>
            <w:vAlign w:val="bottom"/>
          </w:tcPr>
          <w:p w14:paraId="644FDFD1" w14:textId="76758913" w:rsidR="005B3FA5" w:rsidRPr="00287EEC" w:rsidRDefault="005B3FA5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กำไรจากการขายบริษัทย่อยก่อนภาษี</w:t>
            </w:r>
          </w:p>
        </w:tc>
        <w:tc>
          <w:tcPr>
            <w:tcW w:w="1130" w:type="pct"/>
            <w:shd w:val="clear" w:color="auto" w:fill="FAFAFA"/>
          </w:tcPr>
          <w:p w14:paraId="674A34D5" w14:textId="1AC7BFBB" w:rsidR="005B3FA5" w:rsidRPr="00287EEC" w:rsidRDefault="00436A34" w:rsidP="006562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5B3FA5" w:rsidRPr="00287EEC" w14:paraId="4D90E3D9" w14:textId="77777777" w:rsidTr="00A5752A">
        <w:tc>
          <w:tcPr>
            <w:tcW w:w="3870" w:type="pct"/>
            <w:vAlign w:val="bottom"/>
          </w:tcPr>
          <w:p w14:paraId="282637B7" w14:textId="18518042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ค่าใช้จ่ายภาษีเงินได้ของกำไร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5D342213" w14:textId="581835E2" w:rsidR="005B3FA5" w:rsidRPr="00287EEC" w:rsidRDefault="005B3FA5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3FA5" w:rsidRPr="00287EEC" w14:paraId="05CD08EC" w14:textId="77777777" w:rsidTr="00A5752A">
        <w:tc>
          <w:tcPr>
            <w:tcW w:w="3870" w:type="pct"/>
            <w:vAlign w:val="bottom"/>
          </w:tcPr>
          <w:p w14:paraId="4A81EDA6" w14:textId="77777777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7586CFC5" w14:textId="77777777" w:rsidR="005B3FA5" w:rsidRPr="00287EEC" w:rsidRDefault="005B3FA5" w:rsidP="00E3732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B3FA5" w:rsidRPr="00287EEC" w14:paraId="43BFC747" w14:textId="77777777" w:rsidTr="00A5752A">
        <w:tc>
          <w:tcPr>
            <w:tcW w:w="3870" w:type="pct"/>
            <w:vAlign w:val="bottom"/>
          </w:tcPr>
          <w:p w14:paraId="25DC0A12" w14:textId="5570A62E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057B2132" w14:textId="179F09E0" w:rsidR="005B3FA5" w:rsidRPr="00287EEC" w:rsidRDefault="00436A34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</w:tbl>
    <w:p w14:paraId="763F0B40" w14:textId="77777777" w:rsidR="00B21AFA" w:rsidRPr="00287EEC" w:rsidRDefault="00B21AFA" w:rsidP="00A5752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11E26B7E" w14:textId="0712B0CD" w:rsidR="00B21AFA" w:rsidRPr="00287EEC" w:rsidRDefault="00B21AFA" w:rsidP="00A5752A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มูลค่าตามบัญชีของสินทรัพย์และหนี้สินของบริษัทย่อย ณ วันที่จำหน่าย</w:t>
      </w:r>
      <w:r w:rsidR="00A5752A"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="00A5752A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วันที่ </w:t>
      </w:r>
      <w:r w:rsidR="00436A34" w:rsidRPr="00436A34">
        <w:rPr>
          <w:rFonts w:ascii="Browallia New" w:eastAsia="Malgun Gothic" w:hAnsi="Browallia New" w:cs="Browallia New"/>
          <w:spacing w:val="-8"/>
          <w:sz w:val="26"/>
          <w:szCs w:val="26"/>
        </w:rPr>
        <w:t>28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มีนาคม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พ.ศ. </w:t>
      </w:r>
      <w:r w:rsidR="00436A34" w:rsidRPr="00436A34">
        <w:rPr>
          <w:rFonts w:ascii="Browallia New" w:eastAsia="Malgun Gothic" w:hAnsi="Browallia New" w:cs="Browallia New"/>
          <w:spacing w:val="-8"/>
          <w:sz w:val="26"/>
          <w:szCs w:val="26"/>
        </w:rPr>
        <w:t>2565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 และ</w:t>
      </w:r>
      <w:r w:rsidR="00A5752A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วันที่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 </w:t>
      </w:r>
      <w:r w:rsidR="00436A34" w:rsidRPr="00436A34">
        <w:rPr>
          <w:rFonts w:ascii="Browallia New" w:eastAsia="Malgun Gothic" w:hAnsi="Browallia New" w:cs="Browallia New"/>
          <w:spacing w:val="-8"/>
          <w:sz w:val="26"/>
          <w:szCs w:val="26"/>
        </w:rPr>
        <w:t>31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436A34" w:rsidRPr="00436A34">
        <w:rPr>
          <w:rFonts w:ascii="Browallia New" w:eastAsia="Malgun Gothic" w:hAnsi="Browallia New" w:cs="Browallia New"/>
          <w:spacing w:val="-8"/>
          <w:sz w:val="26"/>
          <w:szCs w:val="26"/>
        </w:rPr>
        <w:t>2564</w:t>
      </w:r>
      <w:r w:rsidR="002C1B5B" w:rsidRPr="00287EEC">
        <w:rPr>
          <w:rFonts w:ascii="Browallia New" w:eastAsia="Malgun Gothic" w:hAnsi="Browallia New" w:cs="Browallia New"/>
          <w:spacing w:val="-5"/>
          <w:sz w:val="26"/>
          <w:szCs w:val="26"/>
        </w:rPr>
        <w:t xml:space="preserve"> 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แสดงดังต่อไปนี้</w:t>
      </w:r>
    </w:p>
    <w:p w14:paraId="3DA21962" w14:textId="77777777" w:rsidR="001B5526" w:rsidRPr="00287EEC" w:rsidRDefault="001B5526" w:rsidP="00A5752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B73F95" w:rsidRPr="00287EEC" w14:paraId="05E89B72" w14:textId="77777777" w:rsidTr="005C0C39">
        <w:tc>
          <w:tcPr>
            <w:tcW w:w="6826" w:type="dxa"/>
            <w:vAlign w:val="bottom"/>
          </w:tcPr>
          <w:p w14:paraId="2E137005" w14:textId="77777777" w:rsidR="00B73F95" w:rsidRPr="00287EEC" w:rsidRDefault="00B73F95" w:rsidP="00B73F9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D295D" w14:textId="5459CDB1" w:rsidR="00B73F95" w:rsidRPr="00287EEC" w:rsidRDefault="009F6FCB" w:rsidP="006562C8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E3732E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</w:tr>
      <w:tr w:rsidR="00B73F95" w:rsidRPr="00287EEC" w14:paraId="14B5E0DD" w14:textId="77777777" w:rsidTr="005C0C39">
        <w:tc>
          <w:tcPr>
            <w:tcW w:w="6826" w:type="dxa"/>
            <w:vAlign w:val="bottom"/>
          </w:tcPr>
          <w:p w14:paraId="47A022E7" w14:textId="77777777" w:rsidR="00B73F95" w:rsidRPr="00287EEC" w:rsidRDefault="00B73F95" w:rsidP="00B73F9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7E47D" w14:textId="145B97A0" w:rsidR="00B73F95" w:rsidRPr="00287EEC" w:rsidRDefault="00436A34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B570D1" w14:textId="17AE1946" w:rsidR="00B73F95" w:rsidRPr="00287EEC" w:rsidRDefault="00436A34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4A6583" w:rsidRPr="00287EEC" w14:paraId="395C1B32" w14:textId="77777777" w:rsidTr="005C0C39">
        <w:tc>
          <w:tcPr>
            <w:tcW w:w="6826" w:type="dxa"/>
            <w:vAlign w:val="bottom"/>
          </w:tcPr>
          <w:p w14:paraId="0205F975" w14:textId="77777777" w:rsidR="004A6583" w:rsidRPr="00287EEC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A3FA3CB" w14:textId="373283C5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67B759F" w14:textId="1FD89E07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4A6583" w:rsidRPr="00287EEC" w14:paraId="3171CACE" w14:textId="77777777" w:rsidTr="005C0C39">
        <w:tc>
          <w:tcPr>
            <w:tcW w:w="6826" w:type="dxa"/>
            <w:vAlign w:val="bottom"/>
          </w:tcPr>
          <w:p w14:paraId="20803715" w14:textId="77777777" w:rsidR="004A6583" w:rsidRPr="00287EEC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DEE54" w14:textId="77777777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CF438" w14:textId="77777777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4A6583" w:rsidRPr="00287EEC" w14:paraId="01AB44D2" w14:textId="77777777" w:rsidTr="005C0C39">
        <w:tc>
          <w:tcPr>
            <w:tcW w:w="6826" w:type="dxa"/>
            <w:vAlign w:val="bottom"/>
          </w:tcPr>
          <w:p w14:paraId="757E1F18" w14:textId="77777777" w:rsidR="004A6583" w:rsidRPr="00287EEC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BC8E5" w14:textId="77777777" w:rsidR="004A6583" w:rsidRPr="00287EEC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69F54" w14:textId="77777777" w:rsidR="004A6583" w:rsidRPr="00287EEC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A6583" w:rsidRPr="00287EEC" w14:paraId="2F5FE119" w14:textId="77777777" w:rsidTr="005C0C39">
        <w:trPr>
          <w:trHeight w:val="80"/>
        </w:trPr>
        <w:tc>
          <w:tcPr>
            <w:tcW w:w="6826" w:type="dxa"/>
          </w:tcPr>
          <w:p w14:paraId="26484CEA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3EBB84E6" w14:textId="7BB6EF46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3AE647DE" w14:textId="2F802B7A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4A6583" w:rsidRPr="00287EEC" w14:paraId="2454FF6C" w14:textId="77777777" w:rsidTr="005C0C39">
        <w:trPr>
          <w:trHeight w:val="80"/>
        </w:trPr>
        <w:tc>
          <w:tcPr>
            <w:tcW w:w="6826" w:type="dxa"/>
          </w:tcPr>
          <w:p w14:paraId="0C4B4092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3DF8D544" w14:textId="721C3F7D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</w:tcPr>
          <w:p w14:paraId="0E1A5C56" w14:textId="12ACEC24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4A6583" w:rsidRPr="00287EEC" w14:paraId="4D316A8D" w14:textId="77777777" w:rsidTr="005C0C39">
        <w:trPr>
          <w:trHeight w:val="80"/>
        </w:trPr>
        <w:tc>
          <w:tcPr>
            <w:tcW w:w="6826" w:type="dxa"/>
          </w:tcPr>
          <w:p w14:paraId="6BD7A434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4AC35427" w14:textId="1D887118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42804059" w14:textId="15C95562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4A6583" w:rsidRPr="00287EEC" w14:paraId="54393DAF" w14:textId="77777777" w:rsidTr="005C0C39">
        <w:trPr>
          <w:trHeight w:val="80"/>
        </w:trPr>
        <w:tc>
          <w:tcPr>
            <w:tcW w:w="6826" w:type="dxa"/>
          </w:tcPr>
          <w:p w14:paraId="7BD1835A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2FA9159F" w14:textId="18B2A3DC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04AF4D68" w14:textId="291AED49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4A6583" w:rsidRPr="00287EEC" w14:paraId="71A8A312" w14:textId="77777777" w:rsidTr="005C0C39">
        <w:trPr>
          <w:trHeight w:val="80"/>
        </w:trPr>
        <w:tc>
          <w:tcPr>
            <w:tcW w:w="6826" w:type="dxa"/>
          </w:tcPr>
          <w:p w14:paraId="3300578A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2F2B115D" w14:textId="4A5A0299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14:paraId="2245FA86" w14:textId="3A74D102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4A6583" w:rsidRPr="00287EEC" w14:paraId="5D0DA806" w14:textId="77777777" w:rsidTr="005C0C39">
        <w:trPr>
          <w:trHeight w:val="80"/>
        </w:trPr>
        <w:tc>
          <w:tcPr>
            <w:tcW w:w="6826" w:type="dxa"/>
          </w:tcPr>
          <w:p w14:paraId="6D84D2D0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</w:tcPr>
          <w:p w14:paraId="1B985759" w14:textId="7062E56F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3E5BA675" w14:textId="748E2BE5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4A6583" w:rsidRPr="00287EEC" w14:paraId="31BD0C67" w14:textId="77777777" w:rsidTr="005C0C39">
        <w:trPr>
          <w:trHeight w:val="80"/>
        </w:trPr>
        <w:tc>
          <w:tcPr>
            <w:tcW w:w="6826" w:type="dxa"/>
          </w:tcPr>
          <w:p w14:paraId="6FF3DFFE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79E5101A" w14:textId="46CE8820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63A7A6F6" w14:textId="19236514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4A6583" w:rsidRPr="00287EEC" w14:paraId="7E2EA563" w14:textId="77777777" w:rsidTr="005C0C39">
        <w:trPr>
          <w:trHeight w:val="80"/>
        </w:trPr>
        <w:tc>
          <w:tcPr>
            <w:tcW w:w="6826" w:type="dxa"/>
          </w:tcPr>
          <w:p w14:paraId="3C918783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0879FE" w14:textId="10213F79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3CD119" w14:textId="407AE143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4A6583" w:rsidRPr="00287EEC" w14:paraId="0125A972" w14:textId="77777777" w:rsidTr="005C0C39">
        <w:trPr>
          <w:trHeight w:val="55"/>
        </w:trPr>
        <w:tc>
          <w:tcPr>
            <w:tcW w:w="6826" w:type="dxa"/>
          </w:tcPr>
          <w:p w14:paraId="5E8BCA2A" w14:textId="0589931F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78932" w14:textId="103E8E9A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1821" w14:textId="28ADE901" w:rsidR="004A6583" w:rsidRPr="00287EEC" w:rsidRDefault="00436A34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7DC22A1A" w14:textId="56E1E1FC" w:rsidR="001B1999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p w14:paraId="5EE6CA0B" w14:textId="7F73F3AC" w:rsidR="00B73F95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287EEC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1999" w:rsidRPr="00287EEC" w14:paraId="4BC7E451" w14:textId="77777777" w:rsidTr="00B35FA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55C087" w14:textId="2766BC23" w:rsidR="001B1999" w:rsidRPr="00287EEC" w:rsidRDefault="00436A34" w:rsidP="00B35FA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102469588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1B1999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1999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1B1999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B1999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B1999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  <w:bookmarkEnd w:id="12"/>
    </w:tbl>
    <w:p w14:paraId="00418732" w14:textId="77777777" w:rsidR="00BB6EB6" w:rsidRPr="00287EEC" w:rsidRDefault="00BB6EB6" w:rsidP="00BB6EB6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6CEC2842" w14:textId="2CCE8C5B" w:rsidR="00BB6EB6" w:rsidRPr="00287EEC" w:rsidRDefault="00436A34" w:rsidP="00BB6EB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B6EB6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B6EB6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B6EB6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  <w:r w:rsidR="00BB6EB6" w:rsidRPr="00287EEC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BB6EB6" w:rsidRPr="00287EEC">
        <w:rPr>
          <w:rFonts w:ascii="Browallia New" w:hAnsi="Browallia New" w:cs="Browallia New"/>
          <w:color w:val="CF4A02"/>
          <w:sz w:val="26"/>
          <w:szCs w:val="26"/>
          <w:cs/>
        </w:rPr>
        <w:t>ต่อ)</w:t>
      </w:r>
    </w:p>
    <w:p w14:paraId="2DF56159" w14:textId="77777777" w:rsidR="001B1999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1B1999" w:rsidRPr="00287EEC" w14:paraId="33B71D41" w14:textId="77777777" w:rsidTr="005C0C39">
        <w:tc>
          <w:tcPr>
            <w:tcW w:w="6826" w:type="dxa"/>
            <w:vAlign w:val="bottom"/>
          </w:tcPr>
          <w:p w14:paraId="4C350428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D53DD" w14:textId="77777777" w:rsidR="001B1999" w:rsidRPr="00287EEC" w:rsidRDefault="001B1999" w:rsidP="006562C8">
            <w:pPr>
              <w:pStyle w:val="Heading2"/>
              <w:spacing w:before="0" w:after="0"/>
              <w:ind w:right="-72"/>
              <w:jc w:val="center"/>
              <w:rPr>
                <w:rFonts w:ascii="Browallia New" w:eastAsia="Malgun Gothic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B1999" w:rsidRPr="00287EEC" w14:paraId="54A58F99" w14:textId="77777777" w:rsidTr="005C0C39">
        <w:tc>
          <w:tcPr>
            <w:tcW w:w="6826" w:type="dxa"/>
            <w:vAlign w:val="bottom"/>
          </w:tcPr>
          <w:p w14:paraId="12EA0388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645BC" w14:textId="7D5A53CA" w:rsidR="001B1999" w:rsidRPr="00287EEC" w:rsidRDefault="00436A34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E0228" w14:textId="0B4B75AF" w:rsidR="001B1999" w:rsidRPr="00287EEC" w:rsidRDefault="00436A34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B1999" w:rsidRPr="00287EEC" w14:paraId="4785E69A" w14:textId="77777777" w:rsidTr="005C0C39">
        <w:tc>
          <w:tcPr>
            <w:tcW w:w="6826" w:type="dxa"/>
            <w:vAlign w:val="bottom"/>
          </w:tcPr>
          <w:p w14:paraId="6E82BCF7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8984E83" w14:textId="5C1AFCBB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608B7F3" w14:textId="4A8A65EA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1B1999" w:rsidRPr="00287EEC" w14:paraId="42E423DF" w14:textId="77777777" w:rsidTr="005C0C39">
        <w:tc>
          <w:tcPr>
            <w:tcW w:w="6826" w:type="dxa"/>
            <w:vAlign w:val="bottom"/>
          </w:tcPr>
          <w:p w14:paraId="76EC8F90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4C7D8C" w14:textId="77777777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955FA" w14:textId="77777777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1B1999" w:rsidRPr="00287EEC" w14:paraId="2AA10CC7" w14:textId="77777777" w:rsidTr="005C0C39">
        <w:tc>
          <w:tcPr>
            <w:tcW w:w="6826" w:type="dxa"/>
            <w:vAlign w:val="bottom"/>
          </w:tcPr>
          <w:p w14:paraId="454109DD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2433AE" w14:textId="77777777" w:rsidR="001B1999" w:rsidRPr="00287EEC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F9697" w14:textId="77777777" w:rsidR="001B1999" w:rsidRPr="00287EEC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73F95" w:rsidRPr="00287EEC" w14:paraId="53840EAD" w14:textId="77777777" w:rsidTr="005C0C39">
        <w:trPr>
          <w:trHeight w:val="80"/>
        </w:trPr>
        <w:tc>
          <w:tcPr>
            <w:tcW w:w="6826" w:type="dxa"/>
          </w:tcPr>
          <w:p w14:paraId="17812948" w14:textId="0254B522" w:rsidR="00B73F95" w:rsidRPr="00287EEC" w:rsidRDefault="00B73F95" w:rsidP="00B21AFA">
            <w:pPr>
              <w:ind w:right="1132" w:firstLine="567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bookmarkStart w:id="13" w:name="_Hlk64375569"/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51197C42" w14:textId="04FAA022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59C0C64B" w14:textId="659E9655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B73F95" w:rsidRPr="00287EEC" w14:paraId="7B53FEE3" w14:textId="77777777" w:rsidTr="005C0C39">
        <w:trPr>
          <w:trHeight w:val="80"/>
        </w:trPr>
        <w:tc>
          <w:tcPr>
            <w:tcW w:w="6826" w:type="dxa"/>
          </w:tcPr>
          <w:p w14:paraId="0C33DE1D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CDCBB27" w14:textId="32EC0E17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7B049EFB" w14:textId="3117A9BD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B73F95" w:rsidRPr="00287EEC" w14:paraId="67082779" w14:textId="77777777" w:rsidTr="005C0C39">
        <w:trPr>
          <w:trHeight w:val="80"/>
        </w:trPr>
        <w:tc>
          <w:tcPr>
            <w:tcW w:w="6826" w:type="dxa"/>
          </w:tcPr>
          <w:p w14:paraId="60664678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4EAA5B1C" w14:textId="2F9F710E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auto"/>
          </w:tcPr>
          <w:p w14:paraId="78762220" w14:textId="0C9DAD05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B73F95" w:rsidRPr="00287EEC" w14:paraId="1ED24F19" w14:textId="77777777" w:rsidTr="005C0C39">
        <w:trPr>
          <w:trHeight w:val="80"/>
        </w:trPr>
        <w:tc>
          <w:tcPr>
            <w:tcW w:w="6826" w:type="dxa"/>
          </w:tcPr>
          <w:p w14:paraId="3EDF44EB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663BDCC" w14:textId="53CBD14F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0B74E719" w14:textId="54AF5936" w:rsidR="00B73F9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5B3FA5" w:rsidRPr="00287EEC" w14:paraId="4446F228" w14:textId="77777777" w:rsidTr="005C0C39">
        <w:trPr>
          <w:trHeight w:val="80"/>
        </w:trPr>
        <w:tc>
          <w:tcPr>
            <w:tcW w:w="6826" w:type="dxa"/>
          </w:tcPr>
          <w:p w14:paraId="49EAE603" w14:textId="47B0DE48" w:rsidR="005B3FA5" w:rsidRPr="00287EEC" w:rsidRDefault="005B3FA5" w:rsidP="00B73F95">
            <w:pPr>
              <w:ind w:left="540" w:right="-105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386EC76" w14:textId="3A940CCE" w:rsidR="005B3FA5" w:rsidRPr="00287EEC" w:rsidRDefault="00436A34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5B3FA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7A2A4FDE" w14:textId="744E874F" w:rsidR="005B3FA5" w:rsidRPr="00287EEC" w:rsidRDefault="005B3FA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F95" w:rsidRPr="00287EEC" w14:paraId="4FD4DB3A" w14:textId="77777777" w:rsidTr="005C0C39">
        <w:trPr>
          <w:trHeight w:val="80"/>
        </w:trPr>
        <w:tc>
          <w:tcPr>
            <w:tcW w:w="6826" w:type="dxa"/>
          </w:tcPr>
          <w:p w14:paraId="05314196" w14:textId="77777777" w:rsidR="00B73F95" w:rsidRPr="00287EEC" w:rsidRDefault="00B73F95" w:rsidP="00B73F95">
            <w:pPr>
              <w:ind w:left="540" w:right="-105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DADC041" w14:textId="03A9C715" w:rsidR="00B73F95" w:rsidRPr="00287EEC" w:rsidRDefault="005B3FA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B55043" w14:textId="42727E64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53</w:t>
            </w:r>
            <w:r w:rsidR="00B73F9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255</w:t>
            </w:r>
            <w:r w:rsidR="00B73F9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300</w:t>
            </w:r>
          </w:p>
        </w:tc>
      </w:tr>
      <w:tr w:rsidR="00B73F95" w:rsidRPr="00287EEC" w14:paraId="48F60460" w14:textId="77777777" w:rsidTr="005C0C39">
        <w:trPr>
          <w:trHeight w:val="80"/>
        </w:trPr>
        <w:tc>
          <w:tcPr>
            <w:tcW w:w="6826" w:type="dxa"/>
          </w:tcPr>
          <w:p w14:paraId="33EB2573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5F087D66" w14:textId="5B24B988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285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63BF9CFA" w14:textId="698269E9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772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694</w:t>
            </w:r>
          </w:p>
        </w:tc>
      </w:tr>
      <w:tr w:rsidR="00B73F95" w:rsidRPr="00287EEC" w14:paraId="16263AAE" w14:textId="77777777" w:rsidTr="005C0C39">
        <w:trPr>
          <w:trHeight w:val="80"/>
        </w:trPr>
        <w:tc>
          <w:tcPr>
            <w:tcW w:w="6826" w:type="dxa"/>
          </w:tcPr>
          <w:p w14:paraId="2112C3BF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7EC4D4D" w14:textId="0D605356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19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410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14:paraId="6F5E77C9" w14:textId="4B80436E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19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410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413</w:t>
            </w:r>
          </w:p>
        </w:tc>
      </w:tr>
      <w:tr w:rsidR="00B73F95" w:rsidRPr="00287EEC" w14:paraId="7FA7584A" w14:textId="77777777" w:rsidTr="005C0C39">
        <w:trPr>
          <w:trHeight w:val="80"/>
        </w:trPr>
        <w:tc>
          <w:tcPr>
            <w:tcW w:w="6826" w:type="dxa"/>
          </w:tcPr>
          <w:p w14:paraId="53A5E4F9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1E4E1467" w14:textId="737E28C0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077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34717522" w14:textId="57C0279B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077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442</w:t>
            </w:r>
          </w:p>
        </w:tc>
      </w:tr>
      <w:tr w:rsidR="00B73F95" w:rsidRPr="00287EEC" w14:paraId="70BA7545" w14:textId="77777777" w:rsidTr="005C0C39">
        <w:trPr>
          <w:trHeight w:val="80"/>
        </w:trPr>
        <w:tc>
          <w:tcPr>
            <w:tcW w:w="6826" w:type="dxa"/>
          </w:tcPr>
          <w:p w14:paraId="51F2FEE6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7229ACAC" w14:textId="435E2003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7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937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43D22AA3" w14:textId="27CC1B0D" w:rsidR="00B73F95" w:rsidRPr="00287EEC" w:rsidRDefault="00436A34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7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937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234</w:t>
            </w:r>
          </w:p>
        </w:tc>
      </w:tr>
      <w:tr w:rsidR="00B73F95" w:rsidRPr="00287EEC" w14:paraId="35318F7F" w14:textId="77777777" w:rsidTr="005C0C39">
        <w:trPr>
          <w:trHeight w:val="80"/>
        </w:trPr>
        <w:tc>
          <w:tcPr>
            <w:tcW w:w="6826" w:type="dxa"/>
          </w:tcPr>
          <w:p w14:paraId="3C31D1E6" w14:textId="09DDB39A" w:rsidR="00B73F95" w:rsidRPr="00287EEC" w:rsidRDefault="00B73F95" w:rsidP="00B73F95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shd w:val="clear" w:color="auto" w:fill="FAFAFA"/>
          </w:tcPr>
          <w:p w14:paraId="5E4E4BE1" w14:textId="35EF3581" w:rsidR="00B73F95" w:rsidRPr="00287EEC" w:rsidRDefault="00436A34" w:rsidP="00B21AFA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203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393</w:t>
            </w:r>
            <w:r w:rsidR="005B3FA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7CC1E315" w14:textId="0498D61F" w:rsidR="00B73F95" w:rsidRPr="00287EEC" w:rsidRDefault="00436A34" w:rsidP="00B21AFA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208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282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Malgun Gothic" w:hAnsi="Browallia New" w:cs="Browallia New"/>
                <w:sz w:val="26"/>
                <w:szCs w:val="26"/>
              </w:rPr>
              <w:t>028</w:t>
            </w:r>
          </w:p>
        </w:tc>
      </w:tr>
      <w:bookmarkEnd w:id="13"/>
    </w:tbl>
    <w:p w14:paraId="1B17B2F3" w14:textId="77777777" w:rsidR="00531DDE" w:rsidRPr="00287EEC" w:rsidRDefault="00531DDE" w:rsidP="00EB20A1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</w:pPr>
    </w:p>
    <w:bookmarkEnd w:id="11"/>
    <w:p w14:paraId="09DB251D" w14:textId="77777777" w:rsidR="00614350" w:rsidRPr="00287EEC" w:rsidRDefault="00614350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สินทรัพย์ที่ถือไว้เพื่อขาย</w:t>
      </w:r>
    </w:p>
    <w:p w14:paraId="372B8481" w14:textId="77777777" w:rsidR="00614350" w:rsidRPr="00287EEC" w:rsidRDefault="00614350" w:rsidP="006143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8720D5" w14:textId="1E2E11B9" w:rsidR="00614350" w:rsidRPr="00287EEC" w:rsidRDefault="00436A34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804"/>
          <w:sz w:val="26"/>
          <w:szCs w:val="26"/>
        </w:rPr>
        <w:t>8</w:t>
      </w:r>
      <w:r w:rsidR="00103580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103580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614350"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2A03484C" w14:textId="77777777" w:rsidR="00614350" w:rsidRPr="00287EEC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F958EF" w14:textId="4E6F4819" w:rsidR="00614350" w:rsidRPr="00287EEC" w:rsidRDefault="00614350" w:rsidP="00B405C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2563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กลุ่มกิจการได้ประกาศความตั้งใจที่จะขายบริษัท ไทยโซลาร์ เอ็นเนอร์ยี่ จำกัด (มหาชน) (ไทยโซลาร์) ซึ่งเป็นบริษัทร่วมของกลุ่มกิจการ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กลุ่มกิจการจึงแสดงข้อมูลทางการเงินของ ไทยโซลาร์ ซึ่งประกอบธุรกิจผลิตและจําหน่ายกระแสไฟฟ้าจากพลังงานแสงอาทิตย์และพลังงานชีวมวลให้แก่ภาครัฐ โดยถือเป็นสายงานธุรกิจที่สำคัญที่แยกต่างหาก</w:t>
      </w:r>
      <w:r w:rsidR="00D366FD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เป็นผลของการดำเนินงานที่ยกเลิกในข้อมูลทางการเงินระหว่างกาล ดังนั้นเงินลงทุนในบริษัท ไทย โซล่าร์ </w:t>
      </w:r>
      <w:r w:rsidR="00B405C7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เอ็นเนอร์ยี่ จำกัด (มหาชน) ในข้อมูลทางการเงินรวมและข้อมูลทางการเงินเฉพาะกิจการ ได้จัดประเภทเป็นสินทรัพย์ที่ถือไว้เพื่อขาย</w:t>
      </w:r>
    </w:p>
    <w:p w14:paraId="2AD5B40C" w14:textId="77777777" w:rsidR="00614350" w:rsidRPr="00287EEC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69076D" w14:textId="3745849A" w:rsidR="00614350" w:rsidRPr="00287EEC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ในระหว่างงวดกลุ่มกิจการได้จำหน่ายเงินลงทุนทั้งหมดในบริษัท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</w:t>
      </w:r>
      <w:r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43</w:t>
      </w:r>
      <w:r w:rsidRPr="00287EE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32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ล้านหุ้น โดยมีขาดทุนจากการจำหน่ายเงินลงทุนดังกล่าวเป็นจำนวน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13</w:t>
      </w:r>
      <w:r w:rsidRPr="00287EE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89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ล้านบาท และกำไรจากการจำหน่ายเงินลงทุนเป็นจำนวน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436A34" w:rsidRPr="00436A34">
        <w:rPr>
          <w:rFonts w:ascii="Browallia New" w:hAnsi="Browallia New" w:cs="Browallia New"/>
          <w:sz w:val="26"/>
          <w:szCs w:val="26"/>
        </w:rPr>
        <w:t>60</w:t>
      </w:r>
      <w:r w:rsidRPr="00287EE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37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ล้านบาท ในกำไร</w:t>
      </w:r>
      <w:r w:rsidRPr="00287EEC">
        <w:rPr>
          <w:rFonts w:ascii="Browallia New" w:hAnsi="Browallia New" w:cs="Browallia New"/>
          <w:sz w:val="26"/>
          <w:szCs w:val="26"/>
        </w:rPr>
        <w:t>(</w:t>
      </w:r>
      <w:r w:rsidRPr="00287EEC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287EEC">
        <w:rPr>
          <w:rFonts w:ascii="Browallia New" w:hAnsi="Browallia New" w:cs="Browallia New"/>
          <w:sz w:val="26"/>
          <w:szCs w:val="26"/>
        </w:rPr>
        <w:t>)</w:t>
      </w:r>
      <w:r w:rsidRPr="00287EEC">
        <w:rPr>
          <w:rFonts w:ascii="Browallia New" w:hAnsi="Browallia New" w:cs="Browallia New"/>
          <w:sz w:val="26"/>
          <w:szCs w:val="26"/>
          <w:cs/>
        </w:rPr>
        <w:t>อื่นของงบกำไรขาดทุนเบ็ดเสร็จรวมและงบกำไรเบ็ดเสร็จเฉพาะกิจการตามลำดับ</w:t>
      </w:r>
    </w:p>
    <w:p w14:paraId="5E4B4D23" w14:textId="77777777" w:rsidR="00614350" w:rsidRPr="00287EEC" w:rsidRDefault="00614350" w:rsidP="00EB20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C6AA8E" w14:textId="625835BE" w:rsidR="003D24B0" w:rsidRPr="00287EEC" w:rsidRDefault="001B1999" w:rsidP="006143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br w:type="page"/>
      </w:r>
      <w:bookmarkEnd w:id="6"/>
      <w:bookmarkEnd w:id="7"/>
      <w:bookmarkEnd w:id="8"/>
      <w:bookmarkEnd w:id="9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287EEC" w14:paraId="26A3530D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7961A2" w14:textId="18AC9E0C" w:rsidR="0009196D" w:rsidRPr="00287EEC" w:rsidRDefault="00436A34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4" w:name="_Hlk78533241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9196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5" w:name="_Hlk78532880"/>
            <w:r w:rsidR="0009196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bookmarkEnd w:id="15"/>
            <w:r w:rsidR="003F3C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</w:p>
        </w:tc>
      </w:tr>
      <w:bookmarkEnd w:id="14"/>
    </w:tbl>
    <w:p w14:paraId="60ECF731" w14:textId="77777777" w:rsidR="00905F04" w:rsidRPr="00287EEC" w:rsidRDefault="00905F04" w:rsidP="00C266F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DD3F4F4" w14:textId="593C9315" w:rsidR="00905F04" w:rsidRPr="00287EEC" w:rsidRDefault="00436A34" w:rsidP="00905F04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436A34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9</w:t>
      </w:r>
      <w:r w:rsidR="00905F04" w:rsidRPr="00287EEC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436A34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05F04" w:rsidRPr="00287EEC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เงินลงทุนในบริษัทย่อย</w:t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 xml:space="preserve"> </w:t>
      </w:r>
    </w:p>
    <w:p w14:paraId="2B9E8CC7" w14:textId="77777777" w:rsidR="00905F04" w:rsidRPr="00287EEC" w:rsidRDefault="00905F04" w:rsidP="00C266F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FCE8CF4" w14:textId="66B2FE5B" w:rsidR="00AF49CD" w:rsidRPr="00287EEC" w:rsidRDefault="00AF49CD" w:rsidP="00F9318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9A497C" w:rsidRPr="00287EE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EF1F1D" w:rsidRPr="00287EE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30</w:t>
      </w:r>
      <w:r w:rsidR="009A497C" w:rsidRPr="00287E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0250E6" w14:textId="77777777" w:rsidR="00AF49CD" w:rsidRPr="00287EEC" w:rsidRDefault="00AF49CD" w:rsidP="001B199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2720"/>
      </w:tblGrid>
      <w:tr w:rsidR="00AF49CD" w:rsidRPr="00287EEC" w14:paraId="1D194031" w14:textId="77777777" w:rsidTr="00545412">
        <w:trPr>
          <w:trHeight w:val="355"/>
        </w:trPr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3C60" w14:textId="0EC5FED4" w:rsidR="00AF49CD" w:rsidRPr="00287EEC" w:rsidRDefault="00AF49CD" w:rsidP="0040293D">
            <w:pPr>
              <w:tabs>
                <w:tab w:val="left" w:pos="5599"/>
              </w:tabs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73141" w14:textId="77777777" w:rsidR="00AF49CD" w:rsidRPr="00287EEC" w:rsidRDefault="00AF49CD" w:rsidP="00BC3E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9CD" w:rsidRPr="00287EEC" w14:paraId="3D7B2FCD" w14:textId="77777777" w:rsidTr="00545412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4667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9DCDF" w14:textId="77777777" w:rsidR="00AF49CD" w:rsidRPr="00287EEC" w:rsidRDefault="00AF49CD" w:rsidP="00BC3E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F49CD" w:rsidRPr="00287EEC" w14:paraId="15411D06" w14:textId="77777777" w:rsidTr="00545412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AEAE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6B0F92" w14:textId="77777777" w:rsidR="00AF49CD" w:rsidRPr="00287EEC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9CD" w:rsidRPr="00287EEC" w14:paraId="22AB6B60" w14:textId="77777777" w:rsidTr="00545412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7E031F81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8DC9E22" w14:textId="77777777" w:rsidR="00AF49CD" w:rsidRPr="00287EEC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F49CD" w:rsidRPr="00287EEC" w14:paraId="291F7078" w14:textId="77777777" w:rsidTr="00545412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2543005E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1DC5C" w14:textId="68020623" w:rsidR="00AF49CD" w:rsidRPr="00287EEC" w:rsidRDefault="00545412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49CD" w:rsidRPr="00287EEC" w14:paraId="386B9C93" w14:textId="77777777" w:rsidTr="00545412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362A642A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7E6B" w14:textId="4E2D19ED" w:rsidR="00AF49CD" w:rsidRPr="00287EEC" w:rsidRDefault="00436A34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45412" w:rsidRPr="00287E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545412" w:rsidRPr="00287E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AF49CD" w:rsidRPr="00287EEC" w14:paraId="0BCCF64F" w14:textId="77777777" w:rsidTr="00545412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136274BE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16010"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55F7C" w14:textId="47EB8835" w:rsidR="00AF49CD" w:rsidRPr="00287EEC" w:rsidRDefault="00436A34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45412" w:rsidRPr="00287E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545412" w:rsidRPr="00287E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5111FB81" w14:textId="77777777" w:rsidR="00AF49CD" w:rsidRPr="00287EEC" w:rsidRDefault="00AF49CD" w:rsidP="001B199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9EA76A7" w14:textId="4AE1070D" w:rsidR="00AF49CD" w:rsidRPr="00287EEC" w:rsidRDefault="00AF49CD" w:rsidP="007575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1</w:t>
      </w:r>
      <w:r w:rsidR="00AB0AA4"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0AA4" w:rsidRPr="00287EEC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6469AD" w:rsidRPr="00287EEC">
        <w:rPr>
          <w:rFonts w:ascii="Browallia New" w:eastAsia="Arial Unicode MS" w:hAnsi="Browallia New" w:cs="Browallia New"/>
          <w:sz w:val="26"/>
          <w:szCs w:val="26"/>
          <w:cs/>
        </w:rPr>
        <w:t>ีนาคม</w:t>
      </w:r>
      <w:r w:rsidR="00AB0AA4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บริษัทได้ลงทุนเพิ่มทุนในบริษัท เวฟ ฟู้ด กรุ๊ป จํากัด</w:t>
      </w:r>
      <w:r w:rsidR="00794B59"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5F23" w:rsidRPr="00287EEC">
        <w:rPr>
          <w:rFonts w:ascii="Browallia New" w:eastAsia="Arial Unicode MS" w:hAnsi="Browallia New" w:cs="Browallia New"/>
          <w:sz w:val="26"/>
          <w:szCs w:val="26"/>
        </w:rPr>
        <w:t>(</w:t>
      </w:r>
      <w:r w:rsidR="00794B59" w:rsidRPr="00287EEC">
        <w:rPr>
          <w:rFonts w:ascii="Browallia New" w:eastAsia="Arial Unicode MS" w:hAnsi="Browallia New" w:cs="Browallia New"/>
          <w:sz w:val="26"/>
          <w:szCs w:val="26"/>
          <w:lang w:val="en-US"/>
        </w:rPr>
        <w:t>“</w:t>
      </w:r>
      <w:r w:rsidR="00794B59" w:rsidRPr="00287E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เวฟ ฟู้ด</w:t>
      </w:r>
      <w:r w:rsidR="00794B59" w:rsidRPr="00287EEC">
        <w:rPr>
          <w:rFonts w:ascii="Browallia New" w:eastAsia="Arial Unicode MS" w:hAnsi="Browallia New" w:cs="Browallia New"/>
          <w:sz w:val="26"/>
          <w:szCs w:val="26"/>
          <w:lang w:val="en-US"/>
        </w:rPr>
        <w:t>”</w:t>
      </w:r>
      <w:r w:rsidR="009E5F23" w:rsidRPr="00287EEC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ซึ่งเป็นบริษัทย่อยของบริษัทจำนวน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72</w:t>
      </w:r>
      <w:r w:rsidR="00545412" w:rsidRPr="00287EEC">
        <w:rPr>
          <w:rFonts w:ascii="Browallia New" w:eastAsia="Arial Unicode MS" w:hAnsi="Browallia New" w:cs="Browallia New"/>
          <w:sz w:val="26"/>
          <w:szCs w:val="26"/>
        </w:rPr>
        <w:t>.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12</w:t>
      </w:r>
      <w:r w:rsidR="00857950"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57597" w:rsidRPr="00287EE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8120E" w:rsidRPr="00287EEC">
        <w:rPr>
          <w:rFonts w:ascii="Browallia New" w:eastAsia="Arial Unicode MS" w:hAnsi="Browallia New" w:cs="Browallia New"/>
          <w:sz w:val="26"/>
          <w:szCs w:val="26"/>
          <w:cs/>
        </w:rPr>
        <w:t>เวฟ ฟู้ด ได้</w:t>
      </w:r>
      <w:r w:rsidR="00E92D6E" w:rsidRPr="00287EEC">
        <w:rPr>
          <w:rFonts w:ascii="Browallia New" w:hAnsi="Browallia New" w:cs="Browallia New"/>
          <w:sz w:val="26"/>
          <w:szCs w:val="26"/>
          <w:cs/>
        </w:rPr>
        <w:t>จดทะเบียนเพิ่มทุน</w:t>
      </w:r>
      <w:r w:rsidR="00D8120E" w:rsidRPr="00287EEC">
        <w:rPr>
          <w:rFonts w:ascii="Browallia New" w:hAnsi="Browallia New" w:cs="Browallia New"/>
          <w:sz w:val="26"/>
          <w:szCs w:val="26"/>
          <w:cs/>
        </w:rPr>
        <w:t>กับกระทรวงพาณิชย์</w:t>
      </w:r>
      <w:r w:rsidR="00757597" w:rsidRPr="00287E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8</w:t>
      </w:r>
      <w:r w:rsidR="00757597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757597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2565</w:t>
      </w:r>
      <w:r w:rsidR="00757597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โดยการเพิ่มทุนดังกล่าวไม่ส่งผลต่อสัดส่วนการถือหุ้นของบริษัทในบริษัทย่อย </w:t>
      </w:r>
    </w:p>
    <w:p w14:paraId="72D6C8FF" w14:textId="77777777" w:rsidR="00AF49CD" w:rsidRPr="00287EEC" w:rsidRDefault="00AF49CD" w:rsidP="001B199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EF302A9" w14:textId="42F8070A" w:rsidR="0085533A" w:rsidRPr="00287EEC" w:rsidRDefault="00AF49CD" w:rsidP="00EF26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30</w:t>
      </w:r>
      <w:r w:rsidR="00AB0AA4"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0AA4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(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31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287EEC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หุ้นทั้งหมดของบริษัท วอลล์สตรีท อิงลิช (ประเทศไทย) จำกัด และหุ้นทั้งหมดของบริษัท เจฟเฟอร์ เรสโตรองต์ จำกัด) </w:t>
      </w:r>
      <w:r w:rsidR="00C266FA" w:rsidRPr="00287EEC">
        <w:rPr>
          <w:rFonts w:ascii="Browallia New" w:eastAsia="Arial Unicode MS" w:hAnsi="Browallia New" w:cs="Browallia New"/>
          <w:sz w:val="26"/>
          <w:szCs w:val="26"/>
        </w:rPr>
        <w:br/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ได้นำไปเป็นหลักประกันเงินกู้ยืม (หมายเหตุ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12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.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C5D5B48" w14:textId="74839685" w:rsidR="00905F04" w:rsidRPr="00287EEC" w:rsidRDefault="00905F04" w:rsidP="00EF268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0657FB4" w14:textId="48EF97F6" w:rsidR="00905F04" w:rsidRPr="00287EEC" w:rsidRDefault="00436A34" w:rsidP="00905F04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16" w:name="_Hlk110248238"/>
      <w:r w:rsidRPr="00436A34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เงินลงทุนในบริษัทร่วม</w:t>
      </w:r>
    </w:p>
    <w:bookmarkEnd w:id="16"/>
    <w:p w14:paraId="50E0C91F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241F62A" w14:textId="6410EBEB" w:rsidR="00C71CE1" w:rsidRPr="00287EEC" w:rsidRDefault="00905F04" w:rsidP="00C71C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รายละเอียดของเงินลงทุนในบริษัทร่วมมีดังนี้</w:t>
      </w:r>
    </w:p>
    <w:p w14:paraId="77AF7C67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397" w:type="dxa"/>
        <w:tblLayout w:type="fixed"/>
        <w:tblLook w:val="0000" w:firstRow="0" w:lastRow="0" w:firstColumn="0" w:lastColumn="0" w:noHBand="0" w:noVBand="0"/>
      </w:tblPr>
      <w:tblGrid>
        <w:gridCol w:w="2105"/>
        <w:gridCol w:w="2120"/>
        <w:gridCol w:w="1080"/>
        <w:gridCol w:w="900"/>
        <w:gridCol w:w="877"/>
        <w:gridCol w:w="993"/>
        <w:gridCol w:w="1084"/>
      </w:tblGrid>
      <w:tr w:rsidR="00905F04" w:rsidRPr="00287EEC" w14:paraId="3E31D257" w14:textId="77777777" w:rsidTr="00C71CE1">
        <w:tc>
          <w:tcPr>
            <w:tcW w:w="2105" w:type="dxa"/>
            <w:vAlign w:val="bottom"/>
          </w:tcPr>
          <w:p w14:paraId="22446FDC" w14:textId="77777777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368408E3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55CEA0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E481A7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EBFFB" w14:textId="77777777" w:rsidR="00905F04" w:rsidRPr="00287EEC" w:rsidRDefault="00905F04" w:rsidP="002579C9">
            <w:pPr>
              <w:ind w:right="-72"/>
              <w:jc w:val="center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  <w:p w14:paraId="6D27E8A2" w14:textId="77777777" w:rsidR="00905F04" w:rsidRPr="00287EEC" w:rsidRDefault="00905F04" w:rsidP="002579C9">
            <w:pPr>
              <w:ind w:right="-72"/>
              <w:jc w:val="center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F1470A2" w14:textId="77777777" w:rsidR="00905F04" w:rsidRPr="00287EEC" w:rsidRDefault="00905F04" w:rsidP="002579C9">
            <w:pPr>
              <w:ind w:right="-72"/>
              <w:jc w:val="right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F04" w:rsidRPr="00287EEC" w14:paraId="11B8D452" w14:textId="77777777" w:rsidTr="00807592">
        <w:trPr>
          <w:trHeight w:val="393"/>
        </w:trPr>
        <w:tc>
          <w:tcPr>
            <w:tcW w:w="2105" w:type="dxa"/>
            <w:vAlign w:val="bottom"/>
          </w:tcPr>
          <w:p w14:paraId="185F2521" w14:textId="2520DA7B" w:rsidR="00905F04" w:rsidRPr="00287EEC" w:rsidRDefault="00905F04" w:rsidP="002579C9">
            <w:pPr>
              <w:ind w:left="150" w:right="-72"/>
              <w:jc w:val="center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02E72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27B85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ลักษณะ</w:t>
            </w:r>
          </w:p>
          <w:p w14:paraId="0A696853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3E4D0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43FDBCEE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5C73B" w14:textId="6D8B4C27" w:rsidR="00905F04" w:rsidRPr="00287EEC" w:rsidRDefault="00436A34" w:rsidP="002579C9">
            <w:pPr>
              <w:ind w:left="-119"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6A34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30</w:t>
            </w:r>
            <w:r w:rsidR="00905F04" w:rsidRPr="00287EEC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cs/>
                <w:lang w:val="en-US" w:eastAsia="th-TH"/>
              </w:rPr>
              <w:t xml:space="preserve"> </w:t>
            </w:r>
            <w:r w:rsidR="00905F04"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</w:p>
          <w:p w14:paraId="27F91B4B" w14:textId="7A3D5598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8E5A3" w14:textId="47FA4F3A" w:rsidR="00905F04" w:rsidRPr="00287EEC" w:rsidRDefault="00436A3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436A34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31</w:t>
            </w:r>
            <w:r w:rsidR="00905F04"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6AE6C70" w14:textId="71336423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2F6CE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lang w:val="en-US"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  <w:t>วิธีการวัด</w:t>
            </w:r>
          </w:p>
          <w:p w14:paraId="674308E3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  <w:t>มูลค่า</w:t>
            </w:r>
          </w:p>
        </w:tc>
      </w:tr>
      <w:tr w:rsidR="00905F04" w:rsidRPr="00287EEC" w14:paraId="298B27AD" w14:textId="77777777" w:rsidTr="00807592">
        <w:tc>
          <w:tcPr>
            <w:tcW w:w="2105" w:type="dxa"/>
            <w:vAlign w:val="bottom"/>
          </w:tcPr>
          <w:p w14:paraId="7AB5F7D2" w14:textId="77777777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31F12FAC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BEA10B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34E862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3B2B8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EAC22C0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CBDD46D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</w:tr>
      <w:tr w:rsidR="00905F04" w:rsidRPr="00287EEC" w14:paraId="02F3AF9B" w14:textId="77777777" w:rsidTr="00807592">
        <w:tc>
          <w:tcPr>
            <w:tcW w:w="2105" w:type="dxa"/>
            <w:vAlign w:val="bottom"/>
          </w:tcPr>
          <w:p w14:paraId="630DBCE1" w14:textId="5BDA62E6" w:rsidR="00C71CE1" w:rsidRPr="00287EEC" w:rsidRDefault="00C71CE1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บริษัทร่วม</w:t>
            </w:r>
          </w:p>
          <w:p w14:paraId="5A7DD5AA" w14:textId="7958E9C9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>บริษัท เดอะ เมกะวัตต์ จํากัด</w:t>
            </w:r>
          </w:p>
        </w:tc>
        <w:tc>
          <w:tcPr>
            <w:tcW w:w="2120" w:type="dxa"/>
            <w:vAlign w:val="bottom"/>
          </w:tcPr>
          <w:p w14:paraId="287AAEFB" w14:textId="77777777" w:rsidR="00905F04" w:rsidRPr="00287EEC" w:rsidRDefault="00905F04" w:rsidP="002579C9">
            <w:pPr>
              <w:ind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>ผลิตกระแสไฟฟ้าจากพลังงาน</w:t>
            </w:r>
          </w:p>
        </w:tc>
        <w:tc>
          <w:tcPr>
            <w:tcW w:w="1080" w:type="dxa"/>
            <w:vAlign w:val="bottom"/>
          </w:tcPr>
          <w:p w14:paraId="05978CF5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900" w:type="dxa"/>
            <w:vAlign w:val="bottom"/>
          </w:tcPr>
          <w:p w14:paraId="22074835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77" w:type="dxa"/>
            <w:shd w:val="clear" w:color="auto" w:fill="FAFAFA"/>
            <w:vAlign w:val="bottom"/>
          </w:tcPr>
          <w:p w14:paraId="0C69CB62" w14:textId="6D728030" w:rsidR="00905F04" w:rsidRPr="00287EEC" w:rsidRDefault="003E370F" w:rsidP="00F54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1AC35EF" w14:textId="25EEEBAE" w:rsidR="00905F04" w:rsidRPr="00287EEC" w:rsidRDefault="00436A3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  <w:r w:rsidRPr="00436A34">
              <w:rPr>
                <w:rFonts w:ascii="Browallia New" w:eastAsia="Malgun Gothic" w:hAnsi="Browallia New" w:cs="Browallia New"/>
                <w:sz w:val="22"/>
                <w:szCs w:val="22"/>
              </w:rPr>
              <w:t>20</w:t>
            </w:r>
            <w:r w:rsidR="00905F04" w:rsidRPr="00287EEC">
              <w:rPr>
                <w:rFonts w:ascii="Browallia New" w:eastAsia="Malgun Gothic" w:hAnsi="Browallia New" w:cs="Browallia New"/>
                <w:sz w:val="22"/>
                <w:szCs w:val="22"/>
              </w:rPr>
              <w:t>.</w:t>
            </w:r>
            <w:r w:rsidRPr="00436A34">
              <w:rPr>
                <w:rFonts w:ascii="Browallia New" w:eastAsia="Malgun Gothic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1084" w:type="dxa"/>
            <w:vAlign w:val="bottom"/>
          </w:tcPr>
          <w:p w14:paraId="569DE8AA" w14:textId="622D2BD5" w:rsidR="00905F04" w:rsidRPr="00287EEC" w:rsidRDefault="00905F04" w:rsidP="00C71CE1">
            <w:pPr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วิธีส่วนได้เส</w:t>
            </w:r>
            <w:r w:rsidR="00C71CE1"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ีย</w:t>
            </w:r>
          </w:p>
        </w:tc>
      </w:tr>
      <w:tr w:rsidR="00905F04" w:rsidRPr="00287EEC" w14:paraId="2F3FA019" w14:textId="77777777" w:rsidTr="00807592">
        <w:tc>
          <w:tcPr>
            <w:tcW w:w="2105" w:type="dxa"/>
            <w:vAlign w:val="bottom"/>
          </w:tcPr>
          <w:p w14:paraId="59A48BB9" w14:textId="77777777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vAlign w:val="bottom"/>
          </w:tcPr>
          <w:p w14:paraId="18911DD1" w14:textId="77777777" w:rsidR="00905F04" w:rsidRPr="00287EEC" w:rsidRDefault="00905F04" w:rsidP="002579C9">
            <w:pPr>
              <w:ind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 xml:space="preserve">   แสงอาทิตย์พลังงานความร้อน</w:t>
            </w:r>
          </w:p>
        </w:tc>
        <w:tc>
          <w:tcPr>
            <w:tcW w:w="1080" w:type="dxa"/>
            <w:vAlign w:val="bottom"/>
          </w:tcPr>
          <w:p w14:paraId="12318ABC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A3FD6E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5B3E221A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9AF21AC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EABC8B5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</w:tr>
    </w:tbl>
    <w:p w14:paraId="36ED987A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3FF5F67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06FBDF84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905F04" w:rsidRPr="00287EEC" w14:paraId="23CCD46A" w14:textId="77777777" w:rsidTr="00663AE2">
        <w:tc>
          <w:tcPr>
            <w:tcW w:w="6165" w:type="dxa"/>
            <w:vAlign w:val="bottom"/>
          </w:tcPr>
          <w:p w14:paraId="07BA906A" w14:textId="77777777" w:rsidR="00905F04" w:rsidRPr="00287EEC" w:rsidRDefault="00905F04" w:rsidP="002579C9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42F499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2AE4CFF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05F04" w:rsidRPr="00287EEC" w14:paraId="3CF29BF9" w14:textId="77777777" w:rsidTr="00663AE2">
        <w:tc>
          <w:tcPr>
            <w:tcW w:w="6165" w:type="dxa"/>
            <w:vAlign w:val="bottom"/>
          </w:tcPr>
          <w:p w14:paraId="03FDB111" w14:textId="77777777" w:rsidR="00905F04" w:rsidRPr="00287EEC" w:rsidRDefault="00905F04" w:rsidP="002579C9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67E8263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2E5CE60F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05F04" w:rsidRPr="00287EEC" w14:paraId="191E9F65" w14:textId="77777777" w:rsidTr="00663AE2">
        <w:tc>
          <w:tcPr>
            <w:tcW w:w="6165" w:type="dxa"/>
            <w:vAlign w:val="bottom"/>
          </w:tcPr>
          <w:p w14:paraId="42568715" w14:textId="77777777" w:rsidR="00905F04" w:rsidRPr="00287EEC" w:rsidRDefault="00905F04" w:rsidP="002579C9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89127D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97016F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F04" w:rsidRPr="00287EEC" w14:paraId="5EF1ECC5" w14:textId="77777777" w:rsidTr="00663AE2">
        <w:tc>
          <w:tcPr>
            <w:tcW w:w="6165" w:type="dxa"/>
            <w:vAlign w:val="center"/>
          </w:tcPr>
          <w:p w14:paraId="46D5B5A4" w14:textId="77777777" w:rsidR="00905F04" w:rsidRPr="00287EEC" w:rsidRDefault="00905F04" w:rsidP="002579C9">
            <w:pPr>
              <w:ind w:left="540"/>
              <w:jc w:val="thaiDistribute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A632A7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1F932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905F04" w:rsidRPr="00287EEC" w14:paraId="23892F2B" w14:textId="77777777" w:rsidTr="00663AE2">
        <w:tc>
          <w:tcPr>
            <w:tcW w:w="6165" w:type="dxa"/>
            <w:vAlign w:val="center"/>
          </w:tcPr>
          <w:p w14:paraId="02153A48" w14:textId="12A28506" w:rsidR="00905F04" w:rsidRPr="00287EEC" w:rsidRDefault="00905F04" w:rsidP="002579C9">
            <w:pPr>
              <w:spacing w:before="10" w:after="10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0369812D" w14:textId="77777777" w:rsidR="00905F04" w:rsidRPr="00287EEC" w:rsidRDefault="00905F04" w:rsidP="002579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8D447D" w14:textId="77777777" w:rsidR="00905F04" w:rsidRPr="00287EEC" w:rsidRDefault="00905F04" w:rsidP="002579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F04" w:rsidRPr="00287EEC" w14:paraId="7168D822" w14:textId="77777777" w:rsidTr="00663AE2">
        <w:tc>
          <w:tcPr>
            <w:tcW w:w="6165" w:type="dxa"/>
            <w:vAlign w:val="center"/>
          </w:tcPr>
          <w:p w14:paraId="60E33EF1" w14:textId="77777777" w:rsidR="00905F04" w:rsidRPr="00287EEC" w:rsidRDefault="00905F04" w:rsidP="002579C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8F29C74" w14:textId="48C933CB" w:rsidR="00905F04" w:rsidRPr="00287EEC" w:rsidRDefault="00436A34" w:rsidP="0025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663AE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663AE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701" w:type="dxa"/>
            <w:shd w:val="clear" w:color="auto" w:fill="FAFAFA"/>
          </w:tcPr>
          <w:p w14:paraId="5E68B15B" w14:textId="23E76619" w:rsidR="00905F04" w:rsidRPr="00287EEC" w:rsidRDefault="00436A34" w:rsidP="0025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663AE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63AE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5F04" w:rsidRPr="00287EEC" w14:paraId="0B3C8595" w14:textId="77777777" w:rsidTr="00663AE2">
        <w:tc>
          <w:tcPr>
            <w:tcW w:w="6165" w:type="dxa"/>
            <w:vAlign w:val="center"/>
          </w:tcPr>
          <w:p w14:paraId="5E3875A7" w14:textId="14CAF38D" w:rsidR="00663AE2" w:rsidRPr="00287EEC" w:rsidRDefault="00905F04" w:rsidP="00663AE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FAFAFA"/>
          </w:tcPr>
          <w:p w14:paraId="370677B0" w14:textId="6DC27421" w:rsidR="00905F04" w:rsidRPr="00287EEC" w:rsidRDefault="00436A34" w:rsidP="0025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3AE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663AE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2A639F" w14:textId="386D115D" w:rsidR="00905F04" w:rsidRPr="00287EEC" w:rsidRDefault="00663AE2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3AE2" w:rsidRPr="00287EEC" w14:paraId="0D7684EE" w14:textId="77777777" w:rsidTr="00663AE2">
        <w:tc>
          <w:tcPr>
            <w:tcW w:w="6165" w:type="dxa"/>
            <w:vAlign w:val="center"/>
          </w:tcPr>
          <w:p w14:paraId="18B98933" w14:textId="390F8408" w:rsidR="00663AE2" w:rsidRPr="00287EEC" w:rsidRDefault="00663AE2" w:rsidP="00663AE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เปลี่ยน</w:t>
            </w:r>
            <w:r w:rsidR="00427363"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สถานะ</w:t>
            </w: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จากเงิน</w:t>
            </w:r>
            <w:r w:rsidR="00427363"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ลงทุน</w:t>
            </w: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ในบริษัทร่วมเป็นสินทรัพย์ทางการเงิน</w:t>
            </w:r>
          </w:p>
          <w:p w14:paraId="7837981A" w14:textId="35F01871" w:rsidR="00663AE2" w:rsidRPr="00287EEC" w:rsidRDefault="00287EEC" w:rsidP="00663AE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663AE2"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ที่วัดมูลค่าด้วยมูลค่ายุติธรรม</w:t>
            </w:r>
            <w:r w:rsidR="002E537E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E537E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(หมายเหตุ </w:t>
            </w:r>
            <w:r w:rsidR="00436A34" w:rsidRPr="00436A34">
              <w:rPr>
                <w:rFonts w:ascii="Browallia New" w:hAnsi="Browallia New" w:cs="Browallia New"/>
                <w:bCs/>
                <w:sz w:val="26"/>
                <w:szCs w:val="26"/>
              </w:rPr>
              <w:t>6</w:t>
            </w:r>
            <w:r w:rsidR="002E537E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7C45C16" w14:textId="77777777" w:rsidR="00663AE2" w:rsidRPr="00287EEC" w:rsidRDefault="00663AE2" w:rsidP="0025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D309CC" w14:textId="47F3B260" w:rsidR="00663AE2" w:rsidRPr="00287EEC" w:rsidRDefault="00663AE2" w:rsidP="00663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318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548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2B7D66" w14:textId="3587CE39" w:rsidR="00663AE2" w:rsidRPr="00287EEC" w:rsidRDefault="00663AE2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F04" w:rsidRPr="00287EEC" w14:paraId="4B345BA9" w14:textId="77777777" w:rsidTr="00663AE2">
        <w:tc>
          <w:tcPr>
            <w:tcW w:w="6165" w:type="dxa"/>
            <w:vAlign w:val="center"/>
          </w:tcPr>
          <w:p w14:paraId="2BDD6F29" w14:textId="77777777" w:rsidR="00905F04" w:rsidRPr="00287EEC" w:rsidRDefault="00905F04" w:rsidP="002579C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FE3D0D" w14:textId="6782D080" w:rsidR="00905F04" w:rsidRPr="00287EEC" w:rsidRDefault="00663AE2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90EA9" w14:textId="3291D223" w:rsidR="00905F04" w:rsidRPr="00287EEC" w:rsidRDefault="00663AE2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F8E674" w14:textId="77777777" w:rsidR="00253F05" w:rsidRPr="00287EEC" w:rsidRDefault="00AE5A87" w:rsidP="00AE5A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7EEC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3F05" w:rsidRPr="00287EEC" w14:paraId="74165622" w14:textId="77777777" w:rsidTr="00063E2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BCCD21" w14:textId="614C84C6" w:rsidR="00253F05" w:rsidRPr="00287EEC" w:rsidRDefault="00436A34" w:rsidP="00063E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3F3C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3F064A7D" w14:textId="6F647CF1" w:rsidR="00253F05" w:rsidRPr="00436A34" w:rsidRDefault="00253F05" w:rsidP="00253F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269DF" w14:textId="2A748EA0" w:rsidR="00253F05" w:rsidRPr="00287EEC" w:rsidRDefault="00436A34" w:rsidP="00253F0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253F0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3F0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3F05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เงินลงทุนในบริษัทร่วม </w:t>
      </w:r>
      <w:r w:rsidR="00253F05" w:rsidRPr="00287EE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A1EDD12" w14:textId="77777777" w:rsidR="00436A34" w:rsidRDefault="00436A34" w:rsidP="00EB7D1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AE3BD53" w14:textId="17EA4492" w:rsidR="003F3C07" w:rsidRPr="002F231A" w:rsidRDefault="00253F05" w:rsidP="00EB7D1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36A34" w:rsidRPr="00436A34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36A34" w:rsidRPr="00436A3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เดอะ เมกะวัตต์ จำกัด (“เมกะวัตต์”) ได้เพิ่มทุนจดทะเบียนจำนวน </w:t>
      </w:r>
      <w:r w:rsidR="00436A34" w:rsidRPr="00436A34">
        <w:rPr>
          <w:rFonts w:ascii="Browallia New" w:eastAsia="Arial Unicode MS" w:hAnsi="Browallia New" w:cs="Browallia New"/>
          <w:spacing w:val="-4"/>
          <w:sz w:val="26"/>
          <w:szCs w:val="26"/>
        </w:rPr>
        <w:t>670</w:t>
      </w:r>
      <w:r w:rsidRPr="00287EE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87EE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จากทุนจดทะเบียนเดิมจำนวน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1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376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000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000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เป็นทุนจดทะเบียนจํานวน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046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000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000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เพิ่มทุนใหม่จํานวน 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700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ซึ่งมีทุนชำระแล้วเป็นจำนวน 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856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36A34" w:rsidRPr="00436A3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436A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โดยบริษัท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ไม่ได้ลงทุนในการเพิ่มทุนดังกล่าว ภายหลังการเพิ่มทุนดังกล่าวสัดส่วนการถือหุ้นของบริษัทในเมกะวัตต์ ลดลงจากร้อยละ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20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.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71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15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.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36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58D2" w:rsidRPr="00287EEC">
        <w:rPr>
          <w:rFonts w:ascii="Browallia New" w:eastAsia="Arial Unicode MS" w:hAnsi="Browallia New" w:cs="Browallia New"/>
          <w:sz w:val="26"/>
          <w:szCs w:val="26"/>
          <w:cs/>
        </w:rPr>
        <w:t>และบริษัทไม่ได้มีอิทธิพล</w:t>
      </w:r>
      <w:r w:rsidR="00A300A7" w:rsidRPr="00287EEC">
        <w:rPr>
          <w:rFonts w:ascii="Browallia New" w:eastAsia="Arial Unicode MS" w:hAnsi="Browallia New" w:cs="Browallia New"/>
          <w:sz w:val="26"/>
          <w:szCs w:val="26"/>
          <w:cs/>
        </w:rPr>
        <w:t>อย่างมีสาระสำคัญ</w:t>
      </w:r>
      <w:r w:rsidR="000108EB" w:rsidRPr="00287EEC">
        <w:rPr>
          <w:rFonts w:ascii="Browallia New" w:eastAsia="Arial Unicode MS" w:hAnsi="Browallia New" w:cs="Browallia New"/>
          <w:sz w:val="26"/>
          <w:szCs w:val="26"/>
          <w:cs/>
        </w:rPr>
        <w:t>ต่อเมกะวัตต์</w:t>
      </w:r>
      <w:r w:rsidR="003432D3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>ทำให้มีการเปลี่ยนแปลง</w:t>
      </w:r>
      <w:r w:rsidR="004807FB" w:rsidRPr="00287EEC">
        <w:rPr>
          <w:rFonts w:ascii="Browallia New" w:eastAsia="Arial Unicode MS" w:hAnsi="Browallia New" w:cs="Browallia New"/>
          <w:sz w:val="26"/>
          <w:szCs w:val="26"/>
          <w:cs/>
        </w:rPr>
        <w:t>สถานะ</w:t>
      </w:r>
      <w:r w:rsidRPr="002F23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</w:t>
      </w:r>
      <w:r w:rsidR="00436A3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36A34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ในบริษัทร่วมเป็นสินทรัพย์ทางการเงินที่วัดมูลค่าด้วยมูลค่ายุติธรรมผ่านกำไรขาดทุน</w:t>
      </w:r>
      <w:r w:rsidR="00A300A7" w:rsidRPr="00436A34">
        <w:rPr>
          <w:rFonts w:ascii="Browallia New" w:eastAsia="Arial Unicode MS" w:hAnsi="Browallia New" w:cs="Browallia New"/>
          <w:sz w:val="26"/>
          <w:szCs w:val="26"/>
          <w:cs/>
        </w:rPr>
        <w:t>เบ็ดเสร็จอื่น</w:t>
      </w:r>
      <w:r w:rsidRPr="00436A34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436A34" w:rsidRPr="00436A34">
        <w:rPr>
          <w:rFonts w:ascii="Browallia New" w:eastAsia="Arial Unicode MS" w:hAnsi="Browallia New" w:cs="Browallia New"/>
          <w:sz w:val="26"/>
          <w:szCs w:val="26"/>
        </w:rPr>
        <w:t>6</w:t>
      </w:r>
      <w:r w:rsidRPr="00436A34">
        <w:rPr>
          <w:rFonts w:ascii="Browallia New" w:eastAsia="Arial Unicode MS" w:hAnsi="Browallia New" w:cs="Browallia New"/>
          <w:sz w:val="26"/>
          <w:szCs w:val="26"/>
        </w:rPr>
        <w:t>)</w:t>
      </w:r>
      <w:r w:rsidR="0030683D" w:rsidRPr="00436A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C07" w:rsidRPr="00436A34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โดยบริษัทรับรู้กำไร</w:t>
      </w:r>
      <w:r w:rsidR="003F3C07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จากการเปลี่ยนสถานะดังกล่าว</w:t>
      </w:r>
      <w:r w:rsidR="00C74F06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</w:t>
      </w:r>
      <w:r w:rsidR="003F3C07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</w:t>
      </w:r>
      <w:r w:rsidR="003F3C07" w:rsidRPr="002F231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(</w:t>
      </w:r>
      <w:r w:rsidR="003F3C07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</w:t>
      </w:r>
      <w:r w:rsidR="003F3C07" w:rsidRPr="002F231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  <w:r w:rsidR="003F3C07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อื่น</w:t>
      </w:r>
      <w:r w:rsidR="00C74F06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ของ</w:t>
      </w:r>
      <w:r w:rsidR="003F3C07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งบกำไรขาดทุนเบ็ดเสร็จเฉพาะกิจการจำนวน </w:t>
      </w:r>
      <w:r w:rsidR="00436A34" w:rsidRPr="00436A34">
        <w:rPr>
          <w:rFonts w:ascii="Browallia New" w:eastAsia="Arial Unicode MS" w:hAnsi="Browallia New" w:cs="Browallia New"/>
          <w:spacing w:val="-6"/>
          <w:sz w:val="26"/>
          <w:szCs w:val="26"/>
        </w:rPr>
        <w:t>33</w:t>
      </w:r>
      <w:r w:rsidR="003F3C07" w:rsidRPr="002F231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436A34" w:rsidRPr="00436A34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="003F3C07" w:rsidRPr="002F23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F3C07" w:rsidRPr="002F231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</w:p>
    <w:p w14:paraId="3E400006" w14:textId="12ED3935" w:rsidR="006C06B4" w:rsidRPr="002F231A" w:rsidRDefault="006C06B4" w:rsidP="002F23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87EEC" w14:paraId="1A228D9C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DC244" w14:textId="537632BE" w:rsidR="00720D1B" w:rsidRPr="00287EEC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36A34"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5B9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และอุปกรณ์และสินทรัพย์ไม่มีตัวตน</w:t>
            </w:r>
          </w:p>
        </w:tc>
      </w:tr>
    </w:tbl>
    <w:p w14:paraId="3A9F6A85" w14:textId="77777777" w:rsidR="00720D1B" w:rsidRPr="00287EEC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287EEC" w14:paraId="02765D5F" w14:textId="77777777" w:rsidTr="00EF2681">
        <w:tc>
          <w:tcPr>
            <w:tcW w:w="3978" w:type="dxa"/>
            <w:vAlign w:val="bottom"/>
          </w:tcPr>
          <w:p w14:paraId="10C649C9" w14:textId="77777777" w:rsidR="00811B13" w:rsidRPr="00287EEC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52DA" w14:textId="77777777" w:rsidR="00811B13" w:rsidRPr="00287EEC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3CD3" w14:textId="77777777" w:rsidR="00811B13" w:rsidRPr="00287EEC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287EEC" w14:paraId="11EF39E6" w14:textId="77777777" w:rsidTr="00EF2681">
        <w:tc>
          <w:tcPr>
            <w:tcW w:w="3978" w:type="dxa"/>
            <w:vAlign w:val="bottom"/>
          </w:tcPr>
          <w:p w14:paraId="11E8BC83" w14:textId="77777777" w:rsidR="00EE36C1" w:rsidRPr="00287EEC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4AD82" w14:textId="16BF65E9" w:rsidR="00EE36C1" w:rsidRPr="00287EEC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D11C61" w14:textId="77777777" w:rsidR="00EE36C1" w:rsidRPr="00287EEC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B25E" w14:textId="603FC7CC" w:rsidR="00EE36C1" w:rsidRPr="00287EEC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D9A72D" w14:textId="77777777" w:rsidR="00EE36C1" w:rsidRPr="00287EEC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287EEC" w14:paraId="5CAA84C7" w14:textId="77777777" w:rsidTr="00EF2681">
        <w:tc>
          <w:tcPr>
            <w:tcW w:w="3978" w:type="dxa"/>
            <w:vAlign w:val="bottom"/>
          </w:tcPr>
          <w:p w14:paraId="218CEA26" w14:textId="77777777" w:rsidR="00EE36C1" w:rsidRPr="00287EEC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FF731F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23F03266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50CA2721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64C000A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287EEC" w14:paraId="248B9B23" w14:textId="77777777" w:rsidTr="00EF2681">
        <w:tc>
          <w:tcPr>
            <w:tcW w:w="3978" w:type="dxa"/>
            <w:vAlign w:val="bottom"/>
          </w:tcPr>
          <w:p w14:paraId="14B4BDF5" w14:textId="77777777" w:rsidR="00EE36C1" w:rsidRPr="00287EEC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8168C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B6020F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99D0B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8A6D30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287EEC" w14:paraId="77EF3055" w14:textId="77777777" w:rsidTr="00EF2681">
        <w:tc>
          <w:tcPr>
            <w:tcW w:w="3978" w:type="dxa"/>
            <w:vAlign w:val="bottom"/>
          </w:tcPr>
          <w:p w14:paraId="1ACB593F" w14:textId="77777777" w:rsidR="00EE36C1" w:rsidRPr="002F231A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7CF6" w14:textId="77777777" w:rsidR="00EE36C1" w:rsidRPr="002F231A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5B040" w14:textId="77777777" w:rsidR="00EE36C1" w:rsidRPr="002F231A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75AA5" w14:textId="77777777" w:rsidR="00EE36C1" w:rsidRPr="002F231A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4C26" w14:textId="77777777" w:rsidR="00EE36C1" w:rsidRPr="002F231A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F6653" w:rsidRPr="00287EEC" w14:paraId="5B8B238D" w14:textId="77777777" w:rsidTr="00EF2681">
        <w:tc>
          <w:tcPr>
            <w:tcW w:w="3978" w:type="dxa"/>
            <w:vAlign w:val="bottom"/>
          </w:tcPr>
          <w:p w14:paraId="2E1E27B0" w14:textId="6CE8191D" w:rsidR="00BF6653" w:rsidRPr="00287EEC" w:rsidRDefault="00BF6653" w:rsidP="00BF6653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F2681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EF1F1D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559B0" w14:textId="77777777" w:rsidR="00BF6653" w:rsidRPr="00287EEC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AAE8B1B" w14:textId="77777777" w:rsidR="00BF6653" w:rsidRPr="00287EEC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B604D" w14:textId="77777777" w:rsidR="00BF6653" w:rsidRPr="00287EEC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4A4D7A" w14:textId="77777777" w:rsidR="00BF6653" w:rsidRPr="00287EEC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287EEC" w14:paraId="43DB108C" w14:textId="77777777" w:rsidTr="00EF2681">
        <w:tc>
          <w:tcPr>
            <w:tcW w:w="3978" w:type="dxa"/>
            <w:vAlign w:val="bottom"/>
          </w:tcPr>
          <w:p w14:paraId="03DFB716" w14:textId="215784DC" w:rsidR="00BF6653" w:rsidRPr="00287EEC" w:rsidRDefault="00BF6653" w:rsidP="00BF6653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78D2" w14:textId="77777777" w:rsidR="00BF6653" w:rsidRPr="00287EEC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D4AE21D" w14:textId="77777777" w:rsidR="00BF6653" w:rsidRPr="00287EEC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13380" w14:textId="77777777" w:rsidR="00BF6653" w:rsidRPr="00287EEC" w:rsidRDefault="00BF6653" w:rsidP="00367DD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B17B7B" w14:textId="77777777" w:rsidR="00BF6653" w:rsidRPr="00287EEC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41D" w:rsidRPr="00287EEC" w14:paraId="078F9BB5" w14:textId="77777777" w:rsidTr="00EF2681">
        <w:tc>
          <w:tcPr>
            <w:tcW w:w="3978" w:type="dxa"/>
            <w:vAlign w:val="bottom"/>
          </w:tcPr>
          <w:p w14:paraId="4616B628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7056FA90" w14:textId="3FBA42E2" w:rsidR="0035441D" w:rsidRPr="00287EEC" w:rsidRDefault="00436A3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EF2681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  <w:r w:rsidR="00EF2681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</w:p>
        </w:tc>
        <w:tc>
          <w:tcPr>
            <w:tcW w:w="1354" w:type="dxa"/>
            <w:shd w:val="clear" w:color="auto" w:fill="FAFAFA"/>
          </w:tcPr>
          <w:p w14:paraId="53D764F1" w14:textId="320F35F6" w:rsidR="0035441D" w:rsidRPr="00287EEC" w:rsidRDefault="00436A3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369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84A7F" w14:textId="53B2BAEF" w:rsidR="0035441D" w:rsidRPr="00287EEC" w:rsidRDefault="00436A3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963CF6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627</w:t>
            </w:r>
          </w:p>
        </w:tc>
        <w:tc>
          <w:tcPr>
            <w:tcW w:w="1350" w:type="dxa"/>
            <w:shd w:val="clear" w:color="auto" w:fill="FAFAFA"/>
          </w:tcPr>
          <w:p w14:paraId="355E8E8E" w14:textId="588BBFCD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4E149C86" w14:textId="77777777" w:rsidTr="00EF2681">
        <w:tc>
          <w:tcPr>
            <w:tcW w:w="3978" w:type="dxa"/>
            <w:vAlign w:val="bottom"/>
          </w:tcPr>
          <w:p w14:paraId="2B55121F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9A4FEE8" w14:textId="28CC93DE" w:rsidR="0035441D" w:rsidRPr="00287EEC" w:rsidRDefault="00436A3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764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265</w:t>
            </w:r>
          </w:p>
        </w:tc>
        <w:tc>
          <w:tcPr>
            <w:tcW w:w="1354" w:type="dxa"/>
            <w:shd w:val="clear" w:color="auto" w:fill="FAFAFA"/>
          </w:tcPr>
          <w:p w14:paraId="49D40DB5" w14:textId="52144646" w:rsidR="0035441D" w:rsidRPr="005F1F04" w:rsidRDefault="00545412" w:rsidP="005F1F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F1F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1EA34E" w14:textId="4F07725C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6BDD47" w14:textId="044A06B3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43DA3743" w14:textId="77777777" w:rsidTr="00EF2681">
        <w:tc>
          <w:tcPr>
            <w:tcW w:w="3978" w:type="dxa"/>
            <w:vAlign w:val="bottom"/>
          </w:tcPr>
          <w:p w14:paraId="07C58F35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3A584" w14:textId="7EB2BC6D" w:rsidR="0035441D" w:rsidRPr="00287EEC" w:rsidRDefault="00545412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29C19AD0" w14:textId="55DF88F0" w:rsidR="0035441D" w:rsidRPr="00891D62" w:rsidRDefault="00545412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5CD996" w14:textId="6BBB20E4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C13EF90" w14:textId="26EFB1BC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17A30F0E" w14:textId="77777777" w:rsidTr="00EF2681">
        <w:tc>
          <w:tcPr>
            <w:tcW w:w="3978" w:type="dxa"/>
            <w:vAlign w:val="bottom"/>
          </w:tcPr>
          <w:p w14:paraId="2586D7EA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5E5ED" w14:textId="45AD4A76" w:rsidR="0035441D" w:rsidRPr="00287EEC" w:rsidRDefault="00545412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428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00229E9A" w14:textId="53282F2A" w:rsidR="0035441D" w:rsidRPr="00891D62" w:rsidRDefault="00545412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2B23D4" w14:textId="04E9B322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10A6A76" w14:textId="54822F52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222EACE2" w14:textId="77777777" w:rsidTr="00EF2681">
        <w:tc>
          <w:tcPr>
            <w:tcW w:w="3978" w:type="dxa"/>
            <w:vAlign w:val="bottom"/>
          </w:tcPr>
          <w:p w14:paraId="65854BEC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BE93A5" w14:textId="0E4D62AF" w:rsidR="0035441D" w:rsidRPr="00287EEC" w:rsidRDefault="00545412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563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B3304E5" w14:textId="3BB8D5A9" w:rsidR="0035441D" w:rsidRPr="00287EEC" w:rsidRDefault="00545412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605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427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AADF" w14:textId="6CB9A4F4" w:rsidR="0035441D" w:rsidRPr="00287EEC" w:rsidRDefault="00963CF6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E5AF326" w14:textId="215E3535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2BB6ACCB" w14:textId="77777777" w:rsidTr="00EF2681">
        <w:tc>
          <w:tcPr>
            <w:tcW w:w="3978" w:type="dxa"/>
            <w:vAlign w:val="bottom"/>
          </w:tcPr>
          <w:p w14:paraId="73AB16CA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64889" w14:textId="64C65F34" w:rsidR="0035441D" w:rsidRPr="00287EEC" w:rsidRDefault="00436A3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95AB3" w14:textId="1ED1AABD" w:rsidR="0035441D" w:rsidRPr="00287EEC" w:rsidRDefault="00436A3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763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884D" w14:textId="2FF5E79B" w:rsidR="0035441D" w:rsidRPr="00287EEC" w:rsidRDefault="00436A3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963CF6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ED4CD" w14:textId="362BF29E" w:rsidR="0035441D" w:rsidRPr="00891D62" w:rsidRDefault="00963CF6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1D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0792B946" w14:textId="77777777" w:rsidR="00EF2681" w:rsidRPr="00287EEC" w:rsidRDefault="00EF2681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87EEC" w14:paraId="3DFE4500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5B98B5" w14:textId="0BAE9306" w:rsidR="00720D1B" w:rsidRPr="00287EEC" w:rsidRDefault="00436A34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5EA9E48B" w14:textId="77777777" w:rsidR="00E37A05" w:rsidRPr="00287EEC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287EEC" w14:paraId="0822DE3C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36B196A4" w14:textId="77777777" w:rsidR="003A47E3" w:rsidRPr="00287EEC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17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CEBDE" w14:textId="77777777" w:rsidR="003A47E3" w:rsidRPr="00287EEC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2178C3" w14:textId="77777777" w:rsidR="003A47E3" w:rsidRPr="00287EEC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287EEC" w14:paraId="079CC6E7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3CB44DFB" w14:textId="77777777" w:rsidR="003A47E3" w:rsidRPr="00287EEC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207A23" w14:textId="77777777" w:rsidR="003A47E3" w:rsidRPr="00287EEC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FA7665" w14:textId="77777777" w:rsidR="003A47E3" w:rsidRPr="00287EEC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287EEC" w14:paraId="7FB30533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248746F7" w14:textId="77777777" w:rsidR="003A47E3" w:rsidRPr="002F231A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4BA2A4C" w14:textId="77777777" w:rsidR="003A47E3" w:rsidRPr="002F231A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5AB22" w14:textId="77777777" w:rsidR="003A47E3" w:rsidRPr="002F231A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99360F" w:rsidRPr="00287EEC" w14:paraId="7C164771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11DB6B2B" w14:textId="22CD2A8F" w:rsidR="00F10E47" w:rsidRPr="00287EEC" w:rsidRDefault="00BF6653" w:rsidP="00A92B13">
            <w:pPr>
              <w:spacing w:before="10" w:after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EF1F1D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712258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29AB0AFE" w14:textId="77777777" w:rsidR="00F10E47" w:rsidRPr="00287EEC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D178DC" w14:textId="77777777" w:rsidR="00F10E47" w:rsidRPr="00287EEC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287EEC" w14:paraId="794FACC4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7DBFAABD" w14:textId="77777777" w:rsidR="00F10E47" w:rsidRPr="00287EEC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D061C0E" w14:textId="1853AA73" w:rsidR="00F10E47" w:rsidRPr="00287EEC" w:rsidRDefault="00436A34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</w:p>
        </w:tc>
        <w:tc>
          <w:tcPr>
            <w:tcW w:w="1701" w:type="dxa"/>
            <w:shd w:val="clear" w:color="auto" w:fill="FAFAFA"/>
          </w:tcPr>
          <w:p w14:paraId="2E6F279E" w14:textId="1B15D71D" w:rsidR="00F10E47" w:rsidRPr="00287EEC" w:rsidRDefault="00436A34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41389A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645</w:t>
            </w:r>
            <w:r w:rsidR="0041389A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855</w:t>
            </w:r>
          </w:p>
        </w:tc>
      </w:tr>
      <w:tr w:rsidR="001024E1" w:rsidRPr="00287EEC" w14:paraId="63A468F4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00A3C947" w14:textId="77777777" w:rsidR="001024E1" w:rsidRPr="00287EEC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266D55D4" w14:textId="65ACB97A" w:rsidR="001024E1" w:rsidRPr="00287EEC" w:rsidRDefault="00436A34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650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701" w:type="dxa"/>
            <w:shd w:val="clear" w:color="auto" w:fill="FAFAFA"/>
          </w:tcPr>
          <w:p w14:paraId="4B825FDC" w14:textId="1B5D53CA" w:rsidR="001024E1" w:rsidRPr="00287EEC" w:rsidRDefault="0041389A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287EEC" w14:paraId="013B6228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1562B4EA" w14:textId="77777777" w:rsidR="00FF0644" w:rsidRPr="00287EEC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C34137" w14:textId="76723C9D" w:rsidR="00FF0644" w:rsidRPr="00287EEC" w:rsidRDefault="00545412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490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188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A9840B" w14:textId="5E54755D" w:rsidR="00FF0644" w:rsidRPr="00287EEC" w:rsidRDefault="0041389A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005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  <w:r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287EEC" w14:paraId="68AA3B89" w14:textId="77777777" w:rsidTr="00545412">
        <w:trPr>
          <w:trHeight w:val="20"/>
        </w:trPr>
        <w:tc>
          <w:tcPr>
            <w:tcW w:w="6149" w:type="dxa"/>
            <w:vAlign w:val="bottom"/>
          </w:tcPr>
          <w:p w14:paraId="5E3148EF" w14:textId="77777777" w:rsidR="00FF0644" w:rsidRPr="00287EEC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7DFB4" w14:textId="27631FE3" w:rsidR="00FF0644" w:rsidRPr="00287EEC" w:rsidRDefault="00436A34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715</w:t>
            </w:r>
            <w:r w:rsidR="00545412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CA64" w14:textId="12408B68" w:rsidR="00FF0644" w:rsidRPr="00287EEC" w:rsidRDefault="00436A34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41389A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  <w:r w:rsidR="0041389A" w:rsidRPr="00287EE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180</w:t>
            </w:r>
          </w:p>
        </w:tc>
      </w:tr>
      <w:bookmarkEnd w:id="17"/>
    </w:tbl>
    <w:p w14:paraId="506802B7" w14:textId="77777777" w:rsidR="00720D1B" w:rsidRPr="00287EEC" w:rsidRDefault="00F608D3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87EEC" w14:paraId="5D0B5268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3D0591" w14:textId="52FC4891" w:rsidR="00720D1B" w:rsidRPr="00287EEC" w:rsidRDefault="00436A34" w:rsidP="005E4C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6654B9B" w14:textId="77777777" w:rsidR="00720D1B" w:rsidRPr="00287EEC" w:rsidRDefault="00720D1B" w:rsidP="005E4C7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7123B65" w14:textId="3915EEF0" w:rsidR="00236DEB" w:rsidRPr="00287EEC" w:rsidRDefault="00436A34" w:rsidP="005E4C7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36DEB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36DEB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เงินกู้ยืมระยะสั้นจากบุคคล</w:t>
      </w:r>
      <w:r w:rsidR="00940DA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ภายนอ</w:t>
      </w:r>
      <w:r w:rsidR="00F06CDA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</w:p>
    <w:p w14:paraId="217D737A" w14:textId="65FAA424" w:rsidR="00236DEB" w:rsidRPr="00287EEC" w:rsidRDefault="00236DEB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0A8746" w14:textId="40A7B88D" w:rsidR="00B166AD" w:rsidRPr="002B3FE7" w:rsidRDefault="003D24B0" w:rsidP="003D24B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ในระหว่างงวด บริษัท</w:t>
      </w:r>
      <w:r w:rsidR="000A3717" w:rsidRPr="00287EEC">
        <w:rPr>
          <w:rFonts w:ascii="Browallia New" w:hAnsi="Browallia New" w:cs="Browallia New"/>
          <w:sz w:val="26"/>
          <w:szCs w:val="26"/>
          <w:cs/>
        </w:rPr>
        <w:t>ได้กู้ยืมเงินกู้ยืมระยะสั้นจากบุคคลภายนอกเพิ่ม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ล้านบาทและชำระคืนจำนวน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10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166AD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กลุ่มกิจการบันทึกกลับรายการรายจ่ายต่างๆ รวม </w:t>
      </w:r>
      <w:r w:rsidR="00436A34" w:rsidRPr="00436A34">
        <w:rPr>
          <w:rFonts w:ascii="Browallia New" w:hAnsi="Browallia New" w:cs="Browallia New"/>
          <w:sz w:val="26"/>
          <w:szCs w:val="26"/>
        </w:rPr>
        <w:t>16</w:t>
      </w:r>
      <w:r w:rsidR="004D4CA0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85</w:t>
      </w:r>
      <w:r w:rsidR="00B166AD">
        <w:rPr>
          <w:rFonts w:ascii="Browallia New" w:hAnsi="Browallia New" w:cs="Browallia New" w:hint="cs"/>
          <w:sz w:val="26"/>
          <w:szCs w:val="26"/>
          <w:cs/>
        </w:rPr>
        <w:t xml:space="preserve"> ล้านบาทเป็นรายได้อื่นในงบกำไรขาดทุนเบ็ดเสร็จรวมและงบกำไรขาดทุนเบ็ดเสร็จเฉพาะกิจการ เนื่องจากจะไม่ต้องจ่ายชำระ</w:t>
      </w:r>
      <w:r w:rsidR="00D94A22">
        <w:rPr>
          <w:rFonts w:ascii="Browallia New" w:hAnsi="Browallia New" w:cs="Browallia New" w:hint="cs"/>
          <w:sz w:val="26"/>
          <w:szCs w:val="26"/>
          <w:cs/>
        </w:rPr>
        <w:t>คืน</w:t>
      </w:r>
    </w:p>
    <w:p w14:paraId="45513B11" w14:textId="77777777" w:rsidR="00A70560" w:rsidRPr="00287EEC" w:rsidRDefault="00A70560" w:rsidP="005E4C7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53CAC0" w14:textId="778899F1" w:rsidR="00DF25E4" w:rsidRPr="00287EEC" w:rsidRDefault="00436A34" w:rsidP="005E4C7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063466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F25E4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</w:t>
      </w:r>
      <w:r w:rsidR="00D46C83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จากสถาบันการเงิน</w:t>
      </w:r>
    </w:p>
    <w:p w14:paraId="2195FDD8" w14:textId="77777777" w:rsidR="00080B85" w:rsidRPr="00287EEC" w:rsidRDefault="00080B85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8C56F6" w:rsidRPr="00287EEC" w14:paraId="41654B87" w14:textId="77777777" w:rsidTr="00545412">
        <w:trPr>
          <w:cantSplit/>
        </w:trPr>
        <w:tc>
          <w:tcPr>
            <w:tcW w:w="4258" w:type="dxa"/>
            <w:vAlign w:val="bottom"/>
          </w:tcPr>
          <w:p w14:paraId="123815FF" w14:textId="77777777" w:rsidR="008C56F6" w:rsidRPr="005A2D4A" w:rsidRDefault="008C56F6" w:rsidP="005E4C71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098E7" w14:textId="77777777" w:rsidR="008C56F6" w:rsidRPr="00287EEC" w:rsidRDefault="00AD5D96" w:rsidP="005E4C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69169" w14:textId="77777777" w:rsidR="008C56F6" w:rsidRPr="00287EEC" w:rsidRDefault="00AD5D96" w:rsidP="005E4C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F5D3A" w:rsidRPr="00287EEC" w14:paraId="77F99142" w14:textId="77777777" w:rsidTr="00545412">
        <w:trPr>
          <w:cantSplit/>
        </w:trPr>
        <w:tc>
          <w:tcPr>
            <w:tcW w:w="4258" w:type="dxa"/>
            <w:vAlign w:val="bottom"/>
          </w:tcPr>
          <w:p w14:paraId="660F408C" w14:textId="77777777" w:rsidR="003F5D3A" w:rsidRPr="00287EEC" w:rsidRDefault="003F5D3A" w:rsidP="003F5D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C3823" w14:textId="7D71D073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28B88" w14:textId="2726EA92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F9AC7" w14:textId="2922DEAB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C18AE1" w14:textId="5620C350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5D3A" w:rsidRPr="00287EEC" w14:paraId="2A6EDEBE" w14:textId="77777777" w:rsidTr="00545412">
        <w:trPr>
          <w:cantSplit/>
        </w:trPr>
        <w:tc>
          <w:tcPr>
            <w:tcW w:w="4258" w:type="dxa"/>
            <w:vAlign w:val="bottom"/>
          </w:tcPr>
          <w:p w14:paraId="3C4681AB" w14:textId="77777777" w:rsidR="003F5D3A" w:rsidRPr="00287EEC" w:rsidRDefault="003F5D3A" w:rsidP="003F5D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E95E26" w14:textId="6998C44C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ECDE0A0" w14:textId="7C9F97EA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B2F27AD" w14:textId="749CF0FB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B11F19C" w14:textId="7CEA38A3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F5D3A" w:rsidRPr="00287EEC" w14:paraId="3154E6D4" w14:textId="77777777" w:rsidTr="00545412">
        <w:trPr>
          <w:cantSplit/>
        </w:trPr>
        <w:tc>
          <w:tcPr>
            <w:tcW w:w="4258" w:type="dxa"/>
            <w:vAlign w:val="bottom"/>
          </w:tcPr>
          <w:p w14:paraId="7A63D63E" w14:textId="77777777" w:rsidR="003F5D3A" w:rsidRPr="00287EEC" w:rsidRDefault="003F5D3A" w:rsidP="003F5D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1F03B4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DE01E8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C023D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EEB9A7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287EEC" w14:paraId="5BA621B6" w14:textId="77777777" w:rsidTr="00545412">
        <w:trPr>
          <w:cantSplit/>
        </w:trPr>
        <w:tc>
          <w:tcPr>
            <w:tcW w:w="4258" w:type="dxa"/>
            <w:vAlign w:val="bottom"/>
          </w:tcPr>
          <w:p w14:paraId="21281E78" w14:textId="77777777" w:rsidR="003F5D3A" w:rsidRPr="00287EEC" w:rsidRDefault="003F5D3A" w:rsidP="003F5D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5B810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308D2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60CF3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B83A4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287EEC" w14:paraId="1FB568E7" w14:textId="77777777" w:rsidTr="00545412">
        <w:trPr>
          <w:cantSplit/>
          <w:trHeight w:val="75"/>
        </w:trPr>
        <w:tc>
          <w:tcPr>
            <w:tcW w:w="4258" w:type="dxa"/>
            <w:vAlign w:val="bottom"/>
          </w:tcPr>
          <w:p w14:paraId="0F683C21" w14:textId="77777777" w:rsidR="003F5D3A" w:rsidRPr="00287EEC" w:rsidRDefault="003F5D3A" w:rsidP="003F5D3A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77EE1" w14:textId="77777777" w:rsidR="003F5D3A" w:rsidRPr="00287EEC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2B3CC0" w14:textId="77777777" w:rsidR="003F5D3A" w:rsidRPr="00287EEC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C688BD" w14:textId="77777777" w:rsidR="003F5D3A" w:rsidRPr="00287EEC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787F38" w14:textId="77777777" w:rsidR="003F5D3A" w:rsidRPr="00287EEC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3F5D3A" w:rsidRPr="00287EEC" w14:paraId="1956F573" w14:textId="77777777" w:rsidTr="00545412">
        <w:trPr>
          <w:cantSplit/>
        </w:trPr>
        <w:tc>
          <w:tcPr>
            <w:tcW w:w="4258" w:type="dxa"/>
            <w:vAlign w:val="bottom"/>
          </w:tcPr>
          <w:p w14:paraId="0D862C94" w14:textId="3576E346" w:rsidR="003F5D3A" w:rsidRPr="00287EEC" w:rsidRDefault="003F5D3A" w:rsidP="003F5D3A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OLE_LINK126"/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8E841" w14:textId="6F6A1FD8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vAlign w:val="bottom"/>
          </w:tcPr>
          <w:p w14:paraId="26A2F230" w14:textId="22D1F786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1D68E" w14:textId="2F707A36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vAlign w:val="bottom"/>
          </w:tcPr>
          <w:p w14:paraId="1700EB7E" w14:textId="38A97BC5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3F5D3A" w:rsidRPr="00287EEC" w14:paraId="6250E4F7" w14:textId="77777777" w:rsidTr="00545412">
        <w:trPr>
          <w:cantSplit/>
        </w:trPr>
        <w:tc>
          <w:tcPr>
            <w:tcW w:w="4258" w:type="dxa"/>
            <w:vAlign w:val="bottom"/>
          </w:tcPr>
          <w:p w14:paraId="38130ADA" w14:textId="59C854DE" w:rsidR="003F5D3A" w:rsidRPr="00287EEC" w:rsidRDefault="003F5D3A" w:rsidP="003F5D3A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43160" w14:textId="29F44426" w:rsidR="003F5D3A" w:rsidRPr="00287EEC" w:rsidRDefault="00545412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370418" w14:textId="25A97B63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4ECDA" w14:textId="156C3433" w:rsidR="003F5D3A" w:rsidRPr="00287EEC" w:rsidRDefault="00545412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F42C1" w14:textId="02E1C6E1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3F5D3A" w:rsidRPr="00287EEC" w14:paraId="4427802C" w14:textId="77777777" w:rsidTr="00545412">
        <w:trPr>
          <w:cantSplit/>
          <w:trHeight w:val="70"/>
        </w:trPr>
        <w:tc>
          <w:tcPr>
            <w:tcW w:w="4258" w:type="dxa"/>
            <w:vAlign w:val="bottom"/>
          </w:tcPr>
          <w:p w14:paraId="546CC580" w14:textId="77777777" w:rsidR="003F5D3A" w:rsidRPr="00287EEC" w:rsidRDefault="003F5D3A" w:rsidP="003F5D3A">
            <w:pPr>
              <w:pStyle w:val="Heading6"/>
              <w:spacing w:before="0" w:after="0"/>
              <w:ind w:left="417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19D4F" w14:textId="49BAB37B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CC96C" w14:textId="23AF1924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1977" w14:textId="443B9400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ACEA" w14:textId="13313B5F" w:rsidR="003F5D3A" w:rsidRPr="00287EEC" w:rsidRDefault="00436A34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bookmarkEnd w:id="18"/>
    </w:tbl>
    <w:p w14:paraId="3A6CF8CB" w14:textId="77777777" w:rsidR="009B1C2C" w:rsidRPr="00287EEC" w:rsidRDefault="009B1C2C" w:rsidP="005E4C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91514D" w14:textId="77777777" w:rsidR="00F26769" w:rsidRPr="00287EEC" w:rsidRDefault="00F26769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EE8AA60" w14:textId="77777777" w:rsidR="00820610" w:rsidRPr="00287EEC" w:rsidRDefault="00820610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287EEC" w14:paraId="4A330D6F" w14:textId="77777777" w:rsidTr="00545412">
        <w:tc>
          <w:tcPr>
            <w:tcW w:w="6408" w:type="dxa"/>
            <w:vAlign w:val="bottom"/>
          </w:tcPr>
          <w:p w14:paraId="7EDCEF93" w14:textId="77777777" w:rsidR="00080B85" w:rsidRPr="00287EEC" w:rsidRDefault="00080B85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DFE9BD" w14:textId="77777777" w:rsidR="00080B85" w:rsidRPr="00287EEC" w:rsidRDefault="008E5E7E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16E3EF" w14:textId="77777777" w:rsidR="00080B85" w:rsidRPr="00287EEC" w:rsidRDefault="00080B85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287EEC" w14:paraId="433B0B02" w14:textId="77777777" w:rsidTr="00545412">
        <w:tc>
          <w:tcPr>
            <w:tcW w:w="6408" w:type="dxa"/>
            <w:vAlign w:val="bottom"/>
          </w:tcPr>
          <w:p w14:paraId="23972B5A" w14:textId="77777777" w:rsidR="00391E3C" w:rsidRPr="00287EEC" w:rsidRDefault="00391E3C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966CEDE" w14:textId="77777777" w:rsidR="00391E3C" w:rsidRPr="00287EEC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14:paraId="781B1D2C" w14:textId="77777777" w:rsidR="00391E3C" w:rsidRPr="00287EEC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287EEC" w14:paraId="654801F0" w14:textId="77777777" w:rsidTr="00545412">
        <w:tc>
          <w:tcPr>
            <w:tcW w:w="6408" w:type="dxa"/>
            <w:vAlign w:val="bottom"/>
          </w:tcPr>
          <w:p w14:paraId="4B222677" w14:textId="77777777" w:rsidR="00391E3C" w:rsidRPr="00287EEC" w:rsidRDefault="00391E3C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2A7BCB" w14:textId="77777777" w:rsidR="00391E3C" w:rsidRPr="00287EEC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DC0F6A" w14:textId="77777777" w:rsidR="00391E3C" w:rsidRPr="00287EEC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287EEC" w14:paraId="1A31F3C0" w14:textId="77777777" w:rsidTr="00545412">
        <w:tc>
          <w:tcPr>
            <w:tcW w:w="6408" w:type="dxa"/>
            <w:vAlign w:val="center"/>
          </w:tcPr>
          <w:p w14:paraId="167F4961" w14:textId="77777777" w:rsidR="00391E3C" w:rsidRPr="00287EEC" w:rsidRDefault="00391E3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EC503" w14:textId="77777777" w:rsidR="00391E3C" w:rsidRPr="00287EEC" w:rsidRDefault="00391E3C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8D577" w14:textId="77777777" w:rsidR="00391E3C" w:rsidRPr="00287EEC" w:rsidRDefault="00391E3C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287EEC" w14:paraId="196CA9EA" w14:textId="77777777" w:rsidTr="00545412">
        <w:tc>
          <w:tcPr>
            <w:tcW w:w="6408" w:type="dxa"/>
          </w:tcPr>
          <w:p w14:paraId="0960C51A" w14:textId="7BD40498" w:rsidR="00391E3C" w:rsidRPr="00287EEC" w:rsidRDefault="003F5D3A" w:rsidP="00A92B13">
            <w:pPr>
              <w:spacing w:before="10" w:after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0761A56" w14:textId="77777777" w:rsidR="00391E3C" w:rsidRPr="00287EEC" w:rsidRDefault="00391E3C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DDD2F4F" w14:textId="77777777" w:rsidR="00391E3C" w:rsidRPr="00287EEC" w:rsidRDefault="00391E3C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287EEC" w14:paraId="702FA009" w14:textId="77777777" w:rsidTr="00545412">
        <w:tc>
          <w:tcPr>
            <w:tcW w:w="6408" w:type="dxa"/>
            <w:vAlign w:val="center"/>
          </w:tcPr>
          <w:p w14:paraId="78BF4308" w14:textId="77777777" w:rsidR="0011367C" w:rsidRPr="00287EEC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5C7B7F9E" w14:textId="5B1197EE" w:rsidR="0011367C" w:rsidRPr="00287EEC" w:rsidRDefault="00436A34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184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768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864</w:t>
            </w:r>
          </w:p>
        </w:tc>
        <w:tc>
          <w:tcPr>
            <w:tcW w:w="1584" w:type="dxa"/>
            <w:shd w:val="clear" w:color="auto" w:fill="FAFAFA"/>
          </w:tcPr>
          <w:p w14:paraId="08DBB807" w14:textId="55478265" w:rsidR="0011367C" w:rsidRPr="00287EEC" w:rsidRDefault="00436A34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183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714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566</w:t>
            </w:r>
          </w:p>
        </w:tc>
      </w:tr>
      <w:tr w:rsidR="00C60576" w:rsidRPr="00287EEC" w14:paraId="0BFCBC07" w14:textId="77777777" w:rsidTr="00545412">
        <w:tc>
          <w:tcPr>
            <w:tcW w:w="6408" w:type="dxa"/>
            <w:vAlign w:val="center"/>
          </w:tcPr>
          <w:p w14:paraId="6E1B5BA6" w14:textId="77777777" w:rsidR="0011367C" w:rsidRPr="00287EEC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97DC2D" w14:textId="02BB3D1E" w:rsidR="0011367C" w:rsidRPr="00287EEC" w:rsidRDefault="00545412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32</w:t>
            </w: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564</w:t>
            </w: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342</w:t>
            </w: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E68157" w14:textId="101B24BB" w:rsidR="0011367C" w:rsidRPr="00287EEC" w:rsidRDefault="00545412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31</w:t>
            </w: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510</w:t>
            </w: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044</w:t>
            </w:r>
            <w:r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287EEC" w14:paraId="0B4F66BE" w14:textId="77777777" w:rsidTr="00545412">
        <w:tc>
          <w:tcPr>
            <w:tcW w:w="6408" w:type="dxa"/>
            <w:vAlign w:val="center"/>
          </w:tcPr>
          <w:p w14:paraId="79C60EB7" w14:textId="77777777" w:rsidR="0011367C" w:rsidRPr="00287EEC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68D5" w14:textId="5FB8FCA8" w:rsidR="0011367C" w:rsidRPr="00287EEC" w:rsidRDefault="00436A34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152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204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59204" w14:textId="344C8786" w:rsidR="0011367C" w:rsidRPr="00287EEC" w:rsidRDefault="00436A34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152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204</w:t>
            </w:r>
            <w:r w:rsidR="00545412" w:rsidRPr="00287EE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522</w:t>
            </w:r>
          </w:p>
        </w:tc>
      </w:tr>
    </w:tbl>
    <w:p w14:paraId="00253ED9" w14:textId="77777777" w:rsidR="00093224" w:rsidRPr="00287EEC" w:rsidRDefault="00093224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9" w:name="_Hlk89352074"/>
    </w:p>
    <w:p w14:paraId="4BDB43C5" w14:textId="2060ED08" w:rsidR="00867282" w:rsidRPr="008E7E40" w:rsidRDefault="001F37EF" w:rsidP="00EA02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152</w:t>
      </w:r>
      <w:r w:rsidR="00545412" w:rsidRPr="008E7E40">
        <w:rPr>
          <w:rFonts w:ascii="Browallia New" w:hAnsi="Browallia New" w:cs="Browallia New"/>
          <w:sz w:val="26"/>
          <w:szCs w:val="26"/>
          <w:lang w:val="en-US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20</w:t>
      </w:r>
      <w:r w:rsidR="009E638F"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ล้านบาท ค้ำประกันโดยหุ้นทั้งหมดของ</w:t>
      </w:r>
      <w:r w:rsidR="00D3258C" w:rsidRPr="008E7E40">
        <w:rPr>
          <w:rFonts w:ascii="Browallia New" w:hAnsi="Browallia New" w:cs="Browallia New"/>
          <w:sz w:val="26"/>
          <w:szCs w:val="26"/>
          <w:cs/>
        </w:rPr>
        <w:t>บริษัท วอลล์สตรีท อิงลิช</w:t>
      </w:r>
      <w:r w:rsidR="00D3258C" w:rsidRPr="008E7E40">
        <w:rPr>
          <w:rFonts w:ascii="Browallia New" w:hAnsi="Browallia New" w:cs="Browallia New"/>
          <w:sz w:val="26"/>
          <w:szCs w:val="26"/>
        </w:rPr>
        <w:t xml:space="preserve"> (</w:t>
      </w:r>
      <w:r w:rsidR="00D3258C" w:rsidRPr="008E7E40">
        <w:rPr>
          <w:rFonts w:ascii="Browallia New" w:hAnsi="Browallia New" w:cs="Browallia New"/>
          <w:sz w:val="26"/>
          <w:szCs w:val="26"/>
          <w:cs/>
        </w:rPr>
        <w:t>ประเทศไทย) จำกัด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3D5A" w:rsidRPr="008E7E40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90</w:t>
      </w:r>
      <w:r w:rsidR="00413177"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="004A3D5A" w:rsidRPr="008E7E40">
        <w:rPr>
          <w:rFonts w:ascii="Browallia New" w:hAnsi="Browallia New" w:cs="Browallia New"/>
          <w:sz w:val="26"/>
          <w:szCs w:val="26"/>
          <w:cs/>
        </w:rPr>
        <w:t>ล้านหุ้นของบริษัท เวฟ เอ็นเตอร์เทนเมนท์ จำกัด (มหาชน)</w:t>
      </w:r>
      <w:r w:rsidR="004A3D5A"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="00AA643A" w:rsidRPr="008E7E40">
        <w:rPr>
          <w:rFonts w:ascii="Browallia New" w:hAnsi="Browallia New" w:cs="Browallia New"/>
          <w:sz w:val="26"/>
          <w:szCs w:val="26"/>
          <w:cs/>
        </w:rPr>
        <w:t xml:space="preserve">และหุ้นจำนวน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17</w:t>
      </w:r>
      <w:r w:rsidR="00545412" w:rsidRPr="008E7E40">
        <w:rPr>
          <w:rFonts w:ascii="Browallia New" w:hAnsi="Browallia New" w:cs="Browallia New"/>
          <w:sz w:val="26"/>
          <w:szCs w:val="26"/>
          <w:lang w:val="en-US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63</w:t>
      </w:r>
      <w:r w:rsidR="00AA643A"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="00AA643A" w:rsidRPr="008E7E40">
        <w:rPr>
          <w:rFonts w:ascii="Browallia New" w:hAnsi="Browallia New" w:cs="Browallia New"/>
          <w:sz w:val="26"/>
          <w:szCs w:val="26"/>
          <w:cs/>
        </w:rPr>
        <w:t>ล้านหุ้นของบริษัท บีอีซี เ</w:t>
      </w:r>
      <w:r w:rsidR="00815011" w:rsidRPr="008E7E40">
        <w:rPr>
          <w:rFonts w:ascii="Browallia New" w:hAnsi="Browallia New" w:cs="Browallia New"/>
          <w:sz w:val="26"/>
          <w:szCs w:val="26"/>
          <w:cs/>
        </w:rPr>
        <w:t>วิลด์</w:t>
      </w:r>
      <w:r w:rsidR="00AA643A" w:rsidRPr="008E7E40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D823B7" w:rsidRPr="008E7E40">
        <w:rPr>
          <w:rFonts w:ascii="Browallia New" w:hAnsi="Browallia New" w:cs="Browallia New"/>
          <w:sz w:val="26"/>
          <w:szCs w:val="26"/>
        </w:rPr>
        <w:t xml:space="preserve"> </w:t>
      </w:r>
      <w:bookmarkEnd w:id="19"/>
    </w:p>
    <w:p w14:paraId="58D5793A" w14:textId="77777777" w:rsidR="00EA029A" w:rsidRPr="00287EEC" w:rsidRDefault="00EA029A" w:rsidP="00EA02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C3B116" w14:textId="77777777" w:rsidR="003D1CE6" w:rsidRPr="00287EEC" w:rsidRDefault="006C7BB5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14:paraId="2F6D6EA3" w14:textId="77777777" w:rsidR="00A70560" w:rsidRPr="00287EEC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287EEC" w14:paraId="170ECD3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3A2E4C" w14:textId="42604C12" w:rsidR="00820610" w:rsidRPr="00287EEC" w:rsidRDefault="00436A34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DE45668" w14:textId="77777777" w:rsidR="00820610" w:rsidRPr="00287EEC" w:rsidRDefault="00820610" w:rsidP="0082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287EEC" w14:paraId="206C8043" w14:textId="77777777" w:rsidTr="00545412">
        <w:tc>
          <w:tcPr>
            <w:tcW w:w="3686" w:type="dxa"/>
            <w:vAlign w:val="bottom"/>
          </w:tcPr>
          <w:p w14:paraId="2BD3A4EE" w14:textId="77777777" w:rsidR="00F134DC" w:rsidRPr="00287EEC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0D6F" w14:textId="77777777" w:rsidR="00F134DC" w:rsidRPr="00287EEC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4666" w14:textId="77777777" w:rsidR="00F134DC" w:rsidRPr="00287EEC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5D3A" w:rsidRPr="00287EEC" w14:paraId="166DEC86" w14:textId="77777777" w:rsidTr="00545412">
        <w:tc>
          <w:tcPr>
            <w:tcW w:w="3686" w:type="dxa"/>
            <w:vAlign w:val="bottom"/>
          </w:tcPr>
          <w:p w14:paraId="7D814F92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68DF2" w14:textId="299133C8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06B23" w14:textId="342C8C39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AD89D" w14:textId="6B1B234A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4A9AB" w14:textId="43C4BAB9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5D3A" w:rsidRPr="00287EEC" w14:paraId="052F8A3B" w14:textId="77777777" w:rsidTr="00545412">
        <w:tc>
          <w:tcPr>
            <w:tcW w:w="3686" w:type="dxa"/>
            <w:vAlign w:val="bottom"/>
          </w:tcPr>
          <w:p w14:paraId="12179DA2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7183C" w14:textId="64BAF266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397B1B" w14:textId="4C808C5F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E349553" w14:textId="635D10F0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25154D1" w14:textId="65FBC0D5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F5D3A" w:rsidRPr="00287EEC" w14:paraId="2D595DAD" w14:textId="77777777" w:rsidTr="00545412">
        <w:tc>
          <w:tcPr>
            <w:tcW w:w="3686" w:type="dxa"/>
            <w:vAlign w:val="bottom"/>
          </w:tcPr>
          <w:p w14:paraId="0BD6A4AC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81D89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1F128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5D0D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7AD8A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287EEC" w14:paraId="5E23C9EA" w14:textId="77777777" w:rsidTr="00545412">
        <w:tc>
          <w:tcPr>
            <w:tcW w:w="3686" w:type="dxa"/>
            <w:vAlign w:val="bottom"/>
          </w:tcPr>
          <w:p w14:paraId="586B87D1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65231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CBDF8B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A4BF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C17A4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287EEC" w14:paraId="715E8DC8" w14:textId="77777777" w:rsidTr="00545412">
        <w:tc>
          <w:tcPr>
            <w:tcW w:w="3686" w:type="dxa"/>
            <w:vAlign w:val="bottom"/>
          </w:tcPr>
          <w:p w14:paraId="1E05FFF5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92DB2" w14:textId="4F6DC21A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40" w:type="dxa"/>
            <w:shd w:val="clear" w:color="auto" w:fill="auto"/>
          </w:tcPr>
          <w:p w14:paraId="179B01C0" w14:textId="5C549F96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FAFAFA"/>
          </w:tcPr>
          <w:p w14:paraId="309ECE6F" w14:textId="4DFBAC65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24E31" w14:textId="6B200E13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3F5D3A" w:rsidRPr="00287EEC" w14:paraId="211FF3E0" w14:textId="77777777" w:rsidTr="00545412">
        <w:tc>
          <w:tcPr>
            <w:tcW w:w="3686" w:type="dxa"/>
            <w:vAlign w:val="bottom"/>
          </w:tcPr>
          <w:p w14:paraId="537225A5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B0BAC" w14:textId="07CD0A48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BB26D" w14:textId="7A4F33CC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03D8" w14:textId="186308EF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5663C" w14:textId="7D6F3AD3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3F5D3A" w:rsidRPr="00287EEC" w14:paraId="5D9A8282" w14:textId="77777777" w:rsidTr="00545412">
        <w:tc>
          <w:tcPr>
            <w:tcW w:w="3686" w:type="dxa"/>
            <w:vAlign w:val="bottom"/>
          </w:tcPr>
          <w:p w14:paraId="61DB9750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8C815" w14:textId="7BA9DFF5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964F" w14:textId="55477BA9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35E2" w14:textId="08A81BB9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54541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6E922" w14:textId="4037763D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0B8DA82C" w14:textId="77777777" w:rsidR="006D0E66" w:rsidRPr="00287EEC" w:rsidRDefault="006D0E66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794586" w14:textId="77777777" w:rsidR="00F134DC" w:rsidRPr="00287EEC" w:rsidRDefault="00F134DC" w:rsidP="00B115F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87EEC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6CFF98" w14:textId="2C693308" w:rsidR="00F134DC" w:rsidRPr="00287EEC" w:rsidRDefault="00F134DC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287EEC" w14:paraId="50D97166" w14:textId="77777777" w:rsidTr="00545412">
        <w:trPr>
          <w:trHeight w:val="20"/>
        </w:trPr>
        <w:tc>
          <w:tcPr>
            <w:tcW w:w="5130" w:type="dxa"/>
            <w:vAlign w:val="center"/>
          </w:tcPr>
          <w:p w14:paraId="2F9642DC" w14:textId="77777777" w:rsidR="00061151" w:rsidRPr="00287EEC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FC731" w14:textId="77777777" w:rsidR="00061151" w:rsidRPr="00287EEC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287EEC" w14:paraId="3AA750CD" w14:textId="77777777" w:rsidTr="00545412">
        <w:trPr>
          <w:trHeight w:val="20"/>
        </w:trPr>
        <w:tc>
          <w:tcPr>
            <w:tcW w:w="5130" w:type="dxa"/>
            <w:vAlign w:val="center"/>
          </w:tcPr>
          <w:p w14:paraId="40E044A6" w14:textId="77777777" w:rsidR="00061151" w:rsidRPr="00287EEC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B67209" w14:textId="77777777" w:rsidR="00061151" w:rsidRPr="00287EEC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41CC63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074ADB65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F549B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5EDB0DF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287EEC" w14:paraId="382376EE" w14:textId="77777777" w:rsidTr="00545412">
        <w:trPr>
          <w:trHeight w:val="20"/>
        </w:trPr>
        <w:tc>
          <w:tcPr>
            <w:tcW w:w="5130" w:type="dxa"/>
            <w:vAlign w:val="center"/>
          </w:tcPr>
          <w:p w14:paraId="3FD390A1" w14:textId="77777777" w:rsidR="00954819" w:rsidRPr="00287EEC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4742" w14:textId="77777777" w:rsidR="00954819" w:rsidRPr="00287EEC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6F7E" w14:textId="77777777" w:rsidR="00954819" w:rsidRPr="00287EEC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3F74F" w14:textId="77777777" w:rsidR="00954819" w:rsidRPr="00287EEC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287EEC" w14:paraId="77A3958A" w14:textId="77777777" w:rsidTr="00545412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43964B26" w14:textId="77777777" w:rsidR="00061151" w:rsidRPr="00287EEC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DBD9A" w14:textId="77777777" w:rsidR="00061151" w:rsidRPr="00287EEC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EFC41E" w14:textId="77777777" w:rsidR="00061151" w:rsidRPr="00287EEC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438073" w14:textId="77777777" w:rsidR="00061151" w:rsidRPr="00287EEC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287EEC" w14:paraId="4EFB8B6C" w14:textId="77777777" w:rsidTr="00545412">
        <w:trPr>
          <w:trHeight w:val="20"/>
        </w:trPr>
        <w:tc>
          <w:tcPr>
            <w:tcW w:w="5130" w:type="dxa"/>
          </w:tcPr>
          <w:p w14:paraId="5971697E" w14:textId="02C44706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EE8FA16" w14:textId="63227703" w:rsidR="00E808C5" w:rsidRPr="00287EEC" w:rsidRDefault="00436A34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746C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2746C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7ACF0CBC" w14:textId="7D6398A6" w:rsidR="00E808C5" w:rsidRPr="00287EEC" w:rsidRDefault="002746CB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28741E" w14:textId="7EF949F9" w:rsidR="00E808C5" w:rsidRPr="00287EEC" w:rsidRDefault="00436A34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746C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746C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E808C5" w:rsidRPr="00287EEC" w14:paraId="662B4D02" w14:textId="77777777" w:rsidTr="00545412">
        <w:trPr>
          <w:trHeight w:val="20"/>
        </w:trPr>
        <w:tc>
          <w:tcPr>
            <w:tcW w:w="5130" w:type="dxa"/>
          </w:tcPr>
          <w:p w14:paraId="23209710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44FF8B6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0524EC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666487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287EEC" w14:paraId="4B94CD1C" w14:textId="77777777" w:rsidTr="00545412">
        <w:trPr>
          <w:trHeight w:val="20"/>
        </w:trPr>
        <w:tc>
          <w:tcPr>
            <w:tcW w:w="5130" w:type="dxa"/>
          </w:tcPr>
          <w:p w14:paraId="263627E2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6A4E0FF" w14:textId="4E2AF45D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152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</w:p>
        </w:tc>
        <w:tc>
          <w:tcPr>
            <w:tcW w:w="1440" w:type="dxa"/>
            <w:shd w:val="clear" w:color="auto" w:fill="FAFAFA"/>
          </w:tcPr>
          <w:p w14:paraId="7E584C95" w14:textId="36BCB789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525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510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7EE7F1" w14:textId="77A73AE7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626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605</w:t>
            </w:r>
          </w:p>
        </w:tc>
      </w:tr>
      <w:tr w:rsidR="00E808C5" w:rsidRPr="00287EEC" w14:paraId="1EF8C228" w14:textId="77777777" w:rsidTr="00545412">
        <w:trPr>
          <w:trHeight w:val="20"/>
        </w:trPr>
        <w:tc>
          <w:tcPr>
            <w:tcW w:w="5130" w:type="dxa"/>
          </w:tcPr>
          <w:p w14:paraId="268D8CBB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F5CA872" w14:textId="52AD27A2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6CDF8" w14:textId="381C0799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704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619</w:t>
            </w:r>
          </w:p>
        </w:tc>
        <w:tc>
          <w:tcPr>
            <w:tcW w:w="1440" w:type="dxa"/>
            <w:shd w:val="clear" w:color="auto" w:fill="FAFAFA"/>
          </w:tcPr>
          <w:p w14:paraId="4008718B" w14:textId="40345B00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704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619</w:t>
            </w:r>
          </w:p>
        </w:tc>
      </w:tr>
      <w:tr w:rsidR="00E808C5" w:rsidRPr="00287EEC" w14:paraId="1A0533FB" w14:textId="77777777" w:rsidTr="00545412">
        <w:trPr>
          <w:trHeight w:val="20"/>
        </w:trPr>
        <w:tc>
          <w:tcPr>
            <w:tcW w:w="5130" w:type="dxa"/>
          </w:tcPr>
          <w:p w14:paraId="483D3825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9FC572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6696BB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B1688F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287EEC" w14:paraId="5A3C099B" w14:textId="77777777" w:rsidTr="00545412">
        <w:trPr>
          <w:trHeight w:val="20"/>
        </w:trPr>
        <w:tc>
          <w:tcPr>
            <w:tcW w:w="5130" w:type="dxa"/>
          </w:tcPr>
          <w:p w14:paraId="480AC363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5FF69124" w14:textId="4B0DC0A6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245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695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B0CAA" w14:textId="6C65659E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918F87" w14:textId="67E5B87B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245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695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287EEC" w14:paraId="1E4447D3" w14:textId="77777777" w:rsidTr="00545412">
        <w:trPr>
          <w:trHeight w:val="20"/>
        </w:trPr>
        <w:tc>
          <w:tcPr>
            <w:tcW w:w="5130" w:type="dxa"/>
          </w:tcPr>
          <w:p w14:paraId="015EB0DF" w14:textId="6B81293D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3F5D3A"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มิถุนายน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1A2E" w14:textId="4CE30ADF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620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D0EE9" w14:textId="24A80BB4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401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850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C877" w14:textId="0F7A59CF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218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395</w:t>
            </w:r>
          </w:p>
        </w:tc>
      </w:tr>
    </w:tbl>
    <w:p w14:paraId="3C842987" w14:textId="32F50301" w:rsidR="007360CD" w:rsidRPr="00287EEC" w:rsidRDefault="007360CD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287EEC" w14:paraId="69237E58" w14:textId="77777777" w:rsidTr="00545412">
        <w:tc>
          <w:tcPr>
            <w:tcW w:w="5130" w:type="dxa"/>
            <w:vAlign w:val="center"/>
          </w:tcPr>
          <w:p w14:paraId="0E606444" w14:textId="77777777" w:rsidR="00061151" w:rsidRPr="00287EEC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F34179" w14:textId="77777777" w:rsidR="00061151" w:rsidRPr="00287EEC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287EEC" w14:paraId="512D1E16" w14:textId="77777777" w:rsidTr="00545412">
        <w:tc>
          <w:tcPr>
            <w:tcW w:w="5130" w:type="dxa"/>
            <w:vAlign w:val="center"/>
          </w:tcPr>
          <w:p w14:paraId="11B2E970" w14:textId="77777777" w:rsidR="00061151" w:rsidRPr="00287EEC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B21DA5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27280003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9527FD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92BF7E4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D1BDA6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765384A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287EEC" w14:paraId="41236E82" w14:textId="77777777" w:rsidTr="00545412">
        <w:tc>
          <w:tcPr>
            <w:tcW w:w="5130" w:type="dxa"/>
            <w:vAlign w:val="center"/>
          </w:tcPr>
          <w:p w14:paraId="4AE81C77" w14:textId="77777777" w:rsidR="00954819" w:rsidRPr="00287EEC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DF57" w14:textId="77777777" w:rsidR="00954819" w:rsidRPr="00287EEC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EBD8" w14:textId="77777777" w:rsidR="00954819" w:rsidRPr="00287EEC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06BC7" w14:textId="77777777" w:rsidR="00954819" w:rsidRPr="00287EEC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287EEC" w14:paraId="6FF4E538" w14:textId="77777777" w:rsidTr="00545412">
        <w:tc>
          <w:tcPr>
            <w:tcW w:w="5130" w:type="dxa"/>
            <w:vAlign w:val="center"/>
          </w:tcPr>
          <w:p w14:paraId="07535A6E" w14:textId="77777777" w:rsidR="00061151" w:rsidRPr="00287EEC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0E256" w14:textId="77777777" w:rsidR="00061151" w:rsidRPr="00287EEC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7D5CF" w14:textId="77777777" w:rsidR="00061151" w:rsidRPr="00287EEC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2347F" w14:textId="77777777" w:rsidR="00061151" w:rsidRPr="00287EEC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287EEC" w14:paraId="5C12A61D" w14:textId="77777777" w:rsidTr="00545412">
        <w:tc>
          <w:tcPr>
            <w:tcW w:w="5130" w:type="dxa"/>
          </w:tcPr>
          <w:p w14:paraId="5E08B40B" w14:textId="672E1B51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EEFF260" w14:textId="5C64D1C1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746CB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355</w:t>
            </w:r>
            <w:r w:rsidR="002746CB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596</w:t>
            </w:r>
          </w:p>
        </w:tc>
        <w:tc>
          <w:tcPr>
            <w:tcW w:w="1440" w:type="dxa"/>
            <w:shd w:val="clear" w:color="auto" w:fill="FAFAFA"/>
          </w:tcPr>
          <w:p w14:paraId="26320154" w14:textId="18A32331" w:rsidR="00E808C5" w:rsidRPr="00287EEC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296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418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9ACAF" w14:textId="4FF1FAD8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746CB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059</w:t>
            </w:r>
            <w:r w:rsidR="002746CB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</w:p>
        </w:tc>
      </w:tr>
      <w:tr w:rsidR="00E808C5" w:rsidRPr="00287EEC" w14:paraId="50F4A2A9" w14:textId="77777777" w:rsidTr="00545412">
        <w:tc>
          <w:tcPr>
            <w:tcW w:w="5130" w:type="dxa"/>
          </w:tcPr>
          <w:p w14:paraId="527B9FFE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BB5BDF8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45C61C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CDF31E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287EEC" w14:paraId="0C2CD455" w14:textId="77777777" w:rsidTr="00545412">
        <w:tc>
          <w:tcPr>
            <w:tcW w:w="5130" w:type="dxa"/>
          </w:tcPr>
          <w:p w14:paraId="5411024A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91A301" w14:textId="40ADB151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3A34" w14:textId="23EEED25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170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1440" w:type="dxa"/>
            <w:shd w:val="clear" w:color="auto" w:fill="FAFAFA"/>
          </w:tcPr>
          <w:p w14:paraId="34F09264" w14:textId="18ABF4F9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170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290</w:t>
            </w:r>
          </w:p>
        </w:tc>
      </w:tr>
      <w:tr w:rsidR="00E808C5" w:rsidRPr="00287EEC" w14:paraId="30A3C599" w14:textId="77777777" w:rsidTr="00545412">
        <w:tc>
          <w:tcPr>
            <w:tcW w:w="5130" w:type="dxa"/>
          </w:tcPr>
          <w:p w14:paraId="2EDA77BA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E2FF2EA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86B467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C3B281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287EEC" w14:paraId="04720B41" w14:textId="77777777" w:rsidTr="00545412">
        <w:tc>
          <w:tcPr>
            <w:tcW w:w="5130" w:type="dxa"/>
          </w:tcPr>
          <w:p w14:paraId="77BE0A82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620A6" w14:textId="464D94FF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196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416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F713A" w14:textId="7029346C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76747" w14:textId="777B0F81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196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416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287EEC" w14:paraId="10F0E121" w14:textId="77777777" w:rsidTr="00545412">
        <w:tc>
          <w:tcPr>
            <w:tcW w:w="5130" w:type="dxa"/>
          </w:tcPr>
          <w:p w14:paraId="262664DA" w14:textId="37F7A64A" w:rsidR="00E808C5" w:rsidRPr="00287EEC" w:rsidRDefault="003F5D3A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มิถุนายน พ.ศ. 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7C76E" w14:textId="1CDEC8C5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159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7E56" w14:textId="5E938073" w:rsidR="00E808C5" w:rsidRPr="00287EEC" w:rsidRDefault="0054541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128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D65A3" w14:textId="3D8D04F5" w:rsidR="00E808C5" w:rsidRPr="00287EEC" w:rsidRDefault="00436A34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033</w:t>
            </w:r>
            <w:r w:rsidR="00545412"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052</w:t>
            </w:r>
          </w:p>
        </w:tc>
      </w:tr>
    </w:tbl>
    <w:p w14:paraId="32003348" w14:textId="77777777" w:rsidR="00E808C5" w:rsidRPr="00287EEC" w:rsidRDefault="00E808C5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11354" w14:textId="348733E5" w:rsidR="00F134DC" w:rsidRPr="00287EEC" w:rsidRDefault="00550576" w:rsidP="0013141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436A34" w:rsidRPr="00436A34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30</w:t>
      </w:r>
      <w:r w:rsidR="003F5D3A" w:rsidRPr="00287EE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GB"/>
        </w:rPr>
        <w:t xml:space="preserve"> มิถุนายน </w:t>
      </w:r>
      <w:r w:rsidR="00306BC2"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061151" w:rsidRPr="00287E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5</w:t>
      </w:r>
      <w:r w:rsidR="00545412" w:rsidRPr="00287EEC">
        <w:rPr>
          <w:rFonts w:ascii="Browallia New" w:hAnsi="Browallia New" w:cs="Browallia New"/>
          <w:spacing w:val="-6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13</w:t>
      </w:r>
      <w:r w:rsidR="00F43112" w:rsidRPr="00287E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8</w:t>
      </w:r>
      <w:r w:rsidR="00545412" w:rsidRPr="00287EE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4A37063C" w14:textId="671941C9" w:rsidR="001D38AA" w:rsidRPr="00287EEC" w:rsidRDefault="00F13201" w:rsidP="006337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287EEC" w14:paraId="1FE3E899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5B0537" w14:textId="130EE2FA" w:rsidR="003A454A" w:rsidRPr="00287EEC" w:rsidRDefault="00436A34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_Hlk78213789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A454A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20"/>
    </w:tbl>
    <w:p w14:paraId="055EF25A" w14:textId="77777777" w:rsidR="003A454A" w:rsidRPr="00287EEC" w:rsidRDefault="003A454A" w:rsidP="003A454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6842616" w14:textId="11555C99" w:rsidR="00E25C0A" w:rsidRPr="00287EEC" w:rsidRDefault="006B08D2" w:rsidP="003A454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287EEC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F013E9">
        <w:rPr>
          <w:rFonts w:ascii="Browallia New" w:hAnsi="Browallia New" w:cs="Browallia New" w:hint="cs"/>
          <w:sz w:val="26"/>
          <w:szCs w:val="26"/>
          <w:cs/>
        </w:rPr>
        <w:t xml:space="preserve">หกเดือนสิ้นสุดวันที่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30</w:t>
      </w:r>
      <w:r w:rsidR="003F5D3A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3F5D3A" w:rsidRPr="00287EEC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F013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6649B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0</w:t>
      </w:r>
      <w:r w:rsidR="00F339B9" w:rsidRPr="00287EEC">
        <w:rPr>
          <w:rFonts w:ascii="Browallia New" w:hAnsi="Browallia New" w:cs="Browallia New"/>
          <w:sz w:val="26"/>
          <w:szCs w:val="26"/>
          <w:lang w:val="en-US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01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3F5D3A" w:rsidRPr="00287EEC">
        <w:rPr>
          <w:rFonts w:ascii="Browallia New" w:hAnsi="Browallia New" w:cs="Browallia New"/>
          <w:sz w:val="26"/>
          <w:szCs w:val="26"/>
          <w:cs/>
        </w:rPr>
        <w:t>หกเดือนสิ้นสุดวันที่</w:t>
      </w:r>
      <w:r w:rsidR="003F5D3A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436A34" w:rsidRPr="00436A34">
        <w:rPr>
          <w:rFonts w:ascii="Browallia New" w:hAnsi="Browallia New" w:cs="Browallia New"/>
          <w:sz w:val="26"/>
          <w:szCs w:val="26"/>
        </w:rPr>
        <w:t>30</w:t>
      </w:r>
      <w:r w:rsidR="003F5D3A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3F5D3A" w:rsidRPr="00287EEC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D6649B"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0</w:t>
      </w:r>
      <w:r w:rsidR="00F339B9" w:rsidRPr="00287EE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02</w:t>
      </w:r>
      <w:r w:rsidR="003F5D3A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957182" w:rsidRPr="00287EE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57182" w:rsidRPr="00287EEC">
        <w:rPr>
          <w:rFonts w:ascii="Browallia New" w:hAnsi="Browallia New" w:cs="Browallia New"/>
          <w:spacing w:val="-4"/>
          <w:sz w:val="26"/>
          <w:szCs w:val="26"/>
          <w:cs/>
        </w:rPr>
        <w:t>ทั้งนี้อัตราภาษีเงินได้ลดลงเนื่องจาก</w:t>
      </w:r>
      <w:r w:rsidR="002B4024" w:rsidRPr="00287EEC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ค่าใช้จ่ายที่เกี่ยวข้องกับสถาบัน</w:t>
      </w:r>
      <w:r w:rsidR="005042FA">
        <w:rPr>
          <w:rFonts w:ascii="Browallia New" w:hAnsi="Browallia New" w:cs="Browallia New"/>
          <w:spacing w:val="-4"/>
          <w:sz w:val="26"/>
          <w:szCs w:val="26"/>
        </w:rPr>
        <w:br/>
      </w:r>
      <w:r w:rsidR="002B4024" w:rsidRPr="00287EEC">
        <w:rPr>
          <w:rFonts w:ascii="Browallia New" w:hAnsi="Browallia New" w:cs="Browallia New"/>
          <w:spacing w:val="-4"/>
          <w:sz w:val="26"/>
          <w:szCs w:val="26"/>
          <w:cs/>
        </w:rPr>
        <w:t>สอนภาษาได้รับการยกเว้น</w:t>
      </w:r>
      <w:r w:rsidR="00CC0BF7" w:rsidRPr="00287EEC">
        <w:rPr>
          <w:rFonts w:ascii="Browallia New" w:hAnsi="Browallia New" w:cs="Browallia New"/>
          <w:spacing w:val="-4"/>
          <w:sz w:val="26"/>
          <w:szCs w:val="26"/>
          <w:cs/>
        </w:rPr>
        <w:t>ภาษี</w:t>
      </w:r>
    </w:p>
    <w:p w14:paraId="36B5E718" w14:textId="4986FD8F" w:rsidR="00AE2269" w:rsidRPr="00287EEC" w:rsidRDefault="00AE2269" w:rsidP="003A454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287EEC" w14:paraId="79DDEEB2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6F5A08" w14:textId="04063524" w:rsidR="00A446A3" w:rsidRPr="00287EEC" w:rsidRDefault="00436A34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109921410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446A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  <w:bookmarkEnd w:id="21"/>
    </w:tbl>
    <w:p w14:paraId="521B245D" w14:textId="77777777" w:rsidR="00A446A3" w:rsidRPr="00287EEC" w:rsidRDefault="00A446A3" w:rsidP="003A454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211"/>
        <w:gridCol w:w="1525"/>
        <w:gridCol w:w="1368"/>
      </w:tblGrid>
      <w:tr w:rsidR="00410EB5" w:rsidRPr="00287EEC" w14:paraId="3625FB44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764EEDCE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F8DD" w14:textId="77777777" w:rsidR="00410EB5" w:rsidRPr="00287EEC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290807" w14:textId="77777777" w:rsidR="00410EB5" w:rsidRPr="00287EEC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287EEC" w14:paraId="709176B1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6A2529F4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C77612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0950C1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11" w:type="dxa"/>
          </w:tcPr>
          <w:p w14:paraId="416BC924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5" w:type="dxa"/>
            <w:vAlign w:val="bottom"/>
          </w:tcPr>
          <w:p w14:paraId="5F10396D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77F227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287EEC" w14:paraId="538833DD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17834ACE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986E5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</w:tcPr>
          <w:p w14:paraId="0E18D2AA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211" w:type="dxa"/>
          </w:tcPr>
          <w:p w14:paraId="69568492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5" w:type="dxa"/>
            <w:vAlign w:val="bottom"/>
          </w:tcPr>
          <w:p w14:paraId="3728B373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368" w:type="dxa"/>
            <w:vAlign w:val="bottom"/>
          </w:tcPr>
          <w:p w14:paraId="2F791786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287EEC" w14:paraId="18E859BF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2B3A8A5D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DAECE5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68" w:type="dxa"/>
            <w:vAlign w:val="bottom"/>
          </w:tcPr>
          <w:p w14:paraId="0CBF089A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211" w:type="dxa"/>
          </w:tcPr>
          <w:p w14:paraId="17B9B5B8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525" w:type="dxa"/>
            <w:vAlign w:val="bottom"/>
          </w:tcPr>
          <w:p w14:paraId="4A7D090B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368" w:type="dxa"/>
            <w:vAlign w:val="bottom"/>
          </w:tcPr>
          <w:p w14:paraId="39D0C37D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287EEC" w14:paraId="1248F6A7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24C7A4DE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CA022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F6C4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C72A2CE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14DC9E5E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43458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287EEC" w14:paraId="7E1D13DA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142B20B0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1C65E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3FA76" w14:textId="77777777" w:rsidR="00410EB5" w:rsidRPr="00287EEC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005C5371" w14:textId="77777777" w:rsidR="00410EB5" w:rsidRPr="00287EEC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0F9CFF8" w14:textId="77777777" w:rsidR="00410EB5" w:rsidRPr="00287EEC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C4698" w14:textId="77777777" w:rsidR="00410EB5" w:rsidRPr="00287EEC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2E8D" w:rsidRPr="00287EEC" w14:paraId="5B76356B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3C8F7BD8" w14:textId="6C94B9F1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EBCD" w14:textId="171BB1AF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90B9C" w14:textId="680D70E3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11" w:type="dxa"/>
            <w:shd w:val="clear" w:color="auto" w:fill="auto"/>
          </w:tcPr>
          <w:p w14:paraId="1D3F4E58" w14:textId="231E60A9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B02E8D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B02E8D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0AD4463" w14:textId="05325971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54935" w14:textId="5025FC3D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B02E8D" w:rsidRPr="00287EEC" w14:paraId="5F956E7D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60EC286E" w14:textId="77777777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7E6A4" w14:textId="1B5CC02C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803E3" w14:textId="347FE9FF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shd w:val="clear" w:color="auto" w:fill="auto"/>
          </w:tcPr>
          <w:p w14:paraId="7D79DAED" w14:textId="7C56AA79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D0B088" w14:textId="6D57EEF1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23C0" w14:textId="3240BAA3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287EEC" w14:paraId="2CBBF367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02BCA747" w14:textId="4604408D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78E" w14:textId="3155426B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D53B" w14:textId="191D5A96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7E336B0" w14:textId="23D6EE0D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DA52" w14:textId="442ACD3A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7A91" w14:textId="7844BD54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287EEC" w14:paraId="56050102" w14:textId="77777777" w:rsidTr="00B6725C">
        <w:trPr>
          <w:trHeight w:val="20"/>
        </w:trPr>
        <w:tc>
          <w:tcPr>
            <w:tcW w:w="2610" w:type="dxa"/>
            <w:vAlign w:val="bottom"/>
          </w:tcPr>
          <w:p w14:paraId="41759162" w14:textId="0331471D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3B5" w14:textId="67951020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1BF0D" w14:textId="2576367D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14:paraId="260B4FEF" w14:textId="1A2BEBAC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DF023B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DF023B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411E" w14:textId="665144FC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CE5B4" w14:textId="2B31C89F" w:rsidR="00B02E8D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987079" w:rsidRPr="00287EEC" w14:paraId="28FE9C91" w14:textId="77777777" w:rsidTr="00B6725C">
        <w:trPr>
          <w:trHeight w:val="20"/>
        </w:trPr>
        <w:tc>
          <w:tcPr>
            <w:tcW w:w="2610" w:type="dxa"/>
            <w:vAlign w:val="bottom"/>
          </w:tcPr>
          <w:p w14:paraId="4C15CC98" w14:textId="5EA8EDBB" w:rsidR="00987079" w:rsidRPr="00287EEC" w:rsidRDefault="00987079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</w:t>
            </w:r>
            <w:r w:rsidR="0071058B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6CAFE" w14:textId="4930E5A8" w:rsidR="00987079" w:rsidRPr="00287EEC" w:rsidRDefault="00987079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B66211" w14:textId="0E79BD89" w:rsidR="00987079" w:rsidRPr="00287EEC" w:rsidRDefault="00987079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shd w:val="clear" w:color="auto" w:fill="FAFAFA"/>
          </w:tcPr>
          <w:p w14:paraId="2EDD0051" w14:textId="015BF25D" w:rsidR="00987079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6F61EA9B" w14:textId="13B8EC8F" w:rsidR="00987079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22B94" w14:textId="1CB9DD13" w:rsidR="00987079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766F" w:rsidRPr="00287EEC" w14:paraId="47DB18B9" w14:textId="77777777" w:rsidTr="00B6725C">
        <w:trPr>
          <w:trHeight w:val="20"/>
        </w:trPr>
        <w:tc>
          <w:tcPr>
            <w:tcW w:w="2610" w:type="dxa"/>
            <w:vAlign w:val="bottom"/>
          </w:tcPr>
          <w:p w14:paraId="0131CCF6" w14:textId="0E04356E" w:rsidR="0065766F" w:rsidRPr="00287EEC" w:rsidRDefault="0065766F" w:rsidP="00710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ลดมูลค่าที่ตราไว้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909E01" w14:textId="52827E5F" w:rsidR="0065766F" w:rsidRPr="00287EEC" w:rsidRDefault="0065766F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0A85C0" w14:textId="7336F24D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FAFAFA"/>
          </w:tcPr>
          <w:p w14:paraId="57B9DFA7" w14:textId="1DFA747A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14:paraId="10C5FFC2" w14:textId="4D34F6F1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17325" w14:textId="2C533394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766F" w:rsidRPr="00287EEC" w14:paraId="6CCA160F" w14:textId="77777777" w:rsidTr="00B6725C">
        <w:trPr>
          <w:trHeight w:val="20"/>
        </w:trPr>
        <w:tc>
          <w:tcPr>
            <w:tcW w:w="2610" w:type="dxa"/>
            <w:vAlign w:val="bottom"/>
          </w:tcPr>
          <w:p w14:paraId="191F449C" w14:textId="12CE1EF8" w:rsidR="0065766F" w:rsidRPr="00287EEC" w:rsidRDefault="00436A34" w:rsidP="00710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380A" w:rsidRPr="00287EE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จากหุ้นละ 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บาทเป็น 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7D75B" w14:textId="507AF01D" w:rsidR="0065766F" w:rsidRPr="00287EEC" w:rsidRDefault="0065766F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DB139" w14:textId="175A71AA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shd w:val="clear" w:color="auto" w:fill="FAFAFA"/>
          </w:tcPr>
          <w:p w14:paraId="76F4B883" w14:textId="071FB9A6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25576D82" w14:textId="0C290BF3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10C7B4" w14:textId="19147051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766F" w:rsidRPr="00287EEC" w14:paraId="490B13E4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4FF9E1D9" w14:textId="525E07C9" w:rsidR="0065766F" w:rsidRPr="00287EEC" w:rsidRDefault="00576167" w:rsidP="00710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05A3260" w14:textId="3ADA1F2E" w:rsidR="0065766F" w:rsidRPr="00287EEC" w:rsidRDefault="00436A34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F4B5FF8" w14:textId="34F04E89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8F8F8"/>
          </w:tcPr>
          <w:p w14:paraId="69AD97CA" w14:textId="1601F7F4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3A51366" w14:textId="4ECA1806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EE602ED" w14:textId="71810E87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766F" w:rsidRPr="00287EEC" w14:paraId="7D18AACB" w14:textId="77777777" w:rsidTr="0065766F">
        <w:trPr>
          <w:trHeight w:val="20"/>
        </w:trPr>
        <w:tc>
          <w:tcPr>
            <w:tcW w:w="2610" w:type="dxa"/>
            <w:vAlign w:val="bottom"/>
          </w:tcPr>
          <w:p w14:paraId="36F3061D" w14:textId="79DEFECB" w:rsidR="0065766F" w:rsidRPr="00287EEC" w:rsidRDefault="0065766F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E653F" w14:textId="25E0E8B2" w:rsidR="0065766F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EEC25" w14:textId="30E19B7F" w:rsidR="0065766F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5FB25" w14:textId="7EF0CCD5" w:rsidR="0065766F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07AA9" w14:textId="4A3F6796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E4C0F" w14:textId="481472B4" w:rsidR="0065766F" w:rsidRPr="00287EEC" w:rsidRDefault="00436A34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</w:tbl>
    <w:p w14:paraId="4A59A7B1" w14:textId="77777777" w:rsidR="000C7AF6" w:rsidRPr="00287EEC" w:rsidRDefault="000C7AF6" w:rsidP="000C7AF6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B88B581" w14:textId="3EC92E4E" w:rsidR="002D0507" w:rsidRPr="00287EEC" w:rsidRDefault="002D0507" w:rsidP="000C7A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11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="0027455F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16516C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27455F" w:rsidRPr="00287EEC">
        <w:rPr>
          <w:rFonts w:ascii="Browallia New" w:hAnsi="Browallia New" w:cs="Browallia New"/>
          <w:sz w:val="26"/>
          <w:szCs w:val="26"/>
          <w:cs/>
        </w:rPr>
        <w:t xml:space="preserve">ประชุมสามัญผู้ถือหุ้นประจำปี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="0027455F" w:rsidRPr="00287EEC">
        <w:rPr>
          <w:rFonts w:ascii="Browallia New" w:hAnsi="Browallia New" w:cs="Browallia New"/>
          <w:sz w:val="26"/>
          <w:szCs w:val="26"/>
        </w:rPr>
        <w:t xml:space="preserve"> (</w:t>
      </w:r>
      <w:r w:rsidR="0027455F" w:rsidRPr="00287EEC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436A34" w:rsidRPr="00436A34">
        <w:rPr>
          <w:rFonts w:ascii="Browallia New" w:hAnsi="Browallia New" w:cs="Browallia New"/>
          <w:sz w:val="26"/>
          <w:szCs w:val="26"/>
        </w:rPr>
        <w:t>29</w:t>
      </w:r>
      <w:r w:rsidR="0027455F" w:rsidRPr="00287EEC">
        <w:rPr>
          <w:rFonts w:ascii="Browallia New" w:hAnsi="Browallia New" w:cs="Browallia New"/>
          <w:sz w:val="26"/>
          <w:szCs w:val="26"/>
        </w:rPr>
        <w:t>/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="0027455F" w:rsidRPr="00287EEC">
        <w:rPr>
          <w:rFonts w:ascii="Browallia New" w:hAnsi="Browallia New" w:cs="Browallia New"/>
          <w:sz w:val="26"/>
          <w:szCs w:val="26"/>
        </w:rPr>
        <w:t>)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มีมติอนุมัติการชดเชยผลขาดทุนสะสม </w:t>
      </w:r>
      <w:r w:rsidR="006579DF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โดยหักจากทุนสำรองตามกฎหมายและส่วนเกินมูลค่าหุ้นจำนวน 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436A34" w:rsidRPr="00436A34">
        <w:rPr>
          <w:rFonts w:ascii="Browallia New" w:hAnsi="Browallia New" w:cs="Browallia New"/>
          <w:sz w:val="26"/>
          <w:szCs w:val="26"/>
        </w:rPr>
        <w:t>46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795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718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436A34" w:rsidRPr="00436A34">
        <w:rPr>
          <w:rFonts w:ascii="Browallia New" w:hAnsi="Browallia New" w:cs="Browallia New"/>
          <w:sz w:val="26"/>
          <w:szCs w:val="26"/>
        </w:rPr>
        <w:t>353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617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102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บาท ตามลำดับ</w:t>
      </w:r>
    </w:p>
    <w:p w14:paraId="762F92D9" w14:textId="77777777" w:rsidR="000C7AF6" w:rsidRPr="00287EEC" w:rsidRDefault="000C7AF6" w:rsidP="000C7AF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3178DDA" w14:textId="65150191" w:rsidR="000C7AF6" w:rsidRPr="00287EEC" w:rsidRDefault="000C7AF6" w:rsidP="000C7A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11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(ครั้งที่ </w:t>
      </w:r>
      <w:r w:rsidR="00436A34" w:rsidRPr="00436A34">
        <w:rPr>
          <w:rFonts w:ascii="Browallia New" w:hAnsi="Browallia New" w:cs="Browallia New"/>
          <w:sz w:val="26"/>
          <w:szCs w:val="26"/>
        </w:rPr>
        <w:t>29</w:t>
      </w:r>
      <w:r w:rsidRPr="00287EEC">
        <w:rPr>
          <w:rFonts w:ascii="Browallia New" w:hAnsi="Browallia New" w:cs="Browallia New"/>
          <w:sz w:val="26"/>
          <w:szCs w:val="26"/>
          <w:cs/>
        </w:rPr>
        <w:t>/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) ได้มีมติลดทุนจดทะเบียนของบริษัท จำนวน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471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083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245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จากทุนจดทะเบียนเดิมจำนวน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415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เป็นทุนจดทะเบียนจำนวน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943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916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755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โดยการตัดหุ้นสามัญ</w:t>
      </w:r>
      <w:r w:rsidR="00626168" w:rsidRPr="00287EEC">
        <w:rPr>
          <w:rFonts w:ascii="Browallia New" w:hAnsi="Browallia New" w:cs="Browallia New"/>
          <w:spacing w:val="-6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ที่ไม่ได้นำออกจำหน่ายจำนวน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471</w:t>
      </w:r>
      <w:r w:rsidRPr="00287EEC">
        <w:rPr>
          <w:rFonts w:ascii="Browallia New" w:hAnsi="Browallia New" w:cs="Browallia New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083</w:t>
      </w:r>
      <w:r w:rsidRPr="00287EEC">
        <w:rPr>
          <w:rFonts w:ascii="Browallia New" w:hAnsi="Browallia New" w:cs="Browallia New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245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436A34" w:rsidRPr="00436A34">
        <w:rPr>
          <w:rFonts w:ascii="Browallia New" w:hAnsi="Browallia New" w:cs="Browallia New"/>
          <w:sz w:val="26"/>
          <w:szCs w:val="26"/>
        </w:rPr>
        <w:t>1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บริษัทได้จดทะเบียนการลดทุนดังกล่าว</w:t>
      </w:r>
    </w:p>
    <w:p w14:paraId="09A99F64" w14:textId="38B4860F" w:rsidR="000C7AF6" w:rsidRPr="00287EEC" w:rsidRDefault="000C7AF6" w:rsidP="000C7A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กับกระทรวงพาณิชย์เมื่อวันที่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12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</w:p>
    <w:p w14:paraId="4B5485D6" w14:textId="77777777" w:rsidR="000C7AF6" w:rsidRPr="00287EEC" w:rsidRDefault="000C7AF6" w:rsidP="000C7AF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9F39AA" w14:textId="0886CB37" w:rsidR="000C7AF6" w:rsidRPr="00287EEC" w:rsidRDefault="000C7AF6" w:rsidP="000C7A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11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(ครั้งที่ </w:t>
      </w:r>
      <w:r w:rsidR="00436A34" w:rsidRPr="00436A34">
        <w:rPr>
          <w:rFonts w:ascii="Browallia New" w:hAnsi="Browallia New" w:cs="Browallia New"/>
          <w:sz w:val="26"/>
          <w:szCs w:val="26"/>
        </w:rPr>
        <w:t>29</w:t>
      </w:r>
      <w:r w:rsidRPr="00287EEC">
        <w:rPr>
          <w:rFonts w:ascii="Browallia New" w:hAnsi="Browallia New" w:cs="Browallia New"/>
          <w:sz w:val="26"/>
          <w:szCs w:val="26"/>
          <w:cs/>
        </w:rPr>
        <w:t>/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>) ได้มีมติลดทุนชําระแล้ว โดยการลดมูลค่า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หุ้นที่ตราไว้จากเดิมมูลค่าหุ้นละ 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1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 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0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5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จากจํานวน 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785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261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701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 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392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630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850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436A3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เพื่อชดเชยผลขาดทุน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สะสมของบริษัท บริษัทได้จดทะเบียนการลดทุนดังกล่าวกับกระทรวงพาณิชย์เมื่อวันที่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24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</w:p>
    <w:p w14:paraId="6B73D6D8" w14:textId="77777777" w:rsidR="000C7AF6" w:rsidRPr="00287EEC" w:rsidRDefault="000C7AF6" w:rsidP="000C7AF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6B0CDCE" w14:textId="65C9FA87" w:rsidR="006579DF" w:rsidRPr="00287EEC" w:rsidRDefault="000C7AF6" w:rsidP="000C7A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11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(ครั้งที่ </w:t>
      </w:r>
      <w:r w:rsidR="00436A34" w:rsidRPr="00436A34">
        <w:rPr>
          <w:rFonts w:ascii="Browallia New" w:hAnsi="Browallia New" w:cs="Browallia New"/>
          <w:sz w:val="26"/>
          <w:szCs w:val="26"/>
        </w:rPr>
        <w:t>29</w:t>
      </w:r>
      <w:r w:rsidRPr="00287EEC">
        <w:rPr>
          <w:rFonts w:ascii="Browallia New" w:hAnsi="Browallia New" w:cs="Browallia New"/>
          <w:sz w:val="26"/>
          <w:szCs w:val="26"/>
          <w:cs/>
        </w:rPr>
        <w:t>/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>) ได้มีมติอนุมัติการเพิ่มทุนจดทะเบียนของ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บริษัทแบบมอบอำนาจทั่วไป ในจํานวนไม่เกิน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235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578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510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จากทุนจดทะเบียนจํานวน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471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958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377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เป็นทุนจดทะเบียน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จํานวน </w:t>
      </w:r>
      <w:r w:rsidR="00436A34" w:rsidRPr="00436A34">
        <w:rPr>
          <w:rFonts w:ascii="Browallia New" w:hAnsi="Browallia New" w:cs="Browallia New"/>
          <w:sz w:val="26"/>
          <w:szCs w:val="26"/>
        </w:rPr>
        <w:t>707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536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887</w:t>
      </w:r>
      <w:r w:rsidRPr="00287EEC">
        <w:rPr>
          <w:rFonts w:ascii="Browallia New" w:hAnsi="Browallia New" w:cs="Browallia New"/>
          <w:sz w:val="26"/>
          <w:szCs w:val="26"/>
          <w:cs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50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โดยการออกหุ้นสามัญเพิ่มทุนใหม่จํานวนไม่เกิน </w:t>
      </w:r>
      <w:r w:rsidR="00436A34" w:rsidRPr="00436A34">
        <w:rPr>
          <w:rFonts w:ascii="Browallia New" w:hAnsi="Browallia New" w:cs="Browallia New"/>
          <w:sz w:val="26"/>
          <w:szCs w:val="26"/>
        </w:rPr>
        <w:t>471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157</w:t>
      </w:r>
      <w:r w:rsidRPr="00287EEC">
        <w:rPr>
          <w:rFonts w:ascii="Browallia New" w:hAnsi="Browallia New" w:cs="Browallia New"/>
          <w:sz w:val="26"/>
          <w:szCs w:val="26"/>
        </w:rPr>
        <w:t>,</w:t>
      </w:r>
      <w:r w:rsidR="00436A34" w:rsidRPr="00436A34">
        <w:rPr>
          <w:rFonts w:ascii="Browallia New" w:hAnsi="Browallia New" w:cs="Browallia New"/>
          <w:sz w:val="26"/>
          <w:szCs w:val="26"/>
        </w:rPr>
        <w:t>020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436A34" w:rsidRPr="00436A34">
        <w:rPr>
          <w:rFonts w:ascii="Browallia New" w:hAnsi="Browallia New" w:cs="Browallia New"/>
          <w:sz w:val="26"/>
          <w:szCs w:val="26"/>
        </w:rPr>
        <w:t>0</w:t>
      </w:r>
      <w:r w:rsidRPr="00287EEC">
        <w:rPr>
          <w:rFonts w:ascii="Browallia New" w:hAnsi="Browallia New" w:cs="Browallia New"/>
          <w:sz w:val="26"/>
          <w:szCs w:val="26"/>
          <w:cs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บริษัทได้จดทะเบียนการเพิ่มทุนดังกล่าวกับกระทรวงพาณิชย์เมื่อวันที่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27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</w:p>
    <w:p w14:paraId="479B8064" w14:textId="6BF38196" w:rsidR="001413E1" w:rsidRPr="00B6725C" w:rsidRDefault="006579DF" w:rsidP="001413E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5605" w:rsidRPr="00B6725C" w14:paraId="3F5F88F3" w14:textId="77777777" w:rsidTr="00EA51D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4CE0F9" w14:textId="40623FE3" w:rsidR="00965605" w:rsidRPr="00B6725C" w:rsidRDefault="00436A34" w:rsidP="00EA51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65605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5605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สำรองตามกฏหมาย</w:t>
            </w:r>
          </w:p>
        </w:tc>
      </w:tr>
    </w:tbl>
    <w:p w14:paraId="6D918A32" w14:textId="70BCEB37" w:rsidR="00965605" w:rsidRPr="00B6725C" w:rsidRDefault="00965605" w:rsidP="00965605">
      <w:pPr>
        <w:tabs>
          <w:tab w:val="left" w:pos="540"/>
        </w:tabs>
        <w:jc w:val="left"/>
        <w:rPr>
          <w:rFonts w:ascii="Browallia New" w:eastAsia="Malgun Gothic" w:hAnsi="Browallia New" w:cs="Browallia New"/>
          <w:b/>
          <w:sz w:val="26"/>
          <w:szCs w:val="26"/>
          <w:lang w:val="en-US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832"/>
        <w:gridCol w:w="1404"/>
        <w:gridCol w:w="1404"/>
        <w:gridCol w:w="1404"/>
        <w:gridCol w:w="1402"/>
      </w:tblGrid>
      <w:tr w:rsidR="00965605" w:rsidRPr="00B6725C" w14:paraId="52A4F038" w14:textId="77777777" w:rsidTr="006579DF">
        <w:trPr>
          <w:cantSplit/>
        </w:trPr>
        <w:tc>
          <w:tcPr>
            <w:tcW w:w="2029" w:type="pct"/>
            <w:vAlign w:val="bottom"/>
          </w:tcPr>
          <w:p w14:paraId="036F8FA9" w14:textId="77777777" w:rsidR="00965605" w:rsidRPr="00B6725C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704A8" w14:textId="62372189" w:rsidR="00965605" w:rsidRPr="00B6725C" w:rsidRDefault="004B17DD" w:rsidP="006579D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A9F0F" w14:textId="5B9D525C" w:rsidR="00965605" w:rsidRPr="00B6725C" w:rsidRDefault="004B17DD" w:rsidP="006579D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5605" w:rsidRPr="00B6725C" w14:paraId="7EEA548E" w14:textId="77777777" w:rsidTr="006579DF">
        <w:trPr>
          <w:cantSplit/>
        </w:trPr>
        <w:tc>
          <w:tcPr>
            <w:tcW w:w="2029" w:type="pct"/>
            <w:vAlign w:val="bottom"/>
          </w:tcPr>
          <w:p w14:paraId="1CA07228" w14:textId="77777777" w:rsidR="00965605" w:rsidRPr="00B6725C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52482BE4" w14:textId="0474F923" w:rsidR="00965605" w:rsidRPr="00B6725C" w:rsidRDefault="00436A34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5C8AEFB" w14:textId="3B65A92A" w:rsidR="00965605" w:rsidRPr="00B6725C" w:rsidRDefault="00436A34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6EEDB543" w14:textId="111C671E" w:rsidR="00965605" w:rsidRPr="00B6725C" w:rsidRDefault="00436A34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04FC2A1" w14:textId="3FF5A856" w:rsidR="00965605" w:rsidRPr="00B6725C" w:rsidRDefault="00436A34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65605" w:rsidRPr="00B6725C" w14:paraId="251061E7" w14:textId="77777777" w:rsidTr="006579DF">
        <w:trPr>
          <w:cantSplit/>
        </w:trPr>
        <w:tc>
          <w:tcPr>
            <w:tcW w:w="2029" w:type="pct"/>
            <w:vAlign w:val="bottom"/>
          </w:tcPr>
          <w:p w14:paraId="7EBAC305" w14:textId="77777777" w:rsidR="00965605" w:rsidRPr="00B6725C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88556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00B15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6127A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90BB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5605" w:rsidRPr="00B6725C" w14:paraId="4F8AA811" w14:textId="77777777" w:rsidTr="006579DF">
        <w:trPr>
          <w:cantSplit/>
        </w:trPr>
        <w:tc>
          <w:tcPr>
            <w:tcW w:w="2029" w:type="pct"/>
            <w:vAlign w:val="bottom"/>
          </w:tcPr>
          <w:p w14:paraId="00889A16" w14:textId="77777777" w:rsidR="00965605" w:rsidRPr="00B6725C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38BF631" w14:textId="77777777" w:rsidR="00965605" w:rsidRPr="00B6725C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7B70721E" w14:textId="77777777" w:rsidR="00965605" w:rsidRPr="00B6725C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3D6D6B5" w14:textId="77777777" w:rsidR="00965605" w:rsidRPr="00B6725C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03F7ABE8" w14:textId="77777777" w:rsidR="00965605" w:rsidRPr="00B6725C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965605" w:rsidRPr="00B6725C" w14:paraId="0562849E" w14:textId="77777777" w:rsidTr="007A4E8D">
        <w:trPr>
          <w:cantSplit/>
        </w:trPr>
        <w:tc>
          <w:tcPr>
            <w:tcW w:w="2029" w:type="pct"/>
            <w:vAlign w:val="bottom"/>
          </w:tcPr>
          <w:p w14:paraId="155E6447" w14:textId="45C6A82D" w:rsidR="00965605" w:rsidRPr="00B6725C" w:rsidRDefault="00965605" w:rsidP="006579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D677B"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43" w:type="pct"/>
            <w:shd w:val="clear" w:color="auto" w:fill="F8F8F8"/>
            <w:vAlign w:val="bottom"/>
          </w:tcPr>
          <w:p w14:paraId="6139B1F0" w14:textId="71A5177E" w:rsidR="00965605" w:rsidRPr="00B6725C" w:rsidRDefault="00436A34" w:rsidP="006579D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="00626046" w:rsidRPr="00B672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795</w:t>
            </w:r>
            <w:r w:rsidR="00626046" w:rsidRPr="00B672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743" w:type="pct"/>
            <w:vAlign w:val="bottom"/>
          </w:tcPr>
          <w:p w14:paraId="7D6C1C3A" w14:textId="72210A1B" w:rsidR="00965605" w:rsidRPr="00B6725C" w:rsidRDefault="00436A34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43" w:type="pct"/>
            <w:shd w:val="clear" w:color="auto" w:fill="F8F8F8"/>
            <w:vAlign w:val="bottom"/>
          </w:tcPr>
          <w:p w14:paraId="3783C752" w14:textId="6C4B726D" w:rsidR="00965605" w:rsidRPr="00B6725C" w:rsidRDefault="00436A34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43" w:type="pct"/>
            <w:vAlign w:val="bottom"/>
          </w:tcPr>
          <w:p w14:paraId="55825E25" w14:textId="15D28480" w:rsidR="00965605" w:rsidRPr="00B6725C" w:rsidRDefault="00436A34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965605" w:rsidRPr="00B6725C" w14:paraId="35D41446" w14:textId="77777777" w:rsidTr="007A4E8D">
        <w:trPr>
          <w:cantSplit/>
        </w:trPr>
        <w:tc>
          <w:tcPr>
            <w:tcW w:w="2029" w:type="pct"/>
            <w:vAlign w:val="bottom"/>
          </w:tcPr>
          <w:p w14:paraId="2F864657" w14:textId="5AD572AD" w:rsidR="00965605" w:rsidRPr="00B6725C" w:rsidRDefault="00965605" w:rsidP="006579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การหักกลบขาดทุนสะสม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D454023" w14:textId="3DD327FF" w:rsidR="00965605" w:rsidRPr="00B6725C" w:rsidRDefault="00965605" w:rsidP="006579D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72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="00626046" w:rsidRPr="00B672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795</w:t>
            </w:r>
            <w:r w:rsidR="00626046" w:rsidRPr="00B672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436A34" w:rsidRPr="00436A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718</w:t>
            </w:r>
            <w:r w:rsidRPr="00B672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4BA51F5" w14:textId="77777777" w:rsidR="00965605" w:rsidRPr="00B6725C" w:rsidRDefault="0096560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AE71CA4" w14:textId="1994DE01" w:rsidR="00965605" w:rsidRPr="00B6725C" w:rsidRDefault="0096560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F428422" w14:textId="77777777" w:rsidR="00965605" w:rsidRPr="00B6725C" w:rsidRDefault="0096560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5605" w:rsidRPr="00B6725C" w14:paraId="7BA777D5" w14:textId="77777777" w:rsidTr="007A4E8D">
        <w:trPr>
          <w:cantSplit/>
        </w:trPr>
        <w:tc>
          <w:tcPr>
            <w:tcW w:w="2029" w:type="pct"/>
            <w:vAlign w:val="bottom"/>
          </w:tcPr>
          <w:p w14:paraId="241A8817" w14:textId="44F434F3" w:rsidR="00965605" w:rsidRPr="00B6725C" w:rsidRDefault="00965605" w:rsidP="006579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8E398D9" w14:textId="77777777" w:rsidR="00965605" w:rsidRPr="00B6725C" w:rsidRDefault="0096560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B830A" w14:textId="76045637" w:rsidR="00965605" w:rsidRPr="00B6725C" w:rsidRDefault="00436A34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D8EF80A" w14:textId="77777777" w:rsidR="00965605" w:rsidRPr="00B6725C" w:rsidRDefault="0096560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E7691" w14:textId="1EEDB3F2" w:rsidR="00965605" w:rsidRPr="00B6725C" w:rsidRDefault="00436A34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26D21974" w14:textId="77777777" w:rsidR="008E7E40" w:rsidRDefault="008E7E40" w:rsidP="00237D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DC48D4" w14:textId="3A03155B" w:rsidR="00965605" w:rsidRPr="00B6725C" w:rsidRDefault="00965605" w:rsidP="00237DB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ขาดทุนสะสมยกมา (ถ้ามี) จนกว่าสำรองตามกฎหมายไม่สามารถจัดสรรได้จนกว่าสำรองนี้จะมีมูลค่าไม่น้อยกว่าร้อยละ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10</w:t>
      </w:r>
      <w:r w:rsidRPr="00B6725C">
        <w:rPr>
          <w:rFonts w:ascii="Browallia New" w:hAnsi="Browallia New" w:cs="Browallia New"/>
          <w:sz w:val="26"/>
          <w:szCs w:val="26"/>
        </w:rPr>
        <w:t xml:space="preserve"> </w:t>
      </w:r>
      <w:r w:rsidRPr="00B6725C">
        <w:rPr>
          <w:rFonts w:ascii="Browallia New" w:hAnsi="Browallia New" w:cs="Browallia New"/>
          <w:sz w:val="26"/>
          <w:szCs w:val="26"/>
          <w:cs/>
        </w:rPr>
        <w:t>ของทุน</w:t>
      </w:r>
      <w:r w:rsidR="00436A34">
        <w:rPr>
          <w:rFonts w:ascii="Browallia New" w:hAnsi="Browallia New" w:cs="Browallia New"/>
          <w:sz w:val="26"/>
          <w:szCs w:val="26"/>
        </w:rPr>
        <w:br/>
      </w:r>
      <w:r w:rsidRPr="00B6725C">
        <w:rPr>
          <w:rFonts w:ascii="Browallia New" w:hAnsi="Browallia New" w:cs="Browallia New"/>
          <w:sz w:val="26"/>
          <w:szCs w:val="26"/>
          <w:cs/>
        </w:rPr>
        <w:t>จดทะเบียน สำรองนี้ไม่สามารถนำไปจ่ายเงินปันผลได้</w:t>
      </w:r>
    </w:p>
    <w:p w14:paraId="144CC0F0" w14:textId="77777777" w:rsidR="00965605" w:rsidRPr="00B6725C" w:rsidRDefault="00965605" w:rsidP="001413E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B6725C" w14:paraId="4DD84C3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9719C" w14:textId="5E8932A9" w:rsidR="00761A6C" w:rsidRPr="00B6725C" w:rsidRDefault="00436A34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102401362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61A6C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2"/>
    </w:tbl>
    <w:p w14:paraId="7DF1561C" w14:textId="77777777" w:rsidR="008E5E7E" w:rsidRPr="00B6725C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8178D8" w14:textId="2B35CDEF" w:rsidR="008E5E7E" w:rsidRPr="00B6725C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725C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</w:t>
      </w:r>
      <w:r w:rsidR="007A42E3" w:rsidRPr="00B6725C">
        <w:rPr>
          <w:rFonts w:ascii="Browallia New" w:hAnsi="Browallia New" w:cs="Browallia New"/>
          <w:sz w:val="26"/>
          <w:szCs w:val="26"/>
        </w:rPr>
        <w:t xml:space="preserve"> </w:t>
      </w:r>
      <w:r w:rsidR="007A42E3" w:rsidRPr="00B6725C">
        <w:rPr>
          <w:rFonts w:ascii="Browallia New" w:hAnsi="Browallia New" w:cs="Browallia New"/>
          <w:sz w:val="26"/>
          <w:szCs w:val="26"/>
          <w:cs/>
        </w:rPr>
        <w:t xml:space="preserve">บริษัท บีอีซี เวิลด์ จำกัด (มหาชน) </w:t>
      </w:r>
      <w:r w:rsidR="00BA5215" w:rsidRPr="00B6725C">
        <w:rPr>
          <w:rFonts w:ascii="Browallia New" w:hAnsi="Browallia New" w:cs="Browallia New"/>
          <w:sz w:val="26"/>
          <w:szCs w:val="26"/>
          <w:cs/>
        </w:rPr>
        <w:t>บริษัท เดอะ มอลล์ กรุ๊ป จำกัด ซึ่งตั้งอยู่</w:t>
      </w:r>
      <w:r w:rsidR="006579DF" w:rsidRPr="00B6725C">
        <w:rPr>
          <w:rFonts w:ascii="Browallia New" w:hAnsi="Browallia New" w:cs="Browallia New"/>
          <w:sz w:val="26"/>
          <w:szCs w:val="26"/>
        </w:rPr>
        <w:br/>
      </w:r>
      <w:r w:rsidR="00BA5215" w:rsidRPr="00B6725C">
        <w:rPr>
          <w:rFonts w:ascii="Browallia New" w:hAnsi="Browallia New" w:cs="Browallia New"/>
          <w:sz w:val="26"/>
          <w:szCs w:val="26"/>
          <w:cs/>
        </w:rPr>
        <w:t>ในประเทศไทย</w:t>
      </w:r>
      <w:r w:rsidR="00BA5215" w:rsidRPr="00B6725C">
        <w:rPr>
          <w:rFonts w:ascii="Browallia New" w:hAnsi="Browallia New" w:cs="Browallia New"/>
          <w:sz w:val="26"/>
          <w:szCs w:val="26"/>
        </w:rPr>
        <w:t xml:space="preserve"> </w:t>
      </w:r>
      <w:r w:rsidR="00BA5215" w:rsidRPr="00B6725C">
        <w:rPr>
          <w:rFonts w:ascii="Browallia New" w:hAnsi="Browallia New" w:cs="Browallia New"/>
          <w:sz w:val="26"/>
          <w:szCs w:val="26"/>
          <w:cs/>
        </w:rPr>
        <w:t>และ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ครอบครัวจุฬางกูร โดยถือหุ้นในบริษัทจำนวนร้อยละ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20</w:t>
      </w:r>
      <w:r w:rsidR="00976A82" w:rsidRPr="00B6725C">
        <w:rPr>
          <w:rFonts w:ascii="Browallia New" w:hAnsi="Browallia New" w:cs="Browallia New"/>
          <w:sz w:val="26"/>
          <w:szCs w:val="26"/>
          <w:cs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70</w:t>
      </w:r>
      <w:r w:rsidR="00460D87" w:rsidRPr="00B6725C">
        <w:rPr>
          <w:rFonts w:ascii="Browallia New" w:hAnsi="Browallia New" w:cs="Browallia New"/>
          <w:sz w:val="26"/>
          <w:szCs w:val="26"/>
        </w:rPr>
        <w:t xml:space="preserve"> 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7</w:t>
      </w:r>
      <w:r w:rsidR="00603BC4" w:rsidRPr="00B6725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42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5</w:t>
      </w:r>
      <w:r w:rsidR="00603BC4" w:rsidRPr="00B6725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95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5</w:t>
      </w:r>
      <w:r w:rsidR="00603BC4" w:rsidRPr="00B6725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01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60</w:t>
      </w:r>
      <w:r w:rsidR="00976A82" w:rsidRPr="00B6725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92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="00D32E8D" w:rsidRPr="00B6725C">
        <w:rPr>
          <w:rFonts w:ascii="Browallia New" w:hAnsi="Browallia New" w:cs="Browallia New"/>
          <w:sz w:val="26"/>
          <w:szCs w:val="26"/>
        </w:rPr>
        <w:t xml:space="preserve"> </w:t>
      </w:r>
    </w:p>
    <w:p w14:paraId="3805B5EF" w14:textId="77777777" w:rsidR="00CF4B58" w:rsidRPr="00B6725C" w:rsidRDefault="00CF4B58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2165E5" w14:textId="77777777" w:rsidR="008E5E7E" w:rsidRPr="00B6725C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725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4ED463" w14:textId="77777777" w:rsidR="00C022F5" w:rsidRPr="00B6725C" w:rsidRDefault="00C022F5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36BDC5" w14:textId="0D53BA34" w:rsidR="008E5E7E" w:rsidRPr="00B6725C" w:rsidRDefault="00436A34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B6725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E7E" w:rsidRPr="00B6725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B672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รายได้จากการขายและบริการ</w:t>
      </w:r>
    </w:p>
    <w:p w14:paraId="301B064F" w14:textId="77777777" w:rsidR="00F93183" w:rsidRPr="00B6725C" w:rsidRDefault="00F93183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9"/>
      </w:tblGrid>
      <w:tr w:rsidR="003F5D3A" w:rsidRPr="00B6725C" w14:paraId="1A2378C1" w14:textId="77777777" w:rsidTr="00F13201">
        <w:trPr>
          <w:cantSplit/>
        </w:trPr>
        <w:tc>
          <w:tcPr>
            <w:tcW w:w="4266" w:type="dxa"/>
            <w:vAlign w:val="bottom"/>
          </w:tcPr>
          <w:p w14:paraId="33B87D3D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94F19" w14:textId="77777777" w:rsidR="003F5D3A" w:rsidRPr="00B6725C" w:rsidRDefault="003F5D3A" w:rsidP="00AF77F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C45ED" w14:textId="77777777" w:rsidR="003F5D3A" w:rsidRPr="00B6725C" w:rsidRDefault="003F5D3A" w:rsidP="00AF77F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F5D3A" w:rsidRPr="00B6725C" w14:paraId="61BA31FD" w14:textId="77777777" w:rsidTr="00F13201">
        <w:trPr>
          <w:cantSplit/>
        </w:trPr>
        <w:tc>
          <w:tcPr>
            <w:tcW w:w="4266" w:type="dxa"/>
            <w:vAlign w:val="bottom"/>
            <w:hideMark/>
          </w:tcPr>
          <w:p w14:paraId="5DDC4DEB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A606FC" w14:textId="4F77CA0C" w:rsidR="003F5D3A" w:rsidRPr="00B6725C" w:rsidRDefault="00436A34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66F0D9" w14:textId="2887CF33" w:rsidR="003F5D3A" w:rsidRPr="00B6725C" w:rsidRDefault="00436A34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32A5F9" w14:textId="00FD941F" w:rsidR="003F5D3A" w:rsidRPr="00B6725C" w:rsidRDefault="00436A34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625EF" w14:textId="6CCC515E" w:rsidR="003F5D3A" w:rsidRPr="00B6725C" w:rsidRDefault="00436A34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3F5D3A" w:rsidRPr="00B6725C" w14:paraId="5359CCC8" w14:textId="77777777" w:rsidTr="00F13201">
        <w:trPr>
          <w:cantSplit/>
        </w:trPr>
        <w:tc>
          <w:tcPr>
            <w:tcW w:w="4266" w:type="dxa"/>
            <w:vAlign w:val="bottom"/>
          </w:tcPr>
          <w:p w14:paraId="3F1CB3F7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B30EAA3" w14:textId="305D312F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EA65C3D" w14:textId="36A65D34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F2D4EA7" w14:textId="1F2354CD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14:paraId="482F22E0" w14:textId="23AD8002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F5D3A" w:rsidRPr="00B6725C" w14:paraId="1896CA38" w14:textId="77777777" w:rsidTr="00F13201">
        <w:trPr>
          <w:cantSplit/>
        </w:trPr>
        <w:tc>
          <w:tcPr>
            <w:tcW w:w="4266" w:type="dxa"/>
            <w:vAlign w:val="bottom"/>
          </w:tcPr>
          <w:p w14:paraId="3711F397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AC704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71B228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CC69DE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6527A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B6725C" w14:paraId="43881221" w14:textId="77777777" w:rsidTr="00F13201">
        <w:trPr>
          <w:cantSplit/>
        </w:trPr>
        <w:tc>
          <w:tcPr>
            <w:tcW w:w="4266" w:type="dxa"/>
            <w:vAlign w:val="bottom"/>
          </w:tcPr>
          <w:p w14:paraId="25B0DA38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B05CB4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12E5E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BCC935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E7FAFCD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B6725C" w14:paraId="703F8584" w14:textId="77777777" w:rsidTr="00F13201">
        <w:trPr>
          <w:cantSplit/>
        </w:trPr>
        <w:tc>
          <w:tcPr>
            <w:tcW w:w="4266" w:type="dxa"/>
            <w:vAlign w:val="bottom"/>
          </w:tcPr>
          <w:p w14:paraId="562C60D7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C04AC" w14:textId="337A9B72" w:rsidR="003F5D3A" w:rsidRPr="00B6725C" w:rsidRDefault="00EE4F3B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C4241" w14:textId="555039CB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6968C" w14:textId="4A798707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3EA5805" w14:textId="6C9E1489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3D4F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1F3D4F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3F5D3A" w:rsidRPr="00B6725C" w14:paraId="337CBCCB" w14:textId="77777777" w:rsidTr="00F13201">
        <w:trPr>
          <w:cantSplit/>
        </w:trPr>
        <w:tc>
          <w:tcPr>
            <w:tcW w:w="4266" w:type="dxa"/>
            <w:vAlign w:val="bottom"/>
          </w:tcPr>
          <w:p w14:paraId="57BD7188" w14:textId="77777777" w:rsidR="003F5D3A" w:rsidRPr="00B6725C" w:rsidRDefault="003F5D3A" w:rsidP="00AF77F6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960C0" w14:textId="77777777" w:rsidR="003F5D3A" w:rsidRPr="00B6725C" w:rsidRDefault="003F5D3A" w:rsidP="00AF77F6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16044" w14:textId="77777777" w:rsidR="003F5D3A" w:rsidRPr="00B6725C" w:rsidRDefault="003F5D3A" w:rsidP="00AF77F6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70B96" w14:textId="77777777" w:rsidR="003F5D3A" w:rsidRPr="00B6725C" w:rsidRDefault="003F5D3A" w:rsidP="00AF77F6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44F22" w14:textId="77777777" w:rsidR="003F5D3A" w:rsidRPr="00B6725C" w:rsidRDefault="003F5D3A" w:rsidP="00AF77F6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B6725C" w14:paraId="4A346AAF" w14:textId="77777777" w:rsidTr="00F13201">
        <w:trPr>
          <w:cantSplit/>
          <w:trHeight w:val="83"/>
        </w:trPr>
        <w:tc>
          <w:tcPr>
            <w:tcW w:w="4266" w:type="dxa"/>
            <w:vAlign w:val="bottom"/>
          </w:tcPr>
          <w:p w14:paraId="536391BC" w14:textId="77777777" w:rsidR="003F5D3A" w:rsidRPr="00B6725C" w:rsidRDefault="003F5D3A" w:rsidP="00AF77F6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DAB8E8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46D6E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6E3EF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F3332E5" w14:textId="77777777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B6725C" w14:paraId="6F9AC2AA" w14:textId="77777777" w:rsidTr="00F13201">
        <w:trPr>
          <w:cantSplit/>
          <w:trHeight w:val="83"/>
        </w:trPr>
        <w:tc>
          <w:tcPr>
            <w:tcW w:w="4266" w:type="dxa"/>
            <w:vAlign w:val="bottom"/>
          </w:tcPr>
          <w:p w14:paraId="57EDA034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27C28E" w14:textId="351FE530" w:rsidR="003F5D3A" w:rsidRPr="00B6725C" w:rsidRDefault="00EE4F3B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FAF5B" w14:textId="43A33226" w:rsidR="003F5D3A" w:rsidRPr="00B6725C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713DF" w14:textId="0512671E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D221560" w14:textId="67B1A424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D3A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3F5D3A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3F5D3A" w:rsidRPr="00B6725C" w14:paraId="60883EBA" w14:textId="77777777" w:rsidTr="00F13201">
        <w:trPr>
          <w:cantSplit/>
          <w:trHeight w:val="83"/>
        </w:trPr>
        <w:tc>
          <w:tcPr>
            <w:tcW w:w="4266" w:type="dxa"/>
            <w:vAlign w:val="bottom"/>
          </w:tcPr>
          <w:p w14:paraId="1F2AD5D7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A6A1A" w14:textId="15415423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54ED9" w14:textId="14D597C4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60D87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EA7C8" w14:textId="33A2D2A7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9266" w14:textId="2B5FF133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F5D3A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3F5D3A" w:rsidRPr="00B6725C" w14:paraId="4243625A" w14:textId="77777777" w:rsidTr="00F13201">
        <w:trPr>
          <w:cantSplit/>
          <w:trHeight w:val="83"/>
        </w:trPr>
        <w:tc>
          <w:tcPr>
            <w:tcW w:w="4266" w:type="dxa"/>
            <w:vAlign w:val="bottom"/>
          </w:tcPr>
          <w:p w14:paraId="65DB4028" w14:textId="77777777" w:rsidR="003F5D3A" w:rsidRPr="00B6725C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92F86" w14:textId="03404335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0FE39" w14:textId="2E6B0F4B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60D87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5A2AD" w14:textId="76EA376A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EE4F3B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EBC1C" w14:textId="0E175349" w:rsidR="003F5D3A" w:rsidRPr="00B6725C" w:rsidRDefault="00436A34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D3A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3F5D3A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</w:tbl>
    <w:p w14:paraId="6B595CBC" w14:textId="77777777" w:rsidR="00B927D7" w:rsidRPr="00287EEC" w:rsidRDefault="006579DF" w:rsidP="000C7AF6">
      <w:pPr>
        <w:ind w:right="-2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725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27D7" w:rsidRPr="00B6725C" w14:paraId="77066E0B" w14:textId="77777777" w:rsidTr="00B7092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477954" w14:textId="0D0138E4" w:rsidR="00B927D7" w:rsidRPr="00B6725C" w:rsidRDefault="00436A34" w:rsidP="00B7092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927D7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7D7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927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927D7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927D7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927D7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F0D6BBA" w14:textId="5913E587" w:rsidR="000C7AF6" w:rsidRPr="00B927D7" w:rsidRDefault="000C7AF6" w:rsidP="000C7AF6">
      <w:pPr>
        <w:ind w:right="-28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0AF62F12" w14:textId="52F8D02C" w:rsidR="000C7AF6" w:rsidRPr="00287EEC" w:rsidRDefault="00436A34" w:rsidP="000C7AF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0C7AF6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C7AF6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21788ED2" w14:textId="77777777" w:rsidR="000C7AF6" w:rsidRPr="00436A34" w:rsidRDefault="000C7AF6" w:rsidP="000C7AF6">
      <w:pPr>
        <w:ind w:left="540" w:right="-28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C7AF6" w:rsidRPr="00287EEC" w14:paraId="77B48757" w14:textId="77777777" w:rsidTr="00063E23">
        <w:trPr>
          <w:cantSplit/>
        </w:trPr>
        <w:tc>
          <w:tcPr>
            <w:tcW w:w="4266" w:type="dxa"/>
            <w:vAlign w:val="bottom"/>
          </w:tcPr>
          <w:p w14:paraId="290BDA7E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C9E333" w14:textId="77777777" w:rsidR="000C7AF6" w:rsidRPr="00287EEC" w:rsidRDefault="000C7AF6" w:rsidP="00063E2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1DE3AF" w14:textId="77777777" w:rsidR="000C7AF6" w:rsidRPr="00287EEC" w:rsidRDefault="000C7AF6" w:rsidP="00063E2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C7AF6" w:rsidRPr="00287EEC" w14:paraId="3E4ABDA2" w14:textId="77777777" w:rsidTr="00063E23">
        <w:trPr>
          <w:cantSplit/>
        </w:trPr>
        <w:tc>
          <w:tcPr>
            <w:tcW w:w="4266" w:type="dxa"/>
            <w:vAlign w:val="bottom"/>
            <w:hideMark/>
          </w:tcPr>
          <w:p w14:paraId="63B8FB7B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A9486A8" w14:textId="3F1543C1" w:rsidR="000C7AF6" w:rsidRPr="00287EEC" w:rsidRDefault="00436A34" w:rsidP="00063E2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EFEC73A" w14:textId="63F28C3E" w:rsidR="000C7AF6" w:rsidRPr="00287EEC" w:rsidRDefault="00436A34" w:rsidP="00063E2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2DE100" w14:textId="3BD66F9C" w:rsidR="000C7AF6" w:rsidRPr="00287EEC" w:rsidRDefault="00436A34" w:rsidP="00063E2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E1D8A2D" w14:textId="75272165" w:rsidR="000C7AF6" w:rsidRPr="00287EEC" w:rsidRDefault="00436A34" w:rsidP="00063E2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C7AF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C7AF6" w:rsidRPr="00287EEC" w14:paraId="1110BE0B" w14:textId="77777777" w:rsidTr="00063E23">
        <w:trPr>
          <w:cantSplit/>
        </w:trPr>
        <w:tc>
          <w:tcPr>
            <w:tcW w:w="4266" w:type="dxa"/>
            <w:vAlign w:val="bottom"/>
          </w:tcPr>
          <w:p w14:paraId="5459CF29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46D3389" w14:textId="034165A5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3C5EC7DE" w14:textId="3614C8D3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1B2652DD" w14:textId="16FCB6E2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8459924" w14:textId="4FC97681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C7AF6" w:rsidRPr="00287EEC" w14:paraId="7C127D17" w14:textId="77777777" w:rsidTr="00063E23">
        <w:trPr>
          <w:cantSplit/>
        </w:trPr>
        <w:tc>
          <w:tcPr>
            <w:tcW w:w="4266" w:type="dxa"/>
            <w:vAlign w:val="bottom"/>
          </w:tcPr>
          <w:p w14:paraId="4A5755CE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383A751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B67BFC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FBF36CF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A668E2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7AF6" w:rsidRPr="00287EEC" w14:paraId="1407E0EF" w14:textId="77777777" w:rsidTr="00063E23">
        <w:trPr>
          <w:cantSplit/>
        </w:trPr>
        <w:tc>
          <w:tcPr>
            <w:tcW w:w="4266" w:type="dxa"/>
            <w:vAlign w:val="bottom"/>
            <w:hideMark/>
          </w:tcPr>
          <w:p w14:paraId="6C55D722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2B3641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D1BAD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ABA14C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7DEB7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AF6" w:rsidRPr="00287EEC" w14:paraId="1AE3A4C7" w14:textId="77777777" w:rsidTr="00063E23">
        <w:trPr>
          <w:cantSplit/>
        </w:trPr>
        <w:tc>
          <w:tcPr>
            <w:tcW w:w="4266" w:type="dxa"/>
            <w:vAlign w:val="bottom"/>
          </w:tcPr>
          <w:p w14:paraId="0D4CEB1F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4C3E0" w14:textId="2C94F329" w:rsidR="000C7AF6" w:rsidRPr="00287EEC" w:rsidRDefault="00436A34" w:rsidP="00063E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0C7AF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B4A62" w14:textId="5D5228C7" w:rsidR="000C7AF6" w:rsidRPr="00287EEC" w:rsidRDefault="00436A34" w:rsidP="00063E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0C7AF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A15B8F" w14:textId="1737EF56" w:rsidR="000C7AF6" w:rsidRPr="00287EEC" w:rsidRDefault="00436A34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0C7AF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23B24" w14:textId="16A56E90" w:rsidR="000C7AF6" w:rsidRPr="00287EEC" w:rsidRDefault="00436A34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0C7AF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0C7AF6" w:rsidRPr="00CD274A" w14:paraId="4091615A" w14:textId="77777777" w:rsidTr="00063E23">
        <w:trPr>
          <w:cantSplit/>
        </w:trPr>
        <w:tc>
          <w:tcPr>
            <w:tcW w:w="4266" w:type="dxa"/>
            <w:vAlign w:val="bottom"/>
            <w:hideMark/>
          </w:tcPr>
          <w:p w14:paraId="2A3531D3" w14:textId="77777777" w:rsidR="000C7AF6" w:rsidRPr="00CD274A" w:rsidRDefault="000C7AF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522B9" w14:textId="77777777" w:rsidR="000C7AF6" w:rsidRPr="00CD274A" w:rsidRDefault="000C7AF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0075" w14:textId="77777777" w:rsidR="000C7AF6" w:rsidRPr="00CD274A" w:rsidRDefault="000C7AF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683589" w14:textId="77777777" w:rsidR="000C7AF6" w:rsidRPr="00CD274A" w:rsidRDefault="000C7AF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AA8FA" w14:textId="77777777" w:rsidR="000C7AF6" w:rsidRPr="00CD274A" w:rsidRDefault="000C7AF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C7AF6" w:rsidRPr="00287EEC" w14:paraId="134212AB" w14:textId="77777777" w:rsidTr="00063E23">
        <w:trPr>
          <w:cantSplit/>
        </w:trPr>
        <w:tc>
          <w:tcPr>
            <w:tcW w:w="4266" w:type="dxa"/>
            <w:vAlign w:val="bottom"/>
            <w:hideMark/>
          </w:tcPr>
          <w:p w14:paraId="24508E11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66E9E2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27566D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42B467A" w14:textId="77777777" w:rsidR="000C7AF6" w:rsidRPr="00287EEC" w:rsidRDefault="000C7AF6" w:rsidP="00063E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3B769C" w14:textId="77777777" w:rsidR="000C7AF6" w:rsidRPr="00287EEC" w:rsidRDefault="000C7AF6" w:rsidP="00063E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AF6" w:rsidRPr="00287EEC" w14:paraId="63163829" w14:textId="77777777" w:rsidTr="00063E23">
        <w:trPr>
          <w:cantSplit/>
        </w:trPr>
        <w:tc>
          <w:tcPr>
            <w:tcW w:w="4266" w:type="dxa"/>
            <w:vAlign w:val="bottom"/>
          </w:tcPr>
          <w:p w14:paraId="68D2F559" w14:textId="77777777" w:rsidR="000C7AF6" w:rsidRPr="00287EEC" w:rsidRDefault="000C7AF6" w:rsidP="00063E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B3F43" w14:textId="0A47D44A" w:rsidR="000C7AF6" w:rsidRPr="00287EEC" w:rsidRDefault="00436A34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7AF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69E58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0567DF" w14:textId="41DDC2FF" w:rsidR="000C7AF6" w:rsidRPr="00287EEC" w:rsidRDefault="00436A34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7AF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E85F8" w14:textId="77777777" w:rsidR="000C7AF6" w:rsidRPr="00287EEC" w:rsidRDefault="000C7AF6" w:rsidP="0006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B0AD086" w14:textId="780FC63B" w:rsidR="00F42450" w:rsidRPr="00436A34" w:rsidRDefault="00F42450" w:rsidP="00F13201">
      <w:pPr>
        <w:ind w:right="-28"/>
        <w:jc w:val="thaiDistribute"/>
        <w:rPr>
          <w:rFonts w:ascii="Browallia New" w:hAnsi="Browallia New" w:cs="Browallia New"/>
          <w:sz w:val="16"/>
          <w:szCs w:val="16"/>
        </w:rPr>
      </w:pPr>
    </w:p>
    <w:p w14:paraId="6CFB5660" w14:textId="1925D459" w:rsidR="008E5E7E" w:rsidRPr="00287EEC" w:rsidRDefault="00436A34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12D941E" w14:textId="77777777" w:rsidR="008E5E7E" w:rsidRPr="00436A34" w:rsidRDefault="008E5E7E" w:rsidP="003F5D3A">
      <w:pPr>
        <w:ind w:left="540" w:right="-28"/>
        <w:jc w:val="thaiDistribute"/>
        <w:rPr>
          <w:rFonts w:ascii="Browallia New" w:hAnsi="Browallia New" w:cs="Browallia New"/>
          <w:sz w:val="16"/>
          <w:szCs w:val="16"/>
        </w:rPr>
      </w:pPr>
    </w:p>
    <w:p w14:paraId="4C980476" w14:textId="77777777" w:rsidR="008E5E7E" w:rsidRPr="00287EEC" w:rsidRDefault="008E5E7E" w:rsidP="003F5D3A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7EEFFA3B" w14:textId="77777777" w:rsidR="008E5E7E" w:rsidRPr="00436A34" w:rsidRDefault="008E5E7E" w:rsidP="003F5D3A">
      <w:pPr>
        <w:ind w:left="540" w:right="-28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320"/>
        <w:gridCol w:w="1310"/>
        <w:gridCol w:w="1293"/>
        <w:gridCol w:w="1291"/>
        <w:gridCol w:w="1348"/>
      </w:tblGrid>
      <w:tr w:rsidR="00EE4F3B" w:rsidRPr="00287EEC" w14:paraId="347B7119" w14:textId="77777777" w:rsidTr="00F70925">
        <w:trPr>
          <w:cantSplit/>
        </w:trPr>
        <w:tc>
          <w:tcPr>
            <w:tcW w:w="2259" w:type="pct"/>
            <w:vAlign w:val="bottom"/>
          </w:tcPr>
          <w:p w14:paraId="575FAD28" w14:textId="77777777" w:rsidR="00B47846" w:rsidRPr="00287EEC" w:rsidRDefault="00B4784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2BDF6" w14:textId="77777777" w:rsidR="00B47846" w:rsidRPr="00287EEC" w:rsidRDefault="00CD5A34" w:rsidP="003F5D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4576" w14:textId="77777777" w:rsidR="00B47846" w:rsidRPr="00287EEC" w:rsidRDefault="00CD5A34" w:rsidP="003F5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E4F3B" w:rsidRPr="00287EEC" w14:paraId="3D2E9769" w14:textId="77777777" w:rsidTr="00F70925">
        <w:trPr>
          <w:cantSplit/>
        </w:trPr>
        <w:tc>
          <w:tcPr>
            <w:tcW w:w="2259" w:type="pct"/>
            <w:vAlign w:val="bottom"/>
          </w:tcPr>
          <w:p w14:paraId="7EAE8C84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951AC40" w14:textId="6F9D921B" w:rsidR="003F5D3A" w:rsidRPr="00287EEC" w:rsidRDefault="00436A34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1D49D650" w14:textId="59D96D41" w:rsidR="003F5D3A" w:rsidRPr="00287EEC" w:rsidRDefault="00436A34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4AF8458" w14:textId="333FA90B" w:rsidR="003F5D3A" w:rsidRPr="00287EEC" w:rsidRDefault="00436A34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C74F02C" w14:textId="689EA7D6" w:rsidR="003F5D3A" w:rsidRPr="00287EEC" w:rsidRDefault="00436A34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EE4F3B" w:rsidRPr="00287EEC" w14:paraId="6B36F061" w14:textId="77777777" w:rsidTr="00F70925">
        <w:trPr>
          <w:cantSplit/>
        </w:trPr>
        <w:tc>
          <w:tcPr>
            <w:tcW w:w="2259" w:type="pct"/>
            <w:vAlign w:val="bottom"/>
          </w:tcPr>
          <w:p w14:paraId="3F735F4D" w14:textId="77777777" w:rsidR="00B47846" w:rsidRPr="00287EEC" w:rsidRDefault="00B4784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481BE3BD" w14:textId="3A4F6096" w:rsidR="00B47846" w:rsidRPr="00287EEC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676" w:type="pct"/>
            <w:vAlign w:val="bottom"/>
          </w:tcPr>
          <w:p w14:paraId="70FCB089" w14:textId="36C1DC40" w:rsidR="00B47846" w:rsidRPr="00287EEC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675" w:type="pct"/>
            <w:vAlign w:val="bottom"/>
          </w:tcPr>
          <w:p w14:paraId="290D60AC" w14:textId="08E12A0E" w:rsidR="00B47846" w:rsidRPr="00287EEC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05" w:type="pct"/>
            <w:vAlign w:val="bottom"/>
          </w:tcPr>
          <w:p w14:paraId="0142655A" w14:textId="2F9039B7" w:rsidR="00B47846" w:rsidRPr="00287EEC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EE4F3B" w:rsidRPr="00287EEC" w14:paraId="63D58B17" w14:textId="77777777" w:rsidTr="00F70925">
        <w:trPr>
          <w:cantSplit/>
          <w:trHeight w:val="80"/>
        </w:trPr>
        <w:tc>
          <w:tcPr>
            <w:tcW w:w="2259" w:type="pct"/>
            <w:vAlign w:val="bottom"/>
          </w:tcPr>
          <w:p w14:paraId="35B0AC68" w14:textId="77777777" w:rsidR="00B47846" w:rsidRPr="00287EEC" w:rsidRDefault="00B47846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55D2D7D7" w14:textId="77777777" w:rsidR="00B47846" w:rsidRPr="00287EEC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4AF2694" w14:textId="77777777" w:rsidR="00B47846" w:rsidRPr="00287EEC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1E67BC95" w14:textId="77777777" w:rsidR="00B47846" w:rsidRPr="00287EEC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CBA582E" w14:textId="77777777" w:rsidR="00B47846" w:rsidRPr="00287EEC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E4F3B" w:rsidRPr="00287EEC" w14:paraId="6842126E" w14:textId="77777777" w:rsidTr="00F70925">
        <w:trPr>
          <w:cantSplit/>
        </w:trPr>
        <w:tc>
          <w:tcPr>
            <w:tcW w:w="2259" w:type="pct"/>
            <w:vAlign w:val="bottom"/>
          </w:tcPr>
          <w:p w14:paraId="1245DBE8" w14:textId="29A18AB3" w:rsidR="00B47846" w:rsidRPr="00287EEC" w:rsidRDefault="00B47846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D121200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59493EC0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9F920CB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56BEBCF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0EB85D55" w14:textId="77777777" w:rsidTr="00F70925">
        <w:trPr>
          <w:cantSplit/>
        </w:trPr>
        <w:tc>
          <w:tcPr>
            <w:tcW w:w="2259" w:type="pct"/>
            <w:vAlign w:val="bottom"/>
          </w:tcPr>
          <w:p w14:paraId="49C9E292" w14:textId="77777777" w:rsidR="00B47846" w:rsidRPr="00287EEC" w:rsidRDefault="00B47846" w:rsidP="003F5D3A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87EEC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287EE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287EEC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105E85C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3AAFEBC9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09F55A1C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248EA0B7" w14:textId="77777777" w:rsidR="00B47846" w:rsidRPr="00287EEC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3DD793B8" w14:textId="77777777" w:rsidTr="00F70925">
        <w:trPr>
          <w:cantSplit/>
        </w:trPr>
        <w:tc>
          <w:tcPr>
            <w:tcW w:w="2259" w:type="pct"/>
            <w:vAlign w:val="bottom"/>
          </w:tcPr>
          <w:p w14:paraId="51E138FB" w14:textId="77777777" w:rsidR="0032470A" w:rsidRPr="00287EEC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853CA60" w14:textId="6C3A613F" w:rsidR="0032470A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vAlign w:val="bottom"/>
          </w:tcPr>
          <w:p w14:paraId="5187B2DE" w14:textId="736E13C9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5DE5E15D" w14:textId="4310C0C1" w:rsidR="0032470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05" w:type="pct"/>
            <w:vAlign w:val="bottom"/>
          </w:tcPr>
          <w:p w14:paraId="57038A25" w14:textId="72BA6F8B" w:rsidR="0032470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2470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32470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EE4F3B" w:rsidRPr="00287EEC" w14:paraId="4BA937DD" w14:textId="77777777" w:rsidTr="00F70925">
        <w:trPr>
          <w:cantSplit/>
        </w:trPr>
        <w:tc>
          <w:tcPr>
            <w:tcW w:w="2259" w:type="pct"/>
            <w:vAlign w:val="bottom"/>
          </w:tcPr>
          <w:p w14:paraId="124AD15D" w14:textId="77777777" w:rsidR="0032470A" w:rsidRPr="00287EEC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E9641" w14:textId="69291095" w:rsidR="0032470A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0E721AA" w14:textId="60F9F450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35FBB" w14:textId="02FF50FE" w:rsidR="0032470A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127C7535" w14:textId="0C99AF5F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F3B" w:rsidRPr="00287EEC" w14:paraId="75C72CC1" w14:textId="77777777" w:rsidTr="00F70925">
        <w:trPr>
          <w:cantSplit/>
        </w:trPr>
        <w:tc>
          <w:tcPr>
            <w:tcW w:w="2259" w:type="pct"/>
            <w:vAlign w:val="bottom"/>
          </w:tcPr>
          <w:p w14:paraId="35D0E94F" w14:textId="5D0FBBC6" w:rsidR="0032470A" w:rsidRPr="00287EEC" w:rsidRDefault="00F70925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3553D" w14:textId="54F1E2F3" w:rsidR="0032470A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E152" w14:textId="55BF79FA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F0A9" w14:textId="65C6D7EE" w:rsidR="0032470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E768F" w14:textId="026F301C" w:rsidR="0032470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470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32470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EE4F3B" w:rsidRPr="00CD274A" w14:paraId="5562CEE8" w14:textId="77777777" w:rsidTr="00F70925">
        <w:trPr>
          <w:cantSplit/>
        </w:trPr>
        <w:tc>
          <w:tcPr>
            <w:tcW w:w="2259" w:type="pct"/>
            <w:vAlign w:val="bottom"/>
          </w:tcPr>
          <w:p w14:paraId="750CDC06" w14:textId="77777777" w:rsidR="0032470A" w:rsidRPr="00B927D7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1D263" w14:textId="77777777" w:rsidR="0032470A" w:rsidRPr="00CD274A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8D0CB5A" w14:textId="77777777" w:rsidR="0032470A" w:rsidRPr="00CD274A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5B0" w14:textId="77777777" w:rsidR="0032470A" w:rsidRPr="00CD274A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E7F5167" w14:textId="77777777" w:rsidR="0032470A" w:rsidRPr="00CD274A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4F3B" w:rsidRPr="00287EEC" w14:paraId="2C816782" w14:textId="77777777" w:rsidTr="00F70925">
        <w:trPr>
          <w:cantSplit/>
        </w:trPr>
        <w:tc>
          <w:tcPr>
            <w:tcW w:w="2259" w:type="pct"/>
            <w:vAlign w:val="bottom"/>
          </w:tcPr>
          <w:p w14:paraId="4AA8891A" w14:textId="06AEA0A0" w:rsidR="0032470A" w:rsidRPr="00287EEC" w:rsidRDefault="0032470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287EE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EA076B9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2CF76D9A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2B3470FB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5DF2454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6D14E9AA" w14:textId="77777777" w:rsidTr="00F70925">
        <w:trPr>
          <w:cantSplit/>
        </w:trPr>
        <w:tc>
          <w:tcPr>
            <w:tcW w:w="2259" w:type="pct"/>
            <w:vAlign w:val="bottom"/>
          </w:tcPr>
          <w:p w14:paraId="7B6CBA85" w14:textId="77777777" w:rsidR="0032470A" w:rsidRPr="00287EEC" w:rsidRDefault="0032470A" w:rsidP="003F5D3A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53C676C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49584B50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5B4E14ED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5D85B245" w14:textId="77777777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1CD99EB4" w14:textId="77777777" w:rsidTr="00F70925">
        <w:trPr>
          <w:cantSplit/>
        </w:trPr>
        <w:tc>
          <w:tcPr>
            <w:tcW w:w="2259" w:type="pct"/>
            <w:vAlign w:val="bottom"/>
          </w:tcPr>
          <w:p w14:paraId="56550E7A" w14:textId="7FD10A55" w:rsidR="0032470A" w:rsidRPr="00287EEC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8193192" w14:textId="4D4017EC" w:rsidR="0032470A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vAlign w:val="bottom"/>
          </w:tcPr>
          <w:p w14:paraId="198F59F3" w14:textId="2CE0990D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2B7A83B0" w14:textId="20DF48F0" w:rsidR="0032470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705" w:type="pct"/>
            <w:vAlign w:val="bottom"/>
          </w:tcPr>
          <w:p w14:paraId="161ACA8F" w14:textId="3DB4E42A" w:rsidR="0032470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2470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32470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EE4F3B" w:rsidRPr="00287EEC" w14:paraId="5CFE860E" w14:textId="77777777" w:rsidTr="00F70925">
        <w:trPr>
          <w:cantSplit/>
        </w:trPr>
        <w:tc>
          <w:tcPr>
            <w:tcW w:w="2259" w:type="pct"/>
            <w:vAlign w:val="bottom"/>
          </w:tcPr>
          <w:p w14:paraId="63AA0F31" w14:textId="6D22618B" w:rsidR="0032470A" w:rsidRPr="00287EEC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C6A9" w14:textId="46DE0600" w:rsidR="0032470A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472FE88" w14:textId="3F5C4B4F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BAFFF" w14:textId="3CCF50AF" w:rsidR="0032470A" w:rsidRPr="00287EEC" w:rsidRDefault="00460D87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41BBCEEF" w14:textId="1ED68FB6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F3B" w:rsidRPr="00287EEC" w14:paraId="7762A3D6" w14:textId="77777777" w:rsidTr="00F70925">
        <w:trPr>
          <w:cantSplit/>
        </w:trPr>
        <w:tc>
          <w:tcPr>
            <w:tcW w:w="2259" w:type="pct"/>
            <w:vAlign w:val="bottom"/>
          </w:tcPr>
          <w:p w14:paraId="2B69C21F" w14:textId="5B05003D" w:rsidR="0032470A" w:rsidRPr="00287EEC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8DC7B" w14:textId="6F78A580" w:rsidR="0032470A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1D84" w14:textId="05D91D4A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520E" w14:textId="7F15F3A3" w:rsidR="0032470A" w:rsidRPr="00287EEC" w:rsidRDefault="00460D87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4BBBA" w14:textId="64575808" w:rsidR="0032470A" w:rsidRPr="00287EEC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CD274A" w14:paraId="74015F77" w14:textId="77777777" w:rsidTr="00F70925">
        <w:trPr>
          <w:cantSplit/>
        </w:trPr>
        <w:tc>
          <w:tcPr>
            <w:tcW w:w="2259" w:type="pct"/>
            <w:vAlign w:val="bottom"/>
          </w:tcPr>
          <w:p w14:paraId="6549A7FB" w14:textId="77777777" w:rsidR="002A2C26" w:rsidRPr="00B927D7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E2206" w14:textId="77777777" w:rsidR="002A2C26" w:rsidRPr="00CD274A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7A2C11D9" w14:textId="77777777" w:rsidR="002A2C26" w:rsidRPr="00CD274A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5B197" w14:textId="77777777" w:rsidR="002A2C26" w:rsidRPr="00CD274A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606A95CA" w14:textId="77777777" w:rsidR="002A2C26" w:rsidRPr="00CD274A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4F3B" w:rsidRPr="00287EEC" w14:paraId="0050B87D" w14:textId="77777777" w:rsidTr="00F70925">
        <w:trPr>
          <w:cantSplit/>
        </w:trPr>
        <w:tc>
          <w:tcPr>
            <w:tcW w:w="2259" w:type="pct"/>
            <w:vAlign w:val="bottom"/>
          </w:tcPr>
          <w:p w14:paraId="0D60FCBE" w14:textId="3412E2C2" w:rsidR="002A2C26" w:rsidRPr="00287EEC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CCBB32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35365384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002ECD71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E8C1D67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69486DA7" w14:textId="77777777" w:rsidTr="00F70925">
        <w:trPr>
          <w:cantSplit/>
        </w:trPr>
        <w:tc>
          <w:tcPr>
            <w:tcW w:w="2259" w:type="pct"/>
            <w:vAlign w:val="bottom"/>
          </w:tcPr>
          <w:p w14:paraId="53920C9C" w14:textId="77777777" w:rsidR="002A2C26" w:rsidRPr="00287EEC" w:rsidRDefault="002A2C26" w:rsidP="003F5D3A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รวมอยู่ในหนี้สินที่เกี่ยวข้องโดยตรงกับ</w:t>
            </w:r>
          </w:p>
          <w:p w14:paraId="691C0112" w14:textId="24FA983C" w:rsidR="002A2C26" w:rsidRPr="00287EEC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สินทรัพย์ไม่หมุนเวียนที่ถือไว้เพื่อขาย)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2620254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350034D8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3F824B3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41A4C5E3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06749464" w14:textId="77777777" w:rsidTr="00F70925">
        <w:trPr>
          <w:cantSplit/>
        </w:trPr>
        <w:tc>
          <w:tcPr>
            <w:tcW w:w="2259" w:type="pct"/>
            <w:vAlign w:val="bottom"/>
          </w:tcPr>
          <w:p w14:paraId="35A63F77" w14:textId="3CAF0E4A" w:rsidR="002A2C26" w:rsidRPr="00287EEC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8E66" w14:textId="53D9909C" w:rsidR="002A2C26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5FACB48C" w14:textId="3FFE54F7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7425C" w14:textId="1897765C" w:rsidR="002A2C26" w:rsidRPr="00287EEC" w:rsidRDefault="00EE4F3B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68D9CC04" w14:textId="311B8322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CD274A" w14:paraId="7FC5E959" w14:textId="77777777" w:rsidTr="00F70925">
        <w:trPr>
          <w:cantSplit/>
        </w:trPr>
        <w:tc>
          <w:tcPr>
            <w:tcW w:w="2259" w:type="pct"/>
            <w:vAlign w:val="bottom"/>
          </w:tcPr>
          <w:p w14:paraId="1E0B1201" w14:textId="77777777" w:rsidR="002A2C26" w:rsidRPr="00B927D7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E7141" w14:textId="77777777" w:rsidR="002A2C26" w:rsidRPr="00CD274A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A0B89A2" w14:textId="77777777" w:rsidR="002A2C26" w:rsidRPr="00CD274A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BB61C" w14:textId="77777777" w:rsidR="002A2C26" w:rsidRPr="00CD274A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11763B19" w14:textId="77777777" w:rsidR="002A2C26" w:rsidRPr="00CD274A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4F3B" w:rsidRPr="00287EEC" w14:paraId="19E1BBF8" w14:textId="77777777" w:rsidTr="00F70925">
        <w:trPr>
          <w:cantSplit/>
          <w:trHeight w:val="75"/>
        </w:trPr>
        <w:tc>
          <w:tcPr>
            <w:tcW w:w="2259" w:type="pct"/>
            <w:vAlign w:val="bottom"/>
          </w:tcPr>
          <w:p w14:paraId="1E64FE04" w14:textId="232F0F14" w:rsidR="002A2C26" w:rsidRPr="00287EEC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37194F4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576C22A4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A79CAC9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5D657FB9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4C8F3338" w14:textId="77777777" w:rsidTr="00F70925">
        <w:trPr>
          <w:cantSplit/>
        </w:trPr>
        <w:tc>
          <w:tcPr>
            <w:tcW w:w="2259" w:type="pct"/>
            <w:vAlign w:val="bottom"/>
          </w:tcPr>
          <w:p w14:paraId="39E39867" w14:textId="5F6237DF" w:rsidR="002A2C26" w:rsidRPr="00287EEC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88E6" w14:textId="0B7552DA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0B42C576" w14:textId="3E72B3A9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DF48B" w14:textId="0AD36902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15BB4693" w14:textId="02BE4ED5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tr w:rsidR="00EE4F3B" w:rsidRPr="00CD274A" w14:paraId="13A5A5BA" w14:textId="77777777" w:rsidTr="00F70925">
        <w:trPr>
          <w:cantSplit/>
        </w:trPr>
        <w:tc>
          <w:tcPr>
            <w:tcW w:w="2259" w:type="pct"/>
            <w:vAlign w:val="bottom"/>
          </w:tcPr>
          <w:p w14:paraId="61EE49FA" w14:textId="77777777" w:rsidR="002A2C26" w:rsidRPr="00CD274A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8F116" w14:textId="77777777" w:rsidR="002A2C26" w:rsidRPr="00CD274A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F6596BC" w14:textId="77777777" w:rsidR="002A2C26" w:rsidRPr="00CD274A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4778C" w14:textId="77777777" w:rsidR="002A2C26" w:rsidRPr="00CD274A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E7B1A1D" w14:textId="77777777" w:rsidR="002A2C26" w:rsidRPr="00CD274A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4F3B" w:rsidRPr="00287EEC" w14:paraId="57DF2080" w14:textId="77777777" w:rsidTr="00F70925">
        <w:trPr>
          <w:cantSplit/>
        </w:trPr>
        <w:tc>
          <w:tcPr>
            <w:tcW w:w="2259" w:type="pct"/>
            <w:vAlign w:val="bottom"/>
          </w:tcPr>
          <w:p w14:paraId="6207D5CD" w14:textId="262D5877" w:rsidR="002A2C26" w:rsidRPr="00287EEC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1A2110E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21754265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2A80DD48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2CB5DCAA" w14:textId="77777777" w:rsidR="002A2C26" w:rsidRPr="00287EEC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287EEC" w14:paraId="5AAC3A16" w14:textId="77777777" w:rsidTr="00F70925">
        <w:trPr>
          <w:cantSplit/>
        </w:trPr>
        <w:tc>
          <w:tcPr>
            <w:tcW w:w="2259" w:type="pct"/>
            <w:vAlign w:val="bottom"/>
          </w:tcPr>
          <w:p w14:paraId="61F48988" w14:textId="34A7904B" w:rsidR="002A2C26" w:rsidRPr="00287EEC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D1CDD" w14:textId="0E6F15FF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2595129" w14:textId="265224DD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4393" w14:textId="4E3FA113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4AC224B" w14:textId="50D96A00" w:rsidR="002A2C26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2A2C2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5B4F1445" w14:textId="77777777" w:rsidR="002A2C26" w:rsidRPr="00287EEC" w:rsidRDefault="002A2C26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287EEC" w14:paraId="6DE0BA18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7F7CBA" w14:textId="5E2C0F95" w:rsidR="002A2C26" w:rsidRPr="00287EEC" w:rsidRDefault="00436A34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C54D9E0" w14:textId="77777777" w:rsidR="00CA2595" w:rsidRPr="00287EEC" w:rsidRDefault="00CA2595" w:rsidP="00CA25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374337" w14:textId="59604F9C" w:rsidR="008E5E7E" w:rsidRPr="00287EEC" w:rsidRDefault="00436A34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491A4A7B" w14:textId="77777777" w:rsidR="00E63124" w:rsidRPr="00287EEC" w:rsidRDefault="00E63124" w:rsidP="00761A6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39"/>
        <w:gridCol w:w="1441"/>
      </w:tblGrid>
      <w:tr w:rsidR="00907AA3" w:rsidRPr="00287EEC" w14:paraId="59C7835C" w14:textId="77777777" w:rsidTr="00EE4F3B">
        <w:trPr>
          <w:cantSplit/>
        </w:trPr>
        <w:tc>
          <w:tcPr>
            <w:tcW w:w="3493" w:type="pct"/>
            <w:vAlign w:val="bottom"/>
          </w:tcPr>
          <w:p w14:paraId="10A81EB0" w14:textId="77777777" w:rsidR="00907AA3" w:rsidRPr="00287EEC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3" w:name="_Hlk110898256"/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FCCA" w14:textId="77777777" w:rsidR="00907AA3" w:rsidRPr="00287EEC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F5D3A" w:rsidRPr="00287EEC" w14:paraId="579B76ED" w14:textId="77777777" w:rsidTr="00EE4F3B">
        <w:trPr>
          <w:cantSplit/>
        </w:trPr>
        <w:tc>
          <w:tcPr>
            <w:tcW w:w="3493" w:type="pct"/>
            <w:vAlign w:val="bottom"/>
          </w:tcPr>
          <w:p w14:paraId="5607402E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3603CB" w14:textId="0D710F10" w:rsidR="003F5D3A" w:rsidRPr="00287EEC" w:rsidRDefault="00436A34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63C6FD8" w14:textId="64E25BE3" w:rsidR="003F5D3A" w:rsidRPr="00287EEC" w:rsidRDefault="00436A34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F5D3A" w:rsidRPr="00287EEC" w14:paraId="29D915D5" w14:textId="77777777" w:rsidTr="00EE4F3B">
        <w:trPr>
          <w:cantSplit/>
        </w:trPr>
        <w:tc>
          <w:tcPr>
            <w:tcW w:w="3493" w:type="pct"/>
            <w:vAlign w:val="bottom"/>
          </w:tcPr>
          <w:p w14:paraId="022E4A8D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4EEBEA4" w14:textId="25DAE681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54" w:type="pct"/>
            <w:vAlign w:val="bottom"/>
          </w:tcPr>
          <w:p w14:paraId="161474FF" w14:textId="2A17258C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3F5D3A" w:rsidRPr="00287EEC" w14:paraId="540D2661" w14:textId="77777777" w:rsidTr="00EE4F3B">
        <w:trPr>
          <w:cantSplit/>
        </w:trPr>
        <w:tc>
          <w:tcPr>
            <w:tcW w:w="3493" w:type="pct"/>
            <w:vAlign w:val="bottom"/>
          </w:tcPr>
          <w:p w14:paraId="082752E4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7A3A561" w14:textId="77777777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C0C6F0E" w14:textId="77777777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F5D3A" w:rsidRPr="00287EEC" w14:paraId="1BEA91D7" w14:textId="77777777" w:rsidTr="00EE4F3B">
        <w:trPr>
          <w:cantSplit/>
        </w:trPr>
        <w:tc>
          <w:tcPr>
            <w:tcW w:w="3493" w:type="pct"/>
            <w:vAlign w:val="bottom"/>
          </w:tcPr>
          <w:p w14:paraId="17863D38" w14:textId="5E25A407" w:rsidR="003F5D3A" w:rsidRPr="00287EEC" w:rsidRDefault="003F5D3A" w:rsidP="003F5D3A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48FD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DBDE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287EEC" w14:paraId="6F02CDA9" w14:textId="77777777" w:rsidTr="00EE4F3B">
        <w:trPr>
          <w:cantSplit/>
        </w:trPr>
        <w:tc>
          <w:tcPr>
            <w:tcW w:w="3493" w:type="pct"/>
            <w:vAlign w:val="bottom"/>
          </w:tcPr>
          <w:p w14:paraId="10E9B5CE" w14:textId="15C79B68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0F06B5C" w14:textId="631A56A5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253AC38" w14:textId="77EB4A86" w:rsidR="003F5D3A" w:rsidRPr="00287EEC" w:rsidRDefault="00436A34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3F5D3A" w:rsidRPr="00287EEC" w14:paraId="37BEC7CA" w14:textId="77777777" w:rsidTr="00EE4F3B">
        <w:trPr>
          <w:cantSplit/>
        </w:trPr>
        <w:tc>
          <w:tcPr>
            <w:tcW w:w="3493" w:type="pct"/>
            <w:vAlign w:val="bottom"/>
          </w:tcPr>
          <w:p w14:paraId="5998CD1F" w14:textId="46B3871C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FA7F" w14:textId="6ED29894" w:rsidR="003F5D3A" w:rsidRPr="00287EEC" w:rsidRDefault="00EE4F3B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CAFB" w14:textId="129AEB0D" w:rsidR="003F5D3A" w:rsidRPr="00287EEC" w:rsidRDefault="003F5D3A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5D3A" w:rsidRPr="00287EEC" w14:paraId="2BB367E1" w14:textId="77777777" w:rsidTr="00EE4F3B">
        <w:trPr>
          <w:cantSplit/>
        </w:trPr>
        <w:tc>
          <w:tcPr>
            <w:tcW w:w="3493" w:type="pct"/>
            <w:vAlign w:val="bottom"/>
          </w:tcPr>
          <w:p w14:paraId="2D036A99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D3DBB" w14:textId="69914975" w:rsidR="003F5D3A" w:rsidRPr="00287EEC" w:rsidRDefault="00436A34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4F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1A15" w14:textId="198394A5" w:rsidR="003F5D3A" w:rsidRPr="00287EEC" w:rsidRDefault="00436A34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23"/>
    </w:tbl>
    <w:p w14:paraId="1CA4EAD2" w14:textId="19CFACB8" w:rsidR="00CF4B58" w:rsidRPr="00287EEC" w:rsidRDefault="00CF4B5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1267AB0" w14:textId="7A48A486" w:rsidR="00D435BC" w:rsidRPr="00287EEC" w:rsidRDefault="00D435BC" w:rsidP="006579D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ไม่มีการเปลี่ยนแปลงของเงิน</w:t>
      </w:r>
      <w:r w:rsidR="000E051A" w:rsidRPr="00287EEC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กู้ยืมระยะสั้น</w:t>
      </w:r>
      <w:r w:rsidR="000E051A" w:rsidRPr="00287EEC">
        <w:rPr>
          <w:rFonts w:ascii="Browallia New" w:hAnsi="Browallia New" w:cs="Browallia New"/>
          <w:spacing w:val="-4"/>
          <w:sz w:val="26"/>
          <w:szCs w:val="26"/>
          <w:cs/>
        </w:rPr>
        <w:t>แก่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กิจการที่เกี่ยวข้องกันในระหว่าง</w:t>
      </w:r>
      <w:r w:rsidR="00F43137" w:rsidRPr="00287EEC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8D45BB" w:rsidRPr="00287EEC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30</w:t>
      </w:r>
      <w:r w:rsidR="008D45BB"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มิถุนายน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690F0B04" w14:textId="77777777" w:rsidR="00D435BC" w:rsidRPr="00287EEC" w:rsidRDefault="00D435BC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0B80FB7" w14:textId="5E8440A4" w:rsidR="00704C8B" w:rsidRPr="00287EEC" w:rsidRDefault="00D435BC" w:rsidP="00976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เงินให้กู้ยืมระยะสั้นแก่บริษัทย่อยอยู่ในสกุลเงินบาท มีอัตราดอกเบี้ยเท่ากับ </w:t>
      </w:r>
      <w:r w:rsidRPr="00287EEC">
        <w:rPr>
          <w:rFonts w:ascii="Browallia New" w:hAnsi="Browallia New" w:cs="Browallia New"/>
          <w:sz w:val="26"/>
          <w:szCs w:val="26"/>
        </w:rPr>
        <w:t xml:space="preserve">MOR </w:t>
      </w:r>
      <w:r w:rsidRPr="00287EEC">
        <w:rPr>
          <w:rFonts w:ascii="Browallia New" w:hAnsi="Browallia New" w:cs="Browallia New"/>
          <w:sz w:val="26"/>
          <w:szCs w:val="26"/>
          <w:cs/>
        </w:rPr>
        <w:t>บวกร้อยละ</w:t>
      </w:r>
      <w:r w:rsidR="00DE1D0C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436A34" w:rsidRPr="00436A34">
        <w:rPr>
          <w:rFonts w:ascii="Browallia New" w:hAnsi="Browallia New" w:cs="Browallia New"/>
          <w:sz w:val="26"/>
          <w:szCs w:val="26"/>
        </w:rPr>
        <w:t>0</w:t>
      </w:r>
      <w:r w:rsidR="00CD589D" w:rsidRPr="00287EEC">
        <w:rPr>
          <w:rFonts w:ascii="Browallia New" w:hAnsi="Browallia New" w:cs="Browallia New"/>
          <w:sz w:val="26"/>
          <w:szCs w:val="26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25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ต่อปี</w:t>
      </w:r>
      <w:r w:rsidR="00CD589D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CD589D" w:rsidRPr="00287EE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36A34" w:rsidRPr="00436A34">
        <w:rPr>
          <w:rFonts w:ascii="Browallia New" w:hAnsi="Browallia New" w:cs="Browallia New"/>
          <w:sz w:val="26"/>
          <w:szCs w:val="26"/>
        </w:rPr>
        <w:t>6</w:t>
      </w:r>
      <w:r w:rsidR="00CD589D" w:rsidRPr="00287EEC">
        <w:rPr>
          <w:rFonts w:ascii="Browallia New" w:hAnsi="Browallia New" w:cs="Browallia New"/>
          <w:sz w:val="26"/>
          <w:szCs w:val="26"/>
          <w:lang w:val="en-US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13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C266FA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ไม่มีดอกเบี้ย</w:t>
      </w:r>
      <w:r w:rsidR="00F43137" w:rsidRPr="00287EEC">
        <w:rPr>
          <w:rFonts w:ascii="Browallia New" w:hAnsi="Browallia New" w:cs="Browallia New"/>
          <w:sz w:val="26"/>
          <w:szCs w:val="26"/>
          <w:cs/>
        </w:rPr>
        <w:t>โดย</w:t>
      </w:r>
      <w:r w:rsidR="000A4C23" w:rsidRPr="00287EEC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44B2F31F" w14:textId="77777777" w:rsidR="00704C8B" w:rsidRPr="00287EEC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EBF3" w14:textId="4ADC96A1" w:rsidR="00A54E4A" w:rsidRPr="00287EEC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เนื่องจากเงินให้กู้ยืมมีระยะสั้น มูลค่ายุติธรรมจึงมีมูลค่าเท่ากับราคาตามบัญชี </w:t>
      </w:r>
      <w:r w:rsidR="0016516C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287EEC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  <w:r w:rsidR="00A54E4A"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5D1919" w14:textId="77777777" w:rsidR="00D435BC" w:rsidRPr="00287EEC" w:rsidRDefault="00D435BC" w:rsidP="005B41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CD74C7" w14:textId="0F359382" w:rsidR="00BC3E6C" w:rsidRDefault="00436A34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6A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</w:t>
      </w:r>
      <w:r w:rsidR="00BC3E6C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น</w:t>
      </w:r>
    </w:p>
    <w:p w14:paraId="62056566" w14:textId="040FF611" w:rsidR="00C16A4C" w:rsidRDefault="00C16A4C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952" w:type="pct"/>
        <w:tblLook w:val="04A0" w:firstRow="1" w:lastRow="0" w:firstColumn="1" w:lastColumn="0" w:noHBand="0" w:noVBand="1"/>
      </w:tblPr>
      <w:tblGrid>
        <w:gridCol w:w="4277"/>
        <w:gridCol w:w="1326"/>
        <w:gridCol w:w="1328"/>
        <w:gridCol w:w="1326"/>
        <w:gridCol w:w="1324"/>
      </w:tblGrid>
      <w:tr w:rsidR="00C16A4C" w:rsidRPr="00AE5A87" w14:paraId="4EB2E33C" w14:textId="77777777" w:rsidTr="006F0A21">
        <w:trPr>
          <w:cantSplit/>
        </w:trPr>
        <w:tc>
          <w:tcPr>
            <w:tcW w:w="2232" w:type="pct"/>
            <w:vAlign w:val="bottom"/>
          </w:tcPr>
          <w:p w14:paraId="33F99AD1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B5239D" w14:textId="77777777" w:rsidR="00C16A4C" w:rsidRPr="00AE5A87" w:rsidRDefault="00C16A4C" w:rsidP="003E172C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23EFCB" w14:textId="77777777" w:rsidR="00C16A4C" w:rsidRPr="00AE5A87" w:rsidRDefault="00C16A4C" w:rsidP="003E172C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16A4C" w:rsidRPr="00AE5A87" w14:paraId="5B81E112" w14:textId="77777777" w:rsidTr="006F0A21">
        <w:trPr>
          <w:cantSplit/>
        </w:trPr>
        <w:tc>
          <w:tcPr>
            <w:tcW w:w="2232" w:type="pct"/>
            <w:vAlign w:val="bottom"/>
            <w:hideMark/>
          </w:tcPr>
          <w:p w14:paraId="3FC4603F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  <w:hideMark/>
          </w:tcPr>
          <w:p w14:paraId="6BAD167E" w14:textId="305E15D7" w:rsidR="00C16A4C" w:rsidRPr="00AE5A87" w:rsidRDefault="00436A34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6A4C" w:rsidRPr="00AE5A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6A4C"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  <w:hideMark/>
          </w:tcPr>
          <w:p w14:paraId="6A44D628" w14:textId="449589AC" w:rsidR="00C16A4C" w:rsidRPr="00AE5A87" w:rsidRDefault="00436A34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6A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6A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  <w:hideMark/>
          </w:tcPr>
          <w:p w14:paraId="6DD8BC6E" w14:textId="2C8B5A83" w:rsidR="00C16A4C" w:rsidRPr="00AE5A87" w:rsidRDefault="00436A34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6A4C" w:rsidRPr="00AE5A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6A4C"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  <w:hideMark/>
          </w:tcPr>
          <w:p w14:paraId="2EC1CA7D" w14:textId="47D6F457" w:rsidR="00C16A4C" w:rsidRPr="00AE5A87" w:rsidRDefault="00436A34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6A4C" w:rsidRPr="007063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6A4C" w:rsidRPr="007063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6A4C" w:rsidRPr="00AE5A87" w14:paraId="58A9FFED" w14:textId="77777777" w:rsidTr="006F0A21">
        <w:trPr>
          <w:cantSplit/>
        </w:trPr>
        <w:tc>
          <w:tcPr>
            <w:tcW w:w="2232" w:type="pct"/>
            <w:vAlign w:val="bottom"/>
          </w:tcPr>
          <w:p w14:paraId="20A44A34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  <w:hideMark/>
          </w:tcPr>
          <w:p w14:paraId="59BF7E7C" w14:textId="21B4341E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93" w:type="pct"/>
            <w:vAlign w:val="bottom"/>
            <w:hideMark/>
          </w:tcPr>
          <w:p w14:paraId="226453D5" w14:textId="4FBD57F6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92" w:type="pct"/>
            <w:vAlign w:val="bottom"/>
            <w:hideMark/>
          </w:tcPr>
          <w:p w14:paraId="7DF0E4B9" w14:textId="2D129754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91" w:type="pct"/>
            <w:vAlign w:val="bottom"/>
            <w:hideMark/>
          </w:tcPr>
          <w:p w14:paraId="1D837EF3" w14:textId="00539080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16A4C" w:rsidRPr="00AE5A87" w14:paraId="4336502B" w14:textId="77777777" w:rsidTr="006F0A21">
        <w:trPr>
          <w:cantSplit/>
        </w:trPr>
        <w:tc>
          <w:tcPr>
            <w:tcW w:w="2232" w:type="pct"/>
            <w:vAlign w:val="bottom"/>
          </w:tcPr>
          <w:p w14:paraId="0CCC0429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  <w:hideMark/>
          </w:tcPr>
          <w:p w14:paraId="09C8634D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  <w:hideMark/>
          </w:tcPr>
          <w:p w14:paraId="6796429C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  <w:hideMark/>
          </w:tcPr>
          <w:p w14:paraId="0A863903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  <w:hideMark/>
          </w:tcPr>
          <w:p w14:paraId="5A45CF80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6A4C" w:rsidRPr="00AE5A87" w14:paraId="1D112EAF" w14:textId="77777777" w:rsidTr="006F0A21">
        <w:trPr>
          <w:cantSplit/>
        </w:trPr>
        <w:tc>
          <w:tcPr>
            <w:tcW w:w="2232" w:type="pct"/>
            <w:vAlign w:val="bottom"/>
            <w:hideMark/>
          </w:tcPr>
          <w:p w14:paraId="15AE6654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5E985CC9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62C74AC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4284A24E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75537089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6A4C" w:rsidRPr="00AE5A87" w14:paraId="2AB1FF51" w14:textId="77777777" w:rsidTr="006F0A21">
        <w:trPr>
          <w:cantSplit/>
        </w:trPr>
        <w:tc>
          <w:tcPr>
            <w:tcW w:w="2232" w:type="pct"/>
            <w:vAlign w:val="bottom"/>
          </w:tcPr>
          <w:p w14:paraId="3738AD3E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145AE9CF" w14:textId="77777777" w:rsidR="00C16A4C" w:rsidRPr="00AE5A87" w:rsidRDefault="00C16A4C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C86C35" w14:textId="77777777" w:rsidR="00C16A4C" w:rsidRPr="00AE5A87" w:rsidRDefault="00C16A4C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69EC2E6E" w14:textId="6DB60F3B" w:rsidR="00C16A4C" w:rsidRPr="00AE5A87" w:rsidRDefault="00436A34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4BE117F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6A4C" w:rsidRPr="00AE5A87" w14:paraId="0752BE62" w14:textId="77777777" w:rsidTr="006F0A21">
        <w:trPr>
          <w:cantSplit/>
        </w:trPr>
        <w:tc>
          <w:tcPr>
            <w:tcW w:w="2232" w:type="pct"/>
            <w:vAlign w:val="bottom"/>
          </w:tcPr>
          <w:p w14:paraId="099C9986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A6E03" w14:textId="62C66371" w:rsidR="00C16A4C" w:rsidRPr="00AE5A87" w:rsidRDefault="00436A34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B5C1B" w14:textId="77777777" w:rsidR="00C16A4C" w:rsidRPr="00AE5A87" w:rsidRDefault="00C16A4C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94AAF" w14:textId="43E44FFB" w:rsidR="00C16A4C" w:rsidRPr="00AE5A87" w:rsidRDefault="00436A34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2CB01" w14:textId="600153AD" w:rsidR="00C16A4C" w:rsidRPr="00AE5A87" w:rsidRDefault="00436A34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6A4C" w:rsidRPr="00AE5A87" w14:paraId="6D03EF0D" w14:textId="77777777" w:rsidTr="006F0A21">
        <w:trPr>
          <w:cantSplit/>
        </w:trPr>
        <w:tc>
          <w:tcPr>
            <w:tcW w:w="2232" w:type="pct"/>
            <w:vAlign w:val="bottom"/>
          </w:tcPr>
          <w:p w14:paraId="0C5E77FE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DFC34" w14:textId="48377320" w:rsidR="00C16A4C" w:rsidRPr="00AE5A87" w:rsidRDefault="00436A34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121D2" w14:textId="77777777" w:rsidR="00C16A4C" w:rsidRPr="00AE5A87" w:rsidRDefault="00C16A4C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4157" w14:textId="01C60844" w:rsidR="00C16A4C" w:rsidRPr="00AE5A87" w:rsidRDefault="00436A34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68E74" w14:textId="0E7E0085" w:rsidR="00C16A4C" w:rsidRPr="00AE5A87" w:rsidRDefault="00436A34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C79CE23" w14:textId="77777777" w:rsidR="005F1707" w:rsidRPr="00287EEC" w:rsidRDefault="005F1707" w:rsidP="003279C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0A3A242E" w14:textId="43393446" w:rsidR="00C16A4C" w:rsidRPr="00C16A4C" w:rsidRDefault="00C16A4C" w:rsidP="00C16A4C">
      <w:pPr>
        <w:ind w:left="54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6A4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และมีอัตราดอกเบี้ยร้อยละ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C16A4C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และมีกำหนดชำระคืนเมื่อทวงถาม</w:t>
      </w:r>
    </w:p>
    <w:p w14:paraId="738A9C4D" w14:textId="77777777" w:rsidR="00C16A4C" w:rsidRPr="00C16A4C" w:rsidRDefault="00C16A4C" w:rsidP="00C16A4C">
      <w:pPr>
        <w:ind w:left="54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F86C2F" w14:textId="279B1A87" w:rsidR="00BA19DF" w:rsidRPr="00C16A4C" w:rsidRDefault="00C16A4C" w:rsidP="00C16A4C">
      <w:pPr>
        <w:ind w:left="54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6A4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เงินกู้ยืมระยะสั้นจากบริษัทย่อยอยู่ในสกุลเงินบาท ไม่มีดอกเบี้ยและมีกำหนดชำระคืนเมื่อทวงถาม</w:t>
      </w:r>
    </w:p>
    <w:p w14:paraId="6FFB7CC2" w14:textId="77777777" w:rsidR="00D70780" w:rsidRPr="00287EEC" w:rsidRDefault="00D70780" w:rsidP="003279C7">
      <w:pPr>
        <w:ind w:left="540" w:right="-28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2FCA3B" w14:textId="2EBD3EE0" w:rsidR="002A2C26" w:rsidRPr="00287EEC" w:rsidRDefault="002A2C26" w:rsidP="002A2C2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287EEC" w14:paraId="699CD58B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6DDBFA" w14:textId="6849ABCD" w:rsidR="002A2C26" w:rsidRPr="00287EEC" w:rsidRDefault="00436A34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3D35C98" w14:textId="77777777" w:rsidR="00F91832" w:rsidRPr="00287EEC" w:rsidRDefault="00F91832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41D2B" w14:textId="50216885" w:rsidR="008E5E7E" w:rsidRPr="00287EEC" w:rsidRDefault="00436A34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8E5E7E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6</w:t>
      </w:r>
      <w:r w:rsidR="008E5E7E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E5E7E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155FB73E" w14:textId="77777777" w:rsidR="008E5E7E" w:rsidRPr="00287EEC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40576FB" w14:textId="77777777" w:rsidR="008E5E7E" w:rsidRPr="00287EEC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0B22A2A" w14:textId="77777777" w:rsidR="008E5E7E" w:rsidRPr="00287EEC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D45BB" w:rsidRPr="00287EEC" w14:paraId="7B48B52E" w14:textId="77777777" w:rsidTr="00AD67E6">
        <w:trPr>
          <w:cantSplit/>
        </w:trPr>
        <w:tc>
          <w:tcPr>
            <w:tcW w:w="4266" w:type="dxa"/>
            <w:vAlign w:val="bottom"/>
          </w:tcPr>
          <w:p w14:paraId="1C1A4D57" w14:textId="77777777" w:rsidR="008D45BB" w:rsidRPr="00287EEC" w:rsidRDefault="008D45BB" w:rsidP="00545412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15C5F8" w14:textId="77777777" w:rsidR="008D45BB" w:rsidRPr="00287EEC" w:rsidRDefault="008D45BB" w:rsidP="00545412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5879E2" w14:textId="77777777" w:rsidR="008D45BB" w:rsidRPr="00287EEC" w:rsidRDefault="008D45BB" w:rsidP="00545412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45BB" w:rsidRPr="00287EEC" w14:paraId="0A8F4CC6" w14:textId="77777777" w:rsidTr="00AD67E6">
        <w:trPr>
          <w:cantSplit/>
        </w:trPr>
        <w:tc>
          <w:tcPr>
            <w:tcW w:w="4266" w:type="dxa"/>
            <w:vAlign w:val="bottom"/>
            <w:hideMark/>
          </w:tcPr>
          <w:p w14:paraId="2F5B9D00" w14:textId="77777777" w:rsidR="008D45BB" w:rsidRPr="00287EEC" w:rsidRDefault="008D45BB" w:rsidP="00545412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2C311" w14:textId="7348D941" w:rsidR="008D45BB" w:rsidRPr="00287EEC" w:rsidRDefault="00436A34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225A9D" w14:textId="023B17D6" w:rsidR="008D45BB" w:rsidRPr="00287EEC" w:rsidRDefault="00436A34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FB010B" w14:textId="2A0DA97A" w:rsidR="008D45BB" w:rsidRPr="00287EEC" w:rsidRDefault="00436A34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3CBD4" w14:textId="412478A9" w:rsidR="008D45BB" w:rsidRPr="00287EEC" w:rsidRDefault="00436A34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8D45BB" w:rsidRPr="00287EEC" w14:paraId="5860FF6A" w14:textId="77777777" w:rsidTr="00AD67E6">
        <w:trPr>
          <w:cantSplit/>
        </w:trPr>
        <w:tc>
          <w:tcPr>
            <w:tcW w:w="4266" w:type="dxa"/>
            <w:vAlign w:val="bottom"/>
          </w:tcPr>
          <w:p w14:paraId="368109B8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5E9DC1" w14:textId="23EAFC15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BD6BAA6" w14:textId="020F7AE2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7C33B5C" w14:textId="76874E08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7C91615" w14:textId="2F59230B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D45BB" w:rsidRPr="00287EEC" w14:paraId="473DA0C3" w14:textId="77777777" w:rsidTr="00AD67E6">
        <w:trPr>
          <w:cantSplit/>
        </w:trPr>
        <w:tc>
          <w:tcPr>
            <w:tcW w:w="4266" w:type="dxa"/>
            <w:vAlign w:val="bottom"/>
          </w:tcPr>
          <w:p w14:paraId="1C3372E8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CBE93F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C01437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4656A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434869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45BB" w:rsidRPr="00287EEC" w14:paraId="4068DFE6" w14:textId="77777777" w:rsidTr="00AD67E6">
        <w:trPr>
          <w:cantSplit/>
          <w:trHeight w:val="74"/>
        </w:trPr>
        <w:tc>
          <w:tcPr>
            <w:tcW w:w="4266" w:type="dxa"/>
            <w:vAlign w:val="bottom"/>
          </w:tcPr>
          <w:p w14:paraId="224D30A9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08962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31ABD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5AFF6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C2809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5BB" w:rsidRPr="00287EEC" w14:paraId="35391FA2" w14:textId="77777777" w:rsidTr="00AD67E6">
        <w:trPr>
          <w:cantSplit/>
        </w:trPr>
        <w:tc>
          <w:tcPr>
            <w:tcW w:w="4266" w:type="dxa"/>
            <w:vAlign w:val="bottom"/>
            <w:hideMark/>
          </w:tcPr>
          <w:p w14:paraId="1262537F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29F9EA" w14:textId="088C1F5E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656A7D" w14:textId="3818C23D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D67E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D67E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B30724" w14:textId="42C80A72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25BFBB" w14:textId="7D775E89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D45B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D45B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8D45BB" w:rsidRPr="00287EEC" w14:paraId="60856524" w14:textId="77777777" w:rsidTr="00AD67E6">
        <w:trPr>
          <w:cantSplit/>
        </w:trPr>
        <w:tc>
          <w:tcPr>
            <w:tcW w:w="4266" w:type="dxa"/>
            <w:vAlign w:val="bottom"/>
            <w:hideMark/>
          </w:tcPr>
          <w:p w14:paraId="6B7F5441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D0299E" w14:textId="02490234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94A5E" w14:textId="4CC3B08D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AD67E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06EC4A" w14:textId="2C6EFB6D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39B31" w14:textId="4B6E4EEA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8D45B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8D45BB" w:rsidRPr="00287EEC" w14:paraId="2A6F16FC" w14:textId="77777777" w:rsidTr="00AD67E6">
        <w:trPr>
          <w:cantSplit/>
        </w:trPr>
        <w:tc>
          <w:tcPr>
            <w:tcW w:w="4266" w:type="dxa"/>
            <w:vAlign w:val="bottom"/>
          </w:tcPr>
          <w:p w14:paraId="7885F4B6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9D3C4" w14:textId="5C0EFA2E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DE48B" w14:textId="3EA7C26F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D67E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D67E6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54FE8" w14:textId="74D41612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CE5522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765F3" w14:textId="784E41CA" w:rsidR="008D45BB" w:rsidRPr="00287EEC" w:rsidRDefault="00436A34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D45B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D45B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</w:tbl>
    <w:p w14:paraId="1218A9C0" w14:textId="46CC0888" w:rsidR="00F42450" w:rsidRPr="00287EEC" w:rsidRDefault="00F42450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287EEC" w14:paraId="1F7791C4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CDCE7F" w14:textId="1E681EC2" w:rsidR="00F27E3A" w:rsidRPr="00287EEC" w:rsidRDefault="00436A34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86058063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27E3A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  <w:bookmarkEnd w:id="24"/>
    </w:tbl>
    <w:p w14:paraId="70CD827F" w14:textId="18151654" w:rsidR="004D15A7" w:rsidRPr="00287EEC" w:rsidRDefault="004D15A7" w:rsidP="006E53D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</w:pPr>
    </w:p>
    <w:p w14:paraId="1D8A50E4" w14:textId="681A88E2" w:rsidR="0093699D" w:rsidRPr="00287EEC" w:rsidRDefault="00436A34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93699D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93699D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หนังสือค้ำประกัน</w:t>
      </w:r>
    </w:p>
    <w:p w14:paraId="5E4DEC21" w14:textId="77777777" w:rsidR="00465E02" w:rsidRPr="00287EEC" w:rsidRDefault="00465E02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89BC1" w14:textId="6961883C" w:rsidR="0093699D" w:rsidRPr="00287EEC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30</w:t>
      </w:r>
      <w:r w:rsidR="008D45BB" w:rsidRPr="00287E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D45BB"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306BC2"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36A34" w:rsidRPr="00436A3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287EE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กลุ่มกิจการมีหนังสือค้ำประกันที่ออกโดยธนาคารในนามของกลุ่มกิจการ</w:t>
      </w:r>
      <w:r w:rsidRPr="00287EE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</w:t>
      </w:r>
      <w:r w:rsidR="00452C08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436A34" w:rsidRPr="00436A34">
        <w:rPr>
          <w:rFonts w:ascii="Browallia New" w:hAnsi="Browallia New" w:cs="Browallia New"/>
          <w:sz w:val="26"/>
          <w:szCs w:val="26"/>
        </w:rPr>
        <w:t>0</w:t>
      </w:r>
      <w:r w:rsidR="00EE4F3B" w:rsidRPr="00287EEC">
        <w:rPr>
          <w:rFonts w:ascii="Browallia New" w:hAnsi="Browallia New" w:cs="Browallia New"/>
          <w:sz w:val="26"/>
          <w:szCs w:val="26"/>
          <w:lang w:val="en-US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25</w:t>
      </w:r>
      <w:r w:rsidR="00452C08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06BC2"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2564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436A34" w:rsidRPr="00436A34">
        <w:rPr>
          <w:rFonts w:ascii="Browallia New" w:hAnsi="Browallia New" w:cs="Browallia New"/>
          <w:sz w:val="26"/>
          <w:szCs w:val="26"/>
        </w:rPr>
        <w:t>0</w:t>
      </w:r>
      <w:r w:rsidR="00452C08" w:rsidRPr="00287EEC">
        <w:rPr>
          <w:rFonts w:ascii="Browallia New" w:hAnsi="Browallia New" w:cs="Browallia New"/>
          <w:sz w:val="26"/>
          <w:szCs w:val="26"/>
          <w:lang w:val="en-US"/>
        </w:rPr>
        <w:t>.</w:t>
      </w:r>
      <w:r w:rsidR="00436A34" w:rsidRPr="00436A34">
        <w:rPr>
          <w:rFonts w:ascii="Browallia New" w:hAnsi="Browallia New" w:cs="Browallia New"/>
          <w:sz w:val="26"/>
          <w:szCs w:val="26"/>
        </w:rPr>
        <w:t>50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3E2C3F4A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84BD3E" w14:textId="368A46F9" w:rsidR="00C85AD8" w:rsidRPr="00287EEC" w:rsidRDefault="00436A34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795CD8AC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F146ED" w14:textId="77C96F04" w:rsidR="00C85AD8" w:rsidRPr="00287EEC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30</w:t>
      </w:r>
      <w:r w:rsidR="008D45BB" w:rsidRPr="00287E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D45BB"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31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2564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90103A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383AE976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1B14FB" w14:textId="77777777" w:rsidR="00C85AD8" w:rsidRPr="00287EEC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287EEC">
        <w:rPr>
          <w:rFonts w:ascii="Browallia New" w:hAnsi="Browallia New" w:cs="Browallia New"/>
          <w:sz w:val="26"/>
          <w:szCs w:val="26"/>
          <w:cs/>
        </w:rPr>
        <w:tab/>
      </w:r>
      <w:r w:rsidR="00C85AD8" w:rsidRPr="00287EEC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7500B51A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309112" w14:textId="162DD701" w:rsidR="00C85AD8" w:rsidRPr="00287EEC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287EEC">
        <w:rPr>
          <w:rFonts w:ascii="Browallia New" w:hAnsi="Browallia New" w:cs="Browallia New"/>
          <w:sz w:val="26"/>
          <w:szCs w:val="26"/>
        </w:rPr>
        <w:tab/>
      </w:r>
      <w:r w:rsidR="00C85AD8" w:rsidRPr="00287EEC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779E0E03" w14:textId="058C8254" w:rsidR="002A2C26" w:rsidRPr="00287EEC" w:rsidRDefault="002A2C26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287EEC" w14:paraId="3D0F7CA7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9DAE5" w14:textId="0EBE64F4" w:rsidR="002A2C26" w:rsidRPr="00287EEC" w:rsidRDefault="00436A34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37636B1" w14:textId="6E3AE0AB" w:rsidR="00B45E11" w:rsidRPr="00287EEC" w:rsidRDefault="00B45E11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B5B292" w14:textId="095A1FDA" w:rsidR="00C85AD8" w:rsidRPr="00287EEC" w:rsidRDefault="00436A34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436A34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ภาระผูกพันที่เป็นข้อผูกตามสัญญาเช่าดำเนินงาน 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47905C56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32C28" w14:textId="086380BB" w:rsidR="002F43B6" w:rsidRPr="00287EEC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36A34" w:rsidRPr="00436A34">
        <w:rPr>
          <w:rFonts w:ascii="Browallia New" w:hAnsi="Browallia New" w:cs="Browallia New"/>
          <w:spacing w:val="-6"/>
          <w:sz w:val="26"/>
          <w:szCs w:val="26"/>
        </w:rPr>
        <w:t>30</w:t>
      </w:r>
      <w:r w:rsidR="008D45BB" w:rsidRPr="00287E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D45BB"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2E31B700" w14:textId="77777777" w:rsidR="00376E3B" w:rsidRPr="00287EEC" w:rsidRDefault="00376E3B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644E1" w14:textId="77777777" w:rsidR="00C85AD8" w:rsidRPr="00287EEC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CD4953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287EEC" w14:paraId="3CD2B8FA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1C82C9F9" w14:textId="77777777" w:rsidR="00C85AD8" w:rsidRPr="00287EEC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209C" w14:textId="77777777" w:rsidR="00C85AD8" w:rsidRPr="00287EEC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E1A1" w14:textId="77777777" w:rsidR="00C85AD8" w:rsidRPr="00287EEC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45BB" w:rsidRPr="00287EEC" w14:paraId="1719C2CB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7B0F2057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89B6D" w14:textId="5BFD2229" w:rsidR="008D45BB" w:rsidRPr="00287EEC" w:rsidRDefault="00436A34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F54C6" w14:textId="3CB3F4EF" w:rsidR="008D45BB" w:rsidRPr="00287EEC" w:rsidRDefault="00436A34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742844" w14:textId="463C58E5" w:rsidR="008D45BB" w:rsidRPr="00287EEC" w:rsidRDefault="00436A34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987C2" w14:textId="5556424D" w:rsidR="008D45BB" w:rsidRPr="00287EEC" w:rsidRDefault="00436A34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90F1B" w:rsidRPr="00287EEC" w14:paraId="3F5BCDEC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5252AAC1" w14:textId="77777777" w:rsidR="00990F1B" w:rsidRPr="00287EEC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D9E9E" w14:textId="10A11B73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06AF628" w14:textId="0A1A1E15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2721F72" w14:textId="645F6D14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F2D13C2" w14:textId="64760D8A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436A34" w:rsidRPr="00436A3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990F1B" w:rsidRPr="00287EEC" w14:paraId="2EBB7009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3FF7A569" w14:textId="77777777" w:rsidR="00990F1B" w:rsidRPr="00287EEC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917C59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5C1595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B4D843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941BB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990F1B" w:rsidRPr="00287EEC" w14:paraId="70997D52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67C5DF96" w14:textId="77777777" w:rsidR="00990F1B" w:rsidRPr="00287EEC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F60EC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1900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9D19E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237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2C08" w:rsidRPr="00287EEC" w14:paraId="62C9FB39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4B69AEB8" w14:textId="3C08623D" w:rsidR="00452C08" w:rsidRPr="00287EEC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0B378" w14:textId="3A183FB0" w:rsidR="00452C08" w:rsidRPr="00287EEC" w:rsidRDefault="00436A34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4</w:t>
            </w:r>
            <w:r w:rsidR="00FA49B3"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783</w:t>
            </w:r>
            <w:r w:rsidR="00FA49B3"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643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C848" w14:textId="1F47D940" w:rsidR="00452C08" w:rsidRPr="00287EEC" w:rsidRDefault="00436A34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452C08" w:rsidRPr="00287EE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218</w:t>
            </w:r>
            <w:r w:rsidR="00452C08" w:rsidRPr="00287EE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D22C8" w14:textId="1AAD36E2" w:rsidR="00452C08" w:rsidRPr="00287EEC" w:rsidRDefault="007633D9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C4E6F" w14:textId="65FFB3A1" w:rsidR="00452C08" w:rsidRPr="00287EEC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52C08" w:rsidRPr="00287EEC" w14:paraId="3B86E661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79B7A021" w14:textId="571A479F" w:rsidR="00452C08" w:rsidRPr="00287EEC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36A34" w:rsidRPr="00436A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1DCF" w14:textId="09D079FB" w:rsidR="00452C08" w:rsidRPr="00287EEC" w:rsidRDefault="007633D9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3F94" w14:textId="6BD38255" w:rsidR="00452C08" w:rsidRPr="00287EEC" w:rsidRDefault="00436A34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75</w:t>
            </w:r>
            <w:r w:rsidR="00452C08"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DF23" w14:textId="322DF427" w:rsidR="00452C08" w:rsidRPr="00287EEC" w:rsidRDefault="007633D9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1C4" w14:textId="1D9B1D94" w:rsidR="00452C08" w:rsidRPr="00287EEC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52C08" w:rsidRPr="00287EEC" w14:paraId="2DD654ED" w14:textId="77777777" w:rsidTr="00FA49B3">
        <w:trPr>
          <w:cantSplit/>
          <w:trHeight w:val="20"/>
        </w:trPr>
        <w:tc>
          <w:tcPr>
            <w:tcW w:w="4267" w:type="dxa"/>
            <w:vAlign w:val="bottom"/>
          </w:tcPr>
          <w:p w14:paraId="4140D97A" w14:textId="77777777" w:rsidR="00452C08" w:rsidRPr="00287EEC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3E6AC" w14:textId="0D1753B6" w:rsidR="00452C08" w:rsidRPr="00287EEC" w:rsidRDefault="00436A34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4</w:t>
            </w:r>
            <w:r w:rsidR="00FA49B3"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783</w:t>
            </w:r>
            <w:r w:rsidR="00FA49B3"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4E05" w14:textId="109617AD" w:rsidR="00452C08" w:rsidRPr="00287EEC" w:rsidRDefault="00436A34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452C08"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293</w:t>
            </w:r>
            <w:r w:rsidR="00452C08"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436A34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EE144" w14:textId="27FC5BB2" w:rsidR="00452C08" w:rsidRPr="00287EEC" w:rsidRDefault="007633D9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A88" w14:textId="62CA746E" w:rsidR="00452C08" w:rsidRPr="00287EEC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1257D86F" w14:textId="00D38FD8" w:rsidR="00402AE7" w:rsidRPr="00287EEC" w:rsidRDefault="00402AE7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CD1" w:rsidRPr="00287EEC" w14:paraId="7928544C" w14:textId="77777777" w:rsidTr="00F6095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E39719" w14:textId="30A91CDA" w:rsidR="00763CD1" w:rsidRPr="00287EEC" w:rsidRDefault="00436A34" w:rsidP="00F609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63CD1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3CD1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448FBF0" w14:textId="65E559C8" w:rsidR="00763CD1" w:rsidRPr="00287EEC" w:rsidRDefault="00763CD1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AB7756" w14:textId="50A56719" w:rsidR="008E7E40" w:rsidRDefault="00EA3033" w:rsidP="00AE5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6A34" w:rsidRPr="00436A34">
        <w:rPr>
          <w:rFonts w:ascii="Browallia New" w:hAnsi="Browallia New" w:cs="Browallia New"/>
          <w:sz w:val="26"/>
          <w:szCs w:val="26"/>
        </w:rPr>
        <w:t>5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5C1875" w:rsidRPr="00287EEC">
        <w:rPr>
          <w:rFonts w:ascii="Browallia New" w:hAnsi="Browallia New" w:cs="Browallia New"/>
          <w:sz w:val="26"/>
          <w:szCs w:val="26"/>
          <w:cs/>
        </w:rPr>
        <w:t>ที่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ครั้งที่ </w:t>
      </w:r>
      <w:r w:rsidR="00436A34" w:rsidRPr="00436A34">
        <w:rPr>
          <w:rFonts w:ascii="Browallia New" w:hAnsi="Browallia New" w:cs="Browallia New"/>
          <w:sz w:val="26"/>
          <w:szCs w:val="26"/>
        </w:rPr>
        <w:t>3</w:t>
      </w:r>
      <w:r w:rsidRPr="00287EEC">
        <w:rPr>
          <w:rFonts w:ascii="Browallia New" w:hAnsi="Browallia New" w:cs="Browallia New"/>
          <w:sz w:val="26"/>
          <w:szCs w:val="26"/>
        </w:rPr>
        <w:t>/</w:t>
      </w:r>
      <w:r w:rsidR="00436A34" w:rsidRPr="00436A34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ได้</w:t>
      </w:r>
      <w:r w:rsidR="005C1875" w:rsidRPr="00287EEC">
        <w:rPr>
          <w:rFonts w:ascii="Browallia New" w:hAnsi="Browallia New" w:cs="Browallia New"/>
          <w:sz w:val="26"/>
          <w:szCs w:val="26"/>
          <w:cs/>
        </w:rPr>
        <w:t>มี</w:t>
      </w:r>
      <w:r w:rsidRPr="00287EEC">
        <w:rPr>
          <w:rFonts w:ascii="Browallia New" w:hAnsi="Browallia New" w:cs="Browallia New"/>
          <w:sz w:val="26"/>
          <w:szCs w:val="26"/>
          <w:cs/>
        </w:rPr>
        <w:t>มติอนุมัติ</w:t>
      </w:r>
      <w:r w:rsidR="002811B4">
        <w:rPr>
          <w:rFonts w:ascii="Browallia New" w:hAnsi="Browallia New" w:cs="Browallia New"/>
          <w:sz w:val="26"/>
          <w:szCs w:val="26"/>
        </w:rPr>
        <w:t xml:space="preserve"> </w:t>
      </w:r>
    </w:p>
    <w:p w14:paraId="0B466B8E" w14:textId="77777777" w:rsidR="008E7E40" w:rsidRDefault="008E7E40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B2446B" w14:textId="51CC4FA1" w:rsidR="0056083C" w:rsidRPr="00287EEC" w:rsidRDefault="00436A34" w:rsidP="008E7E40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36A34">
        <w:rPr>
          <w:rFonts w:ascii="Browallia New" w:hAnsi="Browallia New" w:cs="Browallia New"/>
          <w:sz w:val="26"/>
          <w:szCs w:val="26"/>
        </w:rPr>
        <w:t>1</w:t>
      </w:r>
      <w:r w:rsidR="002811B4">
        <w:rPr>
          <w:rFonts w:ascii="Browallia New" w:hAnsi="Browallia New" w:cs="Browallia New"/>
          <w:sz w:val="26"/>
          <w:szCs w:val="26"/>
        </w:rPr>
        <w:t xml:space="preserve">) </w:t>
      </w:r>
      <w:r w:rsidR="008E7E40">
        <w:rPr>
          <w:rFonts w:ascii="Browallia New" w:hAnsi="Browallia New" w:cs="Browallia New"/>
          <w:sz w:val="26"/>
          <w:szCs w:val="26"/>
        </w:rPr>
        <w:tab/>
      </w:r>
      <w:r w:rsidR="00EA3033" w:rsidRPr="00436A34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การลดทุนจดทะเบียนของบริษัท จำนวน 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235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</w:rPr>
        <w:t>,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578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</w:rPr>
        <w:t>,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510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707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</w:rPr>
        <w:t>,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536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</w:rPr>
        <w:t>,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887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</w:rPr>
        <w:t>.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50</w:t>
      </w:r>
      <w:r w:rsidR="00EA3033" w:rsidRPr="00436A3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เป็นทุนจดทะเบียน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436A34">
        <w:rPr>
          <w:rFonts w:ascii="Browallia New" w:hAnsi="Browallia New" w:cs="Browallia New"/>
          <w:sz w:val="26"/>
          <w:szCs w:val="26"/>
        </w:rPr>
        <w:t>471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958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377</w:t>
      </w:r>
      <w:r w:rsidR="00EA3033" w:rsidRPr="00287EEC">
        <w:rPr>
          <w:rFonts w:ascii="Browallia New" w:hAnsi="Browallia New" w:cs="Browallia New"/>
          <w:sz w:val="26"/>
          <w:szCs w:val="26"/>
        </w:rPr>
        <w:t>.</w:t>
      </w:r>
      <w:r w:rsidRPr="00436A34">
        <w:rPr>
          <w:rFonts w:ascii="Browallia New" w:hAnsi="Browallia New" w:cs="Browallia New"/>
          <w:sz w:val="26"/>
          <w:szCs w:val="26"/>
        </w:rPr>
        <w:t>50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 บาท โดยการตัดหุ้นสามัญที่ยังไม่ได้นำออกจำหน่ายจำนวน </w:t>
      </w:r>
      <w:r w:rsidRPr="00436A34">
        <w:rPr>
          <w:rFonts w:ascii="Browallia New" w:hAnsi="Browallia New" w:cs="Browallia New"/>
          <w:sz w:val="26"/>
          <w:szCs w:val="26"/>
        </w:rPr>
        <w:t>471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157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020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Pr="00436A34">
        <w:rPr>
          <w:rFonts w:ascii="Browallia New" w:hAnsi="Browallia New" w:cs="Browallia New"/>
          <w:sz w:val="26"/>
          <w:szCs w:val="26"/>
        </w:rPr>
        <w:t>0</w:t>
      </w:r>
      <w:r w:rsidR="00EA3033" w:rsidRPr="00287EEC">
        <w:rPr>
          <w:rFonts w:ascii="Browallia New" w:hAnsi="Browallia New" w:cs="Browallia New"/>
          <w:sz w:val="26"/>
          <w:szCs w:val="26"/>
        </w:rPr>
        <w:t>.</w:t>
      </w:r>
      <w:r w:rsidRPr="00436A34">
        <w:rPr>
          <w:rFonts w:ascii="Browallia New" w:hAnsi="Browallia New" w:cs="Browallia New"/>
          <w:sz w:val="26"/>
          <w:szCs w:val="26"/>
        </w:rPr>
        <w:t>50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E833E5D" w14:textId="77777777" w:rsidR="00EA3033" w:rsidRPr="00287EEC" w:rsidRDefault="00EA3033" w:rsidP="008E7E40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D6C09B9" w14:textId="402F965E" w:rsidR="00763CD1" w:rsidRPr="00287EEC" w:rsidRDefault="00436A34" w:rsidP="008E7E40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36A34">
        <w:rPr>
          <w:rFonts w:ascii="Browallia New" w:hAnsi="Browallia New" w:cs="Browallia New"/>
          <w:sz w:val="26"/>
          <w:szCs w:val="26"/>
        </w:rPr>
        <w:t>2</w:t>
      </w:r>
      <w:r w:rsidR="002811B4">
        <w:rPr>
          <w:rFonts w:ascii="Browallia New" w:hAnsi="Browallia New" w:cs="Browallia New"/>
          <w:sz w:val="26"/>
          <w:szCs w:val="26"/>
        </w:rPr>
        <w:t xml:space="preserve">) </w:t>
      </w:r>
      <w:r w:rsidR="008E7E40">
        <w:rPr>
          <w:rFonts w:ascii="Browallia New" w:hAnsi="Browallia New" w:cs="Browallia New"/>
          <w:sz w:val="26"/>
          <w:szCs w:val="26"/>
        </w:rPr>
        <w:tab/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>การเพิ่มทุนจดทะเบียนของบริษัท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ในจำนวนไม่เกิน </w:t>
      </w:r>
      <w:r w:rsidRPr="00436A34">
        <w:rPr>
          <w:rFonts w:ascii="Browallia New" w:hAnsi="Browallia New" w:cs="Browallia New"/>
          <w:sz w:val="26"/>
          <w:szCs w:val="26"/>
        </w:rPr>
        <w:t>5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934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068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140</w:t>
      </w:r>
      <w:r w:rsidR="00EA3033" w:rsidRPr="00287EEC">
        <w:rPr>
          <w:rFonts w:ascii="Browallia New" w:hAnsi="Browallia New" w:cs="Browallia New"/>
          <w:sz w:val="26"/>
          <w:szCs w:val="26"/>
        </w:rPr>
        <w:t>.</w:t>
      </w:r>
      <w:r w:rsidRPr="00436A34">
        <w:rPr>
          <w:rFonts w:ascii="Browallia New" w:hAnsi="Browallia New" w:cs="Browallia New"/>
          <w:sz w:val="26"/>
          <w:szCs w:val="26"/>
        </w:rPr>
        <w:t>50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จากทุนจดทะเบียนจำนวน </w:t>
      </w:r>
      <w:r w:rsidRPr="00436A34">
        <w:rPr>
          <w:rFonts w:ascii="Browallia New" w:hAnsi="Browallia New" w:cs="Browallia New"/>
          <w:sz w:val="26"/>
          <w:szCs w:val="26"/>
        </w:rPr>
        <w:t>471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958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377</w:t>
      </w:r>
      <w:r w:rsidR="00EA3033" w:rsidRPr="00287EEC">
        <w:rPr>
          <w:rFonts w:ascii="Browallia New" w:hAnsi="Browallia New" w:cs="Browallia New"/>
          <w:sz w:val="26"/>
          <w:szCs w:val="26"/>
        </w:rPr>
        <w:t>.</w:t>
      </w:r>
      <w:r w:rsidRPr="00436A34">
        <w:rPr>
          <w:rFonts w:ascii="Browallia New" w:hAnsi="Browallia New" w:cs="Browallia New"/>
          <w:sz w:val="26"/>
          <w:szCs w:val="26"/>
        </w:rPr>
        <w:t>50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บาท เป็นทุนจดทะเบียนใหม่จำนวน </w:t>
      </w:r>
      <w:r w:rsidRPr="00436A34">
        <w:rPr>
          <w:rFonts w:ascii="Browallia New" w:hAnsi="Browallia New" w:cs="Browallia New"/>
          <w:sz w:val="26"/>
          <w:szCs w:val="26"/>
        </w:rPr>
        <w:t>6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406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026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518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บาท โดยการออกหุ้นสามัญเพิ่มทุนใหม่จำนวนไม่เกิน </w:t>
      </w:r>
      <w:r w:rsidRPr="00436A34">
        <w:rPr>
          <w:rFonts w:ascii="Browallia New" w:hAnsi="Browallia New" w:cs="Browallia New"/>
          <w:sz w:val="26"/>
          <w:szCs w:val="26"/>
        </w:rPr>
        <w:t>11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868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136</w:t>
      </w:r>
      <w:r w:rsidR="00EA3033" w:rsidRPr="00287EEC">
        <w:rPr>
          <w:rFonts w:ascii="Browallia New" w:hAnsi="Browallia New" w:cs="Browallia New"/>
          <w:sz w:val="26"/>
          <w:szCs w:val="26"/>
        </w:rPr>
        <w:t>,</w:t>
      </w:r>
      <w:r w:rsidRPr="00436A34">
        <w:rPr>
          <w:rFonts w:ascii="Browallia New" w:hAnsi="Browallia New" w:cs="Browallia New"/>
          <w:sz w:val="26"/>
          <w:szCs w:val="26"/>
        </w:rPr>
        <w:t>281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8E7E40">
        <w:rPr>
          <w:rFonts w:ascii="Browallia New" w:hAnsi="Browallia New" w:cs="Browallia New"/>
          <w:sz w:val="26"/>
          <w:szCs w:val="26"/>
        </w:rPr>
        <w:br/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>มู</w:t>
      </w:r>
      <w:r w:rsidR="00ED71C2" w:rsidRPr="00287EEC">
        <w:rPr>
          <w:rFonts w:ascii="Browallia New" w:hAnsi="Browallia New" w:cs="Browallia New"/>
          <w:sz w:val="26"/>
          <w:szCs w:val="26"/>
          <w:cs/>
        </w:rPr>
        <w:t>ล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ค่าที่ตราไว้หุ้นละ </w:t>
      </w:r>
      <w:r w:rsidRPr="00436A34">
        <w:rPr>
          <w:rFonts w:ascii="Browallia New" w:hAnsi="Browallia New" w:cs="Browallia New"/>
          <w:sz w:val="26"/>
          <w:szCs w:val="26"/>
        </w:rPr>
        <w:t>0</w:t>
      </w:r>
      <w:r w:rsidR="00EA3033" w:rsidRPr="00287EEC">
        <w:rPr>
          <w:rFonts w:ascii="Browallia New" w:hAnsi="Browallia New" w:cs="Browallia New"/>
          <w:sz w:val="26"/>
          <w:szCs w:val="26"/>
        </w:rPr>
        <w:t>.</w:t>
      </w:r>
      <w:r w:rsidRPr="00436A34">
        <w:rPr>
          <w:rFonts w:ascii="Browallia New" w:hAnsi="Browallia New" w:cs="Browallia New"/>
          <w:sz w:val="26"/>
          <w:szCs w:val="26"/>
        </w:rPr>
        <w:t>50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FC5B6F7" w14:textId="77777777" w:rsidR="00EA3033" w:rsidRPr="00287EEC" w:rsidRDefault="00EA3033" w:rsidP="008E7E40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A5ACB5F" w14:textId="62880BFD" w:rsidR="00EA3033" w:rsidRPr="00287EEC" w:rsidRDefault="00436A34" w:rsidP="008E7E40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36A34">
        <w:rPr>
          <w:rFonts w:ascii="Browallia New" w:hAnsi="Browallia New" w:cs="Browallia New"/>
          <w:sz w:val="26"/>
          <w:szCs w:val="26"/>
        </w:rPr>
        <w:t>3</w:t>
      </w:r>
      <w:r w:rsidR="002811B4">
        <w:rPr>
          <w:rFonts w:ascii="Browallia New" w:hAnsi="Browallia New" w:cs="Browallia New"/>
          <w:sz w:val="26"/>
          <w:szCs w:val="26"/>
        </w:rPr>
        <w:t xml:space="preserve">) </w:t>
      </w:r>
      <w:r w:rsidR="008E7E40">
        <w:rPr>
          <w:rFonts w:ascii="Browallia New" w:hAnsi="Browallia New" w:cs="Browallia New"/>
          <w:sz w:val="26"/>
          <w:szCs w:val="26"/>
        </w:rPr>
        <w:tab/>
      </w:r>
      <w:r w:rsidR="00EA3033" w:rsidRPr="008E7E40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การออกและจัดสรรใบสำคัญแสดงสิทธิที่จะซื้อหุ้นสามัญของบริษัท ครั้งที่ 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3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</w:rPr>
        <w:t xml:space="preserve"> (WAVE-W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3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ในจำนวนไม่เกิน 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2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</w:rPr>
        <w:t>,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617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</w:rPr>
        <w:t>,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539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</w:rPr>
        <w:t>,</w:t>
      </w:r>
      <w:r w:rsidRPr="00436A34">
        <w:rPr>
          <w:rFonts w:ascii="Browallia New" w:hAnsi="Browallia New" w:cs="Browallia New"/>
          <w:spacing w:val="-6"/>
          <w:sz w:val="26"/>
          <w:szCs w:val="26"/>
        </w:rPr>
        <w:t>003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A3033" w:rsidRPr="008E7E40">
        <w:rPr>
          <w:rFonts w:ascii="Browallia New" w:hAnsi="Browallia New" w:cs="Browallia New"/>
          <w:spacing w:val="-6"/>
          <w:sz w:val="26"/>
          <w:szCs w:val="26"/>
          <w:cs/>
        </w:rPr>
        <w:t>หน่วย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3033" w:rsidRPr="006F0A21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ให้แก่ผู้ถือหุ้นเดิมของบริษัท ที่จองซื้อหุ้นสามัญเพิ่มทุนตามสัดส่วนการถือหุ้นในอัตรา </w:t>
      </w:r>
      <w:r w:rsidRPr="00436A34">
        <w:rPr>
          <w:rFonts w:ascii="Browallia New" w:hAnsi="Browallia New" w:cs="Browallia New"/>
          <w:spacing w:val="-2"/>
          <w:sz w:val="26"/>
          <w:szCs w:val="26"/>
        </w:rPr>
        <w:t>3</w:t>
      </w:r>
      <w:r w:rsidR="00EA3033" w:rsidRPr="006F0A2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A3033" w:rsidRPr="006F0A21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หุ้นเพิ่มทุนใหม่ ต่อ </w:t>
      </w:r>
      <w:r w:rsidRPr="00436A34">
        <w:rPr>
          <w:rFonts w:ascii="Browallia New" w:hAnsi="Browallia New" w:cs="Browallia New"/>
          <w:spacing w:val="-2"/>
          <w:sz w:val="26"/>
          <w:szCs w:val="26"/>
        </w:rPr>
        <w:t>1</w:t>
      </w:r>
      <w:r w:rsidR="00EA3033" w:rsidRPr="006F0A2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A3033" w:rsidRPr="006F0A21">
        <w:rPr>
          <w:rFonts w:ascii="Browallia New" w:hAnsi="Browallia New" w:cs="Browallia New"/>
          <w:spacing w:val="-2"/>
          <w:sz w:val="26"/>
          <w:szCs w:val="26"/>
          <w:cs/>
        </w:rPr>
        <w:t>ใบสำคัญแสดงสิทธิ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0A21">
        <w:rPr>
          <w:rFonts w:ascii="Browallia New" w:hAnsi="Browallia New" w:cs="Browallia New"/>
          <w:sz w:val="26"/>
          <w:szCs w:val="26"/>
        </w:rPr>
        <w:br/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ที่อัตราการใช้สิทธิ </w:t>
      </w:r>
      <w:r w:rsidRPr="00436A34">
        <w:rPr>
          <w:rFonts w:ascii="Browallia New" w:hAnsi="Browallia New" w:cs="Browallia New"/>
          <w:sz w:val="26"/>
          <w:szCs w:val="26"/>
        </w:rPr>
        <w:t>1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ใบแสดงสิทธิ ต่อ </w:t>
      </w:r>
      <w:r w:rsidRPr="00436A34">
        <w:rPr>
          <w:rFonts w:ascii="Browallia New" w:hAnsi="Browallia New" w:cs="Browallia New"/>
          <w:sz w:val="26"/>
          <w:szCs w:val="26"/>
        </w:rPr>
        <w:t>1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 xml:space="preserve">หุ้น ในราคาการใช้สิทธิ </w:t>
      </w:r>
      <w:r w:rsidRPr="00436A34">
        <w:rPr>
          <w:rFonts w:ascii="Browallia New" w:hAnsi="Browallia New" w:cs="Browallia New"/>
          <w:sz w:val="26"/>
          <w:szCs w:val="26"/>
        </w:rPr>
        <w:t>0</w:t>
      </w:r>
      <w:r w:rsidR="00EA3033" w:rsidRPr="00287EEC">
        <w:rPr>
          <w:rFonts w:ascii="Browallia New" w:hAnsi="Browallia New" w:cs="Browallia New"/>
          <w:sz w:val="26"/>
          <w:szCs w:val="26"/>
        </w:rPr>
        <w:t>.</w:t>
      </w:r>
      <w:r w:rsidRPr="00436A34">
        <w:rPr>
          <w:rFonts w:ascii="Browallia New" w:hAnsi="Browallia New" w:cs="Browallia New"/>
          <w:sz w:val="26"/>
          <w:szCs w:val="26"/>
        </w:rPr>
        <w:t>15</w:t>
      </w:r>
      <w:r w:rsidR="00EA3033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EA3033" w:rsidRPr="00287EEC">
        <w:rPr>
          <w:rFonts w:ascii="Browallia New" w:hAnsi="Browallia New" w:cs="Browallia New"/>
          <w:sz w:val="26"/>
          <w:szCs w:val="26"/>
          <w:cs/>
        </w:rPr>
        <w:t>บาทต่อหุ้น</w:t>
      </w:r>
    </w:p>
    <w:p w14:paraId="5934645A" w14:textId="77777777" w:rsidR="00EA3033" w:rsidRPr="00287EEC" w:rsidRDefault="00EA3033" w:rsidP="00AE5A8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287EEC" w14:paraId="37BCD056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16C628" w14:textId="5A90D716" w:rsidR="00475828" w:rsidRPr="00287EEC" w:rsidRDefault="00436A34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5" w:name="_Hlk102574102"/>
            <w:r w:rsidRPr="00436A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7582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25"/>
    </w:tbl>
    <w:p w14:paraId="61914AFB" w14:textId="77777777" w:rsidR="00475828" w:rsidRPr="00287EEC" w:rsidRDefault="00475828" w:rsidP="008D45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673ED" w14:textId="73FFCFE5" w:rsidR="00990F1B" w:rsidRPr="00287EEC" w:rsidRDefault="00475828" w:rsidP="00976EF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87EEC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C351BF" w:rsidRPr="00287E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11</w:t>
      </w:r>
      <w:r w:rsidR="00C351BF" w:rsidRPr="00287E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51BF" w:rsidRPr="00287EEC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Pr="00287EE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06BC2" w:rsidRPr="00287EE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36A34" w:rsidRPr="00436A34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42ED4EE7" w14:textId="77777777" w:rsidR="00216AF5" w:rsidRPr="00287EEC" w:rsidRDefault="00216AF5" w:rsidP="00976EF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216AF5" w:rsidRPr="00287EEC" w:rsidSect="00B405C7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90FB" w14:textId="77777777" w:rsidR="0096090A" w:rsidRDefault="0096090A">
      <w:r>
        <w:separator/>
      </w:r>
    </w:p>
  </w:endnote>
  <w:endnote w:type="continuationSeparator" w:id="0">
    <w:p w14:paraId="5A29F45E" w14:textId="77777777" w:rsidR="0096090A" w:rsidRDefault="0096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934E" w14:textId="0A1F83E4" w:rsidR="00D2404D" w:rsidRPr="009F7F30" w:rsidRDefault="00D2404D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A92B1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15E72" w14:textId="77777777" w:rsidR="0096090A" w:rsidRDefault="0096090A">
      <w:r>
        <w:separator/>
      </w:r>
    </w:p>
  </w:footnote>
  <w:footnote w:type="continuationSeparator" w:id="0">
    <w:p w14:paraId="5D235F14" w14:textId="77777777" w:rsidR="0096090A" w:rsidRDefault="00960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5194" w14:textId="77777777" w:rsidR="00D2404D" w:rsidRPr="0099360F" w:rsidRDefault="00D2404D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3C066BFD" w14:textId="77777777" w:rsidR="00D2404D" w:rsidRPr="0099360F" w:rsidRDefault="00D2404D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3D2D273" w14:textId="14048660" w:rsidR="00D2404D" w:rsidRPr="009F7F30" w:rsidRDefault="00D2404D" w:rsidP="009A497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436A34" w:rsidRPr="00436A34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436A34" w:rsidRPr="00436A34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7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63074">
    <w:abstractNumId w:val="25"/>
  </w:num>
  <w:num w:numId="2" w16cid:durableId="1689258242">
    <w:abstractNumId w:val="29"/>
  </w:num>
  <w:num w:numId="3" w16cid:durableId="951668142">
    <w:abstractNumId w:val="24"/>
  </w:num>
  <w:num w:numId="4" w16cid:durableId="286550008">
    <w:abstractNumId w:val="9"/>
  </w:num>
  <w:num w:numId="5" w16cid:durableId="886524929">
    <w:abstractNumId w:val="21"/>
  </w:num>
  <w:num w:numId="6" w16cid:durableId="742795323">
    <w:abstractNumId w:val="5"/>
  </w:num>
  <w:num w:numId="7" w16cid:durableId="1236554820">
    <w:abstractNumId w:val="18"/>
  </w:num>
  <w:num w:numId="8" w16cid:durableId="914120858">
    <w:abstractNumId w:val="10"/>
  </w:num>
  <w:num w:numId="9" w16cid:durableId="1503199295">
    <w:abstractNumId w:val="27"/>
  </w:num>
  <w:num w:numId="10" w16cid:durableId="281035992">
    <w:abstractNumId w:val="19"/>
  </w:num>
  <w:num w:numId="11" w16cid:durableId="1762526133">
    <w:abstractNumId w:val="3"/>
  </w:num>
  <w:num w:numId="12" w16cid:durableId="872377019">
    <w:abstractNumId w:val="30"/>
  </w:num>
  <w:num w:numId="13" w16cid:durableId="1465924818">
    <w:abstractNumId w:val="8"/>
  </w:num>
  <w:num w:numId="14" w16cid:durableId="1255434363">
    <w:abstractNumId w:val="14"/>
  </w:num>
  <w:num w:numId="15" w16cid:durableId="1778870108">
    <w:abstractNumId w:val="1"/>
  </w:num>
  <w:num w:numId="16" w16cid:durableId="944774038">
    <w:abstractNumId w:val="23"/>
  </w:num>
  <w:num w:numId="17" w16cid:durableId="106894022">
    <w:abstractNumId w:val="31"/>
  </w:num>
  <w:num w:numId="18" w16cid:durableId="252514821">
    <w:abstractNumId w:val="7"/>
  </w:num>
  <w:num w:numId="19" w16cid:durableId="596714560">
    <w:abstractNumId w:val="17"/>
  </w:num>
  <w:num w:numId="20" w16cid:durableId="307125318">
    <w:abstractNumId w:val="12"/>
  </w:num>
  <w:num w:numId="21" w16cid:durableId="1967463022">
    <w:abstractNumId w:val="6"/>
  </w:num>
  <w:num w:numId="22" w16cid:durableId="1088575056">
    <w:abstractNumId w:val="22"/>
  </w:num>
  <w:num w:numId="23" w16cid:durableId="525800154">
    <w:abstractNumId w:val="16"/>
  </w:num>
  <w:num w:numId="24" w16cid:durableId="1284994367">
    <w:abstractNumId w:val="28"/>
  </w:num>
  <w:num w:numId="25" w16cid:durableId="570434563">
    <w:abstractNumId w:val="32"/>
  </w:num>
  <w:num w:numId="26" w16cid:durableId="603270458">
    <w:abstractNumId w:val="13"/>
  </w:num>
  <w:num w:numId="27" w16cid:durableId="1396780167">
    <w:abstractNumId w:val="4"/>
  </w:num>
  <w:num w:numId="28" w16cid:durableId="2061513095">
    <w:abstractNumId w:val="20"/>
  </w:num>
  <w:num w:numId="29" w16cid:durableId="1388065663">
    <w:abstractNumId w:val="0"/>
  </w:num>
  <w:num w:numId="30" w16cid:durableId="177739057">
    <w:abstractNumId w:val="15"/>
  </w:num>
  <w:num w:numId="31" w16cid:durableId="894269725">
    <w:abstractNumId w:val="26"/>
  </w:num>
  <w:num w:numId="32" w16cid:durableId="780101812">
    <w:abstractNumId w:val="11"/>
  </w:num>
  <w:num w:numId="33" w16cid:durableId="116138990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3D33"/>
    <w:rsid w:val="000006C3"/>
    <w:rsid w:val="000006C8"/>
    <w:rsid w:val="00000C6F"/>
    <w:rsid w:val="0000109F"/>
    <w:rsid w:val="000012F6"/>
    <w:rsid w:val="00001473"/>
    <w:rsid w:val="00001E20"/>
    <w:rsid w:val="00001EA9"/>
    <w:rsid w:val="00002054"/>
    <w:rsid w:val="000026B6"/>
    <w:rsid w:val="00002A55"/>
    <w:rsid w:val="00002E70"/>
    <w:rsid w:val="00003237"/>
    <w:rsid w:val="0000465C"/>
    <w:rsid w:val="00004B6A"/>
    <w:rsid w:val="00004CFB"/>
    <w:rsid w:val="00005314"/>
    <w:rsid w:val="00006833"/>
    <w:rsid w:val="0000690D"/>
    <w:rsid w:val="0000697D"/>
    <w:rsid w:val="00007017"/>
    <w:rsid w:val="00007206"/>
    <w:rsid w:val="00007C78"/>
    <w:rsid w:val="00007E6D"/>
    <w:rsid w:val="000100B0"/>
    <w:rsid w:val="00010564"/>
    <w:rsid w:val="00010895"/>
    <w:rsid w:val="000108EB"/>
    <w:rsid w:val="00010BF7"/>
    <w:rsid w:val="00011027"/>
    <w:rsid w:val="0001128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2D2"/>
    <w:rsid w:val="00017633"/>
    <w:rsid w:val="00017654"/>
    <w:rsid w:val="000178B6"/>
    <w:rsid w:val="00017A43"/>
    <w:rsid w:val="0002071E"/>
    <w:rsid w:val="00020830"/>
    <w:rsid w:val="00020866"/>
    <w:rsid w:val="000208C4"/>
    <w:rsid w:val="0002153F"/>
    <w:rsid w:val="000217EE"/>
    <w:rsid w:val="000219AD"/>
    <w:rsid w:val="00021D16"/>
    <w:rsid w:val="00021D38"/>
    <w:rsid w:val="00023078"/>
    <w:rsid w:val="00023384"/>
    <w:rsid w:val="000234CD"/>
    <w:rsid w:val="0002353C"/>
    <w:rsid w:val="0002389C"/>
    <w:rsid w:val="00023A39"/>
    <w:rsid w:val="00024065"/>
    <w:rsid w:val="0002424B"/>
    <w:rsid w:val="0002454D"/>
    <w:rsid w:val="00024706"/>
    <w:rsid w:val="000249B6"/>
    <w:rsid w:val="00024F8C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223"/>
    <w:rsid w:val="000324CD"/>
    <w:rsid w:val="0003274C"/>
    <w:rsid w:val="0003275F"/>
    <w:rsid w:val="000327E8"/>
    <w:rsid w:val="000328EA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7DE"/>
    <w:rsid w:val="000419C3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BE"/>
    <w:rsid w:val="000456F5"/>
    <w:rsid w:val="00045707"/>
    <w:rsid w:val="00045813"/>
    <w:rsid w:val="00045A18"/>
    <w:rsid w:val="00045D3B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7A7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3E23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64D"/>
    <w:rsid w:val="000738D1"/>
    <w:rsid w:val="00073F28"/>
    <w:rsid w:val="000742B6"/>
    <w:rsid w:val="00074328"/>
    <w:rsid w:val="000744D4"/>
    <w:rsid w:val="00074B33"/>
    <w:rsid w:val="00074E12"/>
    <w:rsid w:val="00075258"/>
    <w:rsid w:val="00075B98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F6"/>
    <w:rsid w:val="0008113F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EA3"/>
    <w:rsid w:val="00084718"/>
    <w:rsid w:val="00084B4D"/>
    <w:rsid w:val="000850C6"/>
    <w:rsid w:val="00085383"/>
    <w:rsid w:val="000856A7"/>
    <w:rsid w:val="000856EE"/>
    <w:rsid w:val="0008570E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721"/>
    <w:rsid w:val="0009196D"/>
    <w:rsid w:val="00091A6D"/>
    <w:rsid w:val="000921D8"/>
    <w:rsid w:val="00092393"/>
    <w:rsid w:val="00092A5C"/>
    <w:rsid w:val="00092D97"/>
    <w:rsid w:val="00093224"/>
    <w:rsid w:val="0009374D"/>
    <w:rsid w:val="0009376B"/>
    <w:rsid w:val="000937FF"/>
    <w:rsid w:val="00093A02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66"/>
    <w:rsid w:val="00095EBE"/>
    <w:rsid w:val="00096232"/>
    <w:rsid w:val="00096F72"/>
    <w:rsid w:val="00096FD4"/>
    <w:rsid w:val="000970C4"/>
    <w:rsid w:val="000971EB"/>
    <w:rsid w:val="000973EC"/>
    <w:rsid w:val="00097BBE"/>
    <w:rsid w:val="00097C05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87"/>
    <w:rsid w:val="000A2C31"/>
    <w:rsid w:val="000A3077"/>
    <w:rsid w:val="000A34C0"/>
    <w:rsid w:val="000A366F"/>
    <w:rsid w:val="000A3717"/>
    <w:rsid w:val="000A3A56"/>
    <w:rsid w:val="000A3C49"/>
    <w:rsid w:val="000A3C8A"/>
    <w:rsid w:val="000A4431"/>
    <w:rsid w:val="000A4C23"/>
    <w:rsid w:val="000A4EC6"/>
    <w:rsid w:val="000A5C17"/>
    <w:rsid w:val="000A5E56"/>
    <w:rsid w:val="000A6250"/>
    <w:rsid w:val="000A6355"/>
    <w:rsid w:val="000A65AC"/>
    <w:rsid w:val="000A6BB5"/>
    <w:rsid w:val="000A6FB5"/>
    <w:rsid w:val="000A7032"/>
    <w:rsid w:val="000A70B7"/>
    <w:rsid w:val="000A7483"/>
    <w:rsid w:val="000A75FA"/>
    <w:rsid w:val="000A78B4"/>
    <w:rsid w:val="000A7A29"/>
    <w:rsid w:val="000A7BDF"/>
    <w:rsid w:val="000B0351"/>
    <w:rsid w:val="000B0455"/>
    <w:rsid w:val="000B0538"/>
    <w:rsid w:val="000B0B47"/>
    <w:rsid w:val="000B0D74"/>
    <w:rsid w:val="000B0FFF"/>
    <w:rsid w:val="000B1398"/>
    <w:rsid w:val="000B150A"/>
    <w:rsid w:val="000B1633"/>
    <w:rsid w:val="000B18A8"/>
    <w:rsid w:val="000B1FD2"/>
    <w:rsid w:val="000B261D"/>
    <w:rsid w:val="000B2962"/>
    <w:rsid w:val="000B3523"/>
    <w:rsid w:val="000B3A4B"/>
    <w:rsid w:val="000B3B55"/>
    <w:rsid w:val="000B3E67"/>
    <w:rsid w:val="000B4509"/>
    <w:rsid w:val="000B4848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A4C"/>
    <w:rsid w:val="000B7F8C"/>
    <w:rsid w:val="000C0079"/>
    <w:rsid w:val="000C019D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24B"/>
    <w:rsid w:val="000C47DA"/>
    <w:rsid w:val="000C486A"/>
    <w:rsid w:val="000C4D9E"/>
    <w:rsid w:val="000C4EA2"/>
    <w:rsid w:val="000C51F5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AF6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318"/>
    <w:rsid w:val="000D3578"/>
    <w:rsid w:val="000D3AD1"/>
    <w:rsid w:val="000D3B50"/>
    <w:rsid w:val="000D3FEB"/>
    <w:rsid w:val="000D4081"/>
    <w:rsid w:val="000D4316"/>
    <w:rsid w:val="000D4492"/>
    <w:rsid w:val="000D45A5"/>
    <w:rsid w:val="000D46CC"/>
    <w:rsid w:val="000D53D9"/>
    <w:rsid w:val="000D5663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AF7"/>
    <w:rsid w:val="000D7D03"/>
    <w:rsid w:val="000E051A"/>
    <w:rsid w:val="000E07F9"/>
    <w:rsid w:val="000E0A15"/>
    <w:rsid w:val="000E0AAA"/>
    <w:rsid w:val="000E10FF"/>
    <w:rsid w:val="000E11CF"/>
    <w:rsid w:val="000E1242"/>
    <w:rsid w:val="000E1368"/>
    <w:rsid w:val="000E1798"/>
    <w:rsid w:val="000E27C2"/>
    <w:rsid w:val="000E28D6"/>
    <w:rsid w:val="000E2B31"/>
    <w:rsid w:val="000E2BBE"/>
    <w:rsid w:val="000E2C87"/>
    <w:rsid w:val="000E3AB9"/>
    <w:rsid w:val="000E3B73"/>
    <w:rsid w:val="000E3BB3"/>
    <w:rsid w:val="000E42AA"/>
    <w:rsid w:val="000E4A96"/>
    <w:rsid w:val="000E4DF9"/>
    <w:rsid w:val="000E4F05"/>
    <w:rsid w:val="000E517F"/>
    <w:rsid w:val="000E521D"/>
    <w:rsid w:val="000E52B3"/>
    <w:rsid w:val="000E54F4"/>
    <w:rsid w:val="000E5DF7"/>
    <w:rsid w:val="000E6081"/>
    <w:rsid w:val="000E6192"/>
    <w:rsid w:val="000E6193"/>
    <w:rsid w:val="000E6426"/>
    <w:rsid w:val="000E6C68"/>
    <w:rsid w:val="000E6E1A"/>
    <w:rsid w:val="000E6F44"/>
    <w:rsid w:val="000E7064"/>
    <w:rsid w:val="000E719E"/>
    <w:rsid w:val="000E76F5"/>
    <w:rsid w:val="000F00A0"/>
    <w:rsid w:val="000F06BD"/>
    <w:rsid w:val="000F107B"/>
    <w:rsid w:val="000F15F4"/>
    <w:rsid w:val="000F2183"/>
    <w:rsid w:val="000F2265"/>
    <w:rsid w:val="000F233B"/>
    <w:rsid w:val="000F265A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6A14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2A9"/>
    <w:rsid w:val="001022AB"/>
    <w:rsid w:val="001024E1"/>
    <w:rsid w:val="001025A5"/>
    <w:rsid w:val="00102780"/>
    <w:rsid w:val="00102DC2"/>
    <w:rsid w:val="001032BA"/>
    <w:rsid w:val="001034F7"/>
    <w:rsid w:val="00103580"/>
    <w:rsid w:val="001036A7"/>
    <w:rsid w:val="00103D80"/>
    <w:rsid w:val="00103F98"/>
    <w:rsid w:val="001044E1"/>
    <w:rsid w:val="001050A1"/>
    <w:rsid w:val="001059EF"/>
    <w:rsid w:val="00106073"/>
    <w:rsid w:val="00106078"/>
    <w:rsid w:val="0010633D"/>
    <w:rsid w:val="001063A2"/>
    <w:rsid w:val="00106451"/>
    <w:rsid w:val="001065C5"/>
    <w:rsid w:val="00106603"/>
    <w:rsid w:val="00106682"/>
    <w:rsid w:val="00106957"/>
    <w:rsid w:val="00106EF7"/>
    <w:rsid w:val="00107D92"/>
    <w:rsid w:val="00107E5F"/>
    <w:rsid w:val="00107F95"/>
    <w:rsid w:val="00110019"/>
    <w:rsid w:val="00110358"/>
    <w:rsid w:val="0011072C"/>
    <w:rsid w:val="0011091D"/>
    <w:rsid w:val="00110B20"/>
    <w:rsid w:val="00110CCE"/>
    <w:rsid w:val="00110EF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5492"/>
    <w:rsid w:val="001160AD"/>
    <w:rsid w:val="001161EB"/>
    <w:rsid w:val="00116480"/>
    <w:rsid w:val="00116573"/>
    <w:rsid w:val="001165CB"/>
    <w:rsid w:val="00116689"/>
    <w:rsid w:val="00117E36"/>
    <w:rsid w:val="0012059C"/>
    <w:rsid w:val="00120728"/>
    <w:rsid w:val="00120744"/>
    <w:rsid w:val="001209EA"/>
    <w:rsid w:val="00120A62"/>
    <w:rsid w:val="00121086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9A"/>
    <w:rsid w:val="001250EE"/>
    <w:rsid w:val="00125265"/>
    <w:rsid w:val="0012537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9"/>
    <w:rsid w:val="00130B9F"/>
    <w:rsid w:val="0013101E"/>
    <w:rsid w:val="00131414"/>
    <w:rsid w:val="00131451"/>
    <w:rsid w:val="001316C3"/>
    <w:rsid w:val="00132021"/>
    <w:rsid w:val="001326AA"/>
    <w:rsid w:val="00132BE6"/>
    <w:rsid w:val="0013305F"/>
    <w:rsid w:val="00133467"/>
    <w:rsid w:val="001335C2"/>
    <w:rsid w:val="001339C9"/>
    <w:rsid w:val="00133A99"/>
    <w:rsid w:val="00133BD0"/>
    <w:rsid w:val="001346AC"/>
    <w:rsid w:val="00134C50"/>
    <w:rsid w:val="00134CB9"/>
    <w:rsid w:val="00134CBD"/>
    <w:rsid w:val="0013548D"/>
    <w:rsid w:val="00135D6E"/>
    <w:rsid w:val="00135E40"/>
    <w:rsid w:val="001360B0"/>
    <w:rsid w:val="0013625C"/>
    <w:rsid w:val="001363BE"/>
    <w:rsid w:val="0013666A"/>
    <w:rsid w:val="0013672A"/>
    <w:rsid w:val="00136E29"/>
    <w:rsid w:val="001371F1"/>
    <w:rsid w:val="00140458"/>
    <w:rsid w:val="00140B5B"/>
    <w:rsid w:val="001413E1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6E7"/>
    <w:rsid w:val="00144B07"/>
    <w:rsid w:val="00144BD5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6EAA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3892"/>
    <w:rsid w:val="00153A6A"/>
    <w:rsid w:val="00153B65"/>
    <w:rsid w:val="001543EA"/>
    <w:rsid w:val="0015486F"/>
    <w:rsid w:val="00154B3E"/>
    <w:rsid w:val="00154B61"/>
    <w:rsid w:val="00154FC5"/>
    <w:rsid w:val="00155A19"/>
    <w:rsid w:val="001560C8"/>
    <w:rsid w:val="00156273"/>
    <w:rsid w:val="001564B1"/>
    <w:rsid w:val="00156B76"/>
    <w:rsid w:val="00157123"/>
    <w:rsid w:val="00157273"/>
    <w:rsid w:val="00157479"/>
    <w:rsid w:val="00157598"/>
    <w:rsid w:val="00157BAB"/>
    <w:rsid w:val="00160203"/>
    <w:rsid w:val="00160AB7"/>
    <w:rsid w:val="00160D35"/>
    <w:rsid w:val="00161ACC"/>
    <w:rsid w:val="00162128"/>
    <w:rsid w:val="0016214B"/>
    <w:rsid w:val="001625E7"/>
    <w:rsid w:val="00162DDF"/>
    <w:rsid w:val="0016319E"/>
    <w:rsid w:val="00163764"/>
    <w:rsid w:val="0016381E"/>
    <w:rsid w:val="00163ABC"/>
    <w:rsid w:val="00164464"/>
    <w:rsid w:val="00164598"/>
    <w:rsid w:val="00164AF8"/>
    <w:rsid w:val="0016516C"/>
    <w:rsid w:val="00165603"/>
    <w:rsid w:val="00165699"/>
    <w:rsid w:val="001656D0"/>
    <w:rsid w:val="00165750"/>
    <w:rsid w:val="001657F6"/>
    <w:rsid w:val="0016618D"/>
    <w:rsid w:val="001667AD"/>
    <w:rsid w:val="00166937"/>
    <w:rsid w:val="00166D3E"/>
    <w:rsid w:val="001677D4"/>
    <w:rsid w:val="001679B3"/>
    <w:rsid w:val="00167B31"/>
    <w:rsid w:val="0017006E"/>
    <w:rsid w:val="00170A12"/>
    <w:rsid w:val="00170CCC"/>
    <w:rsid w:val="00170FCC"/>
    <w:rsid w:val="00171166"/>
    <w:rsid w:val="001713AA"/>
    <w:rsid w:val="00171410"/>
    <w:rsid w:val="00171B44"/>
    <w:rsid w:val="00171CAC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DE6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21"/>
    <w:rsid w:val="00176CCE"/>
    <w:rsid w:val="00176DB4"/>
    <w:rsid w:val="00177463"/>
    <w:rsid w:val="00177DD9"/>
    <w:rsid w:val="00177F81"/>
    <w:rsid w:val="00180152"/>
    <w:rsid w:val="001804C4"/>
    <w:rsid w:val="00180CEF"/>
    <w:rsid w:val="00180D38"/>
    <w:rsid w:val="00180EC6"/>
    <w:rsid w:val="00181141"/>
    <w:rsid w:val="001814E7"/>
    <w:rsid w:val="00181E19"/>
    <w:rsid w:val="00181EEF"/>
    <w:rsid w:val="001820B2"/>
    <w:rsid w:val="001821EA"/>
    <w:rsid w:val="00182571"/>
    <w:rsid w:val="001826E7"/>
    <w:rsid w:val="001827EC"/>
    <w:rsid w:val="00182C01"/>
    <w:rsid w:val="00182FD8"/>
    <w:rsid w:val="00183198"/>
    <w:rsid w:val="0018325C"/>
    <w:rsid w:val="00183315"/>
    <w:rsid w:val="0018333F"/>
    <w:rsid w:val="0018350A"/>
    <w:rsid w:val="001836B5"/>
    <w:rsid w:val="0018480C"/>
    <w:rsid w:val="0018481E"/>
    <w:rsid w:val="001848F2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7E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7E9"/>
    <w:rsid w:val="00195F25"/>
    <w:rsid w:val="0019671F"/>
    <w:rsid w:val="0019679D"/>
    <w:rsid w:val="001968D8"/>
    <w:rsid w:val="00196FB1"/>
    <w:rsid w:val="00197127"/>
    <w:rsid w:val="00197CCA"/>
    <w:rsid w:val="00197F6B"/>
    <w:rsid w:val="001A0284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A7B87"/>
    <w:rsid w:val="001B0541"/>
    <w:rsid w:val="001B0826"/>
    <w:rsid w:val="001B09BE"/>
    <w:rsid w:val="001B09CA"/>
    <w:rsid w:val="001B140E"/>
    <w:rsid w:val="001B15F6"/>
    <w:rsid w:val="001B195D"/>
    <w:rsid w:val="001B1999"/>
    <w:rsid w:val="001B20C3"/>
    <w:rsid w:val="001B20DF"/>
    <w:rsid w:val="001B24BC"/>
    <w:rsid w:val="001B2587"/>
    <w:rsid w:val="001B2D78"/>
    <w:rsid w:val="001B3339"/>
    <w:rsid w:val="001B35C6"/>
    <w:rsid w:val="001B36A2"/>
    <w:rsid w:val="001B3961"/>
    <w:rsid w:val="001B3BED"/>
    <w:rsid w:val="001B3CD5"/>
    <w:rsid w:val="001B40F1"/>
    <w:rsid w:val="001B4934"/>
    <w:rsid w:val="001B4DD8"/>
    <w:rsid w:val="001B5526"/>
    <w:rsid w:val="001B5698"/>
    <w:rsid w:val="001B5BE6"/>
    <w:rsid w:val="001B6182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5E0"/>
    <w:rsid w:val="001C0B9D"/>
    <w:rsid w:val="001C0D43"/>
    <w:rsid w:val="001C0DE2"/>
    <w:rsid w:val="001C0E9C"/>
    <w:rsid w:val="001C0F32"/>
    <w:rsid w:val="001C1B79"/>
    <w:rsid w:val="001C1C62"/>
    <w:rsid w:val="001C1CD0"/>
    <w:rsid w:val="001C2A28"/>
    <w:rsid w:val="001C3141"/>
    <w:rsid w:val="001C341C"/>
    <w:rsid w:val="001C38C4"/>
    <w:rsid w:val="001C3B24"/>
    <w:rsid w:val="001C42A0"/>
    <w:rsid w:val="001C4391"/>
    <w:rsid w:val="001C45FA"/>
    <w:rsid w:val="001C4A2D"/>
    <w:rsid w:val="001C5A06"/>
    <w:rsid w:val="001C6529"/>
    <w:rsid w:val="001C6C9C"/>
    <w:rsid w:val="001C75BD"/>
    <w:rsid w:val="001C7AB4"/>
    <w:rsid w:val="001D035C"/>
    <w:rsid w:val="001D0B9A"/>
    <w:rsid w:val="001D0FE7"/>
    <w:rsid w:val="001D1DF2"/>
    <w:rsid w:val="001D2298"/>
    <w:rsid w:val="001D26D0"/>
    <w:rsid w:val="001D27A5"/>
    <w:rsid w:val="001D2E35"/>
    <w:rsid w:val="001D34D3"/>
    <w:rsid w:val="001D35B3"/>
    <w:rsid w:val="001D38AA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3F2E"/>
    <w:rsid w:val="001E4081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7AA"/>
    <w:rsid w:val="001F19F6"/>
    <w:rsid w:val="001F1A68"/>
    <w:rsid w:val="001F2408"/>
    <w:rsid w:val="001F298F"/>
    <w:rsid w:val="001F2D7E"/>
    <w:rsid w:val="001F2F69"/>
    <w:rsid w:val="001F301C"/>
    <w:rsid w:val="001F333D"/>
    <w:rsid w:val="001F37EF"/>
    <w:rsid w:val="001F3CD4"/>
    <w:rsid w:val="001F3D1B"/>
    <w:rsid w:val="001F3D4F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5C9"/>
    <w:rsid w:val="001F57AD"/>
    <w:rsid w:val="001F5935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541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07FF5"/>
    <w:rsid w:val="002102E9"/>
    <w:rsid w:val="00210AEE"/>
    <w:rsid w:val="0021106B"/>
    <w:rsid w:val="0021133E"/>
    <w:rsid w:val="00211970"/>
    <w:rsid w:val="00211A26"/>
    <w:rsid w:val="00211AC4"/>
    <w:rsid w:val="00212008"/>
    <w:rsid w:val="0021210B"/>
    <w:rsid w:val="0021226C"/>
    <w:rsid w:val="00212F35"/>
    <w:rsid w:val="002130BD"/>
    <w:rsid w:val="002130FE"/>
    <w:rsid w:val="002132DE"/>
    <w:rsid w:val="00213622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AF5"/>
    <w:rsid w:val="00216E61"/>
    <w:rsid w:val="0021725E"/>
    <w:rsid w:val="00217825"/>
    <w:rsid w:val="00217E7E"/>
    <w:rsid w:val="002204F2"/>
    <w:rsid w:val="0022075B"/>
    <w:rsid w:val="00220CA0"/>
    <w:rsid w:val="00221045"/>
    <w:rsid w:val="002215AF"/>
    <w:rsid w:val="00221CA4"/>
    <w:rsid w:val="00221DDA"/>
    <w:rsid w:val="00222280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675"/>
    <w:rsid w:val="002267D6"/>
    <w:rsid w:val="002269F2"/>
    <w:rsid w:val="00226CCF"/>
    <w:rsid w:val="00226D75"/>
    <w:rsid w:val="00227225"/>
    <w:rsid w:val="002275B5"/>
    <w:rsid w:val="00230253"/>
    <w:rsid w:val="0023069F"/>
    <w:rsid w:val="00230880"/>
    <w:rsid w:val="002321F2"/>
    <w:rsid w:val="00232475"/>
    <w:rsid w:val="00232A65"/>
    <w:rsid w:val="00232B5D"/>
    <w:rsid w:val="00232B60"/>
    <w:rsid w:val="0023381D"/>
    <w:rsid w:val="00233F73"/>
    <w:rsid w:val="002340FB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EF"/>
    <w:rsid w:val="0023648B"/>
    <w:rsid w:val="00236DEB"/>
    <w:rsid w:val="002370C5"/>
    <w:rsid w:val="00237291"/>
    <w:rsid w:val="0023764D"/>
    <w:rsid w:val="002377A0"/>
    <w:rsid w:val="00237DBF"/>
    <w:rsid w:val="002406A5"/>
    <w:rsid w:val="002406B6"/>
    <w:rsid w:val="002409DD"/>
    <w:rsid w:val="002417B0"/>
    <w:rsid w:val="00242134"/>
    <w:rsid w:val="00242147"/>
    <w:rsid w:val="00242897"/>
    <w:rsid w:val="00242F81"/>
    <w:rsid w:val="00243302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428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4D8"/>
    <w:rsid w:val="002504F5"/>
    <w:rsid w:val="00250DCE"/>
    <w:rsid w:val="0025101B"/>
    <w:rsid w:val="00251076"/>
    <w:rsid w:val="00251ACF"/>
    <w:rsid w:val="00251AFD"/>
    <w:rsid w:val="00252246"/>
    <w:rsid w:val="002522A3"/>
    <w:rsid w:val="00252C07"/>
    <w:rsid w:val="00252CD2"/>
    <w:rsid w:val="0025322C"/>
    <w:rsid w:val="00253521"/>
    <w:rsid w:val="002535E5"/>
    <w:rsid w:val="0025367D"/>
    <w:rsid w:val="00253684"/>
    <w:rsid w:val="00253848"/>
    <w:rsid w:val="00253D01"/>
    <w:rsid w:val="00253F05"/>
    <w:rsid w:val="00254078"/>
    <w:rsid w:val="0025453D"/>
    <w:rsid w:val="002546C4"/>
    <w:rsid w:val="00254CBF"/>
    <w:rsid w:val="00254CE1"/>
    <w:rsid w:val="00254F6C"/>
    <w:rsid w:val="00255343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579C9"/>
    <w:rsid w:val="00257D47"/>
    <w:rsid w:val="00260274"/>
    <w:rsid w:val="0026027D"/>
    <w:rsid w:val="00260BC1"/>
    <w:rsid w:val="00261600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857"/>
    <w:rsid w:val="00264A95"/>
    <w:rsid w:val="002654C4"/>
    <w:rsid w:val="002658DB"/>
    <w:rsid w:val="00265942"/>
    <w:rsid w:val="00265C7A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59"/>
    <w:rsid w:val="0027136E"/>
    <w:rsid w:val="00271A65"/>
    <w:rsid w:val="00271DAF"/>
    <w:rsid w:val="00272022"/>
    <w:rsid w:val="0027359B"/>
    <w:rsid w:val="0027369C"/>
    <w:rsid w:val="0027391D"/>
    <w:rsid w:val="00273C4C"/>
    <w:rsid w:val="002742A4"/>
    <w:rsid w:val="002743F5"/>
    <w:rsid w:val="0027455F"/>
    <w:rsid w:val="002746CB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1B4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4E83"/>
    <w:rsid w:val="00285100"/>
    <w:rsid w:val="00286231"/>
    <w:rsid w:val="00286544"/>
    <w:rsid w:val="00286DB8"/>
    <w:rsid w:val="002873DE"/>
    <w:rsid w:val="00287BEF"/>
    <w:rsid w:val="00287EEC"/>
    <w:rsid w:val="00290006"/>
    <w:rsid w:val="00290625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7CC"/>
    <w:rsid w:val="00292B91"/>
    <w:rsid w:val="00292E80"/>
    <w:rsid w:val="00293DB9"/>
    <w:rsid w:val="002942B6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3C4"/>
    <w:rsid w:val="0029766B"/>
    <w:rsid w:val="002978AA"/>
    <w:rsid w:val="00297C51"/>
    <w:rsid w:val="00297C95"/>
    <w:rsid w:val="00297E46"/>
    <w:rsid w:val="00297FF4"/>
    <w:rsid w:val="002A0016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82E"/>
    <w:rsid w:val="002A1A7E"/>
    <w:rsid w:val="002A1FFE"/>
    <w:rsid w:val="002A2037"/>
    <w:rsid w:val="002A24FE"/>
    <w:rsid w:val="002A27CC"/>
    <w:rsid w:val="002A2C26"/>
    <w:rsid w:val="002A2CB9"/>
    <w:rsid w:val="002A336F"/>
    <w:rsid w:val="002A383D"/>
    <w:rsid w:val="002A38F0"/>
    <w:rsid w:val="002A3CC3"/>
    <w:rsid w:val="002A3E87"/>
    <w:rsid w:val="002A40BF"/>
    <w:rsid w:val="002A498B"/>
    <w:rsid w:val="002A4C3B"/>
    <w:rsid w:val="002A4CBE"/>
    <w:rsid w:val="002A501A"/>
    <w:rsid w:val="002A57BF"/>
    <w:rsid w:val="002A583A"/>
    <w:rsid w:val="002A5A93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8D8"/>
    <w:rsid w:val="002B093A"/>
    <w:rsid w:val="002B0B3D"/>
    <w:rsid w:val="002B1130"/>
    <w:rsid w:val="002B1280"/>
    <w:rsid w:val="002B138F"/>
    <w:rsid w:val="002B1796"/>
    <w:rsid w:val="002B1838"/>
    <w:rsid w:val="002B2D3F"/>
    <w:rsid w:val="002B3C5D"/>
    <w:rsid w:val="002B3F75"/>
    <w:rsid w:val="002B3FE7"/>
    <w:rsid w:val="002B4024"/>
    <w:rsid w:val="002B44DB"/>
    <w:rsid w:val="002B4725"/>
    <w:rsid w:val="002B478B"/>
    <w:rsid w:val="002B5CCC"/>
    <w:rsid w:val="002B5EF7"/>
    <w:rsid w:val="002B65E4"/>
    <w:rsid w:val="002B6DB7"/>
    <w:rsid w:val="002B7024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8A"/>
    <w:rsid w:val="002C0891"/>
    <w:rsid w:val="002C0E2E"/>
    <w:rsid w:val="002C1B5B"/>
    <w:rsid w:val="002C21BB"/>
    <w:rsid w:val="002C2649"/>
    <w:rsid w:val="002C26B3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C7CAF"/>
    <w:rsid w:val="002D0507"/>
    <w:rsid w:val="002D05D1"/>
    <w:rsid w:val="002D111E"/>
    <w:rsid w:val="002D1C49"/>
    <w:rsid w:val="002D28C9"/>
    <w:rsid w:val="002D324E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903"/>
    <w:rsid w:val="002D5C32"/>
    <w:rsid w:val="002D640A"/>
    <w:rsid w:val="002D69B2"/>
    <w:rsid w:val="002D6AED"/>
    <w:rsid w:val="002D6F1C"/>
    <w:rsid w:val="002D6F75"/>
    <w:rsid w:val="002D7495"/>
    <w:rsid w:val="002D7CB2"/>
    <w:rsid w:val="002D7DB5"/>
    <w:rsid w:val="002D7DD9"/>
    <w:rsid w:val="002D7F16"/>
    <w:rsid w:val="002D7F50"/>
    <w:rsid w:val="002E0251"/>
    <w:rsid w:val="002E0582"/>
    <w:rsid w:val="002E0BAE"/>
    <w:rsid w:val="002E0D56"/>
    <w:rsid w:val="002E173A"/>
    <w:rsid w:val="002E19BB"/>
    <w:rsid w:val="002E1A73"/>
    <w:rsid w:val="002E204F"/>
    <w:rsid w:val="002E207A"/>
    <w:rsid w:val="002E212D"/>
    <w:rsid w:val="002E2396"/>
    <w:rsid w:val="002E296B"/>
    <w:rsid w:val="002E32B6"/>
    <w:rsid w:val="002E33D3"/>
    <w:rsid w:val="002E35D0"/>
    <w:rsid w:val="002E3C07"/>
    <w:rsid w:val="002E417B"/>
    <w:rsid w:val="002E50D3"/>
    <w:rsid w:val="002E52FC"/>
    <w:rsid w:val="002E537E"/>
    <w:rsid w:val="002E540E"/>
    <w:rsid w:val="002E5754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C8B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31A"/>
    <w:rsid w:val="002F24A8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8B9"/>
    <w:rsid w:val="002F695B"/>
    <w:rsid w:val="002F6E85"/>
    <w:rsid w:val="002F7012"/>
    <w:rsid w:val="002F7247"/>
    <w:rsid w:val="002F72F9"/>
    <w:rsid w:val="002F7597"/>
    <w:rsid w:val="002F780A"/>
    <w:rsid w:val="002F7AE6"/>
    <w:rsid w:val="002F7C60"/>
    <w:rsid w:val="0030029B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683D"/>
    <w:rsid w:val="00306BC2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5FA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77"/>
    <w:rsid w:val="003164C4"/>
    <w:rsid w:val="00316505"/>
    <w:rsid w:val="00316538"/>
    <w:rsid w:val="00316BE6"/>
    <w:rsid w:val="003173AA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1FB"/>
    <w:rsid w:val="00321417"/>
    <w:rsid w:val="00321C2A"/>
    <w:rsid w:val="00321D3A"/>
    <w:rsid w:val="00321E17"/>
    <w:rsid w:val="00321EE2"/>
    <w:rsid w:val="003225C6"/>
    <w:rsid w:val="0032272C"/>
    <w:rsid w:val="0032275D"/>
    <w:rsid w:val="00322AB9"/>
    <w:rsid w:val="00322C5E"/>
    <w:rsid w:val="00323112"/>
    <w:rsid w:val="003232B2"/>
    <w:rsid w:val="003232DD"/>
    <w:rsid w:val="00323399"/>
    <w:rsid w:val="00323555"/>
    <w:rsid w:val="00323B44"/>
    <w:rsid w:val="00323CD0"/>
    <w:rsid w:val="003241C5"/>
    <w:rsid w:val="0032470A"/>
    <w:rsid w:val="00324DE0"/>
    <w:rsid w:val="00325293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279C7"/>
    <w:rsid w:val="00327BDE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AF0"/>
    <w:rsid w:val="00333C14"/>
    <w:rsid w:val="00333D1A"/>
    <w:rsid w:val="00333F80"/>
    <w:rsid w:val="003340F3"/>
    <w:rsid w:val="00334795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2D3"/>
    <w:rsid w:val="00343629"/>
    <w:rsid w:val="00343F3C"/>
    <w:rsid w:val="00344743"/>
    <w:rsid w:val="00344749"/>
    <w:rsid w:val="00344BFF"/>
    <w:rsid w:val="0034505D"/>
    <w:rsid w:val="003452AC"/>
    <w:rsid w:val="003454C4"/>
    <w:rsid w:val="00345964"/>
    <w:rsid w:val="00345F36"/>
    <w:rsid w:val="00346486"/>
    <w:rsid w:val="00346BEE"/>
    <w:rsid w:val="00347107"/>
    <w:rsid w:val="00350342"/>
    <w:rsid w:val="003505C3"/>
    <w:rsid w:val="00350A63"/>
    <w:rsid w:val="00350C76"/>
    <w:rsid w:val="00350CDE"/>
    <w:rsid w:val="00350D81"/>
    <w:rsid w:val="00350F7A"/>
    <w:rsid w:val="003510E1"/>
    <w:rsid w:val="00351760"/>
    <w:rsid w:val="00351B0B"/>
    <w:rsid w:val="00351BD0"/>
    <w:rsid w:val="00351C23"/>
    <w:rsid w:val="00351C31"/>
    <w:rsid w:val="00351C56"/>
    <w:rsid w:val="0035240D"/>
    <w:rsid w:val="00353577"/>
    <w:rsid w:val="003535A3"/>
    <w:rsid w:val="00353869"/>
    <w:rsid w:val="0035398E"/>
    <w:rsid w:val="00353A4C"/>
    <w:rsid w:val="0035441D"/>
    <w:rsid w:val="00354D05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762"/>
    <w:rsid w:val="00357C2B"/>
    <w:rsid w:val="00357D72"/>
    <w:rsid w:val="003600CD"/>
    <w:rsid w:val="00361760"/>
    <w:rsid w:val="003630EF"/>
    <w:rsid w:val="003632B9"/>
    <w:rsid w:val="003633E6"/>
    <w:rsid w:val="00363414"/>
    <w:rsid w:val="0036355A"/>
    <w:rsid w:val="00363ACC"/>
    <w:rsid w:val="003644EE"/>
    <w:rsid w:val="003647FF"/>
    <w:rsid w:val="00364B42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67DD5"/>
    <w:rsid w:val="00370630"/>
    <w:rsid w:val="00371638"/>
    <w:rsid w:val="00371852"/>
    <w:rsid w:val="0037293A"/>
    <w:rsid w:val="00372957"/>
    <w:rsid w:val="00372AB0"/>
    <w:rsid w:val="00372D38"/>
    <w:rsid w:val="00372E43"/>
    <w:rsid w:val="00372FF6"/>
    <w:rsid w:val="00373288"/>
    <w:rsid w:val="00373296"/>
    <w:rsid w:val="0037331A"/>
    <w:rsid w:val="003733A1"/>
    <w:rsid w:val="00373481"/>
    <w:rsid w:val="003738B6"/>
    <w:rsid w:val="003739BE"/>
    <w:rsid w:val="00373C20"/>
    <w:rsid w:val="00373E58"/>
    <w:rsid w:val="00373F25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08"/>
    <w:rsid w:val="00377FFC"/>
    <w:rsid w:val="00380798"/>
    <w:rsid w:val="003810EC"/>
    <w:rsid w:val="003812B5"/>
    <w:rsid w:val="00381835"/>
    <w:rsid w:val="003818F7"/>
    <w:rsid w:val="0038220E"/>
    <w:rsid w:val="00382492"/>
    <w:rsid w:val="00382C6A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02EF"/>
    <w:rsid w:val="0039129F"/>
    <w:rsid w:val="00391E3C"/>
    <w:rsid w:val="003920C3"/>
    <w:rsid w:val="00392110"/>
    <w:rsid w:val="003923C4"/>
    <w:rsid w:val="003924FC"/>
    <w:rsid w:val="00392570"/>
    <w:rsid w:val="003925FF"/>
    <w:rsid w:val="00392736"/>
    <w:rsid w:val="00392CB4"/>
    <w:rsid w:val="00392FBC"/>
    <w:rsid w:val="00393274"/>
    <w:rsid w:val="00393382"/>
    <w:rsid w:val="00393696"/>
    <w:rsid w:val="00393E24"/>
    <w:rsid w:val="00394561"/>
    <w:rsid w:val="0039485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B70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32"/>
    <w:rsid w:val="003A3D35"/>
    <w:rsid w:val="003A418C"/>
    <w:rsid w:val="003A420C"/>
    <w:rsid w:val="003A454A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6C9B"/>
    <w:rsid w:val="003A7144"/>
    <w:rsid w:val="003A71C9"/>
    <w:rsid w:val="003B0061"/>
    <w:rsid w:val="003B0271"/>
    <w:rsid w:val="003B06FD"/>
    <w:rsid w:val="003B084C"/>
    <w:rsid w:val="003B08C6"/>
    <w:rsid w:val="003B0C4D"/>
    <w:rsid w:val="003B11A0"/>
    <w:rsid w:val="003B23D6"/>
    <w:rsid w:val="003B26CD"/>
    <w:rsid w:val="003B2EEE"/>
    <w:rsid w:val="003B4221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DAF"/>
    <w:rsid w:val="003C0FD6"/>
    <w:rsid w:val="003C1092"/>
    <w:rsid w:val="003C12A7"/>
    <w:rsid w:val="003C12E6"/>
    <w:rsid w:val="003C1457"/>
    <w:rsid w:val="003C1597"/>
    <w:rsid w:val="003C1A47"/>
    <w:rsid w:val="003C1DC9"/>
    <w:rsid w:val="003C21D7"/>
    <w:rsid w:val="003C2ED7"/>
    <w:rsid w:val="003C3E99"/>
    <w:rsid w:val="003C473A"/>
    <w:rsid w:val="003C4A96"/>
    <w:rsid w:val="003C56B5"/>
    <w:rsid w:val="003C5CEE"/>
    <w:rsid w:val="003C61CD"/>
    <w:rsid w:val="003C62B9"/>
    <w:rsid w:val="003C641E"/>
    <w:rsid w:val="003C6A4D"/>
    <w:rsid w:val="003C6EC3"/>
    <w:rsid w:val="003C761E"/>
    <w:rsid w:val="003D0F48"/>
    <w:rsid w:val="003D0F9F"/>
    <w:rsid w:val="003D14A8"/>
    <w:rsid w:val="003D1882"/>
    <w:rsid w:val="003D1AAE"/>
    <w:rsid w:val="003D1CE6"/>
    <w:rsid w:val="003D21F4"/>
    <w:rsid w:val="003D2347"/>
    <w:rsid w:val="003D242A"/>
    <w:rsid w:val="003D24B0"/>
    <w:rsid w:val="003D254C"/>
    <w:rsid w:val="003D2568"/>
    <w:rsid w:val="003D2622"/>
    <w:rsid w:val="003D2CAC"/>
    <w:rsid w:val="003D2EF3"/>
    <w:rsid w:val="003D306B"/>
    <w:rsid w:val="003D386F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25"/>
    <w:rsid w:val="003D6D39"/>
    <w:rsid w:val="003D70E5"/>
    <w:rsid w:val="003D7500"/>
    <w:rsid w:val="003D77A6"/>
    <w:rsid w:val="003D7A91"/>
    <w:rsid w:val="003D7BC3"/>
    <w:rsid w:val="003E00AD"/>
    <w:rsid w:val="003E0175"/>
    <w:rsid w:val="003E021A"/>
    <w:rsid w:val="003E04B7"/>
    <w:rsid w:val="003E078D"/>
    <w:rsid w:val="003E0BEA"/>
    <w:rsid w:val="003E0EA2"/>
    <w:rsid w:val="003E1990"/>
    <w:rsid w:val="003E1C86"/>
    <w:rsid w:val="003E1D11"/>
    <w:rsid w:val="003E20B7"/>
    <w:rsid w:val="003E22DE"/>
    <w:rsid w:val="003E3076"/>
    <w:rsid w:val="003E315D"/>
    <w:rsid w:val="003E35F8"/>
    <w:rsid w:val="003E3699"/>
    <w:rsid w:val="003E370F"/>
    <w:rsid w:val="003E3E02"/>
    <w:rsid w:val="003E40D4"/>
    <w:rsid w:val="003E41FB"/>
    <w:rsid w:val="003E42E3"/>
    <w:rsid w:val="003E4478"/>
    <w:rsid w:val="003E4A8A"/>
    <w:rsid w:val="003E4C69"/>
    <w:rsid w:val="003E51B6"/>
    <w:rsid w:val="003E5541"/>
    <w:rsid w:val="003E5690"/>
    <w:rsid w:val="003E5819"/>
    <w:rsid w:val="003E5C0A"/>
    <w:rsid w:val="003E5C4F"/>
    <w:rsid w:val="003E5FAC"/>
    <w:rsid w:val="003E6B4E"/>
    <w:rsid w:val="003E6D45"/>
    <w:rsid w:val="003E70C8"/>
    <w:rsid w:val="003E76BA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C07"/>
    <w:rsid w:val="003F3F49"/>
    <w:rsid w:val="003F4023"/>
    <w:rsid w:val="003F49B2"/>
    <w:rsid w:val="003F4CAF"/>
    <w:rsid w:val="003F4F3C"/>
    <w:rsid w:val="003F5162"/>
    <w:rsid w:val="003F5302"/>
    <w:rsid w:val="003F5B79"/>
    <w:rsid w:val="003F5C13"/>
    <w:rsid w:val="003F5D3A"/>
    <w:rsid w:val="003F5DE4"/>
    <w:rsid w:val="003F6041"/>
    <w:rsid w:val="003F62C0"/>
    <w:rsid w:val="003F6452"/>
    <w:rsid w:val="003F6506"/>
    <w:rsid w:val="003F6CFB"/>
    <w:rsid w:val="003F7BBC"/>
    <w:rsid w:val="00400029"/>
    <w:rsid w:val="00400111"/>
    <w:rsid w:val="0040058D"/>
    <w:rsid w:val="004005E3"/>
    <w:rsid w:val="004006CF"/>
    <w:rsid w:val="0040072A"/>
    <w:rsid w:val="00400924"/>
    <w:rsid w:val="00400A84"/>
    <w:rsid w:val="00400AE2"/>
    <w:rsid w:val="00400DA7"/>
    <w:rsid w:val="004011CD"/>
    <w:rsid w:val="004012C1"/>
    <w:rsid w:val="004014A1"/>
    <w:rsid w:val="004014B8"/>
    <w:rsid w:val="0040155F"/>
    <w:rsid w:val="004025D8"/>
    <w:rsid w:val="0040293D"/>
    <w:rsid w:val="00402AE7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4D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89A"/>
    <w:rsid w:val="00413DF8"/>
    <w:rsid w:val="0041420E"/>
    <w:rsid w:val="00414E54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0C96"/>
    <w:rsid w:val="00420E60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34F4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7026"/>
    <w:rsid w:val="00427161"/>
    <w:rsid w:val="00427363"/>
    <w:rsid w:val="004279E9"/>
    <w:rsid w:val="00427BDC"/>
    <w:rsid w:val="00427CD0"/>
    <w:rsid w:val="00427D32"/>
    <w:rsid w:val="00427F07"/>
    <w:rsid w:val="0043040F"/>
    <w:rsid w:val="00430522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9DC"/>
    <w:rsid w:val="00433A33"/>
    <w:rsid w:val="00433F78"/>
    <w:rsid w:val="0043417D"/>
    <w:rsid w:val="004341CE"/>
    <w:rsid w:val="004346B7"/>
    <w:rsid w:val="0043490A"/>
    <w:rsid w:val="00434C18"/>
    <w:rsid w:val="00434F53"/>
    <w:rsid w:val="004350AF"/>
    <w:rsid w:val="00435661"/>
    <w:rsid w:val="0043598D"/>
    <w:rsid w:val="00435E2B"/>
    <w:rsid w:val="00436A34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ACA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8B3"/>
    <w:rsid w:val="00445A33"/>
    <w:rsid w:val="00445D70"/>
    <w:rsid w:val="00445DAB"/>
    <w:rsid w:val="00445ECB"/>
    <w:rsid w:val="004462A0"/>
    <w:rsid w:val="0044635E"/>
    <w:rsid w:val="004465C3"/>
    <w:rsid w:val="00446D5D"/>
    <w:rsid w:val="004471F0"/>
    <w:rsid w:val="0044723E"/>
    <w:rsid w:val="00447BCA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2C08"/>
    <w:rsid w:val="0045314F"/>
    <w:rsid w:val="00453784"/>
    <w:rsid w:val="00453CF8"/>
    <w:rsid w:val="004541A2"/>
    <w:rsid w:val="00454808"/>
    <w:rsid w:val="00454903"/>
    <w:rsid w:val="00454CA2"/>
    <w:rsid w:val="004550E6"/>
    <w:rsid w:val="004552FD"/>
    <w:rsid w:val="0045539D"/>
    <w:rsid w:val="004556A5"/>
    <w:rsid w:val="0045584D"/>
    <w:rsid w:val="0045669F"/>
    <w:rsid w:val="00456DCF"/>
    <w:rsid w:val="0045758E"/>
    <w:rsid w:val="0045786D"/>
    <w:rsid w:val="00457E09"/>
    <w:rsid w:val="00460054"/>
    <w:rsid w:val="004602C3"/>
    <w:rsid w:val="00460D87"/>
    <w:rsid w:val="004610F5"/>
    <w:rsid w:val="004611FF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44B"/>
    <w:rsid w:val="0046550B"/>
    <w:rsid w:val="004657E2"/>
    <w:rsid w:val="00465E02"/>
    <w:rsid w:val="00465F45"/>
    <w:rsid w:val="0046612C"/>
    <w:rsid w:val="0046637A"/>
    <w:rsid w:val="00466437"/>
    <w:rsid w:val="004669CB"/>
    <w:rsid w:val="00467914"/>
    <w:rsid w:val="00467A01"/>
    <w:rsid w:val="00467C85"/>
    <w:rsid w:val="00467EE4"/>
    <w:rsid w:val="00467F22"/>
    <w:rsid w:val="00470375"/>
    <w:rsid w:val="00470B23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0AD"/>
    <w:rsid w:val="00473136"/>
    <w:rsid w:val="00473363"/>
    <w:rsid w:val="004735E5"/>
    <w:rsid w:val="004737AA"/>
    <w:rsid w:val="00473A83"/>
    <w:rsid w:val="00473CD5"/>
    <w:rsid w:val="00474154"/>
    <w:rsid w:val="004746E9"/>
    <w:rsid w:val="00474A96"/>
    <w:rsid w:val="004752EF"/>
    <w:rsid w:val="0047568B"/>
    <w:rsid w:val="0047579C"/>
    <w:rsid w:val="00475828"/>
    <w:rsid w:val="004759B1"/>
    <w:rsid w:val="00475AF6"/>
    <w:rsid w:val="00475AFA"/>
    <w:rsid w:val="004761F5"/>
    <w:rsid w:val="004763E9"/>
    <w:rsid w:val="00476501"/>
    <w:rsid w:val="00476510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7FB"/>
    <w:rsid w:val="00480AC1"/>
    <w:rsid w:val="0048114B"/>
    <w:rsid w:val="004816CF"/>
    <w:rsid w:val="00481A66"/>
    <w:rsid w:val="00481A9F"/>
    <w:rsid w:val="00481B57"/>
    <w:rsid w:val="00481C6E"/>
    <w:rsid w:val="0048218F"/>
    <w:rsid w:val="00482D5D"/>
    <w:rsid w:val="00482D67"/>
    <w:rsid w:val="0048341F"/>
    <w:rsid w:val="00483CA7"/>
    <w:rsid w:val="00483DFD"/>
    <w:rsid w:val="00483E49"/>
    <w:rsid w:val="004843C2"/>
    <w:rsid w:val="0048456E"/>
    <w:rsid w:val="00484A68"/>
    <w:rsid w:val="00484CC7"/>
    <w:rsid w:val="00485444"/>
    <w:rsid w:val="00485478"/>
    <w:rsid w:val="00485919"/>
    <w:rsid w:val="00485C72"/>
    <w:rsid w:val="00486045"/>
    <w:rsid w:val="00486173"/>
    <w:rsid w:val="00486C2E"/>
    <w:rsid w:val="00486CCB"/>
    <w:rsid w:val="00486ED8"/>
    <w:rsid w:val="004871E5"/>
    <w:rsid w:val="00487735"/>
    <w:rsid w:val="004877B1"/>
    <w:rsid w:val="00487902"/>
    <w:rsid w:val="00487AE0"/>
    <w:rsid w:val="00487ED1"/>
    <w:rsid w:val="0049026E"/>
    <w:rsid w:val="00490442"/>
    <w:rsid w:val="00490503"/>
    <w:rsid w:val="004908A7"/>
    <w:rsid w:val="004915BF"/>
    <w:rsid w:val="004919EB"/>
    <w:rsid w:val="00491BF8"/>
    <w:rsid w:val="00491F1B"/>
    <w:rsid w:val="00493C1C"/>
    <w:rsid w:val="00493C9F"/>
    <w:rsid w:val="004947BF"/>
    <w:rsid w:val="00494BAE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960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953"/>
    <w:rsid w:val="004A0C2D"/>
    <w:rsid w:val="004A1240"/>
    <w:rsid w:val="004A1816"/>
    <w:rsid w:val="004A2361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62D5"/>
    <w:rsid w:val="004A6583"/>
    <w:rsid w:val="004A6761"/>
    <w:rsid w:val="004A6839"/>
    <w:rsid w:val="004A6976"/>
    <w:rsid w:val="004A6A17"/>
    <w:rsid w:val="004A6AEA"/>
    <w:rsid w:val="004A6CAF"/>
    <w:rsid w:val="004A71F7"/>
    <w:rsid w:val="004A7314"/>
    <w:rsid w:val="004A7ECF"/>
    <w:rsid w:val="004B0644"/>
    <w:rsid w:val="004B0951"/>
    <w:rsid w:val="004B0A02"/>
    <w:rsid w:val="004B0B07"/>
    <w:rsid w:val="004B0CA6"/>
    <w:rsid w:val="004B0F62"/>
    <w:rsid w:val="004B0FA5"/>
    <w:rsid w:val="004B14C0"/>
    <w:rsid w:val="004B1577"/>
    <w:rsid w:val="004B15E9"/>
    <w:rsid w:val="004B17DD"/>
    <w:rsid w:val="004B18C2"/>
    <w:rsid w:val="004B1B0D"/>
    <w:rsid w:val="004B1B9C"/>
    <w:rsid w:val="004B1D08"/>
    <w:rsid w:val="004B2185"/>
    <w:rsid w:val="004B24CD"/>
    <w:rsid w:val="004B2668"/>
    <w:rsid w:val="004B3011"/>
    <w:rsid w:val="004B30A7"/>
    <w:rsid w:val="004B3244"/>
    <w:rsid w:val="004B364C"/>
    <w:rsid w:val="004B4261"/>
    <w:rsid w:val="004B4344"/>
    <w:rsid w:val="004B471B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787"/>
    <w:rsid w:val="004C183C"/>
    <w:rsid w:val="004C1F7F"/>
    <w:rsid w:val="004C1F88"/>
    <w:rsid w:val="004C2067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B7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5A7"/>
    <w:rsid w:val="004D1A8C"/>
    <w:rsid w:val="004D1AF5"/>
    <w:rsid w:val="004D1B3A"/>
    <w:rsid w:val="004D1F31"/>
    <w:rsid w:val="004D1FCA"/>
    <w:rsid w:val="004D2021"/>
    <w:rsid w:val="004D21E3"/>
    <w:rsid w:val="004D2711"/>
    <w:rsid w:val="004D2C51"/>
    <w:rsid w:val="004D34B8"/>
    <w:rsid w:val="004D3761"/>
    <w:rsid w:val="004D3D7E"/>
    <w:rsid w:val="004D43A7"/>
    <w:rsid w:val="004D490A"/>
    <w:rsid w:val="004D49DA"/>
    <w:rsid w:val="004D4CA0"/>
    <w:rsid w:val="004D4CE8"/>
    <w:rsid w:val="004D569E"/>
    <w:rsid w:val="004D57C0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05"/>
    <w:rsid w:val="004E141E"/>
    <w:rsid w:val="004E1479"/>
    <w:rsid w:val="004E1497"/>
    <w:rsid w:val="004E16B6"/>
    <w:rsid w:val="004E1FC1"/>
    <w:rsid w:val="004E2BC2"/>
    <w:rsid w:val="004E2E8E"/>
    <w:rsid w:val="004E3286"/>
    <w:rsid w:val="004E3571"/>
    <w:rsid w:val="004E3687"/>
    <w:rsid w:val="004E36A2"/>
    <w:rsid w:val="004E36D3"/>
    <w:rsid w:val="004E3CAE"/>
    <w:rsid w:val="004E3DFB"/>
    <w:rsid w:val="004E4066"/>
    <w:rsid w:val="004E4A37"/>
    <w:rsid w:val="004E4A86"/>
    <w:rsid w:val="004E4E32"/>
    <w:rsid w:val="004E5315"/>
    <w:rsid w:val="004E5582"/>
    <w:rsid w:val="004E5873"/>
    <w:rsid w:val="004E593B"/>
    <w:rsid w:val="004E59B2"/>
    <w:rsid w:val="004E6077"/>
    <w:rsid w:val="004E60E3"/>
    <w:rsid w:val="004E6144"/>
    <w:rsid w:val="004E64C1"/>
    <w:rsid w:val="004E6722"/>
    <w:rsid w:val="004E6832"/>
    <w:rsid w:val="004E6961"/>
    <w:rsid w:val="004E6A14"/>
    <w:rsid w:val="004E6CC9"/>
    <w:rsid w:val="004E6F5C"/>
    <w:rsid w:val="004E77AB"/>
    <w:rsid w:val="004F0252"/>
    <w:rsid w:val="004F09F0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5A"/>
    <w:rsid w:val="004F76FC"/>
    <w:rsid w:val="004F785B"/>
    <w:rsid w:val="004F79DB"/>
    <w:rsid w:val="004F7AE3"/>
    <w:rsid w:val="004F7B3D"/>
    <w:rsid w:val="004F7C24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751"/>
    <w:rsid w:val="0050393B"/>
    <w:rsid w:val="00503A18"/>
    <w:rsid w:val="00504033"/>
    <w:rsid w:val="005040B7"/>
    <w:rsid w:val="005042FA"/>
    <w:rsid w:val="00504617"/>
    <w:rsid w:val="00504BA5"/>
    <w:rsid w:val="0050505D"/>
    <w:rsid w:val="0050514B"/>
    <w:rsid w:val="005057E4"/>
    <w:rsid w:val="005058C6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1EC4"/>
    <w:rsid w:val="00512396"/>
    <w:rsid w:val="005125F4"/>
    <w:rsid w:val="0051277F"/>
    <w:rsid w:val="00512906"/>
    <w:rsid w:val="005129F6"/>
    <w:rsid w:val="00512FBB"/>
    <w:rsid w:val="00513387"/>
    <w:rsid w:val="00513FE9"/>
    <w:rsid w:val="0051464C"/>
    <w:rsid w:val="005149F7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0B71"/>
    <w:rsid w:val="005211C1"/>
    <w:rsid w:val="0052190C"/>
    <w:rsid w:val="00521960"/>
    <w:rsid w:val="005219BE"/>
    <w:rsid w:val="00521A20"/>
    <w:rsid w:val="00521F49"/>
    <w:rsid w:val="0052232A"/>
    <w:rsid w:val="0052265E"/>
    <w:rsid w:val="005229F6"/>
    <w:rsid w:val="00522E3F"/>
    <w:rsid w:val="00523310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DDE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A76"/>
    <w:rsid w:val="00534E21"/>
    <w:rsid w:val="005351CD"/>
    <w:rsid w:val="00535274"/>
    <w:rsid w:val="0053558E"/>
    <w:rsid w:val="0053575F"/>
    <w:rsid w:val="005358D2"/>
    <w:rsid w:val="00535A04"/>
    <w:rsid w:val="00535A55"/>
    <w:rsid w:val="00536144"/>
    <w:rsid w:val="005361A7"/>
    <w:rsid w:val="005365FB"/>
    <w:rsid w:val="00536731"/>
    <w:rsid w:val="0053704C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12"/>
    <w:rsid w:val="00545469"/>
    <w:rsid w:val="005458B3"/>
    <w:rsid w:val="00545ABD"/>
    <w:rsid w:val="00545C98"/>
    <w:rsid w:val="00545D68"/>
    <w:rsid w:val="00545DD6"/>
    <w:rsid w:val="00545F6A"/>
    <w:rsid w:val="005461CC"/>
    <w:rsid w:val="00546884"/>
    <w:rsid w:val="005469EA"/>
    <w:rsid w:val="00546F03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2A20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1EE"/>
    <w:rsid w:val="00557348"/>
    <w:rsid w:val="005573D6"/>
    <w:rsid w:val="005578FD"/>
    <w:rsid w:val="0055792F"/>
    <w:rsid w:val="0055796A"/>
    <w:rsid w:val="00557DC1"/>
    <w:rsid w:val="0056078C"/>
    <w:rsid w:val="0056083C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581"/>
    <w:rsid w:val="005656A1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76AC"/>
    <w:rsid w:val="00567B78"/>
    <w:rsid w:val="005703AE"/>
    <w:rsid w:val="005703B6"/>
    <w:rsid w:val="00570711"/>
    <w:rsid w:val="005707A0"/>
    <w:rsid w:val="00570EA5"/>
    <w:rsid w:val="00571123"/>
    <w:rsid w:val="0057116B"/>
    <w:rsid w:val="00571AE0"/>
    <w:rsid w:val="00571CB7"/>
    <w:rsid w:val="00572432"/>
    <w:rsid w:val="00572555"/>
    <w:rsid w:val="00572B62"/>
    <w:rsid w:val="00572F1C"/>
    <w:rsid w:val="005732EF"/>
    <w:rsid w:val="00573843"/>
    <w:rsid w:val="005739D7"/>
    <w:rsid w:val="00573B72"/>
    <w:rsid w:val="00573C49"/>
    <w:rsid w:val="00573ED5"/>
    <w:rsid w:val="00574253"/>
    <w:rsid w:val="00574708"/>
    <w:rsid w:val="00574BA5"/>
    <w:rsid w:val="005754B0"/>
    <w:rsid w:val="005759BA"/>
    <w:rsid w:val="005759EE"/>
    <w:rsid w:val="00575BA1"/>
    <w:rsid w:val="00576167"/>
    <w:rsid w:val="005761E2"/>
    <w:rsid w:val="005768EA"/>
    <w:rsid w:val="00576CD9"/>
    <w:rsid w:val="00576F99"/>
    <w:rsid w:val="0057704A"/>
    <w:rsid w:val="00577500"/>
    <w:rsid w:val="005775F1"/>
    <w:rsid w:val="005777BA"/>
    <w:rsid w:val="00577860"/>
    <w:rsid w:val="005779C1"/>
    <w:rsid w:val="00577F13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1DE"/>
    <w:rsid w:val="00582234"/>
    <w:rsid w:val="005825E7"/>
    <w:rsid w:val="005829B3"/>
    <w:rsid w:val="005833AD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207"/>
    <w:rsid w:val="0058683E"/>
    <w:rsid w:val="005868FF"/>
    <w:rsid w:val="005869E5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21"/>
    <w:rsid w:val="005931FE"/>
    <w:rsid w:val="00593421"/>
    <w:rsid w:val="00593D51"/>
    <w:rsid w:val="00593F3D"/>
    <w:rsid w:val="00594601"/>
    <w:rsid w:val="00594ADC"/>
    <w:rsid w:val="00594BF8"/>
    <w:rsid w:val="00594DD7"/>
    <w:rsid w:val="00594E1A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D4A"/>
    <w:rsid w:val="005A2E83"/>
    <w:rsid w:val="005A3330"/>
    <w:rsid w:val="005A3687"/>
    <w:rsid w:val="005A370B"/>
    <w:rsid w:val="005A3AF3"/>
    <w:rsid w:val="005A3E5B"/>
    <w:rsid w:val="005A4380"/>
    <w:rsid w:val="005A4A86"/>
    <w:rsid w:val="005A5806"/>
    <w:rsid w:val="005A5919"/>
    <w:rsid w:val="005A5F08"/>
    <w:rsid w:val="005A60D2"/>
    <w:rsid w:val="005A62F3"/>
    <w:rsid w:val="005A6E85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3FA5"/>
    <w:rsid w:val="005B4097"/>
    <w:rsid w:val="005B4131"/>
    <w:rsid w:val="005B44EA"/>
    <w:rsid w:val="005B4A14"/>
    <w:rsid w:val="005B4B1E"/>
    <w:rsid w:val="005B514F"/>
    <w:rsid w:val="005B580D"/>
    <w:rsid w:val="005B68E1"/>
    <w:rsid w:val="005B6D0F"/>
    <w:rsid w:val="005B6D28"/>
    <w:rsid w:val="005B6F6B"/>
    <w:rsid w:val="005C019D"/>
    <w:rsid w:val="005C0C20"/>
    <w:rsid w:val="005C0C39"/>
    <w:rsid w:val="005C1875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973"/>
    <w:rsid w:val="005C3B88"/>
    <w:rsid w:val="005C52CA"/>
    <w:rsid w:val="005C53CE"/>
    <w:rsid w:val="005C575B"/>
    <w:rsid w:val="005C59D2"/>
    <w:rsid w:val="005C5A35"/>
    <w:rsid w:val="005C6063"/>
    <w:rsid w:val="005C64B4"/>
    <w:rsid w:val="005C686F"/>
    <w:rsid w:val="005C6CC0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C0E"/>
    <w:rsid w:val="005D7DB8"/>
    <w:rsid w:val="005E02C3"/>
    <w:rsid w:val="005E044F"/>
    <w:rsid w:val="005E1AB0"/>
    <w:rsid w:val="005E1E9E"/>
    <w:rsid w:val="005E2400"/>
    <w:rsid w:val="005E2C99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A53"/>
    <w:rsid w:val="005E4BB9"/>
    <w:rsid w:val="005E4C71"/>
    <w:rsid w:val="005E4F5A"/>
    <w:rsid w:val="005E5669"/>
    <w:rsid w:val="005E568C"/>
    <w:rsid w:val="005E6CBB"/>
    <w:rsid w:val="005E7E2D"/>
    <w:rsid w:val="005F0513"/>
    <w:rsid w:val="005F0A38"/>
    <w:rsid w:val="005F12F6"/>
    <w:rsid w:val="005F15A8"/>
    <w:rsid w:val="005F16E1"/>
    <w:rsid w:val="005F1707"/>
    <w:rsid w:val="005F1A90"/>
    <w:rsid w:val="005F1F04"/>
    <w:rsid w:val="005F213A"/>
    <w:rsid w:val="005F25D9"/>
    <w:rsid w:val="005F2624"/>
    <w:rsid w:val="005F2A6A"/>
    <w:rsid w:val="005F333C"/>
    <w:rsid w:val="005F35E8"/>
    <w:rsid w:val="005F38EA"/>
    <w:rsid w:val="005F3FD7"/>
    <w:rsid w:val="005F4A1B"/>
    <w:rsid w:val="005F52D1"/>
    <w:rsid w:val="005F5531"/>
    <w:rsid w:val="005F553E"/>
    <w:rsid w:val="005F5E70"/>
    <w:rsid w:val="005F6099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460B"/>
    <w:rsid w:val="00604667"/>
    <w:rsid w:val="00605689"/>
    <w:rsid w:val="00605BD1"/>
    <w:rsid w:val="00605C98"/>
    <w:rsid w:val="00606344"/>
    <w:rsid w:val="00606504"/>
    <w:rsid w:val="006069DD"/>
    <w:rsid w:val="00606BDA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B0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2CB"/>
    <w:rsid w:val="00614350"/>
    <w:rsid w:val="006143C1"/>
    <w:rsid w:val="006148FF"/>
    <w:rsid w:val="00614F9E"/>
    <w:rsid w:val="00614FA4"/>
    <w:rsid w:val="00615155"/>
    <w:rsid w:val="00615183"/>
    <w:rsid w:val="00615646"/>
    <w:rsid w:val="006156D6"/>
    <w:rsid w:val="0061584E"/>
    <w:rsid w:val="0061620E"/>
    <w:rsid w:val="00616975"/>
    <w:rsid w:val="00616DA8"/>
    <w:rsid w:val="00617354"/>
    <w:rsid w:val="0061792D"/>
    <w:rsid w:val="00617976"/>
    <w:rsid w:val="00617BDF"/>
    <w:rsid w:val="00617EC4"/>
    <w:rsid w:val="00620491"/>
    <w:rsid w:val="00620888"/>
    <w:rsid w:val="00620FE1"/>
    <w:rsid w:val="00621445"/>
    <w:rsid w:val="00621DE6"/>
    <w:rsid w:val="00622167"/>
    <w:rsid w:val="006224DB"/>
    <w:rsid w:val="006228A9"/>
    <w:rsid w:val="006235EA"/>
    <w:rsid w:val="006238C8"/>
    <w:rsid w:val="006239C9"/>
    <w:rsid w:val="006241AC"/>
    <w:rsid w:val="00624371"/>
    <w:rsid w:val="006246AE"/>
    <w:rsid w:val="00624DAB"/>
    <w:rsid w:val="00625558"/>
    <w:rsid w:val="006258A6"/>
    <w:rsid w:val="00625B85"/>
    <w:rsid w:val="00626046"/>
    <w:rsid w:val="00626168"/>
    <w:rsid w:val="006266F3"/>
    <w:rsid w:val="00626CD7"/>
    <w:rsid w:val="00626D02"/>
    <w:rsid w:val="006270DE"/>
    <w:rsid w:val="0062783F"/>
    <w:rsid w:val="0063023C"/>
    <w:rsid w:val="006306C2"/>
    <w:rsid w:val="00630C75"/>
    <w:rsid w:val="00630D2D"/>
    <w:rsid w:val="00631419"/>
    <w:rsid w:val="00631497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2EB0"/>
    <w:rsid w:val="006337FB"/>
    <w:rsid w:val="00633E1F"/>
    <w:rsid w:val="006340ED"/>
    <w:rsid w:val="0063422E"/>
    <w:rsid w:val="006346F7"/>
    <w:rsid w:val="00634947"/>
    <w:rsid w:val="00634CB1"/>
    <w:rsid w:val="00634E41"/>
    <w:rsid w:val="006353D2"/>
    <w:rsid w:val="00635684"/>
    <w:rsid w:val="00635FAD"/>
    <w:rsid w:val="00636563"/>
    <w:rsid w:val="00637808"/>
    <w:rsid w:val="006400A7"/>
    <w:rsid w:val="00640F31"/>
    <w:rsid w:val="00641028"/>
    <w:rsid w:val="006413E3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39"/>
    <w:rsid w:val="00645D52"/>
    <w:rsid w:val="00645D96"/>
    <w:rsid w:val="00645DB5"/>
    <w:rsid w:val="0064658F"/>
    <w:rsid w:val="00646631"/>
    <w:rsid w:val="006469AD"/>
    <w:rsid w:val="006469B8"/>
    <w:rsid w:val="00647188"/>
    <w:rsid w:val="006472D6"/>
    <w:rsid w:val="00647639"/>
    <w:rsid w:val="00647BC6"/>
    <w:rsid w:val="00650077"/>
    <w:rsid w:val="006503D3"/>
    <w:rsid w:val="0065059E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4E5"/>
    <w:rsid w:val="00655F8D"/>
    <w:rsid w:val="00655FC6"/>
    <w:rsid w:val="006560DC"/>
    <w:rsid w:val="006562C8"/>
    <w:rsid w:val="00656F8D"/>
    <w:rsid w:val="0065766F"/>
    <w:rsid w:val="0065769A"/>
    <w:rsid w:val="006577C7"/>
    <w:rsid w:val="006578BD"/>
    <w:rsid w:val="006579DF"/>
    <w:rsid w:val="006579F0"/>
    <w:rsid w:val="00657A24"/>
    <w:rsid w:val="00657C95"/>
    <w:rsid w:val="00660030"/>
    <w:rsid w:val="006602F6"/>
    <w:rsid w:val="00660538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3AE2"/>
    <w:rsid w:val="00664872"/>
    <w:rsid w:val="006649F1"/>
    <w:rsid w:val="00664EE4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FE8"/>
    <w:rsid w:val="00670027"/>
    <w:rsid w:val="0067025C"/>
    <w:rsid w:val="00670578"/>
    <w:rsid w:val="0067085B"/>
    <w:rsid w:val="00670A49"/>
    <w:rsid w:val="00670B17"/>
    <w:rsid w:val="00670C95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4CD"/>
    <w:rsid w:val="00673561"/>
    <w:rsid w:val="006738EE"/>
    <w:rsid w:val="00674509"/>
    <w:rsid w:val="00674D3E"/>
    <w:rsid w:val="00674EF9"/>
    <w:rsid w:val="00675372"/>
    <w:rsid w:val="00675402"/>
    <w:rsid w:val="00675456"/>
    <w:rsid w:val="00675523"/>
    <w:rsid w:val="00675A8C"/>
    <w:rsid w:val="00675AEB"/>
    <w:rsid w:val="00675D2D"/>
    <w:rsid w:val="00675E5C"/>
    <w:rsid w:val="006761F6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3CC1"/>
    <w:rsid w:val="0068431F"/>
    <w:rsid w:val="00684563"/>
    <w:rsid w:val="006845E8"/>
    <w:rsid w:val="00684C34"/>
    <w:rsid w:val="00684D1B"/>
    <w:rsid w:val="006861D1"/>
    <w:rsid w:val="0068620E"/>
    <w:rsid w:val="0068649E"/>
    <w:rsid w:val="006864AB"/>
    <w:rsid w:val="00686715"/>
    <w:rsid w:val="00686786"/>
    <w:rsid w:val="00686B09"/>
    <w:rsid w:val="00686B4C"/>
    <w:rsid w:val="00686CE9"/>
    <w:rsid w:val="00686D6B"/>
    <w:rsid w:val="00687147"/>
    <w:rsid w:val="00687414"/>
    <w:rsid w:val="00687AFC"/>
    <w:rsid w:val="00687CDC"/>
    <w:rsid w:val="00690388"/>
    <w:rsid w:val="006904EA"/>
    <w:rsid w:val="006905DC"/>
    <w:rsid w:val="0069068D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151"/>
    <w:rsid w:val="00693287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17E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6D98"/>
    <w:rsid w:val="0069786B"/>
    <w:rsid w:val="0069797E"/>
    <w:rsid w:val="00697A97"/>
    <w:rsid w:val="006A0302"/>
    <w:rsid w:val="006A056C"/>
    <w:rsid w:val="006A0749"/>
    <w:rsid w:val="006A0AAD"/>
    <w:rsid w:val="006A0ACF"/>
    <w:rsid w:val="006A0BFF"/>
    <w:rsid w:val="006A13AB"/>
    <w:rsid w:val="006A14C5"/>
    <w:rsid w:val="006A220C"/>
    <w:rsid w:val="006A22F9"/>
    <w:rsid w:val="006A23D9"/>
    <w:rsid w:val="006A25AC"/>
    <w:rsid w:val="006A3687"/>
    <w:rsid w:val="006A401C"/>
    <w:rsid w:val="006A43A3"/>
    <w:rsid w:val="006A43DF"/>
    <w:rsid w:val="006A44B6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415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761"/>
    <w:rsid w:val="006B2C69"/>
    <w:rsid w:val="006B2DD6"/>
    <w:rsid w:val="006B2DF0"/>
    <w:rsid w:val="006B31CB"/>
    <w:rsid w:val="006B344F"/>
    <w:rsid w:val="006B3611"/>
    <w:rsid w:val="006B3EF6"/>
    <w:rsid w:val="006B4313"/>
    <w:rsid w:val="006B4EF0"/>
    <w:rsid w:val="006B519D"/>
    <w:rsid w:val="006B5230"/>
    <w:rsid w:val="006B6F1A"/>
    <w:rsid w:val="006B76B6"/>
    <w:rsid w:val="006B76DC"/>
    <w:rsid w:val="006B7937"/>
    <w:rsid w:val="006B7C95"/>
    <w:rsid w:val="006B7F84"/>
    <w:rsid w:val="006C0641"/>
    <w:rsid w:val="006C06B4"/>
    <w:rsid w:val="006C06BD"/>
    <w:rsid w:val="006C07A2"/>
    <w:rsid w:val="006C087B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789"/>
    <w:rsid w:val="006C3947"/>
    <w:rsid w:val="006C3A93"/>
    <w:rsid w:val="006C3D88"/>
    <w:rsid w:val="006C3DC2"/>
    <w:rsid w:val="006C3DFE"/>
    <w:rsid w:val="006C4221"/>
    <w:rsid w:val="006C44D0"/>
    <w:rsid w:val="006C47DD"/>
    <w:rsid w:val="006C496A"/>
    <w:rsid w:val="006C4CE3"/>
    <w:rsid w:val="006C4E2D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560"/>
    <w:rsid w:val="006D25D7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5E1C"/>
    <w:rsid w:val="006D6369"/>
    <w:rsid w:val="006D65FD"/>
    <w:rsid w:val="006D6E3C"/>
    <w:rsid w:val="006D7BA7"/>
    <w:rsid w:val="006D7BB9"/>
    <w:rsid w:val="006D7F72"/>
    <w:rsid w:val="006D7FCA"/>
    <w:rsid w:val="006E0094"/>
    <w:rsid w:val="006E0919"/>
    <w:rsid w:val="006E09F2"/>
    <w:rsid w:val="006E0DEE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3DC"/>
    <w:rsid w:val="006E564E"/>
    <w:rsid w:val="006E57A2"/>
    <w:rsid w:val="006E5959"/>
    <w:rsid w:val="006E5A5A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23"/>
    <w:rsid w:val="006F0192"/>
    <w:rsid w:val="006F0302"/>
    <w:rsid w:val="006F0A21"/>
    <w:rsid w:val="006F0F54"/>
    <w:rsid w:val="006F102A"/>
    <w:rsid w:val="006F165A"/>
    <w:rsid w:val="006F1916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7AE"/>
    <w:rsid w:val="006F7A36"/>
    <w:rsid w:val="006F7B83"/>
    <w:rsid w:val="006F7D5F"/>
    <w:rsid w:val="006F7E12"/>
    <w:rsid w:val="007003C8"/>
    <w:rsid w:val="007006BB"/>
    <w:rsid w:val="007006C7"/>
    <w:rsid w:val="007006E1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2F4A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677"/>
    <w:rsid w:val="007048E0"/>
    <w:rsid w:val="00704C8B"/>
    <w:rsid w:val="00704F85"/>
    <w:rsid w:val="007052B8"/>
    <w:rsid w:val="00705BAD"/>
    <w:rsid w:val="00705FCD"/>
    <w:rsid w:val="0070636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058B"/>
    <w:rsid w:val="0071129F"/>
    <w:rsid w:val="007115EC"/>
    <w:rsid w:val="007118EB"/>
    <w:rsid w:val="00711A3B"/>
    <w:rsid w:val="00711AF4"/>
    <w:rsid w:val="00711B9B"/>
    <w:rsid w:val="00712258"/>
    <w:rsid w:val="007127D4"/>
    <w:rsid w:val="00712C2E"/>
    <w:rsid w:val="0071378D"/>
    <w:rsid w:val="007140A5"/>
    <w:rsid w:val="007146D0"/>
    <w:rsid w:val="0071482F"/>
    <w:rsid w:val="00714EC5"/>
    <w:rsid w:val="00714F0D"/>
    <w:rsid w:val="007153AA"/>
    <w:rsid w:val="007153C9"/>
    <w:rsid w:val="007156D9"/>
    <w:rsid w:val="007158C8"/>
    <w:rsid w:val="00715C05"/>
    <w:rsid w:val="00715F4D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4FE7"/>
    <w:rsid w:val="0072523D"/>
    <w:rsid w:val="00726208"/>
    <w:rsid w:val="00726243"/>
    <w:rsid w:val="0072677B"/>
    <w:rsid w:val="00726B86"/>
    <w:rsid w:val="00726DA9"/>
    <w:rsid w:val="00727227"/>
    <w:rsid w:val="00727912"/>
    <w:rsid w:val="00727B48"/>
    <w:rsid w:val="00727BAF"/>
    <w:rsid w:val="00730175"/>
    <w:rsid w:val="007303DF"/>
    <w:rsid w:val="00730992"/>
    <w:rsid w:val="00730B71"/>
    <w:rsid w:val="00730CBE"/>
    <w:rsid w:val="007310CE"/>
    <w:rsid w:val="0073132F"/>
    <w:rsid w:val="00731399"/>
    <w:rsid w:val="00731B4C"/>
    <w:rsid w:val="00731CF3"/>
    <w:rsid w:val="007322B6"/>
    <w:rsid w:val="00732706"/>
    <w:rsid w:val="00732A21"/>
    <w:rsid w:val="00732F81"/>
    <w:rsid w:val="0073347C"/>
    <w:rsid w:val="0073393A"/>
    <w:rsid w:val="00734365"/>
    <w:rsid w:val="007344BE"/>
    <w:rsid w:val="0073478C"/>
    <w:rsid w:val="00734BBE"/>
    <w:rsid w:val="00734DD2"/>
    <w:rsid w:val="00735602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6D3C"/>
    <w:rsid w:val="0073727A"/>
    <w:rsid w:val="00737D0C"/>
    <w:rsid w:val="00737D12"/>
    <w:rsid w:val="0074034A"/>
    <w:rsid w:val="00740529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E7"/>
    <w:rsid w:val="007453DE"/>
    <w:rsid w:val="00745457"/>
    <w:rsid w:val="0074552B"/>
    <w:rsid w:val="0074560F"/>
    <w:rsid w:val="007456DB"/>
    <w:rsid w:val="00745A6D"/>
    <w:rsid w:val="00745E91"/>
    <w:rsid w:val="00745F4E"/>
    <w:rsid w:val="007463FF"/>
    <w:rsid w:val="00746BE0"/>
    <w:rsid w:val="0074747E"/>
    <w:rsid w:val="00747C9F"/>
    <w:rsid w:val="007501ED"/>
    <w:rsid w:val="007502E4"/>
    <w:rsid w:val="007508D4"/>
    <w:rsid w:val="00750BF2"/>
    <w:rsid w:val="00750EF1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D68"/>
    <w:rsid w:val="00755D6D"/>
    <w:rsid w:val="007560FC"/>
    <w:rsid w:val="0075615A"/>
    <w:rsid w:val="00756468"/>
    <w:rsid w:val="0075648E"/>
    <w:rsid w:val="007564BB"/>
    <w:rsid w:val="007566B0"/>
    <w:rsid w:val="007566BD"/>
    <w:rsid w:val="00756EC2"/>
    <w:rsid w:val="00756F4C"/>
    <w:rsid w:val="0075715D"/>
    <w:rsid w:val="00757597"/>
    <w:rsid w:val="0075765C"/>
    <w:rsid w:val="0075793E"/>
    <w:rsid w:val="00757DDD"/>
    <w:rsid w:val="00757E23"/>
    <w:rsid w:val="00760E68"/>
    <w:rsid w:val="007610C6"/>
    <w:rsid w:val="00761339"/>
    <w:rsid w:val="00761A6C"/>
    <w:rsid w:val="00761F31"/>
    <w:rsid w:val="00761F3A"/>
    <w:rsid w:val="00762100"/>
    <w:rsid w:val="007633D9"/>
    <w:rsid w:val="00763789"/>
    <w:rsid w:val="00763A48"/>
    <w:rsid w:val="00763BE2"/>
    <w:rsid w:val="00763CD1"/>
    <w:rsid w:val="00763DF8"/>
    <w:rsid w:val="00763EA8"/>
    <w:rsid w:val="00763EAE"/>
    <w:rsid w:val="0076411C"/>
    <w:rsid w:val="007647C0"/>
    <w:rsid w:val="007647C1"/>
    <w:rsid w:val="007647C6"/>
    <w:rsid w:val="00764BB4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B29"/>
    <w:rsid w:val="00767CF3"/>
    <w:rsid w:val="00770300"/>
    <w:rsid w:val="00770317"/>
    <w:rsid w:val="00770876"/>
    <w:rsid w:val="00770CC0"/>
    <w:rsid w:val="00771404"/>
    <w:rsid w:val="0077180F"/>
    <w:rsid w:val="00771D87"/>
    <w:rsid w:val="007732DE"/>
    <w:rsid w:val="007737FF"/>
    <w:rsid w:val="007739F8"/>
    <w:rsid w:val="00773CA8"/>
    <w:rsid w:val="00773D07"/>
    <w:rsid w:val="00774484"/>
    <w:rsid w:val="007745CB"/>
    <w:rsid w:val="0077472F"/>
    <w:rsid w:val="00774B09"/>
    <w:rsid w:val="00774B74"/>
    <w:rsid w:val="00774C1B"/>
    <w:rsid w:val="00774CBE"/>
    <w:rsid w:val="00774D71"/>
    <w:rsid w:val="00774EA2"/>
    <w:rsid w:val="007754D6"/>
    <w:rsid w:val="0077571D"/>
    <w:rsid w:val="0077592E"/>
    <w:rsid w:val="00775D90"/>
    <w:rsid w:val="00775DBF"/>
    <w:rsid w:val="007761C0"/>
    <w:rsid w:val="00776882"/>
    <w:rsid w:val="00776923"/>
    <w:rsid w:val="00776BDB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7C6"/>
    <w:rsid w:val="00790D57"/>
    <w:rsid w:val="00791306"/>
    <w:rsid w:val="00791606"/>
    <w:rsid w:val="00791785"/>
    <w:rsid w:val="007918B7"/>
    <w:rsid w:val="00791F1D"/>
    <w:rsid w:val="007920F1"/>
    <w:rsid w:val="007920FD"/>
    <w:rsid w:val="0079272E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B59"/>
    <w:rsid w:val="00794EBA"/>
    <w:rsid w:val="007952AA"/>
    <w:rsid w:val="00795AEA"/>
    <w:rsid w:val="00795DD0"/>
    <w:rsid w:val="00795EEA"/>
    <w:rsid w:val="007972A3"/>
    <w:rsid w:val="00797B56"/>
    <w:rsid w:val="00797ED4"/>
    <w:rsid w:val="007A001B"/>
    <w:rsid w:val="007A05D4"/>
    <w:rsid w:val="007A0DE4"/>
    <w:rsid w:val="007A12EA"/>
    <w:rsid w:val="007A14B5"/>
    <w:rsid w:val="007A1709"/>
    <w:rsid w:val="007A1982"/>
    <w:rsid w:val="007A21EE"/>
    <w:rsid w:val="007A27EE"/>
    <w:rsid w:val="007A2839"/>
    <w:rsid w:val="007A324B"/>
    <w:rsid w:val="007A35F7"/>
    <w:rsid w:val="007A36C1"/>
    <w:rsid w:val="007A38E9"/>
    <w:rsid w:val="007A3E83"/>
    <w:rsid w:val="007A3EB8"/>
    <w:rsid w:val="007A42E3"/>
    <w:rsid w:val="007A4596"/>
    <w:rsid w:val="007A4E8D"/>
    <w:rsid w:val="007A4E8F"/>
    <w:rsid w:val="007A5BB4"/>
    <w:rsid w:val="007A67BE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0DB2"/>
    <w:rsid w:val="007B1005"/>
    <w:rsid w:val="007B1221"/>
    <w:rsid w:val="007B1561"/>
    <w:rsid w:val="007B158B"/>
    <w:rsid w:val="007B16E0"/>
    <w:rsid w:val="007B19F2"/>
    <w:rsid w:val="007B1DF8"/>
    <w:rsid w:val="007B229A"/>
    <w:rsid w:val="007B2860"/>
    <w:rsid w:val="007B28BD"/>
    <w:rsid w:val="007B2B8D"/>
    <w:rsid w:val="007B2F4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955"/>
    <w:rsid w:val="007B5A21"/>
    <w:rsid w:val="007B5FE9"/>
    <w:rsid w:val="007B6249"/>
    <w:rsid w:val="007B62B1"/>
    <w:rsid w:val="007B6514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C5A"/>
    <w:rsid w:val="007C16EA"/>
    <w:rsid w:val="007C1901"/>
    <w:rsid w:val="007C19DE"/>
    <w:rsid w:val="007C1ABA"/>
    <w:rsid w:val="007C1EA2"/>
    <w:rsid w:val="007C20B1"/>
    <w:rsid w:val="007C211B"/>
    <w:rsid w:val="007C230B"/>
    <w:rsid w:val="007C24BD"/>
    <w:rsid w:val="007C2D29"/>
    <w:rsid w:val="007C345E"/>
    <w:rsid w:val="007C3829"/>
    <w:rsid w:val="007C4087"/>
    <w:rsid w:val="007C4A77"/>
    <w:rsid w:val="007C560E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35D"/>
    <w:rsid w:val="007D34D1"/>
    <w:rsid w:val="007D4344"/>
    <w:rsid w:val="007D4E20"/>
    <w:rsid w:val="007D5010"/>
    <w:rsid w:val="007D5294"/>
    <w:rsid w:val="007D547C"/>
    <w:rsid w:val="007D5698"/>
    <w:rsid w:val="007D588A"/>
    <w:rsid w:val="007D6133"/>
    <w:rsid w:val="007D640C"/>
    <w:rsid w:val="007D706C"/>
    <w:rsid w:val="007D72EA"/>
    <w:rsid w:val="007D731F"/>
    <w:rsid w:val="007D7880"/>
    <w:rsid w:val="007D7A77"/>
    <w:rsid w:val="007E0356"/>
    <w:rsid w:val="007E0906"/>
    <w:rsid w:val="007E0B77"/>
    <w:rsid w:val="007E0F06"/>
    <w:rsid w:val="007E11D4"/>
    <w:rsid w:val="007E14D7"/>
    <w:rsid w:val="007E16C5"/>
    <w:rsid w:val="007E175B"/>
    <w:rsid w:val="007E18C1"/>
    <w:rsid w:val="007E1989"/>
    <w:rsid w:val="007E1AD9"/>
    <w:rsid w:val="007E1DB1"/>
    <w:rsid w:val="007E1E2B"/>
    <w:rsid w:val="007E2A86"/>
    <w:rsid w:val="007E2B81"/>
    <w:rsid w:val="007E3632"/>
    <w:rsid w:val="007E3727"/>
    <w:rsid w:val="007E4E80"/>
    <w:rsid w:val="007E677A"/>
    <w:rsid w:val="007E6C61"/>
    <w:rsid w:val="007E6C6A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4D0"/>
    <w:rsid w:val="007F25DB"/>
    <w:rsid w:val="007F2731"/>
    <w:rsid w:val="007F27FB"/>
    <w:rsid w:val="007F2EA7"/>
    <w:rsid w:val="007F4657"/>
    <w:rsid w:val="007F4800"/>
    <w:rsid w:val="007F49B8"/>
    <w:rsid w:val="007F4BAB"/>
    <w:rsid w:val="007F50B0"/>
    <w:rsid w:val="007F5146"/>
    <w:rsid w:val="007F5455"/>
    <w:rsid w:val="007F5616"/>
    <w:rsid w:val="007F5714"/>
    <w:rsid w:val="007F5AFB"/>
    <w:rsid w:val="007F5E8B"/>
    <w:rsid w:val="007F5E9C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22F5"/>
    <w:rsid w:val="008024D3"/>
    <w:rsid w:val="00802BC2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2"/>
    <w:rsid w:val="0080759A"/>
    <w:rsid w:val="0080765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011"/>
    <w:rsid w:val="008152E8"/>
    <w:rsid w:val="008157AE"/>
    <w:rsid w:val="00815964"/>
    <w:rsid w:val="0081604D"/>
    <w:rsid w:val="00816247"/>
    <w:rsid w:val="0081631B"/>
    <w:rsid w:val="008163EE"/>
    <w:rsid w:val="0081651B"/>
    <w:rsid w:val="008169D7"/>
    <w:rsid w:val="008170D2"/>
    <w:rsid w:val="008171C9"/>
    <w:rsid w:val="00817383"/>
    <w:rsid w:val="00817782"/>
    <w:rsid w:val="00820610"/>
    <w:rsid w:val="00820FD0"/>
    <w:rsid w:val="008213A6"/>
    <w:rsid w:val="0082186D"/>
    <w:rsid w:val="0082226C"/>
    <w:rsid w:val="008223C1"/>
    <w:rsid w:val="008229E9"/>
    <w:rsid w:val="0082313E"/>
    <w:rsid w:val="00823EA2"/>
    <w:rsid w:val="00824E88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9A1"/>
    <w:rsid w:val="00830FEC"/>
    <w:rsid w:val="008315BD"/>
    <w:rsid w:val="0083166B"/>
    <w:rsid w:val="008318C7"/>
    <w:rsid w:val="00831A15"/>
    <w:rsid w:val="00831A80"/>
    <w:rsid w:val="00831C7F"/>
    <w:rsid w:val="008325DE"/>
    <w:rsid w:val="00832753"/>
    <w:rsid w:val="008327E7"/>
    <w:rsid w:val="00832A92"/>
    <w:rsid w:val="00832A99"/>
    <w:rsid w:val="00833120"/>
    <w:rsid w:val="0083368D"/>
    <w:rsid w:val="0083376B"/>
    <w:rsid w:val="0083411C"/>
    <w:rsid w:val="008342D8"/>
    <w:rsid w:val="0083432A"/>
    <w:rsid w:val="0083439A"/>
    <w:rsid w:val="008344AD"/>
    <w:rsid w:val="0083498A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37F34"/>
    <w:rsid w:val="0084023D"/>
    <w:rsid w:val="00840B0D"/>
    <w:rsid w:val="00840D8C"/>
    <w:rsid w:val="00840DE1"/>
    <w:rsid w:val="0084104B"/>
    <w:rsid w:val="008418C6"/>
    <w:rsid w:val="00841984"/>
    <w:rsid w:val="008419EF"/>
    <w:rsid w:val="00841D98"/>
    <w:rsid w:val="00841FE2"/>
    <w:rsid w:val="00842467"/>
    <w:rsid w:val="0084293E"/>
    <w:rsid w:val="00842DB3"/>
    <w:rsid w:val="00842E24"/>
    <w:rsid w:val="00842F07"/>
    <w:rsid w:val="0084349F"/>
    <w:rsid w:val="0084354E"/>
    <w:rsid w:val="00843808"/>
    <w:rsid w:val="008438E9"/>
    <w:rsid w:val="00843A61"/>
    <w:rsid w:val="00843AD3"/>
    <w:rsid w:val="00843CFE"/>
    <w:rsid w:val="00843FCA"/>
    <w:rsid w:val="00844019"/>
    <w:rsid w:val="00844312"/>
    <w:rsid w:val="008444A9"/>
    <w:rsid w:val="00844693"/>
    <w:rsid w:val="0084477E"/>
    <w:rsid w:val="00844B09"/>
    <w:rsid w:val="00844DC3"/>
    <w:rsid w:val="00844DDC"/>
    <w:rsid w:val="00844E45"/>
    <w:rsid w:val="008463D5"/>
    <w:rsid w:val="00846469"/>
    <w:rsid w:val="008467E9"/>
    <w:rsid w:val="008469C9"/>
    <w:rsid w:val="00846A24"/>
    <w:rsid w:val="00846B4C"/>
    <w:rsid w:val="00846DAB"/>
    <w:rsid w:val="00846F49"/>
    <w:rsid w:val="008470FA"/>
    <w:rsid w:val="00847264"/>
    <w:rsid w:val="00847444"/>
    <w:rsid w:val="00847845"/>
    <w:rsid w:val="00847DE9"/>
    <w:rsid w:val="008500A3"/>
    <w:rsid w:val="00850591"/>
    <w:rsid w:val="00850639"/>
    <w:rsid w:val="00850B74"/>
    <w:rsid w:val="00850C07"/>
    <w:rsid w:val="00850FE2"/>
    <w:rsid w:val="0085181B"/>
    <w:rsid w:val="008519D2"/>
    <w:rsid w:val="00851A31"/>
    <w:rsid w:val="008523EB"/>
    <w:rsid w:val="008525AE"/>
    <w:rsid w:val="00852BBD"/>
    <w:rsid w:val="00852E4A"/>
    <w:rsid w:val="00853169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278"/>
    <w:rsid w:val="0085533A"/>
    <w:rsid w:val="00855DA5"/>
    <w:rsid w:val="008565EB"/>
    <w:rsid w:val="00856640"/>
    <w:rsid w:val="00856C2E"/>
    <w:rsid w:val="00857322"/>
    <w:rsid w:val="00857950"/>
    <w:rsid w:val="00857A31"/>
    <w:rsid w:val="00857C02"/>
    <w:rsid w:val="00857C8E"/>
    <w:rsid w:val="0086057E"/>
    <w:rsid w:val="0086059B"/>
    <w:rsid w:val="008605BA"/>
    <w:rsid w:val="008605D8"/>
    <w:rsid w:val="008608A1"/>
    <w:rsid w:val="00861870"/>
    <w:rsid w:val="00862006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C06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2F3D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3EA"/>
    <w:rsid w:val="0087789A"/>
    <w:rsid w:val="00877AD3"/>
    <w:rsid w:val="00877FAD"/>
    <w:rsid w:val="008800AF"/>
    <w:rsid w:val="0088035F"/>
    <w:rsid w:val="00880664"/>
    <w:rsid w:val="0088086C"/>
    <w:rsid w:val="00880B63"/>
    <w:rsid w:val="0088101D"/>
    <w:rsid w:val="00881527"/>
    <w:rsid w:val="008815C3"/>
    <w:rsid w:val="00881B02"/>
    <w:rsid w:val="00881E74"/>
    <w:rsid w:val="00882242"/>
    <w:rsid w:val="00882443"/>
    <w:rsid w:val="008824BA"/>
    <w:rsid w:val="008828AB"/>
    <w:rsid w:val="00882CAB"/>
    <w:rsid w:val="00882EB7"/>
    <w:rsid w:val="008833D9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A32"/>
    <w:rsid w:val="00887DA1"/>
    <w:rsid w:val="00887F71"/>
    <w:rsid w:val="008902B5"/>
    <w:rsid w:val="008903E3"/>
    <w:rsid w:val="00890798"/>
    <w:rsid w:val="00890987"/>
    <w:rsid w:val="008909D2"/>
    <w:rsid w:val="00890A57"/>
    <w:rsid w:val="00890D77"/>
    <w:rsid w:val="0089130C"/>
    <w:rsid w:val="0089189E"/>
    <w:rsid w:val="00891A22"/>
    <w:rsid w:val="00891D62"/>
    <w:rsid w:val="00891DEB"/>
    <w:rsid w:val="00892356"/>
    <w:rsid w:val="00892576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A00B5"/>
    <w:rsid w:val="008A0612"/>
    <w:rsid w:val="008A0660"/>
    <w:rsid w:val="008A107C"/>
    <w:rsid w:val="008A1558"/>
    <w:rsid w:val="008A16BB"/>
    <w:rsid w:val="008A1B32"/>
    <w:rsid w:val="008A1C91"/>
    <w:rsid w:val="008A214B"/>
    <w:rsid w:val="008A27C8"/>
    <w:rsid w:val="008A2960"/>
    <w:rsid w:val="008A2F02"/>
    <w:rsid w:val="008A3335"/>
    <w:rsid w:val="008A3FD3"/>
    <w:rsid w:val="008A3FF8"/>
    <w:rsid w:val="008A422B"/>
    <w:rsid w:val="008A424C"/>
    <w:rsid w:val="008A4447"/>
    <w:rsid w:val="008A4813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3E3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CDA"/>
    <w:rsid w:val="008B3D15"/>
    <w:rsid w:val="008B4062"/>
    <w:rsid w:val="008B45BF"/>
    <w:rsid w:val="008B4670"/>
    <w:rsid w:val="008B489C"/>
    <w:rsid w:val="008B53F7"/>
    <w:rsid w:val="008B5421"/>
    <w:rsid w:val="008B5816"/>
    <w:rsid w:val="008B5BA6"/>
    <w:rsid w:val="008B6680"/>
    <w:rsid w:val="008B69EA"/>
    <w:rsid w:val="008B6BA4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1980"/>
    <w:rsid w:val="008C211D"/>
    <w:rsid w:val="008C2DE4"/>
    <w:rsid w:val="008C2FA5"/>
    <w:rsid w:val="008C31F8"/>
    <w:rsid w:val="008C339D"/>
    <w:rsid w:val="008C3909"/>
    <w:rsid w:val="008C3A3C"/>
    <w:rsid w:val="008C3F16"/>
    <w:rsid w:val="008C483E"/>
    <w:rsid w:val="008C4AA0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39C"/>
    <w:rsid w:val="008D1959"/>
    <w:rsid w:val="008D1D34"/>
    <w:rsid w:val="008D245E"/>
    <w:rsid w:val="008D278B"/>
    <w:rsid w:val="008D27A9"/>
    <w:rsid w:val="008D2B71"/>
    <w:rsid w:val="008D2CD8"/>
    <w:rsid w:val="008D33D6"/>
    <w:rsid w:val="008D36BF"/>
    <w:rsid w:val="008D38AE"/>
    <w:rsid w:val="008D394F"/>
    <w:rsid w:val="008D3E98"/>
    <w:rsid w:val="008D45BB"/>
    <w:rsid w:val="008D496E"/>
    <w:rsid w:val="008D4A9D"/>
    <w:rsid w:val="008D51EB"/>
    <w:rsid w:val="008D5E2C"/>
    <w:rsid w:val="008D64EA"/>
    <w:rsid w:val="008D65F9"/>
    <w:rsid w:val="008D66A7"/>
    <w:rsid w:val="008D6867"/>
    <w:rsid w:val="008D698C"/>
    <w:rsid w:val="008D6A1A"/>
    <w:rsid w:val="008D6A96"/>
    <w:rsid w:val="008D6AA6"/>
    <w:rsid w:val="008D6FE1"/>
    <w:rsid w:val="008D73B7"/>
    <w:rsid w:val="008D75FD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BA4"/>
    <w:rsid w:val="008E3C8B"/>
    <w:rsid w:val="008E3D06"/>
    <w:rsid w:val="008E3F13"/>
    <w:rsid w:val="008E42D1"/>
    <w:rsid w:val="008E4CB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E7E40"/>
    <w:rsid w:val="008F0318"/>
    <w:rsid w:val="008F052F"/>
    <w:rsid w:val="008F0810"/>
    <w:rsid w:val="008F084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4B0"/>
    <w:rsid w:val="008F3579"/>
    <w:rsid w:val="008F35F6"/>
    <w:rsid w:val="008F3684"/>
    <w:rsid w:val="008F3893"/>
    <w:rsid w:val="008F405E"/>
    <w:rsid w:val="008F415C"/>
    <w:rsid w:val="008F43D8"/>
    <w:rsid w:val="008F44C1"/>
    <w:rsid w:val="008F4972"/>
    <w:rsid w:val="008F4A06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03A"/>
    <w:rsid w:val="00901196"/>
    <w:rsid w:val="009011FF"/>
    <w:rsid w:val="00901665"/>
    <w:rsid w:val="009016D2"/>
    <w:rsid w:val="00901C27"/>
    <w:rsid w:val="0090247F"/>
    <w:rsid w:val="00903043"/>
    <w:rsid w:val="00903C27"/>
    <w:rsid w:val="0090475B"/>
    <w:rsid w:val="00904A49"/>
    <w:rsid w:val="00904A85"/>
    <w:rsid w:val="00904CA4"/>
    <w:rsid w:val="00904D2A"/>
    <w:rsid w:val="00904DDE"/>
    <w:rsid w:val="00904F34"/>
    <w:rsid w:val="00904F86"/>
    <w:rsid w:val="00905029"/>
    <w:rsid w:val="00905AAC"/>
    <w:rsid w:val="00905F04"/>
    <w:rsid w:val="00906425"/>
    <w:rsid w:val="00906928"/>
    <w:rsid w:val="009069E8"/>
    <w:rsid w:val="00906BF7"/>
    <w:rsid w:val="00906C67"/>
    <w:rsid w:val="00907AA3"/>
    <w:rsid w:val="00907D8A"/>
    <w:rsid w:val="0091041A"/>
    <w:rsid w:val="00910655"/>
    <w:rsid w:val="009107FF"/>
    <w:rsid w:val="009116ED"/>
    <w:rsid w:val="009118DB"/>
    <w:rsid w:val="00911AD9"/>
    <w:rsid w:val="00911ED4"/>
    <w:rsid w:val="00912101"/>
    <w:rsid w:val="00912A2C"/>
    <w:rsid w:val="00913657"/>
    <w:rsid w:val="00913667"/>
    <w:rsid w:val="00913D09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0BC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28"/>
    <w:rsid w:val="00923039"/>
    <w:rsid w:val="00923D9F"/>
    <w:rsid w:val="00923E28"/>
    <w:rsid w:val="0092434A"/>
    <w:rsid w:val="009248DD"/>
    <w:rsid w:val="009249D0"/>
    <w:rsid w:val="00924B85"/>
    <w:rsid w:val="00924BFB"/>
    <w:rsid w:val="00924C0D"/>
    <w:rsid w:val="00924D77"/>
    <w:rsid w:val="00924EDB"/>
    <w:rsid w:val="00925137"/>
    <w:rsid w:val="00925BBC"/>
    <w:rsid w:val="0092677E"/>
    <w:rsid w:val="0092687A"/>
    <w:rsid w:val="009268D0"/>
    <w:rsid w:val="00926AC0"/>
    <w:rsid w:val="00926C92"/>
    <w:rsid w:val="00926CD0"/>
    <w:rsid w:val="00926D0B"/>
    <w:rsid w:val="00927719"/>
    <w:rsid w:val="00927A88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40C8"/>
    <w:rsid w:val="009340F4"/>
    <w:rsid w:val="0093480A"/>
    <w:rsid w:val="00934B85"/>
    <w:rsid w:val="00934CEF"/>
    <w:rsid w:val="00935C59"/>
    <w:rsid w:val="00935F78"/>
    <w:rsid w:val="0093611E"/>
    <w:rsid w:val="009366DE"/>
    <w:rsid w:val="0093699D"/>
    <w:rsid w:val="00936D8B"/>
    <w:rsid w:val="00936DEF"/>
    <w:rsid w:val="00936E56"/>
    <w:rsid w:val="009370A9"/>
    <w:rsid w:val="00937228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D9B"/>
    <w:rsid w:val="00944F11"/>
    <w:rsid w:val="009453A9"/>
    <w:rsid w:val="00945673"/>
    <w:rsid w:val="0094584A"/>
    <w:rsid w:val="00945863"/>
    <w:rsid w:val="00945876"/>
    <w:rsid w:val="00945C3A"/>
    <w:rsid w:val="00945E35"/>
    <w:rsid w:val="00946304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2F7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DDB"/>
    <w:rsid w:val="00955EF0"/>
    <w:rsid w:val="009560E8"/>
    <w:rsid w:val="009566FD"/>
    <w:rsid w:val="0095717A"/>
    <w:rsid w:val="00957182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90A"/>
    <w:rsid w:val="00960B4A"/>
    <w:rsid w:val="00961A7D"/>
    <w:rsid w:val="00961AB6"/>
    <w:rsid w:val="009620B0"/>
    <w:rsid w:val="00962367"/>
    <w:rsid w:val="00962371"/>
    <w:rsid w:val="009626B5"/>
    <w:rsid w:val="009628EE"/>
    <w:rsid w:val="00962E33"/>
    <w:rsid w:val="00963824"/>
    <w:rsid w:val="0096389F"/>
    <w:rsid w:val="00963CF6"/>
    <w:rsid w:val="00964092"/>
    <w:rsid w:val="0096423C"/>
    <w:rsid w:val="00964322"/>
    <w:rsid w:val="00965078"/>
    <w:rsid w:val="00965605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174"/>
    <w:rsid w:val="00967284"/>
    <w:rsid w:val="009675C5"/>
    <w:rsid w:val="009677AB"/>
    <w:rsid w:val="009702C5"/>
    <w:rsid w:val="00970412"/>
    <w:rsid w:val="00970BF6"/>
    <w:rsid w:val="00971100"/>
    <w:rsid w:val="00971125"/>
    <w:rsid w:val="009711CF"/>
    <w:rsid w:val="00971525"/>
    <w:rsid w:val="00971AE5"/>
    <w:rsid w:val="00971F67"/>
    <w:rsid w:val="009724E3"/>
    <w:rsid w:val="009725C3"/>
    <w:rsid w:val="00972B53"/>
    <w:rsid w:val="00972F7C"/>
    <w:rsid w:val="009731C7"/>
    <w:rsid w:val="00973A65"/>
    <w:rsid w:val="00973F21"/>
    <w:rsid w:val="00974185"/>
    <w:rsid w:val="009749EA"/>
    <w:rsid w:val="00975461"/>
    <w:rsid w:val="00975FA1"/>
    <w:rsid w:val="0097645D"/>
    <w:rsid w:val="00976533"/>
    <w:rsid w:val="009767E4"/>
    <w:rsid w:val="00976A82"/>
    <w:rsid w:val="00976CB2"/>
    <w:rsid w:val="00976EF7"/>
    <w:rsid w:val="0097703F"/>
    <w:rsid w:val="009771F3"/>
    <w:rsid w:val="00977DA8"/>
    <w:rsid w:val="00977EF7"/>
    <w:rsid w:val="009800E5"/>
    <w:rsid w:val="009803AA"/>
    <w:rsid w:val="009803D6"/>
    <w:rsid w:val="009809E1"/>
    <w:rsid w:val="00980A2B"/>
    <w:rsid w:val="00980AC0"/>
    <w:rsid w:val="00980B45"/>
    <w:rsid w:val="009818F1"/>
    <w:rsid w:val="00981EA9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5287"/>
    <w:rsid w:val="00985A2D"/>
    <w:rsid w:val="00985DE0"/>
    <w:rsid w:val="0098640B"/>
    <w:rsid w:val="009866BE"/>
    <w:rsid w:val="009868C6"/>
    <w:rsid w:val="00987079"/>
    <w:rsid w:val="009871A5"/>
    <w:rsid w:val="009874CD"/>
    <w:rsid w:val="00987A50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B47"/>
    <w:rsid w:val="00996CAC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6BA"/>
    <w:rsid w:val="009A1761"/>
    <w:rsid w:val="009A1B6D"/>
    <w:rsid w:val="009A21E5"/>
    <w:rsid w:val="009A24D0"/>
    <w:rsid w:val="009A2B35"/>
    <w:rsid w:val="009A32D9"/>
    <w:rsid w:val="009A32DA"/>
    <w:rsid w:val="009A3AD1"/>
    <w:rsid w:val="009A3F18"/>
    <w:rsid w:val="009A4241"/>
    <w:rsid w:val="009A42AF"/>
    <w:rsid w:val="009A497C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6CD"/>
    <w:rsid w:val="009B079E"/>
    <w:rsid w:val="009B0A79"/>
    <w:rsid w:val="009B0BE4"/>
    <w:rsid w:val="009B0E30"/>
    <w:rsid w:val="009B1471"/>
    <w:rsid w:val="009B15C5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2D6A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BB4"/>
    <w:rsid w:val="009C0CC6"/>
    <w:rsid w:val="009C11E5"/>
    <w:rsid w:val="009C12C5"/>
    <w:rsid w:val="009C1857"/>
    <w:rsid w:val="009C1A1D"/>
    <w:rsid w:val="009C1C5D"/>
    <w:rsid w:val="009C23F0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9CD"/>
    <w:rsid w:val="009C4CF4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8F9"/>
    <w:rsid w:val="009D3C64"/>
    <w:rsid w:val="009D421A"/>
    <w:rsid w:val="009D45B1"/>
    <w:rsid w:val="009D500C"/>
    <w:rsid w:val="009D5530"/>
    <w:rsid w:val="009D56C9"/>
    <w:rsid w:val="009D58DB"/>
    <w:rsid w:val="009D668E"/>
    <w:rsid w:val="009D66D5"/>
    <w:rsid w:val="009D6782"/>
    <w:rsid w:val="009D6C06"/>
    <w:rsid w:val="009D6EDA"/>
    <w:rsid w:val="009D7304"/>
    <w:rsid w:val="009D736E"/>
    <w:rsid w:val="009D74F9"/>
    <w:rsid w:val="009D754D"/>
    <w:rsid w:val="009D785B"/>
    <w:rsid w:val="009D7C5F"/>
    <w:rsid w:val="009E0265"/>
    <w:rsid w:val="009E075D"/>
    <w:rsid w:val="009E0AE0"/>
    <w:rsid w:val="009E0EC6"/>
    <w:rsid w:val="009E1325"/>
    <w:rsid w:val="009E1AC0"/>
    <w:rsid w:val="009E1BA7"/>
    <w:rsid w:val="009E1E30"/>
    <w:rsid w:val="009E1F30"/>
    <w:rsid w:val="009E2354"/>
    <w:rsid w:val="009E25BF"/>
    <w:rsid w:val="009E2940"/>
    <w:rsid w:val="009E2A1E"/>
    <w:rsid w:val="009E2AF9"/>
    <w:rsid w:val="009E2CB3"/>
    <w:rsid w:val="009E3A9F"/>
    <w:rsid w:val="009E3AE1"/>
    <w:rsid w:val="009E3EAC"/>
    <w:rsid w:val="009E4042"/>
    <w:rsid w:val="009E41E0"/>
    <w:rsid w:val="009E497D"/>
    <w:rsid w:val="009E4C00"/>
    <w:rsid w:val="009E4C40"/>
    <w:rsid w:val="009E5086"/>
    <w:rsid w:val="009E50EA"/>
    <w:rsid w:val="009E55D5"/>
    <w:rsid w:val="009E5D2B"/>
    <w:rsid w:val="009E5F23"/>
    <w:rsid w:val="009E638F"/>
    <w:rsid w:val="009E656C"/>
    <w:rsid w:val="009E68D3"/>
    <w:rsid w:val="009E70C4"/>
    <w:rsid w:val="009E7206"/>
    <w:rsid w:val="009E7428"/>
    <w:rsid w:val="009E75ED"/>
    <w:rsid w:val="009E7B15"/>
    <w:rsid w:val="009F06C9"/>
    <w:rsid w:val="009F145D"/>
    <w:rsid w:val="009F14F7"/>
    <w:rsid w:val="009F1C1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4C9D"/>
    <w:rsid w:val="009F5001"/>
    <w:rsid w:val="009F5128"/>
    <w:rsid w:val="009F5CDC"/>
    <w:rsid w:val="009F602B"/>
    <w:rsid w:val="009F6070"/>
    <w:rsid w:val="009F68F3"/>
    <w:rsid w:val="009F690C"/>
    <w:rsid w:val="009F6BCE"/>
    <w:rsid w:val="009F6FCB"/>
    <w:rsid w:val="009F7542"/>
    <w:rsid w:val="009F7770"/>
    <w:rsid w:val="009F7BFB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9E1"/>
    <w:rsid w:val="00A05E23"/>
    <w:rsid w:val="00A05F62"/>
    <w:rsid w:val="00A0630E"/>
    <w:rsid w:val="00A0672C"/>
    <w:rsid w:val="00A06A58"/>
    <w:rsid w:val="00A06B0C"/>
    <w:rsid w:val="00A06C62"/>
    <w:rsid w:val="00A06D82"/>
    <w:rsid w:val="00A06E78"/>
    <w:rsid w:val="00A07440"/>
    <w:rsid w:val="00A07CC4"/>
    <w:rsid w:val="00A07D15"/>
    <w:rsid w:val="00A104C6"/>
    <w:rsid w:val="00A105A7"/>
    <w:rsid w:val="00A10771"/>
    <w:rsid w:val="00A109FD"/>
    <w:rsid w:val="00A10A91"/>
    <w:rsid w:val="00A10CEA"/>
    <w:rsid w:val="00A11007"/>
    <w:rsid w:val="00A11261"/>
    <w:rsid w:val="00A11625"/>
    <w:rsid w:val="00A11A7E"/>
    <w:rsid w:val="00A11B30"/>
    <w:rsid w:val="00A126E7"/>
    <w:rsid w:val="00A12902"/>
    <w:rsid w:val="00A12C7E"/>
    <w:rsid w:val="00A13403"/>
    <w:rsid w:val="00A138DA"/>
    <w:rsid w:val="00A13CE0"/>
    <w:rsid w:val="00A140DB"/>
    <w:rsid w:val="00A142D7"/>
    <w:rsid w:val="00A14565"/>
    <w:rsid w:val="00A1457E"/>
    <w:rsid w:val="00A14BAC"/>
    <w:rsid w:val="00A14F2E"/>
    <w:rsid w:val="00A14FAC"/>
    <w:rsid w:val="00A15323"/>
    <w:rsid w:val="00A15528"/>
    <w:rsid w:val="00A15787"/>
    <w:rsid w:val="00A158A6"/>
    <w:rsid w:val="00A15918"/>
    <w:rsid w:val="00A16069"/>
    <w:rsid w:val="00A16248"/>
    <w:rsid w:val="00A16A80"/>
    <w:rsid w:val="00A16B3B"/>
    <w:rsid w:val="00A16C7C"/>
    <w:rsid w:val="00A16CF1"/>
    <w:rsid w:val="00A16DBB"/>
    <w:rsid w:val="00A17B95"/>
    <w:rsid w:val="00A17C64"/>
    <w:rsid w:val="00A20C42"/>
    <w:rsid w:val="00A20C87"/>
    <w:rsid w:val="00A20FCF"/>
    <w:rsid w:val="00A21120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550"/>
    <w:rsid w:val="00A266A2"/>
    <w:rsid w:val="00A2678A"/>
    <w:rsid w:val="00A268A8"/>
    <w:rsid w:val="00A26A84"/>
    <w:rsid w:val="00A26C3E"/>
    <w:rsid w:val="00A26D33"/>
    <w:rsid w:val="00A272A5"/>
    <w:rsid w:val="00A272E2"/>
    <w:rsid w:val="00A274DA"/>
    <w:rsid w:val="00A300A7"/>
    <w:rsid w:val="00A303D3"/>
    <w:rsid w:val="00A305A1"/>
    <w:rsid w:val="00A30605"/>
    <w:rsid w:val="00A30627"/>
    <w:rsid w:val="00A31549"/>
    <w:rsid w:val="00A3171B"/>
    <w:rsid w:val="00A319F3"/>
    <w:rsid w:val="00A31AEF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B46"/>
    <w:rsid w:val="00A35C1C"/>
    <w:rsid w:val="00A35CF3"/>
    <w:rsid w:val="00A3629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B3A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1D1"/>
    <w:rsid w:val="00A44657"/>
    <w:rsid w:val="00A446A3"/>
    <w:rsid w:val="00A449A7"/>
    <w:rsid w:val="00A44E15"/>
    <w:rsid w:val="00A4528C"/>
    <w:rsid w:val="00A453E6"/>
    <w:rsid w:val="00A45632"/>
    <w:rsid w:val="00A45745"/>
    <w:rsid w:val="00A458C5"/>
    <w:rsid w:val="00A458DC"/>
    <w:rsid w:val="00A45D5E"/>
    <w:rsid w:val="00A45F4D"/>
    <w:rsid w:val="00A461E7"/>
    <w:rsid w:val="00A46555"/>
    <w:rsid w:val="00A46A9F"/>
    <w:rsid w:val="00A46CD8"/>
    <w:rsid w:val="00A47665"/>
    <w:rsid w:val="00A47B73"/>
    <w:rsid w:val="00A50328"/>
    <w:rsid w:val="00A5040D"/>
    <w:rsid w:val="00A507FB"/>
    <w:rsid w:val="00A51049"/>
    <w:rsid w:val="00A5104D"/>
    <w:rsid w:val="00A512B0"/>
    <w:rsid w:val="00A519BB"/>
    <w:rsid w:val="00A51B64"/>
    <w:rsid w:val="00A521A4"/>
    <w:rsid w:val="00A5224D"/>
    <w:rsid w:val="00A52885"/>
    <w:rsid w:val="00A53642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BB"/>
    <w:rsid w:val="00A568AD"/>
    <w:rsid w:val="00A5752A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768"/>
    <w:rsid w:val="00A62B13"/>
    <w:rsid w:val="00A62BA7"/>
    <w:rsid w:val="00A62F49"/>
    <w:rsid w:val="00A630C1"/>
    <w:rsid w:val="00A631C5"/>
    <w:rsid w:val="00A63898"/>
    <w:rsid w:val="00A638F3"/>
    <w:rsid w:val="00A64064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4FA"/>
    <w:rsid w:val="00A677C2"/>
    <w:rsid w:val="00A67BCB"/>
    <w:rsid w:val="00A70560"/>
    <w:rsid w:val="00A70873"/>
    <w:rsid w:val="00A70886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702"/>
    <w:rsid w:val="00A80A68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DAF"/>
    <w:rsid w:val="00A82E79"/>
    <w:rsid w:val="00A82F1D"/>
    <w:rsid w:val="00A83333"/>
    <w:rsid w:val="00A833CB"/>
    <w:rsid w:val="00A83695"/>
    <w:rsid w:val="00A83A28"/>
    <w:rsid w:val="00A83BE4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6ACE"/>
    <w:rsid w:val="00A86E34"/>
    <w:rsid w:val="00A87283"/>
    <w:rsid w:val="00A87584"/>
    <w:rsid w:val="00A8761F"/>
    <w:rsid w:val="00A8766D"/>
    <w:rsid w:val="00A87683"/>
    <w:rsid w:val="00A87AAF"/>
    <w:rsid w:val="00A90240"/>
    <w:rsid w:val="00A906F2"/>
    <w:rsid w:val="00A90782"/>
    <w:rsid w:val="00A909E5"/>
    <w:rsid w:val="00A90D65"/>
    <w:rsid w:val="00A90F8F"/>
    <w:rsid w:val="00A916E9"/>
    <w:rsid w:val="00A91A9F"/>
    <w:rsid w:val="00A91C16"/>
    <w:rsid w:val="00A9220D"/>
    <w:rsid w:val="00A9277B"/>
    <w:rsid w:val="00A927B1"/>
    <w:rsid w:val="00A92B13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E4C"/>
    <w:rsid w:val="00A94EE8"/>
    <w:rsid w:val="00A9523B"/>
    <w:rsid w:val="00A95633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97E"/>
    <w:rsid w:val="00AA2FD8"/>
    <w:rsid w:val="00AA3374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43A"/>
    <w:rsid w:val="00AA6FFA"/>
    <w:rsid w:val="00AA71CC"/>
    <w:rsid w:val="00AA73C9"/>
    <w:rsid w:val="00AA77B6"/>
    <w:rsid w:val="00AA7D2B"/>
    <w:rsid w:val="00AB03B9"/>
    <w:rsid w:val="00AB03FE"/>
    <w:rsid w:val="00AB0586"/>
    <w:rsid w:val="00AB063E"/>
    <w:rsid w:val="00AB070B"/>
    <w:rsid w:val="00AB083D"/>
    <w:rsid w:val="00AB0AA4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65"/>
    <w:rsid w:val="00AB28A9"/>
    <w:rsid w:val="00AB2A28"/>
    <w:rsid w:val="00AB2C01"/>
    <w:rsid w:val="00AB2E2E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580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7C2"/>
    <w:rsid w:val="00AC1F62"/>
    <w:rsid w:val="00AC1FC8"/>
    <w:rsid w:val="00AC246F"/>
    <w:rsid w:val="00AC24C8"/>
    <w:rsid w:val="00AC296F"/>
    <w:rsid w:val="00AC2A01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088"/>
    <w:rsid w:val="00AC52C1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8B9"/>
    <w:rsid w:val="00AD58F5"/>
    <w:rsid w:val="00AD5973"/>
    <w:rsid w:val="00AD5B98"/>
    <w:rsid w:val="00AD5D96"/>
    <w:rsid w:val="00AD614F"/>
    <w:rsid w:val="00AD67E6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91B"/>
    <w:rsid w:val="00AE1D2E"/>
    <w:rsid w:val="00AE2269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A87"/>
    <w:rsid w:val="00AE5AED"/>
    <w:rsid w:val="00AE5D79"/>
    <w:rsid w:val="00AE6715"/>
    <w:rsid w:val="00AE6D72"/>
    <w:rsid w:val="00AE756B"/>
    <w:rsid w:val="00AE7D23"/>
    <w:rsid w:val="00AF0B84"/>
    <w:rsid w:val="00AF0E02"/>
    <w:rsid w:val="00AF15D0"/>
    <w:rsid w:val="00AF171F"/>
    <w:rsid w:val="00AF193F"/>
    <w:rsid w:val="00AF1A00"/>
    <w:rsid w:val="00AF249D"/>
    <w:rsid w:val="00AF28C8"/>
    <w:rsid w:val="00AF2EC2"/>
    <w:rsid w:val="00AF30B6"/>
    <w:rsid w:val="00AF34B0"/>
    <w:rsid w:val="00AF37FD"/>
    <w:rsid w:val="00AF3840"/>
    <w:rsid w:val="00AF3CA1"/>
    <w:rsid w:val="00AF4104"/>
    <w:rsid w:val="00AF4249"/>
    <w:rsid w:val="00AF42C8"/>
    <w:rsid w:val="00AF442E"/>
    <w:rsid w:val="00AF453B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7F6"/>
    <w:rsid w:val="00AF7A80"/>
    <w:rsid w:val="00AF7D4D"/>
    <w:rsid w:val="00B00250"/>
    <w:rsid w:val="00B00475"/>
    <w:rsid w:val="00B00782"/>
    <w:rsid w:val="00B00AFC"/>
    <w:rsid w:val="00B00FAC"/>
    <w:rsid w:val="00B00FEC"/>
    <w:rsid w:val="00B01560"/>
    <w:rsid w:val="00B0185B"/>
    <w:rsid w:val="00B01A56"/>
    <w:rsid w:val="00B01B8E"/>
    <w:rsid w:val="00B01D00"/>
    <w:rsid w:val="00B020E3"/>
    <w:rsid w:val="00B02B59"/>
    <w:rsid w:val="00B02BBE"/>
    <w:rsid w:val="00B02BD6"/>
    <w:rsid w:val="00B02E8D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7F8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23AF"/>
    <w:rsid w:val="00B12533"/>
    <w:rsid w:val="00B12D49"/>
    <w:rsid w:val="00B13103"/>
    <w:rsid w:val="00B13323"/>
    <w:rsid w:val="00B138C2"/>
    <w:rsid w:val="00B14D25"/>
    <w:rsid w:val="00B1500C"/>
    <w:rsid w:val="00B1504A"/>
    <w:rsid w:val="00B1533C"/>
    <w:rsid w:val="00B15B0A"/>
    <w:rsid w:val="00B15E2E"/>
    <w:rsid w:val="00B15EED"/>
    <w:rsid w:val="00B15F11"/>
    <w:rsid w:val="00B15FCC"/>
    <w:rsid w:val="00B16052"/>
    <w:rsid w:val="00B160F5"/>
    <w:rsid w:val="00B166AD"/>
    <w:rsid w:val="00B16818"/>
    <w:rsid w:val="00B1695F"/>
    <w:rsid w:val="00B16968"/>
    <w:rsid w:val="00B16FBB"/>
    <w:rsid w:val="00B1730A"/>
    <w:rsid w:val="00B17401"/>
    <w:rsid w:val="00B176D1"/>
    <w:rsid w:val="00B17705"/>
    <w:rsid w:val="00B17D5A"/>
    <w:rsid w:val="00B17D63"/>
    <w:rsid w:val="00B17D94"/>
    <w:rsid w:val="00B17E1A"/>
    <w:rsid w:val="00B203CA"/>
    <w:rsid w:val="00B203D2"/>
    <w:rsid w:val="00B20A88"/>
    <w:rsid w:val="00B20FC7"/>
    <w:rsid w:val="00B2157A"/>
    <w:rsid w:val="00B21788"/>
    <w:rsid w:val="00B21817"/>
    <w:rsid w:val="00B21AFA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4F43"/>
    <w:rsid w:val="00B254FE"/>
    <w:rsid w:val="00B25CD7"/>
    <w:rsid w:val="00B25D89"/>
    <w:rsid w:val="00B261D1"/>
    <w:rsid w:val="00B267EB"/>
    <w:rsid w:val="00B2698D"/>
    <w:rsid w:val="00B26FDF"/>
    <w:rsid w:val="00B27460"/>
    <w:rsid w:val="00B278E0"/>
    <w:rsid w:val="00B27A97"/>
    <w:rsid w:val="00B30442"/>
    <w:rsid w:val="00B30A70"/>
    <w:rsid w:val="00B30E5F"/>
    <w:rsid w:val="00B31127"/>
    <w:rsid w:val="00B31DD7"/>
    <w:rsid w:val="00B32114"/>
    <w:rsid w:val="00B326AD"/>
    <w:rsid w:val="00B32E71"/>
    <w:rsid w:val="00B33D7F"/>
    <w:rsid w:val="00B3405D"/>
    <w:rsid w:val="00B34192"/>
    <w:rsid w:val="00B34370"/>
    <w:rsid w:val="00B34D83"/>
    <w:rsid w:val="00B34FBF"/>
    <w:rsid w:val="00B351A9"/>
    <w:rsid w:val="00B35483"/>
    <w:rsid w:val="00B35FA5"/>
    <w:rsid w:val="00B36574"/>
    <w:rsid w:val="00B36B05"/>
    <w:rsid w:val="00B36C9D"/>
    <w:rsid w:val="00B373B6"/>
    <w:rsid w:val="00B37E28"/>
    <w:rsid w:val="00B37F85"/>
    <w:rsid w:val="00B37F9D"/>
    <w:rsid w:val="00B37FB9"/>
    <w:rsid w:val="00B405C7"/>
    <w:rsid w:val="00B40BCA"/>
    <w:rsid w:val="00B40EC6"/>
    <w:rsid w:val="00B41058"/>
    <w:rsid w:val="00B419B1"/>
    <w:rsid w:val="00B419E6"/>
    <w:rsid w:val="00B41FAF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B03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5E11"/>
    <w:rsid w:val="00B46048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605"/>
    <w:rsid w:val="00B54990"/>
    <w:rsid w:val="00B551A3"/>
    <w:rsid w:val="00B55671"/>
    <w:rsid w:val="00B55B24"/>
    <w:rsid w:val="00B55D43"/>
    <w:rsid w:val="00B560E5"/>
    <w:rsid w:val="00B56477"/>
    <w:rsid w:val="00B56607"/>
    <w:rsid w:val="00B5662D"/>
    <w:rsid w:val="00B56815"/>
    <w:rsid w:val="00B568F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0E7"/>
    <w:rsid w:val="00B6388B"/>
    <w:rsid w:val="00B63B99"/>
    <w:rsid w:val="00B63C9B"/>
    <w:rsid w:val="00B646A5"/>
    <w:rsid w:val="00B64A81"/>
    <w:rsid w:val="00B64BFD"/>
    <w:rsid w:val="00B653DA"/>
    <w:rsid w:val="00B655C8"/>
    <w:rsid w:val="00B65922"/>
    <w:rsid w:val="00B659BD"/>
    <w:rsid w:val="00B65AC5"/>
    <w:rsid w:val="00B65EAE"/>
    <w:rsid w:val="00B660CE"/>
    <w:rsid w:val="00B6616D"/>
    <w:rsid w:val="00B66327"/>
    <w:rsid w:val="00B6657A"/>
    <w:rsid w:val="00B6695E"/>
    <w:rsid w:val="00B6725C"/>
    <w:rsid w:val="00B6777D"/>
    <w:rsid w:val="00B67B3A"/>
    <w:rsid w:val="00B70999"/>
    <w:rsid w:val="00B70B15"/>
    <w:rsid w:val="00B70F22"/>
    <w:rsid w:val="00B710B6"/>
    <w:rsid w:val="00B71575"/>
    <w:rsid w:val="00B71762"/>
    <w:rsid w:val="00B718C6"/>
    <w:rsid w:val="00B71C1B"/>
    <w:rsid w:val="00B71D55"/>
    <w:rsid w:val="00B7328E"/>
    <w:rsid w:val="00B7337F"/>
    <w:rsid w:val="00B736CA"/>
    <w:rsid w:val="00B73893"/>
    <w:rsid w:val="00B7389D"/>
    <w:rsid w:val="00B73F95"/>
    <w:rsid w:val="00B75B37"/>
    <w:rsid w:val="00B76105"/>
    <w:rsid w:val="00B761CD"/>
    <w:rsid w:val="00B76D75"/>
    <w:rsid w:val="00B770CA"/>
    <w:rsid w:val="00B77256"/>
    <w:rsid w:val="00B775CB"/>
    <w:rsid w:val="00B777A1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E3C"/>
    <w:rsid w:val="00B842F3"/>
    <w:rsid w:val="00B84639"/>
    <w:rsid w:val="00B846BE"/>
    <w:rsid w:val="00B84A57"/>
    <w:rsid w:val="00B84B31"/>
    <w:rsid w:val="00B84B48"/>
    <w:rsid w:val="00B85081"/>
    <w:rsid w:val="00B856D8"/>
    <w:rsid w:val="00B85E45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91D"/>
    <w:rsid w:val="00B87CE0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27D7"/>
    <w:rsid w:val="00B93023"/>
    <w:rsid w:val="00B93291"/>
    <w:rsid w:val="00B93399"/>
    <w:rsid w:val="00B933C9"/>
    <w:rsid w:val="00B93968"/>
    <w:rsid w:val="00B93D8D"/>
    <w:rsid w:val="00B9400F"/>
    <w:rsid w:val="00B94B95"/>
    <w:rsid w:val="00B957F4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0FC9"/>
    <w:rsid w:val="00BA1909"/>
    <w:rsid w:val="00BA19D6"/>
    <w:rsid w:val="00BA19DF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5215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4F8E"/>
    <w:rsid w:val="00BB51AB"/>
    <w:rsid w:val="00BB6310"/>
    <w:rsid w:val="00BB6ADB"/>
    <w:rsid w:val="00BB6BB6"/>
    <w:rsid w:val="00BB6CF2"/>
    <w:rsid w:val="00BB6EB6"/>
    <w:rsid w:val="00BB713D"/>
    <w:rsid w:val="00BB77B5"/>
    <w:rsid w:val="00BB7A68"/>
    <w:rsid w:val="00BB7FE2"/>
    <w:rsid w:val="00BC0A48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47B7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77B"/>
    <w:rsid w:val="00BD690B"/>
    <w:rsid w:val="00BD6EF6"/>
    <w:rsid w:val="00BD6EF9"/>
    <w:rsid w:val="00BD6F09"/>
    <w:rsid w:val="00BD7292"/>
    <w:rsid w:val="00BE0C10"/>
    <w:rsid w:val="00BE0EC9"/>
    <w:rsid w:val="00BE1427"/>
    <w:rsid w:val="00BE19BC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B8B"/>
    <w:rsid w:val="00BE4D2D"/>
    <w:rsid w:val="00BE4E7E"/>
    <w:rsid w:val="00BE4FC9"/>
    <w:rsid w:val="00BE502B"/>
    <w:rsid w:val="00BE5423"/>
    <w:rsid w:val="00BE5770"/>
    <w:rsid w:val="00BE5B2A"/>
    <w:rsid w:val="00BE6758"/>
    <w:rsid w:val="00BE6A0B"/>
    <w:rsid w:val="00BE6A93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42CA"/>
    <w:rsid w:val="00BF43E8"/>
    <w:rsid w:val="00BF5529"/>
    <w:rsid w:val="00BF570E"/>
    <w:rsid w:val="00BF5D76"/>
    <w:rsid w:val="00BF5D89"/>
    <w:rsid w:val="00BF6116"/>
    <w:rsid w:val="00BF61BE"/>
    <w:rsid w:val="00BF6653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405D"/>
    <w:rsid w:val="00C04FC1"/>
    <w:rsid w:val="00C051AF"/>
    <w:rsid w:val="00C053FE"/>
    <w:rsid w:val="00C05510"/>
    <w:rsid w:val="00C05D52"/>
    <w:rsid w:val="00C05F7A"/>
    <w:rsid w:val="00C062A3"/>
    <w:rsid w:val="00C0647B"/>
    <w:rsid w:val="00C065E5"/>
    <w:rsid w:val="00C066EE"/>
    <w:rsid w:val="00C072B6"/>
    <w:rsid w:val="00C078DC"/>
    <w:rsid w:val="00C07CE8"/>
    <w:rsid w:val="00C07E73"/>
    <w:rsid w:val="00C10193"/>
    <w:rsid w:val="00C1056B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249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6D7"/>
    <w:rsid w:val="00C15E81"/>
    <w:rsid w:val="00C15EF8"/>
    <w:rsid w:val="00C16165"/>
    <w:rsid w:val="00C16488"/>
    <w:rsid w:val="00C164B7"/>
    <w:rsid w:val="00C16A4C"/>
    <w:rsid w:val="00C16B00"/>
    <w:rsid w:val="00C17B25"/>
    <w:rsid w:val="00C17BC2"/>
    <w:rsid w:val="00C17D92"/>
    <w:rsid w:val="00C17DAE"/>
    <w:rsid w:val="00C202C2"/>
    <w:rsid w:val="00C20A86"/>
    <w:rsid w:val="00C20B3C"/>
    <w:rsid w:val="00C213F6"/>
    <w:rsid w:val="00C216E2"/>
    <w:rsid w:val="00C220AE"/>
    <w:rsid w:val="00C227DD"/>
    <w:rsid w:val="00C22853"/>
    <w:rsid w:val="00C231F1"/>
    <w:rsid w:val="00C238C0"/>
    <w:rsid w:val="00C238EE"/>
    <w:rsid w:val="00C24561"/>
    <w:rsid w:val="00C249C8"/>
    <w:rsid w:val="00C24D69"/>
    <w:rsid w:val="00C25101"/>
    <w:rsid w:val="00C25B74"/>
    <w:rsid w:val="00C26082"/>
    <w:rsid w:val="00C266FA"/>
    <w:rsid w:val="00C26920"/>
    <w:rsid w:val="00C26A70"/>
    <w:rsid w:val="00C26D52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1BF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81B"/>
    <w:rsid w:val="00C43914"/>
    <w:rsid w:val="00C43C24"/>
    <w:rsid w:val="00C43CB6"/>
    <w:rsid w:val="00C43D73"/>
    <w:rsid w:val="00C44608"/>
    <w:rsid w:val="00C44E7B"/>
    <w:rsid w:val="00C4540C"/>
    <w:rsid w:val="00C4571B"/>
    <w:rsid w:val="00C45792"/>
    <w:rsid w:val="00C4579F"/>
    <w:rsid w:val="00C45FDA"/>
    <w:rsid w:val="00C460C0"/>
    <w:rsid w:val="00C46490"/>
    <w:rsid w:val="00C46D07"/>
    <w:rsid w:val="00C473F7"/>
    <w:rsid w:val="00C476E7"/>
    <w:rsid w:val="00C47B22"/>
    <w:rsid w:val="00C47EC4"/>
    <w:rsid w:val="00C47F1F"/>
    <w:rsid w:val="00C500D8"/>
    <w:rsid w:val="00C505D7"/>
    <w:rsid w:val="00C50833"/>
    <w:rsid w:val="00C50BB3"/>
    <w:rsid w:val="00C50F9A"/>
    <w:rsid w:val="00C51604"/>
    <w:rsid w:val="00C51C8B"/>
    <w:rsid w:val="00C5297E"/>
    <w:rsid w:val="00C52B76"/>
    <w:rsid w:val="00C52BF8"/>
    <w:rsid w:val="00C53166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676"/>
    <w:rsid w:val="00C56A4B"/>
    <w:rsid w:val="00C56D6B"/>
    <w:rsid w:val="00C56DC9"/>
    <w:rsid w:val="00C57068"/>
    <w:rsid w:val="00C570F1"/>
    <w:rsid w:val="00C57361"/>
    <w:rsid w:val="00C57B3E"/>
    <w:rsid w:val="00C604C7"/>
    <w:rsid w:val="00C6054A"/>
    <w:rsid w:val="00C60576"/>
    <w:rsid w:val="00C60C39"/>
    <w:rsid w:val="00C60D34"/>
    <w:rsid w:val="00C61B27"/>
    <w:rsid w:val="00C61B37"/>
    <w:rsid w:val="00C62151"/>
    <w:rsid w:val="00C62274"/>
    <w:rsid w:val="00C62375"/>
    <w:rsid w:val="00C62544"/>
    <w:rsid w:val="00C625F8"/>
    <w:rsid w:val="00C6285C"/>
    <w:rsid w:val="00C62958"/>
    <w:rsid w:val="00C629F6"/>
    <w:rsid w:val="00C62BA1"/>
    <w:rsid w:val="00C62DDF"/>
    <w:rsid w:val="00C6318A"/>
    <w:rsid w:val="00C63460"/>
    <w:rsid w:val="00C63D33"/>
    <w:rsid w:val="00C63F3C"/>
    <w:rsid w:val="00C64225"/>
    <w:rsid w:val="00C646A4"/>
    <w:rsid w:val="00C651CB"/>
    <w:rsid w:val="00C659A0"/>
    <w:rsid w:val="00C65F65"/>
    <w:rsid w:val="00C667EC"/>
    <w:rsid w:val="00C66864"/>
    <w:rsid w:val="00C66924"/>
    <w:rsid w:val="00C66CA9"/>
    <w:rsid w:val="00C672BC"/>
    <w:rsid w:val="00C672D4"/>
    <w:rsid w:val="00C70236"/>
    <w:rsid w:val="00C7036C"/>
    <w:rsid w:val="00C7097F"/>
    <w:rsid w:val="00C70BC3"/>
    <w:rsid w:val="00C70EB1"/>
    <w:rsid w:val="00C70FB7"/>
    <w:rsid w:val="00C711C5"/>
    <w:rsid w:val="00C71545"/>
    <w:rsid w:val="00C71CE1"/>
    <w:rsid w:val="00C723D0"/>
    <w:rsid w:val="00C7242C"/>
    <w:rsid w:val="00C72649"/>
    <w:rsid w:val="00C72843"/>
    <w:rsid w:val="00C72977"/>
    <w:rsid w:val="00C730AA"/>
    <w:rsid w:val="00C73223"/>
    <w:rsid w:val="00C73A9D"/>
    <w:rsid w:val="00C73E52"/>
    <w:rsid w:val="00C73F0F"/>
    <w:rsid w:val="00C744F5"/>
    <w:rsid w:val="00C74593"/>
    <w:rsid w:val="00C74768"/>
    <w:rsid w:val="00C74BAE"/>
    <w:rsid w:val="00C74F06"/>
    <w:rsid w:val="00C755D5"/>
    <w:rsid w:val="00C75A7F"/>
    <w:rsid w:val="00C75CD5"/>
    <w:rsid w:val="00C75DA1"/>
    <w:rsid w:val="00C75F39"/>
    <w:rsid w:val="00C76536"/>
    <w:rsid w:val="00C7662F"/>
    <w:rsid w:val="00C766E6"/>
    <w:rsid w:val="00C76CA7"/>
    <w:rsid w:val="00C76CD8"/>
    <w:rsid w:val="00C77A50"/>
    <w:rsid w:val="00C77B5A"/>
    <w:rsid w:val="00C77E1C"/>
    <w:rsid w:val="00C80026"/>
    <w:rsid w:val="00C80404"/>
    <w:rsid w:val="00C80C91"/>
    <w:rsid w:val="00C80EB4"/>
    <w:rsid w:val="00C811B7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5D3"/>
    <w:rsid w:val="00C857FA"/>
    <w:rsid w:val="00C85923"/>
    <w:rsid w:val="00C85A17"/>
    <w:rsid w:val="00C85AD8"/>
    <w:rsid w:val="00C86069"/>
    <w:rsid w:val="00C86377"/>
    <w:rsid w:val="00C86D94"/>
    <w:rsid w:val="00C87282"/>
    <w:rsid w:val="00C90114"/>
    <w:rsid w:val="00C903C1"/>
    <w:rsid w:val="00C90582"/>
    <w:rsid w:val="00C9082A"/>
    <w:rsid w:val="00C90852"/>
    <w:rsid w:val="00C90B6B"/>
    <w:rsid w:val="00C90C03"/>
    <w:rsid w:val="00C90EE0"/>
    <w:rsid w:val="00C91355"/>
    <w:rsid w:val="00C919F3"/>
    <w:rsid w:val="00C91A0F"/>
    <w:rsid w:val="00C9218C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49AD"/>
    <w:rsid w:val="00C95114"/>
    <w:rsid w:val="00C951EA"/>
    <w:rsid w:val="00C9546A"/>
    <w:rsid w:val="00C955E9"/>
    <w:rsid w:val="00C96072"/>
    <w:rsid w:val="00C96231"/>
    <w:rsid w:val="00C9632D"/>
    <w:rsid w:val="00C9636B"/>
    <w:rsid w:val="00C9697C"/>
    <w:rsid w:val="00C972D5"/>
    <w:rsid w:val="00C9747E"/>
    <w:rsid w:val="00C97482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1EFC"/>
    <w:rsid w:val="00CA2595"/>
    <w:rsid w:val="00CA25D1"/>
    <w:rsid w:val="00CA2F21"/>
    <w:rsid w:val="00CA30F8"/>
    <w:rsid w:val="00CA334E"/>
    <w:rsid w:val="00CA35C5"/>
    <w:rsid w:val="00CA365B"/>
    <w:rsid w:val="00CA369C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01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2EA"/>
    <w:rsid w:val="00CB6509"/>
    <w:rsid w:val="00CB68C5"/>
    <w:rsid w:val="00CB76BF"/>
    <w:rsid w:val="00CB7729"/>
    <w:rsid w:val="00CB7740"/>
    <w:rsid w:val="00CB7873"/>
    <w:rsid w:val="00CC00CB"/>
    <w:rsid w:val="00CC06D1"/>
    <w:rsid w:val="00CC0752"/>
    <w:rsid w:val="00CC07E0"/>
    <w:rsid w:val="00CC0BF7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5A7"/>
    <w:rsid w:val="00CC3F7E"/>
    <w:rsid w:val="00CC422F"/>
    <w:rsid w:val="00CC45F3"/>
    <w:rsid w:val="00CC4B67"/>
    <w:rsid w:val="00CC4D39"/>
    <w:rsid w:val="00CC51C3"/>
    <w:rsid w:val="00CC55EE"/>
    <w:rsid w:val="00CC5979"/>
    <w:rsid w:val="00CC60A4"/>
    <w:rsid w:val="00CC6144"/>
    <w:rsid w:val="00CC6656"/>
    <w:rsid w:val="00CC69B7"/>
    <w:rsid w:val="00CC6B4A"/>
    <w:rsid w:val="00CC6D08"/>
    <w:rsid w:val="00CC6DCE"/>
    <w:rsid w:val="00CC6FC3"/>
    <w:rsid w:val="00CC797B"/>
    <w:rsid w:val="00CC7C9F"/>
    <w:rsid w:val="00CD091A"/>
    <w:rsid w:val="00CD0B9E"/>
    <w:rsid w:val="00CD1530"/>
    <w:rsid w:val="00CD1C93"/>
    <w:rsid w:val="00CD1F35"/>
    <w:rsid w:val="00CD21B3"/>
    <w:rsid w:val="00CD21C1"/>
    <w:rsid w:val="00CD274A"/>
    <w:rsid w:val="00CD28FF"/>
    <w:rsid w:val="00CD34D3"/>
    <w:rsid w:val="00CD3AFD"/>
    <w:rsid w:val="00CD3FED"/>
    <w:rsid w:val="00CD4507"/>
    <w:rsid w:val="00CD46B2"/>
    <w:rsid w:val="00CD48F7"/>
    <w:rsid w:val="00CD4E2F"/>
    <w:rsid w:val="00CD4E4C"/>
    <w:rsid w:val="00CD51CA"/>
    <w:rsid w:val="00CD589D"/>
    <w:rsid w:val="00CD5921"/>
    <w:rsid w:val="00CD5987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671"/>
    <w:rsid w:val="00CE0806"/>
    <w:rsid w:val="00CE08D0"/>
    <w:rsid w:val="00CE0A13"/>
    <w:rsid w:val="00CE0ADF"/>
    <w:rsid w:val="00CE0AF9"/>
    <w:rsid w:val="00CE1539"/>
    <w:rsid w:val="00CE1737"/>
    <w:rsid w:val="00CE1873"/>
    <w:rsid w:val="00CE20B8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4B25"/>
    <w:rsid w:val="00CE5522"/>
    <w:rsid w:val="00CE611C"/>
    <w:rsid w:val="00CE6AC8"/>
    <w:rsid w:val="00CE6DC5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5A5"/>
    <w:rsid w:val="00CF3BF4"/>
    <w:rsid w:val="00CF4070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B7"/>
    <w:rsid w:val="00CF6F9E"/>
    <w:rsid w:val="00CF7383"/>
    <w:rsid w:val="00CF73E6"/>
    <w:rsid w:val="00CF7708"/>
    <w:rsid w:val="00CF7A79"/>
    <w:rsid w:val="00D0013A"/>
    <w:rsid w:val="00D001F5"/>
    <w:rsid w:val="00D00414"/>
    <w:rsid w:val="00D0041E"/>
    <w:rsid w:val="00D00470"/>
    <w:rsid w:val="00D00672"/>
    <w:rsid w:val="00D01FC1"/>
    <w:rsid w:val="00D020ED"/>
    <w:rsid w:val="00D02183"/>
    <w:rsid w:val="00D02436"/>
    <w:rsid w:val="00D0248B"/>
    <w:rsid w:val="00D02498"/>
    <w:rsid w:val="00D02D1F"/>
    <w:rsid w:val="00D02E04"/>
    <w:rsid w:val="00D03069"/>
    <w:rsid w:val="00D0309E"/>
    <w:rsid w:val="00D033DD"/>
    <w:rsid w:val="00D034F0"/>
    <w:rsid w:val="00D047AD"/>
    <w:rsid w:val="00D05701"/>
    <w:rsid w:val="00D0575F"/>
    <w:rsid w:val="00D05AB0"/>
    <w:rsid w:val="00D064B2"/>
    <w:rsid w:val="00D06C1C"/>
    <w:rsid w:val="00D06EF9"/>
    <w:rsid w:val="00D07033"/>
    <w:rsid w:val="00D0766A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2CF3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15"/>
    <w:rsid w:val="00D14ED1"/>
    <w:rsid w:val="00D1599A"/>
    <w:rsid w:val="00D15C41"/>
    <w:rsid w:val="00D15DFB"/>
    <w:rsid w:val="00D17914"/>
    <w:rsid w:val="00D20000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4D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27A86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5C3"/>
    <w:rsid w:val="00D337BC"/>
    <w:rsid w:val="00D33C4B"/>
    <w:rsid w:val="00D33C5E"/>
    <w:rsid w:val="00D3412A"/>
    <w:rsid w:val="00D34969"/>
    <w:rsid w:val="00D34CF5"/>
    <w:rsid w:val="00D34EFF"/>
    <w:rsid w:val="00D350D5"/>
    <w:rsid w:val="00D352AA"/>
    <w:rsid w:val="00D35669"/>
    <w:rsid w:val="00D366FD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79C"/>
    <w:rsid w:val="00D41F3A"/>
    <w:rsid w:val="00D42901"/>
    <w:rsid w:val="00D435BC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6B8"/>
    <w:rsid w:val="00D46C83"/>
    <w:rsid w:val="00D46CB1"/>
    <w:rsid w:val="00D46CE3"/>
    <w:rsid w:val="00D46F31"/>
    <w:rsid w:val="00D47566"/>
    <w:rsid w:val="00D4760E"/>
    <w:rsid w:val="00D47C21"/>
    <w:rsid w:val="00D47FBA"/>
    <w:rsid w:val="00D501EB"/>
    <w:rsid w:val="00D50600"/>
    <w:rsid w:val="00D50712"/>
    <w:rsid w:val="00D50824"/>
    <w:rsid w:val="00D508CF"/>
    <w:rsid w:val="00D5098B"/>
    <w:rsid w:val="00D50A70"/>
    <w:rsid w:val="00D50CB3"/>
    <w:rsid w:val="00D51B23"/>
    <w:rsid w:val="00D51C96"/>
    <w:rsid w:val="00D522F5"/>
    <w:rsid w:val="00D5298E"/>
    <w:rsid w:val="00D529C8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5C58"/>
    <w:rsid w:val="00D56100"/>
    <w:rsid w:val="00D5623A"/>
    <w:rsid w:val="00D562EC"/>
    <w:rsid w:val="00D5675F"/>
    <w:rsid w:val="00D569DE"/>
    <w:rsid w:val="00D569FD"/>
    <w:rsid w:val="00D56EB3"/>
    <w:rsid w:val="00D5740F"/>
    <w:rsid w:val="00D574F9"/>
    <w:rsid w:val="00D57870"/>
    <w:rsid w:val="00D5796D"/>
    <w:rsid w:val="00D57DF2"/>
    <w:rsid w:val="00D6020F"/>
    <w:rsid w:val="00D60283"/>
    <w:rsid w:val="00D60660"/>
    <w:rsid w:val="00D60747"/>
    <w:rsid w:val="00D60818"/>
    <w:rsid w:val="00D61213"/>
    <w:rsid w:val="00D61298"/>
    <w:rsid w:val="00D613CD"/>
    <w:rsid w:val="00D61F73"/>
    <w:rsid w:val="00D627F6"/>
    <w:rsid w:val="00D6285C"/>
    <w:rsid w:val="00D62E93"/>
    <w:rsid w:val="00D6349C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44F"/>
    <w:rsid w:val="00D6649B"/>
    <w:rsid w:val="00D66AC9"/>
    <w:rsid w:val="00D66BF4"/>
    <w:rsid w:val="00D66C9C"/>
    <w:rsid w:val="00D672BE"/>
    <w:rsid w:val="00D673E0"/>
    <w:rsid w:val="00D67C67"/>
    <w:rsid w:val="00D67F03"/>
    <w:rsid w:val="00D704EB"/>
    <w:rsid w:val="00D70780"/>
    <w:rsid w:val="00D71592"/>
    <w:rsid w:val="00D71933"/>
    <w:rsid w:val="00D71DD2"/>
    <w:rsid w:val="00D71EAA"/>
    <w:rsid w:val="00D72081"/>
    <w:rsid w:val="00D72501"/>
    <w:rsid w:val="00D72A18"/>
    <w:rsid w:val="00D7355E"/>
    <w:rsid w:val="00D73716"/>
    <w:rsid w:val="00D73729"/>
    <w:rsid w:val="00D7384B"/>
    <w:rsid w:val="00D749C2"/>
    <w:rsid w:val="00D749DE"/>
    <w:rsid w:val="00D74B05"/>
    <w:rsid w:val="00D75203"/>
    <w:rsid w:val="00D75236"/>
    <w:rsid w:val="00D75245"/>
    <w:rsid w:val="00D75305"/>
    <w:rsid w:val="00D754C5"/>
    <w:rsid w:val="00D75A91"/>
    <w:rsid w:val="00D75F8C"/>
    <w:rsid w:val="00D760C1"/>
    <w:rsid w:val="00D764FF"/>
    <w:rsid w:val="00D76787"/>
    <w:rsid w:val="00D76BAD"/>
    <w:rsid w:val="00D76DF1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20E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597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6049"/>
    <w:rsid w:val="00D868B0"/>
    <w:rsid w:val="00D873A6"/>
    <w:rsid w:val="00D87742"/>
    <w:rsid w:val="00D8779B"/>
    <w:rsid w:val="00D90201"/>
    <w:rsid w:val="00D90211"/>
    <w:rsid w:val="00D906CC"/>
    <w:rsid w:val="00D90822"/>
    <w:rsid w:val="00D90917"/>
    <w:rsid w:val="00D911C1"/>
    <w:rsid w:val="00D913EC"/>
    <w:rsid w:val="00D91695"/>
    <w:rsid w:val="00D919CB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31A"/>
    <w:rsid w:val="00D93DE1"/>
    <w:rsid w:val="00D94192"/>
    <w:rsid w:val="00D944B8"/>
    <w:rsid w:val="00D94763"/>
    <w:rsid w:val="00D94924"/>
    <w:rsid w:val="00D94A22"/>
    <w:rsid w:val="00D94CA3"/>
    <w:rsid w:val="00D950EA"/>
    <w:rsid w:val="00D95247"/>
    <w:rsid w:val="00D9554C"/>
    <w:rsid w:val="00D957B6"/>
    <w:rsid w:val="00D9590A"/>
    <w:rsid w:val="00D964F9"/>
    <w:rsid w:val="00D9657A"/>
    <w:rsid w:val="00D96A32"/>
    <w:rsid w:val="00D979A4"/>
    <w:rsid w:val="00D97B68"/>
    <w:rsid w:val="00D97E68"/>
    <w:rsid w:val="00D97EEF"/>
    <w:rsid w:val="00D97F2A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2C97"/>
    <w:rsid w:val="00DA2EDC"/>
    <w:rsid w:val="00DA316D"/>
    <w:rsid w:val="00DA34B7"/>
    <w:rsid w:val="00DA3A3D"/>
    <w:rsid w:val="00DA3B33"/>
    <w:rsid w:val="00DA4F44"/>
    <w:rsid w:val="00DA4F9B"/>
    <w:rsid w:val="00DA530D"/>
    <w:rsid w:val="00DA5803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0FFB"/>
    <w:rsid w:val="00DB1101"/>
    <w:rsid w:val="00DB120B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5A89"/>
    <w:rsid w:val="00DB60F8"/>
    <w:rsid w:val="00DB64E7"/>
    <w:rsid w:val="00DB719A"/>
    <w:rsid w:val="00DB73F6"/>
    <w:rsid w:val="00DB7D5F"/>
    <w:rsid w:val="00DB7E78"/>
    <w:rsid w:val="00DC007F"/>
    <w:rsid w:val="00DC0110"/>
    <w:rsid w:val="00DC0483"/>
    <w:rsid w:val="00DC0545"/>
    <w:rsid w:val="00DC05FF"/>
    <w:rsid w:val="00DC0955"/>
    <w:rsid w:val="00DC0A8C"/>
    <w:rsid w:val="00DC0B12"/>
    <w:rsid w:val="00DC0B9D"/>
    <w:rsid w:val="00DC1A9A"/>
    <w:rsid w:val="00DC1C96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2DC"/>
    <w:rsid w:val="00DC4751"/>
    <w:rsid w:val="00DC4BDA"/>
    <w:rsid w:val="00DC4D22"/>
    <w:rsid w:val="00DC4ECB"/>
    <w:rsid w:val="00DC4F82"/>
    <w:rsid w:val="00DC5555"/>
    <w:rsid w:val="00DC55E0"/>
    <w:rsid w:val="00DC5AF5"/>
    <w:rsid w:val="00DC67EA"/>
    <w:rsid w:val="00DC6ED7"/>
    <w:rsid w:val="00DC769C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275B"/>
    <w:rsid w:val="00DD2E56"/>
    <w:rsid w:val="00DD30D0"/>
    <w:rsid w:val="00DD34EC"/>
    <w:rsid w:val="00DD394D"/>
    <w:rsid w:val="00DD3EC1"/>
    <w:rsid w:val="00DD41FE"/>
    <w:rsid w:val="00DD4271"/>
    <w:rsid w:val="00DD53FE"/>
    <w:rsid w:val="00DD54E6"/>
    <w:rsid w:val="00DD5501"/>
    <w:rsid w:val="00DD556A"/>
    <w:rsid w:val="00DD5790"/>
    <w:rsid w:val="00DD57CB"/>
    <w:rsid w:val="00DD5E6D"/>
    <w:rsid w:val="00DD6591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0C"/>
    <w:rsid w:val="00DE1D1F"/>
    <w:rsid w:val="00DE1D9E"/>
    <w:rsid w:val="00DE23C9"/>
    <w:rsid w:val="00DE26CE"/>
    <w:rsid w:val="00DE2960"/>
    <w:rsid w:val="00DE29F6"/>
    <w:rsid w:val="00DE2A72"/>
    <w:rsid w:val="00DE2FD3"/>
    <w:rsid w:val="00DE3095"/>
    <w:rsid w:val="00DE3150"/>
    <w:rsid w:val="00DE31CF"/>
    <w:rsid w:val="00DE3296"/>
    <w:rsid w:val="00DE3C6A"/>
    <w:rsid w:val="00DE3FE1"/>
    <w:rsid w:val="00DE469D"/>
    <w:rsid w:val="00DE4AF0"/>
    <w:rsid w:val="00DE4BDB"/>
    <w:rsid w:val="00DE4F05"/>
    <w:rsid w:val="00DE5140"/>
    <w:rsid w:val="00DE529B"/>
    <w:rsid w:val="00DE5602"/>
    <w:rsid w:val="00DE5DFB"/>
    <w:rsid w:val="00DE5EB2"/>
    <w:rsid w:val="00DE60E1"/>
    <w:rsid w:val="00DE6144"/>
    <w:rsid w:val="00DE6275"/>
    <w:rsid w:val="00DE6F6A"/>
    <w:rsid w:val="00DE7149"/>
    <w:rsid w:val="00DE7B58"/>
    <w:rsid w:val="00DF023B"/>
    <w:rsid w:val="00DF05B6"/>
    <w:rsid w:val="00DF0667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3C5"/>
    <w:rsid w:val="00DF348D"/>
    <w:rsid w:val="00DF36C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F68"/>
    <w:rsid w:val="00E0107C"/>
    <w:rsid w:val="00E01402"/>
    <w:rsid w:val="00E01494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309F"/>
    <w:rsid w:val="00E031DD"/>
    <w:rsid w:val="00E0380A"/>
    <w:rsid w:val="00E0390C"/>
    <w:rsid w:val="00E03B88"/>
    <w:rsid w:val="00E03F19"/>
    <w:rsid w:val="00E0404D"/>
    <w:rsid w:val="00E044E2"/>
    <w:rsid w:val="00E04FC5"/>
    <w:rsid w:val="00E05200"/>
    <w:rsid w:val="00E058F6"/>
    <w:rsid w:val="00E05B30"/>
    <w:rsid w:val="00E05B41"/>
    <w:rsid w:val="00E05C88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2925"/>
    <w:rsid w:val="00E13024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6CC"/>
    <w:rsid w:val="00E167F7"/>
    <w:rsid w:val="00E16B8B"/>
    <w:rsid w:val="00E173C9"/>
    <w:rsid w:val="00E17EDB"/>
    <w:rsid w:val="00E200F4"/>
    <w:rsid w:val="00E2020B"/>
    <w:rsid w:val="00E2043C"/>
    <w:rsid w:val="00E2076F"/>
    <w:rsid w:val="00E20DF3"/>
    <w:rsid w:val="00E21119"/>
    <w:rsid w:val="00E21672"/>
    <w:rsid w:val="00E218B5"/>
    <w:rsid w:val="00E21AC5"/>
    <w:rsid w:val="00E21C56"/>
    <w:rsid w:val="00E21D38"/>
    <w:rsid w:val="00E21D91"/>
    <w:rsid w:val="00E21F40"/>
    <w:rsid w:val="00E224A6"/>
    <w:rsid w:val="00E224CE"/>
    <w:rsid w:val="00E22576"/>
    <w:rsid w:val="00E22898"/>
    <w:rsid w:val="00E22973"/>
    <w:rsid w:val="00E22AFE"/>
    <w:rsid w:val="00E2350E"/>
    <w:rsid w:val="00E23B7D"/>
    <w:rsid w:val="00E23C7B"/>
    <w:rsid w:val="00E24060"/>
    <w:rsid w:val="00E240D7"/>
    <w:rsid w:val="00E241A8"/>
    <w:rsid w:val="00E244F9"/>
    <w:rsid w:val="00E2450D"/>
    <w:rsid w:val="00E247D7"/>
    <w:rsid w:val="00E24F17"/>
    <w:rsid w:val="00E250ED"/>
    <w:rsid w:val="00E2519A"/>
    <w:rsid w:val="00E2533D"/>
    <w:rsid w:val="00E2567E"/>
    <w:rsid w:val="00E25C0A"/>
    <w:rsid w:val="00E25D5F"/>
    <w:rsid w:val="00E27335"/>
    <w:rsid w:val="00E27422"/>
    <w:rsid w:val="00E276EA"/>
    <w:rsid w:val="00E27713"/>
    <w:rsid w:val="00E27C57"/>
    <w:rsid w:val="00E27CC6"/>
    <w:rsid w:val="00E27D38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AEC"/>
    <w:rsid w:val="00E33D48"/>
    <w:rsid w:val="00E34246"/>
    <w:rsid w:val="00E344D9"/>
    <w:rsid w:val="00E34DAE"/>
    <w:rsid w:val="00E35247"/>
    <w:rsid w:val="00E3526D"/>
    <w:rsid w:val="00E35FFA"/>
    <w:rsid w:val="00E36605"/>
    <w:rsid w:val="00E36938"/>
    <w:rsid w:val="00E36978"/>
    <w:rsid w:val="00E36A5C"/>
    <w:rsid w:val="00E3732E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25D"/>
    <w:rsid w:val="00E46984"/>
    <w:rsid w:val="00E46A62"/>
    <w:rsid w:val="00E46BD0"/>
    <w:rsid w:val="00E46CD4"/>
    <w:rsid w:val="00E4730D"/>
    <w:rsid w:val="00E473A1"/>
    <w:rsid w:val="00E475F5"/>
    <w:rsid w:val="00E4795F"/>
    <w:rsid w:val="00E504C6"/>
    <w:rsid w:val="00E511C1"/>
    <w:rsid w:val="00E51B8C"/>
    <w:rsid w:val="00E51C78"/>
    <w:rsid w:val="00E522C8"/>
    <w:rsid w:val="00E52580"/>
    <w:rsid w:val="00E5284B"/>
    <w:rsid w:val="00E52CEC"/>
    <w:rsid w:val="00E53812"/>
    <w:rsid w:val="00E53B33"/>
    <w:rsid w:val="00E54160"/>
    <w:rsid w:val="00E54278"/>
    <w:rsid w:val="00E54C24"/>
    <w:rsid w:val="00E54DE2"/>
    <w:rsid w:val="00E54F4C"/>
    <w:rsid w:val="00E5505C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A81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3B5C"/>
    <w:rsid w:val="00E64BCB"/>
    <w:rsid w:val="00E64BDC"/>
    <w:rsid w:val="00E6518D"/>
    <w:rsid w:val="00E65578"/>
    <w:rsid w:val="00E656D9"/>
    <w:rsid w:val="00E65CC6"/>
    <w:rsid w:val="00E66316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2511"/>
    <w:rsid w:val="00E7386C"/>
    <w:rsid w:val="00E73997"/>
    <w:rsid w:val="00E73B9D"/>
    <w:rsid w:val="00E74D42"/>
    <w:rsid w:val="00E750B8"/>
    <w:rsid w:val="00E752BE"/>
    <w:rsid w:val="00E761C6"/>
    <w:rsid w:val="00E763D2"/>
    <w:rsid w:val="00E7646C"/>
    <w:rsid w:val="00E7700D"/>
    <w:rsid w:val="00E7716A"/>
    <w:rsid w:val="00E776B0"/>
    <w:rsid w:val="00E77744"/>
    <w:rsid w:val="00E778E5"/>
    <w:rsid w:val="00E77C45"/>
    <w:rsid w:val="00E803F9"/>
    <w:rsid w:val="00E80884"/>
    <w:rsid w:val="00E808A6"/>
    <w:rsid w:val="00E808C5"/>
    <w:rsid w:val="00E80EC0"/>
    <w:rsid w:val="00E80F5B"/>
    <w:rsid w:val="00E8116E"/>
    <w:rsid w:val="00E811BC"/>
    <w:rsid w:val="00E81842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64B"/>
    <w:rsid w:val="00E846D3"/>
    <w:rsid w:val="00E847D1"/>
    <w:rsid w:val="00E8487F"/>
    <w:rsid w:val="00E84C29"/>
    <w:rsid w:val="00E84FB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9058E"/>
    <w:rsid w:val="00E906DD"/>
    <w:rsid w:val="00E90EB8"/>
    <w:rsid w:val="00E913C9"/>
    <w:rsid w:val="00E913CA"/>
    <w:rsid w:val="00E9168C"/>
    <w:rsid w:val="00E91833"/>
    <w:rsid w:val="00E91948"/>
    <w:rsid w:val="00E91BE6"/>
    <w:rsid w:val="00E92103"/>
    <w:rsid w:val="00E92839"/>
    <w:rsid w:val="00E92840"/>
    <w:rsid w:val="00E92BD5"/>
    <w:rsid w:val="00E92D00"/>
    <w:rsid w:val="00E92D6E"/>
    <w:rsid w:val="00E92F54"/>
    <w:rsid w:val="00E93AAE"/>
    <w:rsid w:val="00E9431A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1E8"/>
    <w:rsid w:val="00E975FE"/>
    <w:rsid w:val="00E9761E"/>
    <w:rsid w:val="00E978F9"/>
    <w:rsid w:val="00E97F89"/>
    <w:rsid w:val="00EA029A"/>
    <w:rsid w:val="00EA0448"/>
    <w:rsid w:val="00EA0D5D"/>
    <w:rsid w:val="00EA15A6"/>
    <w:rsid w:val="00EA15E2"/>
    <w:rsid w:val="00EA18C6"/>
    <w:rsid w:val="00EA18E1"/>
    <w:rsid w:val="00EA1967"/>
    <w:rsid w:val="00EA3033"/>
    <w:rsid w:val="00EA32A0"/>
    <w:rsid w:val="00EA34B3"/>
    <w:rsid w:val="00EA35B8"/>
    <w:rsid w:val="00EA3828"/>
    <w:rsid w:val="00EA38F2"/>
    <w:rsid w:val="00EA391D"/>
    <w:rsid w:val="00EA3B6A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1D9"/>
    <w:rsid w:val="00EA5381"/>
    <w:rsid w:val="00EA574E"/>
    <w:rsid w:val="00EA58BC"/>
    <w:rsid w:val="00EA6962"/>
    <w:rsid w:val="00EA69B3"/>
    <w:rsid w:val="00EA6FCF"/>
    <w:rsid w:val="00EA7F40"/>
    <w:rsid w:val="00EB029D"/>
    <w:rsid w:val="00EB0FB8"/>
    <w:rsid w:val="00EB12A8"/>
    <w:rsid w:val="00EB1C05"/>
    <w:rsid w:val="00EB20A1"/>
    <w:rsid w:val="00EB250D"/>
    <w:rsid w:val="00EB2B81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4DCC"/>
    <w:rsid w:val="00EB575C"/>
    <w:rsid w:val="00EB5882"/>
    <w:rsid w:val="00EB5A18"/>
    <w:rsid w:val="00EB5CE9"/>
    <w:rsid w:val="00EB5F0D"/>
    <w:rsid w:val="00EB6C17"/>
    <w:rsid w:val="00EB6F66"/>
    <w:rsid w:val="00EB6FC6"/>
    <w:rsid w:val="00EB7D17"/>
    <w:rsid w:val="00EB7D40"/>
    <w:rsid w:val="00EC0872"/>
    <w:rsid w:val="00EC0D00"/>
    <w:rsid w:val="00EC1717"/>
    <w:rsid w:val="00EC1AED"/>
    <w:rsid w:val="00EC1B58"/>
    <w:rsid w:val="00EC1B9B"/>
    <w:rsid w:val="00EC1C0E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7B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2CD"/>
    <w:rsid w:val="00EC6978"/>
    <w:rsid w:val="00EC6B7C"/>
    <w:rsid w:val="00EC6D97"/>
    <w:rsid w:val="00EC6F0B"/>
    <w:rsid w:val="00EC6FAE"/>
    <w:rsid w:val="00EC6FCA"/>
    <w:rsid w:val="00EC71B0"/>
    <w:rsid w:val="00EC7873"/>
    <w:rsid w:val="00EC78D4"/>
    <w:rsid w:val="00ED01FA"/>
    <w:rsid w:val="00ED0464"/>
    <w:rsid w:val="00ED129C"/>
    <w:rsid w:val="00ED1E79"/>
    <w:rsid w:val="00ED21ED"/>
    <w:rsid w:val="00ED23A3"/>
    <w:rsid w:val="00ED2404"/>
    <w:rsid w:val="00ED28CD"/>
    <w:rsid w:val="00ED28F9"/>
    <w:rsid w:val="00ED3C39"/>
    <w:rsid w:val="00ED3D09"/>
    <w:rsid w:val="00ED40E8"/>
    <w:rsid w:val="00ED4575"/>
    <w:rsid w:val="00ED46C0"/>
    <w:rsid w:val="00ED48C2"/>
    <w:rsid w:val="00ED48D1"/>
    <w:rsid w:val="00ED4AF3"/>
    <w:rsid w:val="00ED4B3D"/>
    <w:rsid w:val="00ED4C11"/>
    <w:rsid w:val="00ED4E8D"/>
    <w:rsid w:val="00ED5250"/>
    <w:rsid w:val="00ED64CD"/>
    <w:rsid w:val="00ED68C4"/>
    <w:rsid w:val="00ED6BCF"/>
    <w:rsid w:val="00ED703C"/>
    <w:rsid w:val="00ED71C2"/>
    <w:rsid w:val="00ED7878"/>
    <w:rsid w:val="00ED7DA9"/>
    <w:rsid w:val="00EE0317"/>
    <w:rsid w:val="00EE044D"/>
    <w:rsid w:val="00EE11DB"/>
    <w:rsid w:val="00EE23FB"/>
    <w:rsid w:val="00EE2464"/>
    <w:rsid w:val="00EE2EA0"/>
    <w:rsid w:val="00EE30B0"/>
    <w:rsid w:val="00EE3446"/>
    <w:rsid w:val="00EE36C1"/>
    <w:rsid w:val="00EE3C8D"/>
    <w:rsid w:val="00EE3DDD"/>
    <w:rsid w:val="00EE44EC"/>
    <w:rsid w:val="00EE493C"/>
    <w:rsid w:val="00EE4F3B"/>
    <w:rsid w:val="00EE4F77"/>
    <w:rsid w:val="00EE50FD"/>
    <w:rsid w:val="00EE51F3"/>
    <w:rsid w:val="00EE5487"/>
    <w:rsid w:val="00EE5722"/>
    <w:rsid w:val="00EE58BD"/>
    <w:rsid w:val="00EE62C5"/>
    <w:rsid w:val="00EE6388"/>
    <w:rsid w:val="00EE6B01"/>
    <w:rsid w:val="00EE6F22"/>
    <w:rsid w:val="00EE756F"/>
    <w:rsid w:val="00EE7AC0"/>
    <w:rsid w:val="00EF01B1"/>
    <w:rsid w:val="00EF0649"/>
    <w:rsid w:val="00EF090A"/>
    <w:rsid w:val="00EF17E5"/>
    <w:rsid w:val="00EF19A9"/>
    <w:rsid w:val="00EF1F1D"/>
    <w:rsid w:val="00EF1F3E"/>
    <w:rsid w:val="00EF21C0"/>
    <w:rsid w:val="00EF2681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271"/>
    <w:rsid w:val="00F0054E"/>
    <w:rsid w:val="00F00673"/>
    <w:rsid w:val="00F00DEB"/>
    <w:rsid w:val="00F01261"/>
    <w:rsid w:val="00F013E9"/>
    <w:rsid w:val="00F014EA"/>
    <w:rsid w:val="00F017FD"/>
    <w:rsid w:val="00F01872"/>
    <w:rsid w:val="00F02127"/>
    <w:rsid w:val="00F023B7"/>
    <w:rsid w:val="00F024F6"/>
    <w:rsid w:val="00F02DDF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6CDA"/>
    <w:rsid w:val="00F0714D"/>
    <w:rsid w:val="00F07577"/>
    <w:rsid w:val="00F07921"/>
    <w:rsid w:val="00F07C3D"/>
    <w:rsid w:val="00F07CAC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201"/>
    <w:rsid w:val="00F134DC"/>
    <w:rsid w:val="00F134E4"/>
    <w:rsid w:val="00F139C0"/>
    <w:rsid w:val="00F13E1C"/>
    <w:rsid w:val="00F13FD8"/>
    <w:rsid w:val="00F145D7"/>
    <w:rsid w:val="00F14C1B"/>
    <w:rsid w:val="00F1520B"/>
    <w:rsid w:val="00F15277"/>
    <w:rsid w:val="00F15602"/>
    <w:rsid w:val="00F15618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92"/>
    <w:rsid w:val="00F2020D"/>
    <w:rsid w:val="00F204DF"/>
    <w:rsid w:val="00F205E0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4C56"/>
    <w:rsid w:val="00F255D5"/>
    <w:rsid w:val="00F25EE3"/>
    <w:rsid w:val="00F25F14"/>
    <w:rsid w:val="00F26769"/>
    <w:rsid w:val="00F267DA"/>
    <w:rsid w:val="00F26E3E"/>
    <w:rsid w:val="00F27BA4"/>
    <w:rsid w:val="00F27CBE"/>
    <w:rsid w:val="00F27D4C"/>
    <w:rsid w:val="00F27D89"/>
    <w:rsid w:val="00F27E3A"/>
    <w:rsid w:val="00F27E3E"/>
    <w:rsid w:val="00F30047"/>
    <w:rsid w:val="00F300F7"/>
    <w:rsid w:val="00F30D0C"/>
    <w:rsid w:val="00F31041"/>
    <w:rsid w:val="00F311A1"/>
    <w:rsid w:val="00F3127B"/>
    <w:rsid w:val="00F317C0"/>
    <w:rsid w:val="00F31943"/>
    <w:rsid w:val="00F3290F"/>
    <w:rsid w:val="00F32918"/>
    <w:rsid w:val="00F32B04"/>
    <w:rsid w:val="00F33184"/>
    <w:rsid w:val="00F33257"/>
    <w:rsid w:val="00F339B9"/>
    <w:rsid w:val="00F33A3E"/>
    <w:rsid w:val="00F33BEF"/>
    <w:rsid w:val="00F33D43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68A9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CE5"/>
    <w:rsid w:val="00F40D11"/>
    <w:rsid w:val="00F413FD"/>
    <w:rsid w:val="00F417BC"/>
    <w:rsid w:val="00F41D52"/>
    <w:rsid w:val="00F422D4"/>
    <w:rsid w:val="00F423BC"/>
    <w:rsid w:val="00F423DD"/>
    <w:rsid w:val="00F42450"/>
    <w:rsid w:val="00F428D5"/>
    <w:rsid w:val="00F42BA6"/>
    <w:rsid w:val="00F430ED"/>
    <w:rsid w:val="00F43112"/>
    <w:rsid w:val="00F43137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2E2A"/>
    <w:rsid w:val="00F537FE"/>
    <w:rsid w:val="00F5458D"/>
    <w:rsid w:val="00F5491D"/>
    <w:rsid w:val="00F54A85"/>
    <w:rsid w:val="00F54C41"/>
    <w:rsid w:val="00F55628"/>
    <w:rsid w:val="00F559EC"/>
    <w:rsid w:val="00F55BFB"/>
    <w:rsid w:val="00F55EE3"/>
    <w:rsid w:val="00F564FE"/>
    <w:rsid w:val="00F5661E"/>
    <w:rsid w:val="00F56EAB"/>
    <w:rsid w:val="00F570E6"/>
    <w:rsid w:val="00F572BB"/>
    <w:rsid w:val="00F57921"/>
    <w:rsid w:val="00F57C4E"/>
    <w:rsid w:val="00F6048F"/>
    <w:rsid w:val="00F608D3"/>
    <w:rsid w:val="00F60952"/>
    <w:rsid w:val="00F60B62"/>
    <w:rsid w:val="00F60F28"/>
    <w:rsid w:val="00F60F3E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54"/>
    <w:rsid w:val="00F6509A"/>
    <w:rsid w:val="00F6557E"/>
    <w:rsid w:val="00F65826"/>
    <w:rsid w:val="00F65911"/>
    <w:rsid w:val="00F660C0"/>
    <w:rsid w:val="00F662BE"/>
    <w:rsid w:val="00F6634E"/>
    <w:rsid w:val="00F6647C"/>
    <w:rsid w:val="00F6674D"/>
    <w:rsid w:val="00F66BB9"/>
    <w:rsid w:val="00F66DBA"/>
    <w:rsid w:val="00F66EEF"/>
    <w:rsid w:val="00F67BDC"/>
    <w:rsid w:val="00F67C4D"/>
    <w:rsid w:val="00F70925"/>
    <w:rsid w:val="00F70B3E"/>
    <w:rsid w:val="00F70C6D"/>
    <w:rsid w:val="00F713F8"/>
    <w:rsid w:val="00F720E1"/>
    <w:rsid w:val="00F72154"/>
    <w:rsid w:val="00F72A47"/>
    <w:rsid w:val="00F72E90"/>
    <w:rsid w:val="00F73640"/>
    <w:rsid w:val="00F736BA"/>
    <w:rsid w:val="00F739E2"/>
    <w:rsid w:val="00F73BF6"/>
    <w:rsid w:val="00F73C4C"/>
    <w:rsid w:val="00F7472E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86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39"/>
    <w:rsid w:val="00F8608A"/>
    <w:rsid w:val="00F86818"/>
    <w:rsid w:val="00F87012"/>
    <w:rsid w:val="00F8715B"/>
    <w:rsid w:val="00F87187"/>
    <w:rsid w:val="00F87CF1"/>
    <w:rsid w:val="00F87EB0"/>
    <w:rsid w:val="00F9058C"/>
    <w:rsid w:val="00F909F6"/>
    <w:rsid w:val="00F90A48"/>
    <w:rsid w:val="00F90A61"/>
    <w:rsid w:val="00F90A7B"/>
    <w:rsid w:val="00F90E5A"/>
    <w:rsid w:val="00F911A0"/>
    <w:rsid w:val="00F91312"/>
    <w:rsid w:val="00F913EF"/>
    <w:rsid w:val="00F91473"/>
    <w:rsid w:val="00F91792"/>
    <w:rsid w:val="00F91832"/>
    <w:rsid w:val="00F91B87"/>
    <w:rsid w:val="00F925EF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08"/>
    <w:rsid w:val="00F95D55"/>
    <w:rsid w:val="00F95E7E"/>
    <w:rsid w:val="00F96505"/>
    <w:rsid w:val="00F96F5E"/>
    <w:rsid w:val="00F9798B"/>
    <w:rsid w:val="00F97D02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9B3"/>
    <w:rsid w:val="00FA4A16"/>
    <w:rsid w:val="00FA4B92"/>
    <w:rsid w:val="00FA54A8"/>
    <w:rsid w:val="00FA5933"/>
    <w:rsid w:val="00FA5C8D"/>
    <w:rsid w:val="00FA5FD7"/>
    <w:rsid w:val="00FA601B"/>
    <w:rsid w:val="00FA6454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39D"/>
    <w:rsid w:val="00FB6E00"/>
    <w:rsid w:val="00FB6E9F"/>
    <w:rsid w:val="00FB7300"/>
    <w:rsid w:val="00FB742C"/>
    <w:rsid w:val="00FB7912"/>
    <w:rsid w:val="00FB7BE6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180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1BD"/>
    <w:rsid w:val="00FD3385"/>
    <w:rsid w:val="00FD33CC"/>
    <w:rsid w:val="00FD3BCC"/>
    <w:rsid w:val="00FD3C4D"/>
    <w:rsid w:val="00FD3F02"/>
    <w:rsid w:val="00FD4489"/>
    <w:rsid w:val="00FD44A0"/>
    <w:rsid w:val="00FD4539"/>
    <w:rsid w:val="00FD4A8D"/>
    <w:rsid w:val="00FD5394"/>
    <w:rsid w:val="00FD6593"/>
    <w:rsid w:val="00FD67BF"/>
    <w:rsid w:val="00FD691E"/>
    <w:rsid w:val="00FD7157"/>
    <w:rsid w:val="00FD71C1"/>
    <w:rsid w:val="00FD7985"/>
    <w:rsid w:val="00FD7A1C"/>
    <w:rsid w:val="00FD7A75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4B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B48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4060"/>
    <w:rsid w:val="00FF44F1"/>
    <w:rsid w:val="00FF46FA"/>
    <w:rsid w:val="00FF5928"/>
    <w:rsid w:val="00FF5A74"/>
    <w:rsid w:val="00FF5DF5"/>
    <w:rsid w:val="00FF61ED"/>
    <w:rsid w:val="00FF644D"/>
    <w:rsid w:val="00FF6564"/>
    <w:rsid w:val="00FF6A51"/>
    <w:rsid w:val="00FF6B55"/>
    <w:rsid w:val="00FF713E"/>
    <w:rsid w:val="00FF7503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8E4F7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27D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0A13-FF75-497D-82F5-BFAA1E20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</Template>
  <TotalTime>0</TotalTime>
  <Pages>18</Pages>
  <Words>4312</Words>
  <Characters>24579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IR  WAVE ENTERTAINMENT PCL.</cp:lastModifiedBy>
  <cp:revision>2</cp:revision>
  <cp:lastPrinted>2022-08-11T08:31:00Z</cp:lastPrinted>
  <dcterms:created xsi:type="dcterms:W3CDTF">2022-08-11T09:13:00Z</dcterms:created>
  <dcterms:modified xsi:type="dcterms:W3CDTF">2022-08-11T09:13:00Z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