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14A18A2C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 xml:space="preserve">การเงินระหว่างกาลนี้เมื่อวันที่ </w:t>
      </w:r>
      <w:r w:rsidR="00386A17" w:rsidRPr="0037751C">
        <w:rPr>
          <w:rFonts w:asciiTheme="majorBidi" w:hAnsiTheme="majorBidi" w:cstheme="majorBidi"/>
          <w:sz w:val="28"/>
        </w:rPr>
        <w:t>1</w:t>
      </w:r>
      <w:r w:rsidR="00A46F6F" w:rsidRPr="0037751C">
        <w:rPr>
          <w:rFonts w:asciiTheme="majorBidi" w:hAnsiTheme="majorBidi" w:cstheme="majorBidi"/>
          <w:sz w:val="28"/>
        </w:rPr>
        <w:t xml:space="preserve">1 </w:t>
      </w:r>
      <w:r w:rsidR="00A46F6F" w:rsidRPr="0037751C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386A17" w:rsidRPr="0037751C">
        <w:rPr>
          <w:rFonts w:asciiTheme="majorBidi" w:hAnsiTheme="majorBidi" w:cstheme="majorBidi"/>
          <w:sz w:val="28"/>
        </w:rPr>
        <w:t>2565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53B5692" w14:textId="27655B11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="00ED4C9C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A20E73">
        <w:rPr>
          <w:rFonts w:asciiTheme="majorBidi" w:hAnsiTheme="majorBidi" w:cstheme="majorBidi"/>
          <w:color w:val="000000"/>
          <w:spacing w:val="-2"/>
          <w:sz w:val="28"/>
        </w:rPr>
        <w:t xml:space="preserve">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091BD537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="00E81941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538F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ธุรกิจพลังงาน</w:t>
      </w:r>
      <w:r w:rsidR="009538F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693905D8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E4D5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07DDA2D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 w:rsidRPr="009A002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057EBF62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902C1">
        <w:rPr>
          <w:rFonts w:asciiTheme="majorBidi" w:hAnsiTheme="majorBidi" w:cstheme="majorBidi" w:hint="cs"/>
          <w:color w:val="000000"/>
          <w:spacing w:val="-2"/>
          <w:sz w:val="28"/>
          <w:cs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631F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0DB692C0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5B1A76D1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B32ED5" w14:textId="1B77D361" w:rsidR="003D04A9" w:rsidRPr="00A6709B" w:rsidRDefault="00997E8D" w:rsidP="00A670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C07F18">
        <w:rPr>
          <w:rFonts w:asciiTheme="majorBidi" w:hAnsiTheme="majorBidi" w:cstheme="majorBidi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spacing w:val="-2"/>
          <w:sz w:val="28"/>
        </w:rPr>
        <w:t>256</w:t>
      </w:r>
      <w:r w:rsidR="00113203">
        <w:rPr>
          <w:rFonts w:asciiTheme="majorBidi" w:hAnsiTheme="majorBidi" w:cstheme="majorBidi"/>
          <w:spacing w:val="-2"/>
          <w:sz w:val="28"/>
        </w:rPr>
        <w:t>4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C07F18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1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256</w:t>
      </w:r>
      <w:r w:rsidR="00A6709B">
        <w:rPr>
          <w:rFonts w:asciiTheme="majorBidi" w:hAnsiTheme="majorBidi" w:cstheme="majorBidi"/>
          <w:sz w:val="28"/>
          <w:lang w:eastAsia="en-GB"/>
        </w:rPr>
        <w:t>5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A6709B">
        <w:rPr>
          <w:rFonts w:asciiTheme="majorBidi" w:hAnsiTheme="majorBidi" w:hint="cs"/>
          <w:sz w:val="28"/>
          <w:cs/>
          <w:lang w:eastAsia="en-GB"/>
        </w:rPr>
        <w:t>ร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50384AC3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F38A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588C1FF0" w:rsidR="00F53166" w:rsidRPr="00C07F18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กิจการที่เกี่ยวข้องกันคิดดอกเบี้ยในอัตราร้อย</w:t>
      </w:r>
      <w:r w:rsidRPr="008A685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8A6859">
        <w:rPr>
          <w:rFonts w:asciiTheme="majorBidi" w:hAnsiTheme="majorBidi" w:cstheme="majorBidi"/>
          <w:color w:val="000000"/>
          <w:spacing w:val="-2"/>
          <w:sz w:val="28"/>
        </w:rPr>
        <w:t>0.075 - 6.</w:t>
      </w:r>
      <w:r w:rsidR="00D06744" w:rsidRPr="008A6859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213252" w:rsidRPr="008A685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56796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C71C70" w:rsidRPr="004517A7">
        <w:rPr>
          <w:rFonts w:ascii="Angsana New" w:hAnsi="Angsana New"/>
          <w:color w:val="000000"/>
          <w:spacing w:val="-2"/>
          <w:sz w:val="28"/>
        </w:rPr>
        <w:t xml:space="preserve">0.075 </w:t>
      </w:r>
      <w:r w:rsidR="002125EC">
        <w:rPr>
          <w:rFonts w:ascii="Angsana New" w:hAnsi="Angsana New"/>
          <w:color w:val="000000"/>
          <w:spacing w:val="-2"/>
          <w:sz w:val="28"/>
        </w:rPr>
        <w:t>-</w:t>
      </w:r>
      <w:r w:rsidR="008A6859">
        <w:rPr>
          <w:rFonts w:ascii="Angsana New" w:hAnsi="Angsana New"/>
          <w:color w:val="000000"/>
          <w:spacing w:val="-2"/>
          <w:sz w:val="28"/>
        </w:rPr>
        <w:t xml:space="preserve"> 6.75</w:t>
      </w:r>
      <w:r w:rsidR="00C71C7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07A14D06" w:rsidR="006F65FE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เงินให้กู้ยืมระยะยาวแก่กิจการที่เกี่ยวข้องกันคิดดอกเบี้ยในอัตราร้อย</w:t>
      </w:r>
      <w:r w:rsidR="006F65FE" w:rsidRPr="008A685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8A6859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8A685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8A6859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8A6859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67969" w:rsidRPr="008A685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4517A7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E45A8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45A8D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4AFF49D9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7C7E8B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กิจการที่เกี่ยวข้องกันคิดดอกเบี้ยในอัตราร้อย</w:t>
      </w:r>
      <w:r w:rsidR="006F65FE" w:rsidRPr="008A6859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ละ </w:t>
      </w:r>
      <w:r w:rsidR="00213252" w:rsidRPr="008A6859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146D48" w:rsidRPr="008A6859">
        <w:rPr>
          <w:rFonts w:asciiTheme="majorBidi" w:hAnsiTheme="majorBidi" w:cstheme="majorBidi"/>
          <w:color w:val="000000"/>
          <w:spacing w:val="-8"/>
          <w:sz w:val="28"/>
        </w:rPr>
        <w:t>75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7C7E8B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</w:rPr>
        <w:t>4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75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109176E7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4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714"/>
      </w:tblGrid>
      <w:tr w:rsidR="00D326CD" w:rsidRPr="007B225A" w14:paraId="39A909C5" w14:textId="77777777" w:rsidTr="009B088F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9B088F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2062A3" w:rsidRPr="007B225A" w14:paraId="10FA883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0CAD29F" w14:textId="404B70E8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9B088F"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236" w:type="dxa"/>
          </w:tcPr>
          <w:p w14:paraId="2FFF0B02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6561F45" w14:textId="48865AE7" w:rsidR="002062A3" w:rsidRPr="005855F2" w:rsidRDefault="009B088F" w:rsidP="006F155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EEA1B4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722E6E2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9B088F" w:rsidRPr="007B225A" w14:paraId="02DFEFB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FDBD1D0" w14:textId="6D483303" w:rsidR="009B088F" w:rsidRPr="005855F2" w:rsidRDefault="00585CE2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</w:t>
            </w:r>
            <w:r w:rsidR="007A402A">
              <w:rPr>
                <w:rFonts w:asciiTheme="majorBidi" w:hAnsiTheme="majorBidi" w:cstheme="majorBidi" w:hint="cs"/>
                <w:sz w:val="28"/>
                <w:cs/>
              </w:rPr>
              <w:t>ดีซายน์ จำกัด</w:t>
            </w:r>
          </w:p>
        </w:tc>
        <w:tc>
          <w:tcPr>
            <w:tcW w:w="236" w:type="dxa"/>
          </w:tcPr>
          <w:p w14:paraId="7F0CC8BD" w14:textId="77777777" w:rsidR="009B088F" w:rsidRPr="005855F2" w:rsidRDefault="009B088F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87DF2FF" w14:textId="44E6633B" w:rsidR="009B088F" w:rsidRPr="005855F2" w:rsidRDefault="009249B0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6F155C" w:rsidRPr="007B225A" w14:paraId="5D86008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E6E9E09" w14:textId="48CD3898" w:rsidR="006F155C" w:rsidRPr="005855F2" w:rsidRDefault="005C4F15" w:rsidP="005C4F15">
            <w:pPr>
              <w:ind w:left="-112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6F155C" w:rsidRPr="005855F2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="00C57377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4B1A8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5855F2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22239" w:rsidRPr="007B225A" w14:paraId="1097B62B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FB06DB6" w14:textId="08008199" w:rsidR="00722239" w:rsidRPr="005855F2" w:rsidRDefault="00722239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E6DD85A" w14:textId="77777777" w:rsidR="00722239" w:rsidRPr="005855F2" w:rsidRDefault="00722239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711CAA3" w14:textId="7783D77A" w:rsidR="00722239" w:rsidRPr="005855F2" w:rsidRDefault="00722239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6F155C" w:rsidRPr="007B225A" w14:paraId="41EFAF0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31A95DB" w14:textId="3A9CE5A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2062A3" w:rsidRPr="007B225A" w14:paraId="34D60F3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3C785EC" w14:textId="0A972361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8699D2E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0908F81" w14:textId="77777777" w:rsidR="002062A3" w:rsidRPr="005855F2" w:rsidRDefault="002062A3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6BFBD82" w14:textId="44DDEB4E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2CC23914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4BAA60B" w14:textId="77777777" w:rsidR="002062A3" w:rsidRPr="005855F2" w:rsidRDefault="002062A3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1312E63C" w14:textId="1098E5F5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174E2F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5AFC208" w14:textId="77777777" w:rsidR="002062A3" w:rsidRPr="005855F2" w:rsidRDefault="002062A3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341F385E" w14:textId="02B38999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5D8E63D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2148052" w14:textId="3AE5B47B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78B8B46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37F11EEF" w:rsidR="002062A3" w:rsidRPr="005855F2" w:rsidRDefault="002062A3" w:rsidP="0060271A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21B52690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5B370E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390A666A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552B36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1B60767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31D603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09ED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3A09ED" w:rsidRPr="005855F2" w:rsidRDefault="003A09ED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42F57857" w:rsidR="003A09ED" w:rsidRPr="005C424A" w:rsidRDefault="003A09ED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16889C5C" w:rsidR="003A09ED" w:rsidRPr="003A09ED" w:rsidRDefault="003A09ED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3A09E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24828659" w:rsidR="003A09ED" w:rsidRPr="00234052" w:rsidRDefault="003A09ED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3A09ED" w:rsidRPr="007B225A" w14:paraId="7CAE609A" w14:textId="77777777" w:rsidTr="006358BF">
        <w:tc>
          <w:tcPr>
            <w:tcW w:w="4140" w:type="dxa"/>
          </w:tcPr>
          <w:p w14:paraId="371B39D9" w14:textId="6F8EE9BD" w:rsidR="003A09ED" w:rsidRPr="005855F2" w:rsidRDefault="003A09ED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5E16887B" w:rsidR="003A09ED" w:rsidRPr="005C424A" w:rsidRDefault="003A09ED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11E3381C" w:rsidR="003A09ED" w:rsidRPr="003A09ED" w:rsidRDefault="003A09ED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3A09E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7FB389A0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7F2FDFD2" w:rsidR="003A09ED" w:rsidRPr="00234052" w:rsidRDefault="003A09ED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1B79D8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05E89B5E" w14:textId="77777777" w:rsidR="00EB39D3" w:rsidRDefault="00EB39D3" w:rsidP="001B79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AA8367D" w14:textId="70B5B4DE" w:rsidR="001B79D8" w:rsidRPr="005855F2" w:rsidRDefault="001B79D8" w:rsidP="001B79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1B79D8" w:rsidRPr="005C424A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1B79D8" w:rsidRPr="00234052" w:rsidRDefault="001B79D8" w:rsidP="001B79D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1B79D8" w:rsidRPr="00234052" w:rsidRDefault="001B79D8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1B79D8" w:rsidRPr="00676E46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" w:type="dxa"/>
          </w:tcPr>
          <w:p w14:paraId="5814E077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1B79D8" w:rsidRPr="00234052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79D8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1B79D8" w:rsidRPr="005855F2" w:rsidRDefault="001B79D8" w:rsidP="001B79D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6901B301" w:rsidR="001B79D8" w:rsidRPr="005C424A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1B79D8" w:rsidRPr="00234052" w:rsidRDefault="001B79D8" w:rsidP="001B79D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EB8EDC5" w:rsidR="001B79D8" w:rsidRPr="00234052" w:rsidRDefault="001B79D8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1B79D8" w:rsidRPr="00234052" w:rsidRDefault="001B79D8" w:rsidP="001B79D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013D22DB" w:rsidR="001B79D8" w:rsidRPr="001B79D8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1B79D8" w:rsidRPr="001B79D8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1B79D8" w:rsidRPr="001B79D8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1698A930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C424A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BB264A" w:rsidRPr="007B225A" w14:paraId="113C6C4D" w14:textId="77777777" w:rsidTr="008A6859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B264A" w:rsidRPr="007B225A" w14:paraId="57DBFDE6" w14:textId="77777777" w:rsidTr="008A6859">
        <w:trPr>
          <w:tblHeader/>
        </w:trPr>
        <w:tc>
          <w:tcPr>
            <w:tcW w:w="4140" w:type="dxa"/>
          </w:tcPr>
          <w:p w14:paraId="561388F5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05DFF7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8A685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F711A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4F711A" w:rsidRPr="005855F2" w:rsidRDefault="004F711A" w:rsidP="004F711A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742D528C" w:rsidR="004F711A" w:rsidRPr="005B370E" w:rsidRDefault="004F711A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5778E0E9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29ACCBE8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57D7A55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F711A" w:rsidRPr="007B225A" w14:paraId="6A0EE181" w14:textId="77777777" w:rsidTr="008A6859">
        <w:tc>
          <w:tcPr>
            <w:tcW w:w="4140" w:type="dxa"/>
          </w:tcPr>
          <w:p w14:paraId="7B14A6EA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09C4BB40" w:rsidR="004F711A" w:rsidRPr="005B370E" w:rsidRDefault="004F711A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1DE7DA13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80" w:type="dxa"/>
          </w:tcPr>
          <w:p w14:paraId="1EA7F42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31487BA3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4F711A" w:rsidRPr="007B225A" w14:paraId="01F8A650" w14:textId="77777777" w:rsidTr="008A6859">
        <w:tc>
          <w:tcPr>
            <w:tcW w:w="4140" w:type="dxa"/>
          </w:tcPr>
          <w:p w14:paraId="57EE0254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C4301" w14:textId="5B50396D" w:rsidR="004F711A" w:rsidRPr="005B370E" w:rsidRDefault="004F711A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36C2E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A135B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53A3D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80822" w14:textId="62A5CFAF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51CCF4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47AE5B" w14:textId="6D838C25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4F711A" w:rsidRPr="007B225A" w14:paraId="72CC7E87" w14:textId="77777777" w:rsidTr="008A6859">
        <w:tc>
          <w:tcPr>
            <w:tcW w:w="4140" w:type="dxa"/>
            <w:vAlign w:val="bottom"/>
          </w:tcPr>
          <w:p w14:paraId="3B1108F4" w14:textId="77777777" w:rsidR="004F711A" w:rsidRPr="005855F2" w:rsidRDefault="004F711A" w:rsidP="004F71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4F711A" w:rsidRPr="00234052" w:rsidRDefault="004F711A" w:rsidP="004F711A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4F711A" w:rsidRPr="00234052" w:rsidRDefault="004F711A" w:rsidP="004F711A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4F711A" w:rsidRPr="005C424A" w:rsidRDefault="004F711A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4F711A" w:rsidRPr="00234052" w:rsidRDefault="004F711A" w:rsidP="004F71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52C01166" w14:textId="77777777" w:rsidTr="008A6859">
        <w:tc>
          <w:tcPr>
            <w:tcW w:w="4140" w:type="dxa"/>
            <w:vAlign w:val="bottom"/>
          </w:tcPr>
          <w:p w14:paraId="2A1EF389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1973B" w14:textId="77777777" w:rsidR="004F711A" w:rsidRPr="00234052" w:rsidRDefault="004F711A" w:rsidP="004F711A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C35859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124BB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8AC31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BC89A" w14:textId="77777777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6FB84D9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246EEC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64C08AB2" w14:textId="77777777" w:rsidTr="008A6859">
        <w:tc>
          <w:tcPr>
            <w:tcW w:w="4140" w:type="dxa"/>
            <w:vAlign w:val="bottom"/>
          </w:tcPr>
          <w:p w14:paraId="2D6862B4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F5568" w14:textId="35C57E20" w:rsidR="004F711A" w:rsidRPr="005B370E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9C2B3B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355F9" w14:textId="4392B824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175D547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3B186" w14:textId="2FB7E6C3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73E4C62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04F1E3" w14:textId="77777777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F711A" w:rsidRPr="007B225A" w14:paraId="761C808D" w14:textId="77777777" w:rsidTr="008A6859">
        <w:tc>
          <w:tcPr>
            <w:tcW w:w="4140" w:type="dxa"/>
            <w:vAlign w:val="bottom"/>
          </w:tcPr>
          <w:p w14:paraId="4995CAF8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8730C" w14:textId="74846ADD" w:rsidR="004F711A" w:rsidRPr="005B370E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25CDC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16B65" w14:textId="4E9900D6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F1C4C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5E965" w14:textId="3D1C8A5A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4A793E4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E1879D" w14:textId="7F62C152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4F711A" w:rsidRPr="007B225A" w14:paraId="1E68280E" w14:textId="77777777" w:rsidTr="00B2101C">
        <w:trPr>
          <w:trHeight w:val="306"/>
        </w:trPr>
        <w:tc>
          <w:tcPr>
            <w:tcW w:w="4140" w:type="dxa"/>
            <w:vAlign w:val="bottom"/>
          </w:tcPr>
          <w:p w14:paraId="69C6EB00" w14:textId="5512EBBC" w:rsidR="004F711A" w:rsidRPr="005855F2" w:rsidRDefault="004F711A" w:rsidP="004F71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24F3F" w14:textId="23B97956" w:rsidR="004F711A" w:rsidRPr="00234052" w:rsidRDefault="004F711A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16DB1D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E095FE" w14:textId="51EA716C" w:rsidR="004F711A" w:rsidRPr="00234052" w:rsidRDefault="004F711A" w:rsidP="004F711A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5E6FC6E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EC28E" w14:textId="5DC9E812" w:rsidR="004F711A" w:rsidRPr="005C424A" w:rsidRDefault="004F711A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92A9D13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D8B36D" w14:textId="2A0E2C2E" w:rsidR="004F711A" w:rsidRPr="00234052" w:rsidRDefault="004F711A" w:rsidP="004F71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EF6072" w:rsidRPr="007B225A" w14:paraId="4AA6B50A" w14:textId="77777777" w:rsidTr="00B2101C">
        <w:trPr>
          <w:trHeight w:val="306"/>
        </w:trPr>
        <w:tc>
          <w:tcPr>
            <w:tcW w:w="4140" w:type="dxa"/>
            <w:vAlign w:val="bottom"/>
          </w:tcPr>
          <w:p w14:paraId="498BDC0F" w14:textId="77777777" w:rsidR="00EF6072" w:rsidRPr="005855F2" w:rsidRDefault="00EF6072" w:rsidP="004F71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5F5A2" w14:textId="77777777" w:rsidR="00EF6072" w:rsidRDefault="00EF6072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2D0B96" w14:textId="77777777" w:rsidR="00EF6072" w:rsidRPr="00234052" w:rsidRDefault="00EF6072" w:rsidP="004F71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25B21" w14:textId="77777777" w:rsidR="00EF6072" w:rsidRDefault="00EF6072" w:rsidP="004F711A">
            <w:pPr>
              <w:spacing w:line="240" w:lineRule="exact"/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0EA81A" w14:textId="77777777" w:rsidR="00EF6072" w:rsidRPr="00234052" w:rsidRDefault="00EF6072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3C03D" w14:textId="77777777" w:rsidR="00EF6072" w:rsidRDefault="00EF6072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002D958" w14:textId="77777777" w:rsidR="00EF6072" w:rsidRPr="00234052" w:rsidRDefault="00EF6072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590878" w14:textId="77777777" w:rsidR="00EF6072" w:rsidRDefault="00EF6072" w:rsidP="004F71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711A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0EDECACC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4F711A" w:rsidRPr="00234052" w:rsidRDefault="004F711A" w:rsidP="004F711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248A817E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4F711A" w:rsidRPr="00234052" w:rsidRDefault="004F711A" w:rsidP="004F711A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25D8F293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EDC3D06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1BE6D6E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8A7520C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E8F33B4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92F18B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D4C61EF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5A076C" w14:textId="654904DC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5855F2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520EF3F2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A026D0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026D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49397111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A026D0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026D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4B00EB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3152226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3FA775CD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417F0D8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26870" w:rsidRPr="005855F2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3A354A" w:rsidRDefault="00126870" w:rsidP="0012687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</w:t>
            </w:r>
            <w:r w:rsidRPr="005D4EE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3A354A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6870" w:rsidRPr="005855F2" w14:paraId="3F20D69E" w14:textId="77777777" w:rsidTr="001749E0">
        <w:tc>
          <w:tcPr>
            <w:tcW w:w="4226" w:type="dxa"/>
            <w:shd w:val="clear" w:color="auto" w:fill="auto"/>
            <w:vAlign w:val="bottom"/>
          </w:tcPr>
          <w:p w14:paraId="5864E68E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1D06569B" w:rsidR="00126870" w:rsidRPr="003A354A" w:rsidRDefault="005D4EE4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8A8EE02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77A8AD1E" w:rsidR="00126870" w:rsidRPr="003A354A" w:rsidRDefault="005D4EE4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5D4EE4">
              <w:rPr>
                <w:rFonts w:asciiTheme="majorBidi" w:hAnsiTheme="majorBidi" w:cstheme="majorBidi" w:hint="eastAsia"/>
                <w:sz w:val="28"/>
              </w:rPr>
              <w:t>4,915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126870" w:rsidRPr="003A354A" w:rsidRDefault="00126870" w:rsidP="00126870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04FF740C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6,104</w:t>
            </w:r>
          </w:p>
        </w:tc>
      </w:tr>
      <w:tr w:rsidR="00126870" w:rsidRPr="005855F2" w14:paraId="41C7E80F" w14:textId="77777777" w:rsidTr="001B5B9F">
        <w:tc>
          <w:tcPr>
            <w:tcW w:w="4226" w:type="dxa"/>
            <w:shd w:val="clear" w:color="auto" w:fill="auto"/>
            <w:vAlign w:val="bottom"/>
          </w:tcPr>
          <w:p w14:paraId="41C82C3C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173531C8" w:rsidR="00126870" w:rsidRPr="003A354A" w:rsidRDefault="005D4EE4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53BF7BD2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6EC38558" w:rsidR="00126870" w:rsidRPr="003A354A" w:rsidRDefault="005D4EE4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57139B24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5D4EE4" w:rsidRPr="005855F2" w14:paraId="3237D0AC" w14:textId="77777777" w:rsidTr="001B5B9F">
        <w:tc>
          <w:tcPr>
            <w:tcW w:w="4226" w:type="dxa"/>
            <w:shd w:val="clear" w:color="auto" w:fill="auto"/>
            <w:vAlign w:val="bottom"/>
          </w:tcPr>
          <w:p w14:paraId="137588B2" w14:textId="5789DF07" w:rsidR="005D4EE4" w:rsidRPr="003A354A" w:rsidRDefault="005D4EE4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D4EE4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5D4EE4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5D4EE4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5D4EE4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5F3E0075" w:rsidR="005D4EE4" w:rsidRDefault="005D4EE4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5D4EE4" w:rsidRPr="003A354A" w:rsidRDefault="005D4EE4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68A47E70" w:rsidR="005D4EE4" w:rsidRPr="003A354A" w:rsidRDefault="005D4EE4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5D4EE4" w:rsidRPr="003A354A" w:rsidRDefault="005D4EE4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09938B26" w:rsidR="005D4EE4" w:rsidRDefault="005D4EE4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5D4EE4" w:rsidRPr="003A354A" w:rsidRDefault="005D4EE4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F6739" w14:textId="7C4DD8F7" w:rsidR="005D4EE4" w:rsidRPr="003A354A" w:rsidRDefault="005D4EE4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26870" w:rsidRPr="005855F2" w14:paraId="3DEA4717" w14:textId="77777777" w:rsidTr="00613A3D">
        <w:tc>
          <w:tcPr>
            <w:tcW w:w="4226" w:type="dxa"/>
            <w:shd w:val="clear" w:color="auto" w:fill="auto"/>
            <w:vAlign w:val="center"/>
          </w:tcPr>
          <w:p w14:paraId="343F346E" w14:textId="35D0B98C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4F2987FB" w:rsidR="00126870" w:rsidRPr="003A354A" w:rsidRDefault="00005373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60B91E0B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360B2DCF" w:rsidR="00126870" w:rsidRPr="003A354A" w:rsidRDefault="00005373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5373">
              <w:rPr>
                <w:rFonts w:asciiTheme="majorBidi" w:hAnsiTheme="majorBidi" w:cstheme="majorBidi" w:hint="eastAsia"/>
                <w:b/>
                <w:bCs/>
                <w:sz w:val="28"/>
              </w:rPr>
              <w:t>4,916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B37BD81" w:rsidR="00126870" w:rsidRPr="003A354A" w:rsidRDefault="00126870" w:rsidP="00126870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sz w:val="28"/>
              </w:rPr>
              <w:t>6,107</w:t>
            </w:r>
          </w:p>
        </w:tc>
      </w:tr>
      <w:tr w:rsidR="00126870" w:rsidRPr="005855F2" w14:paraId="074B9FCA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126870" w:rsidRPr="00C81989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C81989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C81989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5067C19B" w:rsidR="001037DB" w:rsidRPr="005855F2" w:rsidRDefault="001037DB" w:rsidP="001037DB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38DF3336" w14:textId="77777777" w:rsidTr="00613A3D">
        <w:tc>
          <w:tcPr>
            <w:tcW w:w="4226" w:type="dxa"/>
            <w:shd w:val="clear" w:color="auto" w:fill="auto"/>
            <w:vAlign w:val="bottom"/>
          </w:tcPr>
          <w:p w14:paraId="3C61CD59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4005F8E4" w:rsidR="001037DB" w:rsidRPr="005855F2" w:rsidRDefault="00CC7670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0E94D62A" w:rsidR="001037DB" w:rsidRPr="005855F2" w:rsidRDefault="001037DB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59B1D90D" w:rsidR="001037DB" w:rsidRPr="005855F2" w:rsidRDefault="00CC7670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C7670">
              <w:rPr>
                <w:rFonts w:asciiTheme="majorBidi" w:hAnsiTheme="majorBidi" w:cstheme="majorBidi" w:hint="eastAsia"/>
                <w:sz w:val="28"/>
              </w:rPr>
              <w:t>133,698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D6E55" w14:textId="373566FE" w:rsidR="001037DB" w:rsidRPr="005855F2" w:rsidRDefault="001037DB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126,308</w:t>
            </w:r>
          </w:p>
        </w:tc>
      </w:tr>
      <w:tr w:rsidR="001037DB" w:rsidRPr="005855F2" w14:paraId="5AF40184" w14:textId="77777777" w:rsidTr="00613A3D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2A4FB366" w:rsidR="001037DB" w:rsidRPr="005855F2" w:rsidRDefault="00CC7670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42582190" w:rsidR="001037DB" w:rsidRPr="005855F2" w:rsidRDefault="001037DB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53E912C7" w:rsidR="001037DB" w:rsidRPr="005855F2" w:rsidRDefault="00CC7670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78FDD" w14:textId="68177E45" w:rsidR="001037DB" w:rsidRPr="005855F2" w:rsidRDefault="001037DB" w:rsidP="001037DB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87</w:t>
            </w:r>
          </w:p>
        </w:tc>
      </w:tr>
      <w:tr w:rsidR="001037DB" w:rsidRPr="005855F2" w14:paraId="3C0A825D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74208FA6" w14:textId="181CFFEE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216EB981" w:rsidR="001037DB" w:rsidRDefault="00CC7670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</w:tcPr>
          <w:p w14:paraId="7FEF8C6A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59830852" w:rsidR="001037DB" w:rsidRPr="005855F2" w:rsidRDefault="001037DB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14:paraId="7FB73D08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2F823A2E" w:rsidR="001037DB" w:rsidRDefault="00CC7670" w:rsidP="001037DB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662A82" w14:textId="77777777" w:rsidR="001037DB" w:rsidRPr="005855F2" w:rsidRDefault="001037DB" w:rsidP="001037DB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97F03" w14:textId="79EBC02A" w:rsidR="001037DB" w:rsidRPr="005855F2" w:rsidRDefault="001037DB" w:rsidP="001037DB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5855F2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00E81432" w:rsidR="001037DB" w:rsidRPr="005855F2" w:rsidRDefault="00CC7670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3,504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E780C2D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46A1960B" w:rsidR="001037DB" w:rsidRPr="005855F2" w:rsidRDefault="00CC7670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133,859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1037DB" w:rsidRPr="005855F2" w:rsidRDefault="001037DB" w:rsidP="001037DB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28A3D4E" w:rsidR="001037DB" w:rsidRPr="005855F2" w:rsidRDefault="001037DB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1037DB" w:rsidRPr="005855F2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6E05EAD9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38BEBC35" w:rsidR="001037DB" w:rsidRPr="005855F2" w:rsidRDefault="00CC7670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C7670">
              <w:rPr>
                <w:rFonts w:asciiTheme="majorBidi" w:hAnsiTheme="majorBidi" w:cstheme="majorBidi" w:hint="eastAsia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1037DB" w:rsidRPr="005855F2" w:rsidRDefault="001037DB" w:rsidP="001037DB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6A6D7BC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1037DB" w:rsidRPr="005855F2" w:rsidRDefault="001037DB" w:rsidP="001037DB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1E5ABB55" w:rsidR="001037DB" w:rsidRPr="005855F2" w:rsidRDefault="00CC7670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C7670">
              <w:rPr>
                <w:rFonts w:asciiTheme="majorBidi" w:hAnsiTheme="majorBidi" w:cstheme="majorBidi" w:hint="eastAsia"/>
                <w:sz w:val="28"/>
              </w:rPr>
              <w:t>(11,620)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1037DB" w:rsidRPr="005855F2" w:rsidRDefault="001037DB" w:rsidP="001037DB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7C4BA40" w:rsidR="001037DB" w:rsidRPr="005855F2" w:rsidRDefault="001037DB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1037DB" w:rsidRPr="005855F2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67777839" w:rsidR="001037DB" w:rsidRPr="005855F2" w:rsidRDefault="00CC7670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788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40C4B44C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78FD010D" w:rsidR="001037DB" w:rsidRPr="005855F2" w:rsidRDefault="00CC7670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1037DB" w:rsidRPr="005855F2" w:rsidRDefault="001037DB" w:rsidP="001037DB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57A50E69" w:rsidR="001037DB" w:rsidRPr="005855F2" w:rsidRDefault="001037DB" w:rsidP="001037DB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110,255</w:t>
            </w:r>
          </w:p>
        </w:tc>
      </w:tr>
      <w:tr w:rsidR="001037DB" w:rsidRPr="005855F2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1037DB" w:rsidRPr="005855F2" w:rsidRDefault="001037DB" w:rsidP="001037DB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1037DB" w:rsidRPr="005855F2" w:rsidRDefault="001037DB" w:rsidP="001037DB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1037DB" w:rsidRPr="005855F2" w:rsidRDefault="001037DB" w:rsidP="001037DB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ABB1280" w:rsidR="001037DB" w:rsidRPr="005855F2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 - กิจการที่เกี่ยวข้อง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1037DB" w:rsidRPr="005855F2" w:rsidRDefault="001037DB" w:rsidP="001037DB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1037DB" w:rsidRPr="005855F2" w:rsidRDefault="001037DB" w:rsidP="001037DB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018E6C48" w:rsidR="001037DB" w:rsidRPr="005855F2" w:rsidRDefault="001D0F4D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33F76172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69B39853" w:rsidR="001037DB" w:rsidRPr="005855F2" w:rsidRDefault="001D0F4D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1037DB" w:rsidRPr="005855F2" w:rsidRDefault="001037DB" w:rsidP="001037D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1037DB" w:rsidRPr="005855F2" w:rsidRDefault="001037DB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37DB" w:rsidRPr="005855F2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1B8AFF3B" w:rsidR="001037DB" w:rsidRPr="005855F2" w:rsidRDefault="001037DB" w:rsidP="001037D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6E69BE3A" w:rsidR="001037DB" w:rsidRPr="005855F2" w:rsidRDefault="001D0F4D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894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32770BBF" w:rsidR="001037DB" w:rsidRPr="002E4BD1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29E79FAA" w:rsidR="001037DB" w:rsidRPr="005855F2" w:rsidRDefault="001D0F4D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1037DB" w:rsidRPr="005855F2" w:rsidRDefault="001037DB" w:rsidP="001037D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1037DB" w:rsidRPr="005855F2" w:rsidRDefault="001037DB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037DB" w:rsidRPr="005855F2" w14:paraId="05DC0218" w14:textId="77777777" w:rsidTr="001331BA">
        <w:tc>
          <w:tcPr>
            <w:tcW w:w="4226" w:type="dxa"/>
            <w:shd w:val="clear" w:color="auto" w:fill="auto"/>
            <w:vAlign w:val="bottom"/>
          </w:tcPr>
          <w:p w14:paraId="176924FD" w14:textId="77777777" w:rsidR="001037DB" w:rsidRPr="005855F2" w:rsidRDefault="001037DB" w:rsidP="001037D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B118B0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4FAA51E4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23AA97E8" w:rsidR="001037DB" w:rsidRPr="00B118B0" w:rsidRDefault="001037DB" w:rsidP="001037DB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1037DB" w:rsidRPr="00B118B0" w:rsidRDefault="001037DB" w:rsidP="001037DB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1037DB" w:rsidRPr="00B118B0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1037DB" w:rsidRPr="00B118B0" w:rsidRDefault="001037DB" w:rsidP="001037DB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1037DB" w:rsidRPr="00B118B0" w:rsidRDefault="001037DB" w:rsidP="001037D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1037DB" w:rsidRPr="00B118B0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B118B0" w14:paraId="0AD1C31F" w14:textId="77777777" w:rsidTr="007A1D4A">
        <w:tc>
          <w:tcPr>
            <w:tcW w:w="4226" w:type="dxa"/>
            <w:shd w:val="clear" w:color="auto" w:fill="auto"/>
            <w:vAlign w:val="bottom"/>
          </w:tcPr>
          <w:p w14:paraId="788E4C87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2BA745DC" w:rsidR="001037DB" w:rsidRPr="00B118B0" w:rsidRDefault="001D0F4D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252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0BCE02CA" w:rsidR="001037DB" w:rsidRPr="00B118B0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044AB6CC" w:rsidR="001037DB" w:rsidRPr="00B118B0" w:rsidRDefault="001D0F4D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1037DB" w:rsidRPr="00B118B0" w:rsidRDefault="001037DB" w:rsidP="001037D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1037DB" w:rsidRPr="00B118B0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B118B0" w14:paraId="53CD2F7C" w14:textId="77777777" w:rsidTr="007A1D4A">
        <w:tc>
          <w:tcPr>
            <w:tcW w:w="4226" w:type="dxa"/>
            <w:shd w:val="clear" w:color="auto" w:fill="auto"/>
            <w:vAlign w:val="bottom"/>
          </w:tcPr>
          <w:p w14:paraId="24D5402A" w14:textId="1C31A49A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321C5737" w:rsidR="001037DB" w:rsidRPr="00B118B0" w:rsidRDefault="001D0F4D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35774C39" w:rsidR="001037DB" w:rsidRPr="00B118B0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4153641C" w:rsidR="001037DB" w:rsidRPr="00B118B0" w:rsidRDefault="001D0F4D" w:rsidP="001037D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1037DB" w:rsidRPr="00B118B0" w:rsidRDefault="001037DB" w:rsidP="001037D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1037DB" w:rsidRPr="00B118B0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B118B0" w14:paraId="44755E60" w14:textId="77777777" w:rsidTr="00613A3D">
        <w:tc>
          <w:tcPr>
            <w:tcW w:w="4226" w:type="dxa"/>
            <w:shd w:val="clear" w:color="auto" w:fill="auto"/>
            <w:vAlign w:val="bottom"/>
          </w:tcPr>
          <w:p w14:paraId="2C37283F" w14:textId="77777777" w:rsidR="001037DB" w:rsidRPr="00B118B0" w:rsidRDefault="001037DB" w:rsidP="001037DB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55740329" w:rsidR="001037DB" w:rsidRPr="00D07C8F" w:rsidRDefault="001D0F4D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Theme="majorBidi" w:hAnsiTheme="majorBidi" w:cstheme="majorBidi"/>
                <w:b/>
                <w:bCs/>
                <w:sz w:val="28"/>
              </w:rPr>
              <w:t>1,016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1037DB" w:rsidRPr="00D07C8F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5FC25553" w:rsidR="001037DB" w:rsidRPr="00D07C8F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904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1037DB" w:rsidRPr="00D07C8F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11CD545D" w:rsidR="001037DB" w:rsidRPr="00D07C8F" w:rsidRDefault="00D07C8F" w:rsidP="001037DB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1037DB" w:rsidRPr="00D07C8F" w:rsidRDefault="001037DB" w:rsidP="001037DB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1037DB" w:rsidRPr="00D07C8F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1037DB" w:rsidRPr="00B118B0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2346E519" w:rsidR="001037DB" w:rsidRPr="00B118B0" w:rsidRDefault="001037DB" w:rsidP="001037DB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1037DB" w:rsidRPr="00B118B0" w:rsidRDefault="001037DB" w:rsidP="001037D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1037DB" w:rsidRPr="00B118B0" w:rsidRDefault="001037DB" w:rsidP="001037DB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1037DB" w:rsidRPr="00B118B0" w:rsidRDefault="001037DB" w:rsidP="001037D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1037DB" w:rsidRPr="00B118B0" w:rsidRDefault="001037DB" w:rsidP="001037D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1037DB" w:rsidRPr="00B118B0" w:rsidRDefault="001037DB" w:rsidP="001037D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B118B0" w14:paraId="481E34E6" w14:textId="77777777" w:rsidTr="00CC18FD">
        <w:tc>
          <w:tcPr>
            <w:tcW w:w="4226" w:type="dxa"/>
            <w:shd w:val="clear" w:color="auto" w:fill="auto"/>
            <w:vAlign w:val="bottom"/>
          </w:tcPr>
          <w:p w14:paraId="2DCD0D23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2347AF16" w:rsidR="001037DB" w:rsidRPr="00B118B0" w:rsidRDefault="001D0F4D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7BE15CE5" w:rsidR="001037DB" w:rsidRPr="00B118B0" w:rsidRDefault="001037DB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0598A33D" w:rsidR="001037DB" w:rsidRPr="00B118B0" w:rsidRDefault="001D0F4D" w:rsidP="001037DB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1037DB" w:rsidRPr="00B118B0" w:rsidRDefault="001037DB" w:rsidP="001037DB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52F878B1" w:rsidR="001037DB" w:rsidRPr="00B118B0" w:rsidRDefault="001037DB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10,776</w:t>
            </w:r>
          </w:p>
        </w:tc>
      </w:tr>
      <w:tr w:rsidR="001037DB" w:rsidRPr="00B118B0" w14:paraId="37A8955E" w14:textId="77777777" w:rsidTr="00CC18FD">
        <w:tc>
          <w:tcPr>
            <w:tcW w:w="4226" w:type="dxa"/>
            <w:shd w:val="clear" w:color="auto" w:fill="auto"/>
            <w:vAlign w:val="bottom"/>
          </w:tcPr>
          <w:p w14:paraId="24EC2F99" w14:textId="351F9EBF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AD45B" w14:textId="058DBA5B" w:rsidR="001037DB" w:rsidRDefault="001D0F4D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C84688" w14:textId="1596CC53" w:rsidR="001037DB" w:rsidRPr="00B118B0" w:rsidRDefault="001037DB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4BBB172D" w:rsidR="001037DB" w:rsidRDefault="001D0F4D" w:rsidP="001037DB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1037DB" w:rsidRPr="00B118B0" w:rsidRDefault="001037DB" w:rsidP="001037D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25728C5E" w:rsidR="001037DB" w:rsidRPr="00B118B0" w:rsidRDefault="001037DB" w:rsidP="001037DB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B118B0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1037DB" w:rsidRPr="00B118B0" w:rsidRDefault="001037DB" w:rsidP="001037D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23516773" w:rsidR="001037DB" w:rsidRPr="002E789C" w:rsidRDefault="001D0F4D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2B218DA9" w:rsidR="001037DB" w:rsidRPr="00B118B0" w:rsidRDefault="001037DB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7F51EE63" w:rsidR="001037DB" w:rsidRPr="00B118B0" w:rsidRDefault="001D0F4D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10,6</w:t>
            </w:r>
            <w:r w:rsidR="00E23D0D">
              <w:rPr>
                <w:rFonts w:asciiTheme="majorBidi" w:hAnsiTheme="majorBidi" w:cstheme="majorBidi"/>
                <w:b/>
                <w:bCs/>
                <w:sz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1037DB" w:rsidRPr="00B118B0" w:rsidRDefault="001037DB" w:rsidP="001037D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5D321811" w:rsidR="001037DB" w:rsidRPr="00B118B0" w:rsidRDefault="001037DB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10,776</w:t>
            </w:r>
          </w:p>
        </w:tc>
      </w:tr>
      <w:tr w:rsidR="001037DB" w:rsidRPr="00B118B0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1037DB" w:rsidRPr="00B118B0" w:rsidRDefault="001037DB" w:rsidP="001037D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1037DB" w:rsidRPr="00B118B0" w:rsidRDefault="001037DB" w:rsidP="001037D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1037DB" w:rsidRPr="00B118B0" w:rsidRDefault="001037DB" w:rsidP="001037D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1037DB" w:rsidRPr="00B118B0" w:rsidRDefault="001037DB" w:rsidP="001037D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1037DB" w:rsidRPr="00B118B0" w:rsidRDefault="001037DB" w:rsidP="001037D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1037DB" w:rsidRPr="00B118B0" w:rsidRDefault="001037DB" w:rsidP="001037DB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1037DB" w:rsidRPr="00B118B0" w:rsidRDefault="001037DB" w:rsidP="001037DB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1037DB" w:rsidRPr="00B118B0" w:rsidRDefault="001037DB" w:rsidP="001037DB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B118B0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1920D0DF" w14:textId="77777777" w:rsidR="003C27CB" w:rsidRDefault="003C27C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5A04F7FC" w14:textId="3655EAE3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1037DB" w:rsidRPr="00B118B0" w:rsidRDefault="001037DB" w:rsidP="001037D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1037DB" w:rsidRPr="00B118B0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1037DB" w:rsidRPr="00B118B0" w:rsidRDefault="001037DB" w:rsidP="001037D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B118B0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437DF59D" w:rsidR="001037DB" w:rsidRPr="00B118B0" w:rsidRDefault="00340A98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1C430C45" w:rsidR="001037DB" w:rsidRPr="00B118B0" w:rsidRDefault="001037DB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1C0D8D16" w:rsidR="001037DB" w:rsidRPr="00B118B0" w:rsidRDefault="00340A98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1037DB" w:rsidRPr="00B118B0" w:rsidRDefault="001037DB" w:rsidP="001037D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7124E1AC" w:rsidR="001037DB" w:rsidRPr="00B118B0" w:rsidRDefault="001037DB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</w:tr>
      <w:tr w:rsidR="001037DB" w:rsidRPr="00B118B0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26F262F3" w:rsidR="001037DB" w:rsidRPr="00B118B0" w:rsidRDefault="00340A98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5FD8BD2" w:rsidR="001037DB" w:rsidRPr="00B118B0" w:rsidRDefault="001037DB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0D56A4CF" w:rsidR="001037DB" w:rsidRPr="00B118B0" w:rsidRDefault="00340A98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1037DB" w:rsidRPr="00B118B0" w:rsidRDefault="001037DB" w:rsidP="001037D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2793559E" w:rsidR="001037DB" w:rsidRPr="00B118B0" w:rsidRDefault="001037DB" w:rsidP="001037DB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</w:tr>
      <w:tr w:rsidR="001037DB" w:rsidRPr="00B118B0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6FACA298" w:rsidR="001037DB" w:rsidRPr="00B118B0" w:rsidRDefault="00340A98" w:rsidP="001037D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1037DB" w:rsidRPr="00B118B0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54F7DA49" w:rsidR="001037DB" w:rsidRPr="00B118B0" w:rsidRDefault="00340A98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1037DB" w:rsidRPr="00B118B0" w:rsidRDefault="001037DB" w:rsidP="001037D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265263A7" w:rsidR="001037DB" w:rsidRPr="00B118B0" w:rsidRDefault="001037DB" w:rsidP="001037D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</w:tr>
    </w:tbl>
    <w:p w14:paraId="28AED8D1" w14:textId="77777777" w:rsidR="00735B06" w:rsidRDefault="00735B06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7DB1CA67" w:rsidR="00F53166" w:rsidRPr="00B118B0" w:rsidRDefault="009E4C64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199BF91B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BF1C0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682ECDC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6ED85F0C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57412558" w14:textId="7C07FA5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7D4A" w:rsidRPr="00B118B0" w14:paraId="38A93BDB" w14:textId="77777777" w:rsidTr="00590EE4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667D4A" w:rsidRPr="00B118B0" w:rsidRDefault="00667D4A" w:rsidP="00667D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25956004" w:rsidR="00667D4A" w:rsidRPr="00B118B0" w:rsidRDefault="00667D4A" w:rsidP="00667D4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4CE6A099" w:rsidR="00667D4A" w:rsidRPr="00B118B0" w:rsidRDefault="00340A98" w:rsidP="0054036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77777777" w:rsidR="00667D4A" w:rsidRPr="00B118B0" w:rsidRDefault="00667D4A" w:rsidP="00667D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1AA82EFB" w:rsidR="00667D4A" w:rsidRPr="00B118B0" w:rsidRDefault="00340A98" w:rsidP="00667D4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2DBBB1AA" w:rsidR="00667D4A" w:rsidRPr="00B118B0" w:rsidRDefault="00340A98" w:rsidP="00667D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15,995</w:t>
            </w:r>
          </w:p>
        </w:tc>
      </w:tr>
      <w:tr w:rsidR="0054036F" w:rsidRPr="00B118B0" w14:paraId="5E295B43" w14:textId="77777777" w:rsidTr="00613A3D">
        <w:trPr>
          <w:trHeight w:val="20"/>
        </w:trPr>
        <w:tc>
          <w:tcPr>
            <w:tcW w:w="2520" w:type="dxa"/>
          </w:tcPr>
          <w:p w14:paraId="0F54D20F" w14:textId="77777777" w:rsidR="0054036F" w:rsidRDefault="0054036F" w:rsidP="0054036F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54036F" w:rsidRPr="00B118B0" w:rsidRDefault="0054036F" w:rsidP="0054036F">
            <w:pPr>
              <w:tabs>
                <w:tab w:val="left" w:pos="2160"/>
              </w:tabs>
              <w:ind w:left="273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03CF83F2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46ABDF54" w:rsidR="0054036F" w:rsidRPr="00B118B0" w:rsidRDefault="00340A98" w:rsidP="0054036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54036F" w:rsidRPr="00B118B0" w:rsidRDefault="0054036F" w:rsidP="0054036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27B41FB5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59DDBC4E" w:rsidR="0054036F" w:rsidRPr="00B118B0" w:rsidRDefault="00340A98" w:rsidP="0054036F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54036F" w:rsidRPr="00B118B0" w14:paraId="7602BCE4" w14:textId="77777777" w:rsidTr="00590EE4">
        <w:trPr>
          <w:trHeight w:val="20"/>
        </w:trPr>
        <w:tc>
          <w:tcPr>
            <w:tcW w:w="2520" w:type="dxa"/>
          </w:tcPr>
          <w:p w14:paraId="40D0AA70" w14:textId="5F528EB8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7B2F71D0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34B84A2B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54036F" w:rsidRPr="00B118B0" w:rsidRDefault="0054036F" w:rsidP="0054036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44311DF3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005AF74A" w:rsidR="0054036F" w:rsidRPr="00B118B0" w:rsidRDefault="00340A98" w:rsidP="0054036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</w:tr>
      <w:tr w:rsidR="0054036F" w:rsidRPr="00B118B0" w14:paraId="2363F0BF" w14:textId="77777777" w:rsidTr="00590EE4">
        <w:trPr>
          <w:trHeight w:val="20"/>
        </w:trPr>
        <w:tc>
          <w:tcPr>
            <w:tcW w:w="2520" w:type="dxa"/>
          </w:tcPr>
          <w:p w14:paraId="2DAACB87" w14:textId="77777777" w:rsidR="0054036F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54036F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148F9C9C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1D02310F" w:rsidR="0054036F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54036F" w:rsidRPr="00B118B0" w:rsidRDefault="0054036F" w:rsidP="0054036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2B56B9C9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69E4314A" w:rsidR="0054036F" w:rsidRPr="00B118B0" w:rsidRDefault="00340A98" w:rsidP="0054036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19,000</w:t>
            </w:r>
          </w:p>
        </w:tc>
      </w:tr>
      <w:tr w:rsidR="0054036F" w:rsidRPr="00B118B0" w14:paraId="0E4242F2" w14:textId="77777777" w:rsidTr="00590EE4">
        <w:trPr>
          <w:trHeight w:val="20"/>
        </w:trPr>
        <w:tc>
          <w:tcPr>
            <w:tcW w:w="2520" w:type="dxa"/>
          </w:tcPr>
          <w:p w14:paraId="57F72D8A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54036F" w:rsidRPr="00B118B0" w:rsidRDefault="0054036F" w:rsidP="005403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63F0427F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2F69A8A6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54036F" w:rsidRPr="00B118B0" w:rsidRDefault="0054036F" w:rsidP="0054036F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4CB433A8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(550)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4EE44304" w:rsidR="0054036F" w:rsidRPr="00B118B0" w:rsidRDefault="00340A98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56,545</w:t>
            </w:r>
          </w:p>
        </w:tc>
      </w:tr>
      <w:tr w:rsidR="0054036F" w:rsidRPr="00B118B0" w14:paraId="1DD3742E" w14:textId="77777777" w:rsidTr="00590EE4">
        <w:trPr>
          <w:trHeight w:val="720"/>
        </w:trPr>
        <w:tc>
          <w:tcPr>
            <w:tcW w:w="2520" w:type="dxa"/>
            <w:vAlign w:val="bottom"/>
          </w:tcPr>
          <w:p w14:paraId="7FD4AF6D" w14:textId="493AA9F4" w:rsidR="0054036F" w:rsidRPr="00B118B0" w:rsidRDefault="0054036F" w:rsidP="0054036F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4AF7900C" w:rsidR="0054036F" w:rsidRPr="00B118B0" w:rsidRDefault="0054036F" w:rsidP="0054036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180" w:type="dxa"/>
            <w:vAlign w:val="bottom"/>
          </w:tcPr>
          <w:p w14:paraId="7DB604B1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749C44D6" w:rsidR="0054036F" w:rsidRPr="00B118B0" w:rsidRDefault="00340A98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382E9C1C" w:rsidR="0054036F" w:rsidRPr="00B118B0" w:rsidRDefault="00340A98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428E87D7" w:rsidR="0054036F" w:rsidRPr="00B118B0" w:rsidRDefault="00340A98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(15,995)</w:t>
            </w:r>
          </w:p>
        </w:tc>
      </w:tr>
      <w:tr w:rsidR="0054036F" w:rsidRPr="00B118B0" w14:paraId="58E927F1" w14:textId="77777777" w:rsidTr="00590EE4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2F056554" w:rsidR="0054036F" w:rsidRPr="00B118B0" w:rsidRDefault="0054036F" w:rsidP="0054036F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6EC5B" w14:textId="1CF5BEDF" w:rsidR="0054036F" w:rsidRPr="00B118B0" w:rsidRDefault="00340A98" w:rsidP="0054036F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B8F6F" w14:textId="47632291" w:rsidR="0054036F" w:rsidRPr="00B118B0" w:rsidRDefault="00340A98" w:rsidP="0054036F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(550)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1EA189E7" w:rsidR="0054036F" w:rsidRPr="00B118B0" w:rsidRDefault="00340A98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40,550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590EE4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03535594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64FBF5D3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CCB82BF" w14:textId="3852072C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67D4A" w:rsidRPr="00B118B0" w14:paraId="4EE95CBF" w14:textId="77777777" w:rsidTr="00590EE4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67D4A" w:rsidRPr="00B118B0" w14:paraId="268D3C5A" w14:textId="77777777" w:rsidTr="00590EE4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3A4DA8C4" w:rsidR="00667D4A" w:rsidRPr="00B118B0" w:rsidRDefault="00667D4A" w:rsidP="00667D4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1D99066B" w14:textId="77777777" w:rsidR="00667D4A" w:rsidRPr="00B118B0" w:rsidRDefault="00667D4A" w:rsidP="00667D4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46020449" w:rsidR="00667D4A" w:rsidRPr="00B118B0" w:rsidRDefault="00663AA0" w:rsidP="00667D4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6120A3E6" w:rsidR="00667D4A" w:rsidRPr="00B118B0" w:rsidRDefault="00AE6ECB" w:rsidP="00667D4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(346,588)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500092CA" w:rsidR="00667D4A" w:rsidRPr="00B118B0" w:rsidRDefault="00EF3B4E" w:rsidP="00667D4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336,699</w:t>
            </w:r>
          </w:p>
        </w:tc>
      </w:tr>
      <w:tr w:rsidR="00667D4A" w:rsidRPr="00B118B0" w14:paraId="1D8D45EF" w14:textId="77777777" w:rsidTr="00590EE4">
        <w:trPr>
          <w:trHeight w:val="20"/>
        </w:trPr>
        <w:tc>
          <w:tcPr>
            <w:tcW w:w="2520" w:type="dxa"/>
          </w:tcPr>
          <w:p w14:paraId="0E0FAB5F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2E91DA90" w:rsidR="00667D4A" w:rsidRPr="00B118B0" w:rsidRDefault="00667D4A" w:rsidP="00667D4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  <w:tc>
          <w:tcPr>
            <w:tcW w:w="90" w:type="dxa"/>
          </w:tcPr>
          <w:p w14:paraId="5B11012F" w14:textId="77777777" w:rsidR="00667D4A" w:rsidRPr="00B118B0" w:rsidRDefault="00667D4A" w:rsidP="00667D4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20BCC928" w:rsidR="00667D4A" w:rsidRPr="00B118B0" w:rsidRDefault="00663AA0" w:rsidP="00667D4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42015D60" w:rsidR="00667D4A" w:rsidRPr="00B118B0" w:rsidRDefault="00AE6ECB" w:rsidP="00667D4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(361)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20DB00B5" w:rsidR="00667D4A" w:rsidRPr="00B118B0" w:rsidRDefault="00EF3B4E" w:rsidP="00667D4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95,013</w:t>
            </w:r>
          </w:p>
        </w:tc>
      </w:tr>
      <w:tr w:rsidR="004B2792" w:rsidRPr="00B118B0" w14:paraId="56D8E1B1" w14:textId="77777777" w:rsidTr="00590EE4">
        <w:trPr>
          <w:trHeight w:val="20"/>
        </w:trPr>
        <w:tc>
          <w:tcPr>
            <w:tcW w:w="2520" w:type="dxa"/>
          </w:tcPr>
          <w:p w14:paraId="4243CF97" w14:textId="7777777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74484D67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  <w:tc>
          <w:tcPr>
            <w:tcW w:w="90" w:type="dxa"/>
          </w:tcPr>
          <w:p w14:paraId="69943D69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4543602D" w:rsidR="004B2792" w:rsidRPr="00B118B0" w:rsidRDefault="00663AA0" w:rsidP="004B2792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50667264" w:rsidR="004B2792" w:rsidRPr="00B118B0" w:rsidRDefault="00AE6ECB" w:rsidP="004B279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(270)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2E009C44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44,180</w:t>
            </w:r>
          </w:p>
        </w:tc>
      </w:tr>
      <w:tr w:rsidR="004B2792" w:rsidRPr="00B118B0" w14:paraId="33441840" w14:textId="77777777" w:rsidTr="00590EE4">
        <w:trPr>
          <w:trHeight w:val="20"/>
        </w:trPr>
        <w:tc>
          <w:tcPr>
            <w:tcW w:w="2520" w:type="dxa"/>
          </w:tcPr>
          <w:p w14:paraId="6D0711CA" w14:textId="7E09310F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0CA43E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34666A13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</w:tcPr>
          <w:p w14:paraId="12F3296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44CD8992" w:rsidR="004B2792" w:rsidRPr="00B118B0" w:rsidRDefault="00663AA0" w:rsidP="004B279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053F3408" w:rsidR="004B2792" w:rsidRPr="00B118B0" w:rsidRDefault="00AE6ECB" w:rsidP="004B279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1FCC9375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4B2792" w:rsidRPr="00B118B0" w14:paraId="51B97B6D" w14:textId="77777777" w:rsidTr="00590EE4">
        <w:trPr>
          <w:trHeight w:val="20"/>
        </w:trPr>
        <w:tc>
          <w:tcPr>
            <w:tcW w:w="2520" w:type="dxa"/>
          </w:tcPr>
          <w:p w14:paraId="35850C1D" w14:textId="16DAFDE7" w:rsidR="004B2792" w:rsidRPr="009F159D" w:rsidRDefault="004B2792" w:rsidP="004B2792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42E594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99EEC0D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</w:tcPr>
          <w:p w14:paraId="5CF7733B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1C237D1C" w:rsidR="004B2792" w:rsidRPr="00B118B0" w:rsidRDefault="00663AA0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64BBD83E" w:rsidR="004B2792" w:rsidRPr="00B118B0" w:rsidRDefault="00AE6ECB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64191DDE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4B2792" w:rsidRPr="00B118B0" w14:paraId="334E75D8" w14:textId="77777777" w:rsidTr="00590EE4">
        <w:trPr>
          <w:trHeight w:val="20"/>
        </w:trPr>
        <w:tc>
          <w:tcPr>
            <w:tcW w:w="2520" w:type="dxa"/>
          </w:tcPr>
          <w:p w14:paraId="326A0764" w14:textId="69E1960F" w:rsidR="004B2792" w:rsidRPr="00B118B0" w:rsidRDefault="004B2792" w:rsidP="00590EE4">
            <w:pPr>
              <w:tabs>
                <w:tab w:val="left" w:pos="36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5D05BE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30547C03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  <w:tc>
          <w:tcPr>
            <w:tcW w:w="90" w:type="dxa"/>
          </w:tcPr>
          <w:p w14:paraId="5848B5BC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18835133" w:rsidR="004B2792" w:rsidRPr="00B118B0" w:rsidRDefault="00663AA0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76017E16" w:rsidR="004B2792" w:rsidRPr="00B118B0" w:rsidRDefault="00EF3B4E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7267BD0A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14,000</w:t>
            </w:r>
          </w:p>
        </w:tc>
      </w:tr>
      <w:tr w:rsidR="004B2792" w:rsidRPr="00B118B0" w14:paraId="20453CA7" w14:textId="77777777" w:rsidTr="00590EE4">
        <w:trPr>
          <w:trHeight w:val="20"/>
        </w:trPr>
        <w:tc>
          <w:tcPr>
            <w:tcW w:w="2520" w:type="dxa"/>
          </w:tcPr>
          <w:p w14:paraId="6FB8BE2B" w14:textId="71BBFB4B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638B646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20917C05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5CC8E9BB" w:rsidR="004B2792" w:rsidRDefault="00663AA0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3CB48FE8" w:rsidR="004B2792" w:rsidRPr="00B118B0" w:rsidRDefault="00EF3B4E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2709697A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42,193</w:t>
            </w:r>
          </w:p>
        </w:tc>
      </w:tr>
      <w:tr w:rsidR="00663AA0" w:rsidRPr="00B118B0" w14:paraId="7F90AAB9" w14:textId="77777777" w:rsidTr="00590EE4">
        <w:trPr>
          <w:trHeight w:val="20"/>
        </w:trPr>
        <w:tc>
          <w:tcPr>
            <w:tcW w:w="2520" w:type="dxa"/>
          </w:tcPr>
          <w:p w14:paraId="1C919F6F" w14:textId="6EC3D5FB" w:rsidR="00663AA0" w:rsidRPr="00B118B0" w:rsidRDefault="00663AA0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67C81B44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663AA0" w:rsidRPr="00B118B0" w:rsidRDefault="00663AA0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02CAF365" w:rsidR="00663AA0" w:rsidRDefault="00663AA0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663AA0" w:rsidRPr="00B118B0" w:rsidRDefault="00663AA0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2CF93D34" w:rsidR="00663AA0" w:rsidRDefault="00FC07F4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663AA0" w:rsidRPr="00B118B0" w:rsidRDefault="00663AA0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5FB4264C" w:rsidR="00663AA0" w:rsidRPr="00B118B0" w:rsidRDefault="00AE6ECB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663AA0" w:rsidRPr="00B118B0" w:rsidRDefault="00663AA0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D90B3A" w14:textId="388756B6" w:rsidR="00663AA0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1,140</w:t>
            </w:r>
          </w:p>
        </w:tc>
      </w:tr>
      <w:tr w:rsidR="004B2792" w:rsidRPr="00B118B0" w14:paraId="7EE650D2" w14:textId="77777777" w:rsidTr="00590EE4">
        <w:trPr>
          <w:trHeight w:val="20"/>
        </w:trPr>
        <w:tc>
          <w:tcPr>
            <w:tcW w:w="2520" w:type="dxa"/>
          </w:tcPr>
          <w:p w14:paraId="27A33BAC" w14:textId="55863C4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BF8198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1FA11B94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0B12A9B5" w:rsidR="004B2792" w:rsidRPr="00B118B0" w:rsidRDefault="00FC07F4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1D2E25D3" w:rsidR="004B2792" w:rsidRPr="00B118B0" w:rsidRDefault="00AE6ECB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4BA8E2FC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</w:tr>
      <w:tr w:rsidR="004B2792" w:rsidRPr="00B118B0" w14:paraId="3C5F0096" w14:textId="77777777" w:rsidTr="00590EE4">
        <w:trPr>
          <w:trHeight w:val="20"/>
        </w:trPr>
        <w:tc>
          <w:tcPr>
            <w:tcW w:w="2520" w:type="dxa"/>
          </w:tcPr>
          <w:p w14:paraId="2B078DF5" w14:textId="36BAA259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4FEA84A8" w:rsidR="004B2792" w:rsidRPr="004517A7" w:rsidRDefault="007F33DA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60456">
              <w:rPr>
                <w:rFonts w:ascii="Angsana New" w:hAnsi="Angsana New" w:hint="eastAsia"/>
                <w:sz w:val="28"/>
              </w:rPr>
              <w:t>851,13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001F717F" w:rsidR="004B2792" w:rsidRPr="00B118B0" w:rsidRDefault="00FC07F4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60,633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4E4D5FC5" w:rsidR="004B2792" w:rsidRPr="00B118B0" w:rsidRDefault="00AE6ECB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352,819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0BDD53F1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558,951</w:t>
            </w:r>
          </w:p>
        </w:tc>
      </w:tr>
      <w:tr w:rsidR="004B2792" w:rsidRPr="00B118B0" w14:paraId="374657D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0D5B66EA" w14:textId="6A96D433" w:rsidR="004B2792" w:rsidRPr="00B118B0" w:rsidRDefault="004B2792" w:rsidP="00747EFD">
            <w:pPr>
              <w:tabs>
                <w:tab w:val="left" w:pos="360"/>
                <w:tab w:val="left" w:pos="2160"/>
              </w:tabs>
              <w:ind w:left="445" w:hanging="445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416C5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0687E080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60965454" w:rsidR="004B2792" w:rsidRPr="004517A7" w:rsidRDefault="00D035B6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5151C863" w:rsidR="004B2792" w:rsidRPr="00B118B0" w:rsidRDefault="00FC07F4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095FF896" w:rsidR="004B2792" w:rsidRPr="00B118B0" w:rsidRDefault="00AE6ECB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44EA07FC" w:rsidR="004B2792" w:rsidRPr="00B118B0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2792" w:rsidRPr="00EF3B4E" w14:paraId="690A3575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3E8FF0B0" w14:textId="5C43F889" w:rsidR="004B2792" w:rsidRPr="00B118B0" w:rsidRDefault="004B2792" w:rsidP="004B2792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33116DAD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D0F08" w14:textId="2F780653" w:rsidR="004B2792" w:rsidRPr="004517A7" w:rsidRDefault="007F33DA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60456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09D60" w14:textId="6CC375F5" w:rsidR="004B2792" w:rsidRPr="00747EFD" w:rsidRDefault="00FC07F4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60,633</w:t>
            </w:r>
          </w:p>
        </w:tc>
        <w:tc>
          <w:tcPr>
            <w:tcW w:w="90" w:type="dxa"/>
            <w:shd w:val="clear" w:color="auto" w:fill="auto"/>
          </w:tcPr>
          <w:p w14:paraId="571214DC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72378" w14:textId="45407812" w:rsidR="004B2792" w:rsidRPr="00747EFD" w:rsidRDefault="00AE6ECB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E6ECB">
              <w:rPr>
                <w:rFonts w:asciiTheme="majorBidi" w:hAnsiTheme="majorBidi" w:cstheme="majorBidi" w:hint="eastAsia"/>
                <w:b/>
                <w:bCs/>
                <w:sz w:val="28"/>
              </w:rPr>
              <w:t>352,819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4B368F9A" w:rsidR="004B2792" w:rsidRPr="00EF3B4E" w:rsidRDefault="00EF3B4E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F3B4E">
              <w:rPr>
                <w:rFonts w:asciiTheme="majorBidi" w:hAnsiTheme="majorBidi" w:cstheme="majorBidi"/>
                <w:b/>
                <w:bCs/>
                <w:sz w:val="28"/>
              </w:rPr>
              <w:t>558,951</w:t>
            </w:r>
          </w:p>
        </w:tc>
      </w:tr>
    </w:tbl>
    <w:p w14:paraId="48F017F0" w14:textId="188E548A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BF1C06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19557CD8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1F294E3F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FC8003F" w14:textId="777BD976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1A85" w:rsidRPr="00B118B0" w14:paraId="3D2F4F5D" w14:textId="77777777" w:rsidTr="009D72CE">
        <w:trPr>
          <w:trHeight w:val="20"/>
        </w:trPr>
        <w:tc>
          <w:tcPr>
            <w:tcW w:w="2520" w:type="dxa"/>
          </w:tcPr>
          <w:p w14:paraId="182DB7A0" w14:textId="77777777" w:rsidR="00961A85" w:rsidRPr="00B118B0" w:rsidRDefault="00961A85" w:rsidP="009D72CE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961A85" w:rsidRPr="00B118B0" w:rsidRDefault="00961A85" w:rsidP="009D72C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961A85" w:rsidRPr="00B118B0" w:rsidRDefault="00961A85" w:rsidP="009D72C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6B53E736" w:rsidR="00961A85" w:rsidRPr="00B118B0" w:rsidRDefault="00961A85" w:rsidP="009D72C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1902E58" w14:textId="77777777" w:rsidR="00961A85" w:rsidRPr="00B118B0" w:rsidRDefault="00961A85" w:rsidP="009D72CE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2FCBEE00" w:rsidR="00961A85" w:rsidRPr="00B118B0" w:rsidRDefault="007D1E4B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1,723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0E285DBC" w:rsidR="00961A85" w:rsidRPr="00B118B0" w:rsidRDefault="007D1E4B" w:rsidP="009D72C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626D9976" w:rsidR="00961A85" w:rsidRPr="00B118B0" w:rsidRDefault="007D1E4B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9,119</w:t>
            </w:r>
          </w:p>
        </w:tc>
      </w:tr>
      <w:bookmarkEnd w:id="1"/>
      <w:tr w:rsidR="00961A85" w:rsidRPr="00B118B0" w14:paraId="2CA382CC" w14:textId="77777777" w:rsidTr="009D72CE">
        <w:trPr>
          <w:trHeight w:val="20"/>
        </w:trPr>
        <w:tc>
          <w:tcPr>
            <w:tcW w:w="2520" w:type="dxa"/>
          </w:tcPr>
          <w:p w14:paraId="385668D7" w14:textId="77777777" w:rsidR="00961A85" w:rsidRPr="00B118B0" w:rsidRDefault="00961A85" w:rsidP="00961A85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961A85" w:rsidRPr="00B118B0" w:rsidRDefault="00961A85" w:rsidP="00961A8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0CD9EE5E" w:rsidR="00961A85" w:rsidRPr="00B118B0" w:rsidRDefault="00961A85" w:rsidP="00F13BDA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2D1B6F3" w14:textId="77777777" w:rsidR="00961A85" w:rsidRPr="00B118B0" w:rsidRDefault="00961A85" w:rsidP="00961A8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11ABFD7D" w:rsidR="00961A85" w:rsidRPr="00E75E6B" w:rsidRDefault="007D1E4B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1,723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961A85" w:rsidRPr="00E75E6B" w:rsidRDefault="00961A85" w:rsidP="00961A85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3DA0A70D" w:rsidR="00961A85" w:rsidRPr="00E75E6B" w:rsidRDefault="007D1E4B" w:rsidP="00472A04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961A85" w:rsidRPr="00E75E6B" w:rsidRDefault="00961A85" w:rsidP="00961A8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5DAF76E8" w:rsidR="00961A85" w:rsidRPr="00E75E6B" w:rsidRDefault="007D1E4B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9,119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044E833D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C268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245C41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23B910FD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198E7E9D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26E82C1F" w14:textId="62B6C1BB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FFD5B6E" w14:textId="1E89C8C7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A3E23" w:rsidRPr="00B118B0" w14:paraId="51D54CAC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A2C44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8A2C44" w:rsidRDefault="008A2C44" w:rsidP="008A2C4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48745795" w:rsidR="008A2C44" w:rsidRPr="00B118B0" w:rsidRDefault="008A2C44" w:rsidP="008A2C44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D9369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 w:rsidRPr="00D9369D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8A2C44" w:rsidRPr="00B118B0" w:rsidRDefault="008A2C44" w:rsidP="008A2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8A2C44" w:rsidRPr="00B118B0" w:rsidRDefault="008A2C44" w:rsidP="008A2C44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69E48664" w:rsidR="008A2C44" w:rsidRPr="00B118B0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vAlign w:val="bottom"/>
          </w:tcPr>
          <w:p w14:paraId="4B8FAAF7" w14:textId="77777777" w:rsidR="008A2C44" w:rsidRPr="00B118B0" w:rsidRDefault="008A2C44" w:rsidP="008A2C44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06ABFE9C" w:rsidR="008A2C44" w:rsidRPr="00B118B0" w:rsidRDefault="00D9369D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8A2C44" w:rsidRPr="00B118B0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747AE9DF" w:rsidR="008A2C44" w:rsidRPr="00DC29FB" w:rsidRDefault="00D9369D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8A2C44" w:rsidRPr="00B118B0" w:rsidRDefault="008A2C44" w:rsidP="008A2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0460E1DD" w:rsidR="008A2C44" w:rsidRPr="00B118B0" w:rsidRDefault="00D9369D" w:rsidP="00162E7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8A2C44" w:rsidRPr="00162E71" w14:paraId="2C856D12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8A2C44" w:rsidRPr="00B118B0" w:rsidRDefault="008A2C44" w:rsidP="008A2C4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51554A36" w:rsidR="008A2C44" w:rsidRPr="00961A85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1A85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6" w:type="dxa"/>
          </w:tcPr>
          <w:p w14:paraId="5DD04D78" w14:textId="77777777" w:rsidR="008A2C44" w:rsidRPr="00961A85" w:rsidRDefault="008A2C44" w:rsidP="008A2C44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2DBB2203" w:rsidR="008A2C44" w:rsidRPr="00961A85" w:rsidRDefault="00D9369D" w:rsidP="00F13BDA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8A2C44" w:rsidRPr="00961A85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5FDE2DFA" w:rsidR="008A2C44" w:rsidRPr="00961A85" w:rsidRDefault="00D9369D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8A2C44" w:rsidRPr="00961A85" w:rsidRDefault="008A2C44" w:rsidP="008A2C44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62E4188E" w:rsidR="008A2C44" w:rsidRPr="00162E71" w:rsidRDefault="00D9369D" w:rsidP="00162E7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2E71"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5C41" w:rsidRPr="00B118B0" w14:paraId="3F4C9E4B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648CE556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42B9D291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5B27B1A3" w:rsidR="00245C41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67B38DEE" w14:textId="0DCD658E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45C41" w:rsidRPr="00B118B0" w14:paraId="25734EC5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45C41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617115CC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0A36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2CC0AFF8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  <w:tc>
          <w:tcPr>
            <w:tcW w:w="90" w:type="dxa"/>
            <w:vAlign w:val="bottom"/>
          </w:tcPr>
          <w:p w14:paraId="3599F414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6D92DD1A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2AF58EAA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103B052C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36,540</w:t>
            </w:r>
          </w:p>
        </w:tc>
      </w:tr>
      <w:tr w:rsidR="00245C41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175CBE58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245C41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5C33788D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36390F7A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296EE900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11C36731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245C41" w:rsidRPr="00B118B0" w14:paraId="70C6E0F9" w14:textId="77777777" w:rsidTr="009D72CE">
        <w:trPr>
          <w:trHeight w:val="64"/>
        </w:trPr>
        <w:tc>
          <w:tcPr>
            <w:tcW w:w="2520" w:type="dxa"/>
          </w:tcPr>
          <w:p w14:paraId="24FE877E" w14:textId="77777777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 w:rsidRPr="000A367E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</w:p>
          <w:p w14:paraId="136ADB84" w14:textId="61705C7E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5740018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E34417B" w14:textId="46238201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5C0DE54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1E23C5" w14:textId="45C639DA" w:rsidR="00245C41" w:rsidRPr="004517A7" w:rsidRDefault="00245C41" w:rsidP="00245C41">
            <w:pPr>
              <w:tabs>
                <w:tab w:val="decimal" w:pos="99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  <w:tc>
          <w:tcPr>
            <w:tcW w:w="90" w:type="dxa"/>
            <w:vAlign w:val="bottom"/>
          </w:tcPr>
          <w:p w14:paraId="064EFB96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653C1" w14:textId="5ED2EA61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7D7AC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9C30A" w14:textId="726DD8A7" w:rsidR="00245C41" w:rsidRPr="00DC29FB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4FC4382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CB682DB" w14:textId="105A8DA8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5C41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245C41" w:rsidRPr="00B118B0" w:rsidRDefault="00245C41" w:rsidP="00245C41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59E050F0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  <w:tc>
          <w:tcPr>
            <w:tcW w:w="90" w:type="dxa"/>
            <w:vAlign w:val="bottom"/>
          </w:tcPr>
          <w:p w14:paraId="770E4F5D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53CE4338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4D135884" w:rsidR="00245C41" w:rsidRPr="00821EEC" w:rsidRDefault="00245C41" w:rsidP="00245C41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3E822F77" w:rsidR="00245C41" w:rsidRPr="00B118B0" w:rsidRDefault="00245C41" w:rsidP="00245C41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54,490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28BF3F6" w14:textId="77777777" w:rsidR="005A15CA" w:rsidRDefault="005A1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2AAA8F2C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4CFBE0FA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0315A">
        <w:tc>
          <w:tcPr>
            <w:tcW w:w="405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7B3E4C3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0ECB9169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45A95C5A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3E1C13C2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F6952" w:rsidRPr="007A206C" w14:paraId="1523EDE9" w14:textId="77777777" w:rsidTr="00E0315A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7D54748B" w:rsidR="004F6952" w:rsidRPr="007A206C" w:rsidRDefault="00387AD1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4F6952" w:rsidRPr="007A206C" w:rsidRDefault="004F6952" w:rsidP="004F6952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37427FA8" w:rsidR="004F6952" w:rsidRPr="007A206C" w:rsidRDefault="00BF1C0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01FEDE27" w:rsidR="004F6952" w:rsidRPr="007A206C" w:rsidRDefault="00E73760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sz w:val="28"/>
              </w:rPr>
              <w:t>3,977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20EA4FC2" w:rsidR="004F6952" w:rsidRPr="007A206C" w:rsidRDefault="00BF1C06" w:rsidP="004F6952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2,477</w:t>
            </w:r>
          </w:p>
        </w:tc>
      </w:tr>
      <w:tr w:rsidR="004F6952" w:rsidRPr="007A206C" w14:paraId="5ED01DBC" w14:textId="77777777" w:rsidTr="00E0315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09310804" w:rsidR="004F6952" w:rsidRPr="007A206C" w:rsidRDefault="00387AD1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BA08F2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4F6952" w:rsidRPr="007A206C" w:rsidRDefault="004F6952" w:rsidP="004F695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46892155" w:rsidR="004F6952" w:rsidRPr="007A206C" w:rsidRDefault="00BF1C0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1,580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1C6D2F90" w:rsidR="004F6952" w:rsidRPr="007A206C" w:rsidRDefault="00E73760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sz w:val="28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4111A61C" w:rsidR="004F6952" w:rsidRPr="007A206C" w:rsidRDefault="00BF1C06" w:rsidP="004F6952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311</w:t>
            </w:r>
          </w:p>
        </w:tc>
      </w:tr>
      <w:tr w:rsidR="004F6952" w:rsidRPr="007A206C" w14:paraId="2A6A909A" w14:textId="77777777" w:rsidTr="00E0315A">
        <w:tc>
          <w:tcPr>
            <w:tcW w:w="4050" w:type="dxa"/>
            <w:shd w:val="clear" w:color="auto" w:fill="auto"/>
            <w:vAlign w:val="center"/>
          </w:tcPr>
          <w:p w14:paraId="3AC18E7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1AC226B" w:rsidR="004F6952" w:rsidRPr="007A206C" w:rsidRDefault="00BA08F2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5,680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1D536A4E" w:rsidR="004F6952" w:rsidRPr="007A206C" w:rsidRDefault="00BF1C0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7,728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0B70399C" w:rsidR="004F6952" w:rsidRPr="007A206C" w:rsidRDefault="00E73760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73760">
              <w:rPr>
                <w:rFonts w:asciiTheme="majorBidi" w:hAnsiTheme="majorBidi" w:cstheme="majorBidi" w:hint="eastAsia"/>
                <w:b/>
                <w:bCs/>
                <w:sz w:val="28"/>
              </w:rPr>
              <w:t>4,382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6BA84A33" w:rsidR="004F6952" w:rsidRPr="007A206C" w:rsidRDefault="00BF1C06" w:rsidP="004F6952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2,788</w:t>
            </w:r>
          </w:p>
        </w:tc>
      </w:tr>
      <w:tr w:rsidR="00151FBE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5C754C" w:rsidRPr="007A206C" w14:paraId="36806939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1EBC4C18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5C754C" w:rsidRPr="007A206C" w14:paraId="67AC0E4A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775183C6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74BFAD9F" w:rsidR="005C754C" w:rsidRPr="005C754C" w:rsidRDefault="005C754C" w:rsidP="005C754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หก</w:t>
            </w: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5C754C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Pr="005C754C">
              <w:rPr>
                <w:rFonts w:asciiTheme="majorBidi" w:hAnsiTheme="majorBidi" w:cstheme="majorBidi" w:hint="cs"/>
                <w:caps/>
                <w:sz w:val="28"/>
                <w:cs/>
              </w:rPr>
              <w:t>มิถุนายน</w:t>
            </w:r>
          </w:p>
        </w:tc>
      </w:tr>
      <w:tr w:rsidR="005C754C" w:rsidRPr="007A206C" w14:paraId="33C1E9CB" w14:textId="77777777" w:rsidTr="008A6859">
        <w:tc>
          <w:tcPr>
            <w:tcW w:w="4050" w:type="dxa"/>
            <w:vAlign w:val="bottom"/>
          </w:tcPr>
          <w:p w14:paraId="4EAD0B97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754C" w:rsidRPr="007A206C" w14:paraId="1416AC44" w14:textId="77777777" w:rsidTr="008A6859">
        <w:tc>
          <w:tcPr>
            <w:tcW w:w="4050" w:type="dxa"/>
            <w:vAlign w:val="bottom"/>
          </w:tcPr>
          <w:p w14:paraId="3132E711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C754C" w:rsidRPr="007A206C" w14:paraId="34940300" w14:textId="77777777" w:rsidTr="008A6859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44DB6593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09B2298B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8,887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5C754C" w:rsidRPr="007A206C" w:rsidRDefault="005C754C" w:rsidP="005C754C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6CF25F4C" w:rsidR="005C754C" w:rsidRPr="007A206C" w:rsidRDefault="005C754C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12,080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45EAC3C0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6,919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3FDA3223" w:rsidR="005C754C" w:rsidRPr="007A206C" w:rsidRDefault="005C754C" w:rsidP="005C754C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4,739</w:t>
            </w:r>
          </w:p>
        </w:tc>
      </w:tr>
      <w:tr w:rsidR="005C754C" w:rsidRPr="007A206C" w14:paraId="4C2524E8" w14:textId="77777777" w:rsidTr="008A6859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2D43F4BD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4F51050F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1,431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5C754C" w:rsidRPr="007A206C" w:rsidRDefault="005C754C" w:rsidP="005C754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6A43ECAC" w:rsidR="005C754C" w:rsidRPr="007A206C" w:rsidRDefault="005C754C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3,144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2613E659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sz w:val="28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29128127" w:rsidR="005C754C" w:rsidRPr="007A206C" w:rsidRDefault="005C754C" w:rsidP="005C754C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5C754C" w:rsidRPr="007A206C" w14:paraId="4B0A657F" w14:textId="77777777" w:rsidTr="008A6859">
        <w:tc>
          <w:tcPr>
            <w:tcW w:w="4050" w:type="dxa"/>
            <w:shd w:val="clear" w:color="auto" w:fill="auto"/>
            <w:vAlign w:val="center"/>
          </w:tcPr>
          <w:p w14:paraId="4805BEC8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33FE6757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b/>
                <w:bCs/>
                <w:sz w:val="28"/>
              </w:rPr>
              <w:t>10,318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6187D33D" w:rsidR="005C754C" w:rsidRPr="007A206C" w:rsidRDefault="005C754C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15,224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49F3B88A" w:rsidR="005C754C" w:rsidRPr="007A206C" w:rsidRDefault="00B20147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b/>
                <w:bCs/>
                <w:sz w:val="28"/>
              </w:rPr>
              <w:t>7,724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5EBD54C2" w:rsidR="005C754C" w:rsidRPr="007A206C" w:rsidRDefault="005C754C" w:rsidP="005C754C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</w:rPr>
              <w:t>5,359</w:t>
            </w:r>
          </w:p>
        </w:tc>
      </w:tr>
      <w:tr w:rsidR="005C754C" w:rsidRPr="007A206C" w14:paraId="08788C31" w14:textId="77777777" w:rsidTr="008A6859">
        <w:trPr>
          <w:trHeight w:val="213"/>
        </w:trPr>
        <w:tc>
          <w:tcPr>
            <w:tcW w:w="4050" w:type="dxa"/>
            <w:vAlign w:val="bottom"/>
          </w:tcPr>
          <w:p w14:paraId="68E485F0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A9B72EF" w14:textId="57C98372" w:rsidR="00F53166" w:rsidRPr="007A206C" w:rsidRDefault="009E4C6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37117B3D" w:rsidR="004F0276" w:rsidRDefault="009E4C64" w:rsidP="00E56C3E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</w:t>
      </w:r>
      <w:r w:rsidRPr="00B043D1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</w:t>
      </w:r>
      <w:r w:rsidRPr="00B043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043D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037F80" w:rsidRPr="00B043D1">
        <w:rPr>
          <w:rFonts w:asciiTheme="majorBidi" w:hAnsiTheme="majorBidi" w:cstheme="majorBidi"/>
          <w:color w:val="000000"/>
          <w:spacing w:val="-2"/>
          <w:sz w:val="28"/>
        </w:rPr>
        <w:t>29.3.2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33098B94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C754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1623CBF9" w:rsidR="0063695D" w:rsidRPr="0002372B" w:rsidRDefault="0063695D" w:rsidP="006369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 w:rsidR="00221D47"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135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4428A6A" w14:textId="4B477B04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13F5A92E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2CDA1" w14:textId="77777777" w:rsidR="00221D47" w:rsidRPr="0002372B" w:rsidRDefault="00221D47" w:rsidP="00221D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305D22F" w14:textId="7B93DEA8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759342B3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D3734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3D8595F3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079110BB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3,507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1070605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C7C12F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20</w:t>
            </w:r>
          </w:p>
        </w:tc>
      </w:tr>
      <w:tr w:rsidR="00FD3734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016528D7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7DB1973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162,269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4456B542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10BC4869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135</w:t>
            </w:r>
          </w:p>
        </w:tc>
      </w:tr>
      <w:tr w:rsidR="00C30029" w:rsidRPr="00237E45" w14:paraId="7706A1DA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678373FA" w:rsidR="00C30029" w:rsidRPr="0002372B" w:rsidRDefault="00C04D1A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="00160E5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ฝากระหว่างทาง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D26F" w14:textId="4BDF323D" w:rsidR="00C30029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C30029" w:rsidRPr="0002372B" w:rsidRDefault="00C30029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708D" w14:textId="2F3463A1" w:rsidR="00C30029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C30029" w:rsidRPr="0002372B" w:rsidRDefault="00C30029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27E87072" w:rsidR="00C30029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C30029" w:rsidRPr="0002372B" w:rsidRDefault="00C30029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182EF9AC" w:rsidR="00C30029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3734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1CBD51B4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65,640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07194BD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165,776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5426A67C" w:rsidR="00FD3734" w:rsidRPr="0002372B" w:rsidRDefault="00015AB0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4,508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0C7EE2F3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FC59A56" w14:textId="31847CB9" w:rsidR="00BC1439" w:rsidRPr="007F1A8C" w:rsidRDefault="00AA5409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ณ วันที่ </w:t>
      </w:r>
      <w:r w:rsidR="00424CEF" w:rsidRPr="00424CEF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24CEF" w:rsidRPr="00424CE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A3879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6D1DFD" w:rsidRPr="00424CEF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และวันที่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</w:t>
      </w:r>
      <w:r w:rsidRPr="00EF607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ร้อยละ </w:t>
      </w:r>
      <w:r w:rsidR="00144C65" w:rsidRPr="00EF6072">
        <w:rPr>
          <w:rFonts w:asciiTheme="majorBidi" w:hAnsiTheme="majorBidi" w:cstheme="majorBidi"/>
          <w:color w:val="000000" w:themeColor="text1"/>
          <w:spacing w:val="-2"/>
          <w:sz w:val="28"/>
        </w:rPr>
        <w:t>0.05 - 0.13</w:t>
      </w:r>
      <w:r w:rsidR="000F66BB" w:rsidRPr="00EF607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EF607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</w:t>
      </w:r>
      <w:r w:rsidRPr="0078124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78124F" w:rsidRPr="0078124F">
        <w:rPr>
          <w:rFonts w:ascii="Angsana New" w:hAnsi="Angsana New"/>
          <w:color w:val="000000"/>
          <w:spacing w:val="-2"/>
          <w:sz w:val="28"/>
        </w:rPr>
        <w:t>0</w:t>
      </w:r>
      <w:r w:rsidR="0078124F" w:rsidRPr="004517A7">
        <w:rPr>
          <w:rFonts w:ascii="Angsana New" w:hAnsi="Angsana New"/>
          <w:color w:val="000000"/>
          <w:spacing w:val="-2"/>
          <w:sz w:val="28"/>
        </w:rPr>
        <w:t>.05 - 0.15</w:t>
      </w:r>
      <w:r w:rsidR="0078124F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ต่อปี ตามลำดับ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6CF4ABC8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หกเดือน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มิถุนายน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C93D51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C93D5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C93D5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C93D5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C93D51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C93D51" w:rsidRDefault="00AA5409" w:rsidP="00E821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C93D5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C93D5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5409" w:rsidRPr="00C93D51" w14:paraId="56DF460C" w14:textId="77777777" w:rsidTr="00C0750B">
        <w:trPr>
          <w:cantSplit/>
          <w:trHeight w:val="1187"/>
        </w:trPr>
        <w:tc>
          <w:tcPr>
            <w:tcW w:w="4230" w:type="dxa"/>
          </w:tcPr>
          <w:p w14:paraId="3A10AA7B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250472C3" w:rsidR="00E2307F" w:rsidRDefault="00C0691E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A3879">
              <w:rPr>
                <w:rFonts w:ascii="Angsana New" w:hAnsi="Angsana New" w:hint="cs"/>
                <w:szCs w:val="24"/>
                <w:cs/>
              </w:rPr>
              <w:t>หก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</w:t>
            </w:r>
            <w:r w:rsidR="00CA3879">
              <w:rPr>
                <w:rFonts w:ascii="Angsana New" w:hAnsi="Angsana New"/>
                <w:szCs w:val="24"/>
              </w:rPr>
              <w:t>0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</w:t>
            </w:r>
            <w:r w:rsidR="00CA3879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  <w:p w14:paraId="516FCEC3" w14:textId="250A786B" w:rsidR="00EA3380" w:rsidRPr="00C93D51" w:rsidRDefault="00C0691E" w:rsidP="00E230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EA3380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55C13FE" w14:textId="3B0403FA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877F382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CC57BD9" w14:textId="27C35055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4F2D0175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AA7C4" w14:textId="3A549DC7" w:rsidR="00AE062F" w:rsidRDefault="001743EF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CA3879">
              <w:rPr>
                <w:rFonts w:ascii="Angsana New" w:hAnsi="Angsana New" w:hint="cs"/>
                <w:szCs w:val="24"/>
                <w:cs/>
              </w:rPr>
              <w:t>หก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</w:t>
            </w:r>
            <w:r w:rsidR="00CA3879">
              <w:rPr>
                <w:rFonts w:ascii="Angsana New" w:hAnsi="Angsana New"/>
                <w:szCs w:val="24"/>
              </w:rPr>
              <w:t>0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</w:t>
            </w:r>
            <w:r w:rsidR="00CA3879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6D1DFD" w:rsidRPr="00C93D51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1BCAD8BF" w14:textId="74A7C76D" w:rsidR="00AA5409" w:rsidRPr="00C93D51" w:rsidRDefault="00AA5409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165D618" w14:textId="7B54AAF6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AD34012" w14:textId="77777777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E7AC4DE" w14:textId="463CA672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</w:tr>
      <w:tr w:rsidR="00AA5409" w:rsidRPr="00C93D51" w14:paraId="2FBC3CDE" w14:textId="77777777" w:rsidTr="004E492B">
        <w:trPr>
          <w:cantSplit/>
        </w:trPr>
        <w:tc>
          <w:tcPr>
            <w:tcW w:w="4230" w:type="dxa"/>
          </w:tcPr>
          <w:p w14:paraId="4E8F2C8D" w14:textId="655C76E0" w:rsidR="00AA5409" w:rsidRPr="00C93D51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="0093231B"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C93D5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C93D5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C93D5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655BC43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C636C" w14:textId="77777777" w:rsidR="00AA5409" w:rsidRPr="00C93D51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4F1A9A" w14:textId="77777777" w:rsidR="00AA5409" w:rsidRPr="00C93D5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C93D51" w14:paraId="490D9BAC" w14:textId="77777777" w:rsidTr="00A01F55">
        <w:trPr>
          <w:cantSplit/>
        </w:trPr>
        <w:tc>
          <w:tcPr>
            <w:tcW w:w="4230" w:type="dxa"/>
          </w:tcPr>
          <w:p w14:paraId="6377EFF5" w14:textId="071D3334" w:rsidR="00A251E9" w:rsidRPr="00C93D51" w:rsidRDefault="00A251E9" w:rsidP="009B3C14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6A05B4DF" w:rsidR="00A251E9" w:rsidRPr="00C93D51" w:rsidRDefault="00015AB0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90" w:type="dxa"/>
            <w:vAlign w:val="bottom"/>
          </w:tcPr>
          <w:p w14:paraId="50E39C55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F15347" w14:textId="2B841340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vAlign w:val="bottom"/>
          </w:tcPr>
          <w:p w14:paraId="3314A1F0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95312E" w14:textId="451EB764" w:rsidR="00A251E9" w:rsidRPr="00C93D51" w:rsidRDefault="00015AB0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DBB77" w14:textId="2814BC6F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CB4EE03" w14:textId="77777777" w:rsidTr="00613A3D">
        <w:trPr>
          <w:cantSplit/>
        </w:trPr>
        <w:tc>
          <w:tcPr>
            <w:tcW w:w="4230" w:type="dxa"/>
          </w:tcPr>
          <w:p w14:paraId="2A19EE5A" w14:textId="013117FC" w:rsidR="00A251E9" w:rsidRPr="00C93D51" w:rsidRDefault="00A251E9" w:rsidP="00A251E9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421ACF46" w:rsidR="00A251E9" w:rsidRPr="00C93D51" w:rsidRDefault="00015AB0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52,82</w:t>
            </w:r>
            <w:r w:rsidR="0054434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bottom"/>
          </w:tcPr>
          <w:p w14:paraId="1E3B5B77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30AD95" w14:textId="1F782A63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</w:rPr>
              <w:t>171,249</w:t>
            </w:r>
          </w:p>
        </w:tc>
        <w:tc>
          <w:tcPr>
            <w:tcW w:w="90" w:type="dxa"/>
          </w:tcPr>
          <w:p w14:paraId="748026A9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466E59C9" w:rsidR="00A251E9" w:rsidRPr="00C93D51" w:rsidRDefault="00015AB0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4E0156C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28428" w14:textId="600B4784" w:rsidR="00A251E9" w:rsidRPr="00C93D51" w:rsidRDefault="00A251E9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195</w:t>
            </w:r>
          </w:p>
        </w:tc>
      </w:tr>
      <w:tr w:rsidR="00A251E9" w:rsidRPr="00C93D51" w14:paraId="46952886" w14:textId="77777777" w:rsidTr="0005224E">
        <w:trPr>
          <w:cantSplit/>
        </w:trPr>
        <w:tc>
          <w:tcPr>
            <w:tcW w:w="4230" w:type="dxa"/>
          </w:tcPr>
          <w:p w14:paraId="041BD01F" w14:textId="70156E30" w:rsidR="00A251E9" w:rsidRPr="00C93D51" w:rsidRDefault="00A251E9" w:rsidP="00A251E9">
            <w:pPr>
              <w:ind w:left="815" w:hanging="72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Pr="00C93D51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3C540500" w:rsidR="00A251E9" w:rsidRPr="00C93D51" w:rsidRDefault="00015AB0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E33E4">
              <w:rPr>
                <w:rFonts w:asciiTheme="majorBidi" w:hAnsiTheme="majorBidi" w:cstheme="majorBidi"/>
                <w:sz w:val="28"/>
              </w:rPr>
              <w:t>48,684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A31DF0" w14:textId="177C65B4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(163,399)</w:t>
            </w:r>
          </w:p>
        </w:tc>
        <w:tc>
          <w:tcPr>
            <w:tcW w:w="90" w:type="dxa"/>
            <w:vAlign w:val="bottom"/>
          </w:tcPr>
          <w:p w14:paraId="59C045F2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4832E0" w14:textId="1277416C" w:rsidR="00A251E9" w:rsidRPr="00C93D51" w:rsidRDefault="00015AB0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CD48CAC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57F65" w14:textId="2E1D0C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(195)</w:t>
            </w:r>
          </w:p>
        </w:tc>
      </w:tr>
      <w:tr w:rsidR="00A251E9" w:rsidRPr="00C93D51" w14:paraId="3915C6E0" w14:textId="77777777" w:rsidTr="00613A3D">
        <w:trPr>
          <w:cantSplit/>
        </w:trPr>
        <w:tc>
          <w:tcPr>
            <w:tcW w:w="4230" w:type="dxa"/>
          </w:tcPr>
          <w:p w14:paraId="10DF2A52" w14:textId="59B2F83C" w:rsidR="00A251E9" w:rsidRPr="00C93D51" w:rsidRDefault="00A251E9" w:rsidP="00AE3F25">
            <w:pPr>
              <w:tabs>
                <w:tab w:val="left" w:pos="715"/>
              </w:tabs>
              <w:ind w:firstLine="62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vAlign w:val="bottom"/>
          </w:tcPr>
          <w:p w14:paraId="5C673A3E" w14:textId="05F8A558" w:rsidR="00A251E9" w:rsidRPr="00C93D51" w:rsidRDefault="00015AB0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324E09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E8B697" w14:textId="7DA9A756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(30,549)</w:t>
            </w:r>
          </w:p>
        </w:tc>
        <w:tc>
          <w:tcPr>
            <w:tcW w:w="90" w:type="dxa"/>
          </w:tcPr>
          <w:p w14:paraId="45B19A7E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0B33B" w14:textId="04159811" w:rsidR="00A251E9" w:rsidRPr="00C93D51" w:rsidRDefault="00015AB0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968C801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CDCBF1" w14:textId="1C9A7192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9591A9E" w14:textId="77777777" w:rsidTr="004E492B">
        <w:trPr>
          <w:cantSplit/>
        </w:trPr>
        <w:tc>
          <w:tcPr>
            <w:tcW w:w="4230" w:type="dxa"/>
          </w:tcPr>
          <w:p w14:paraId="3FAF40B9" w14:textId="27496610" w:rsidR="00A251E9" w:rsidRPr="00C93D51" w:rsidRDefault="00A251E9" w:rsidP="00A251E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Pr="00C93D51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A251E9" w:rsidRPr="00C93D51" w:rsidRDefault="00A251E9" w:rsidP="00A251E9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A251E9" w:rsidRPr="00C93D51" w:rsidRDefault="00A251E9" w:rsidP="00A251E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7F1A8C" w14:paraId="5B615832" w14:textId="77777777" w:rsidTr="004E492B">
        <w:trPr>
          <w:cantSplit/>
        </w:trPr>
        <w:tc>
          <w:tcPr>
            <w:tcW w:w="4230" w:type="dxa"/>
          </w:tcPr>
          <w:p w14:paraId="54A75E4E" w14:textId="6D9BC8AC" w:rsidR="00A251E9" w:rsidRPr="009A1DFF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A251E9" w:rsidRPr="00C93D51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26B6E640" w:rsidR="00A251E9" w:rsidRPr="00C93D51" w:rsidRDefault="005E33E4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12,21</w:t>
            </w:r>
            <w:r w:rsidR="00BF7991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bottom"/>
          </w:tcPr>
          <w:p w14:paraId="5E86D84D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4CB11470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3D51">
              <w:rPr>
                <w:rFonts w:ascii="Angsana New" w:hAnsi="Angsana New"/>
                <w:b/>
                <w:bCs/>
                <w:sz w:val="28"/>
              </w:rPr>
              <w:t>8,074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4B7770C2" w:rsidR="00A251E9" w:rsidRPr="00C93D51" w:rsidRDefault="00015AB0" w:rsidP="00A251E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A251E9" w:rsidRPr="00C93D51" w:rsidRDefault="00A251E9" w:rsidP="00A251E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61D6BC71" w:rsidR="00A251E9" w:rsidRPr="0002372B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3D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8D30344" w14:textId="77777777" w:rsidR="007E63EB" w:rsidRDefault="007E63EB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60CCAC79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D94EFA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D94EFA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D94EFA">
        <w:rPr>
          <w:rFonts w:asciiTheme="majorBidi" w:hAnsiTheme="majorBidi" w:cstheme="majorBidi" w:hint="cs"/>
          <w:sz w:val="28"/>
          <w:cs/>
        </w:rPr>
        <w:t>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7F1A8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0D7B8A" w:rsidRPr="007F1A8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353E2" w:rsidRPr="00003722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24184C4F" w:rsidR="008148D1" w:rsidRDefault="00414035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94EFA">
              <w:rPr>
                <w:rFonts w:ascii="Angsana New" w:hAnsi="Angsana New" w:hint="cs"/>
                <w:szCs w:val="24"/>
                <w:cs/>
              </w:rPr>
              <w:t>หก</w:t>
            </w:r>
            <w:r w:rsidRPr="002F684A">
              <w:rPr>
                <w:rFonts w:ascii="Angsana New" w:hAnsi="Angsana New" w:hint="cs"/>
                <w:szCs w:val="24"/>
                <w:cs/>
              </w:rPr>
              <w:t>เดือนสิ้นสุด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</w:t>
            </w:r>
            <w:r w:rsidR="00D94EFA">
              <w:rPr>
                <w:rFonts w:ascii="Angsana New" w:hAnsi="Angsana New"/>
                <w:szCs w:val="24"/>
              </w:rPr>
              <w:t>0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="00D94EFA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  <w:p w14:paraId="0096183D" w14:textId="00C16A5B" w:rsidR="000D7B8A" w:rsidRPr="004476F4" w:rsidRDefault="000D7B8A" w:rsidP="008148D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5F19002B" w14:textId="38BED83F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5D286160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31</w:t>
            </w:r>
            <w:r w:rsidRPr="004476F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712C89AC" w14:textId="29145880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54AA779B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46CF62BC" w:rsidR="008148D1" w:rsidRDefault="00762259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94EFA">
              <w:rPr>
                <w:rFonts w:ascii="Angsana New" w:hAnsi="Angsana New" w:hint="cs"/>
                <w:szCs w:val="24"/>
                <w:cs/>
              </w:rPr>
              <w:t>หก</w:t>
            </w:r>
            <w:r w:rsidRPr="002F684A">
              <w:rPr>
                <w:rFonts w:ascii="Angsana New" w:hAnsi="Angsana New" w:hint="cs"/>
                <w:szCs w:val="24"/>
                <w:cs/>
              </w:rPr>
              <w:t>เดือนสิ้นสุด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</w:t>
            </w:r>
            <w:r w:rsidR="00D94EFA">
              <w:rPr>
                <w:rFonts w:ascii="Angsana New" w:hAnsi="Angsana New"/>
                <w:szCs w:val="24"/>
              </w:rPr>
              <w:t>0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="00D94EFA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6D1DFD" w:rsidRPr="004476F4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6F792F3B" w14:textId="1DFB588D" w:rsidR="000D7B8A" w:rsidRPr="004476F4" w:rsidRDefault="000D7B8A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3F81D91A" w14:textId="52BAF1B6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73729BC6" w14:textId="77777777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31</w:t>
            </w:r>
            <w:r w:rsidRPr="004476F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315D2FD6" w14:textId="5300795B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4</w:t>
            </w:r>
          </w:p>
        </w:tc>
      </w:tr>
      <w:tr w:rsidR="000D7B8A" w:rsidRPr="007F1A8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7F1A8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7F1A8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BB6568" w14:textId="77777777" w:rsidR="000D7B8A" w:rsidRPr="007F1A8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1D10C79" w14:textId="77777777" w:rsidR="000D7B8A" w:rsidRPr="007F1A8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D861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70A36" w:rsidRPr="007F1A8C" w14:paraId="7DC0D2C0" w14:textId="77777777" w:rsidTr="00722239">
        <w:trPr>
          <w:cantSplit/>
        </w:trPr>
        <w:tc>
          <w:tcPr>
            <w:tcW w:w="4140" w:type="dxa"/>
          </w:tcPr>
          <w:p w14:paraId="1EC0942F" w14:textId="77777777" w:rsidR="00B70A36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B70A36" w:rsidRPr="007F1A8C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0187622F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184,972</w:t>
            </w:r>
          </w:p>
        </w:tc>
        <w:tc>
          <w:tcPr>
            <w:tcW w:w="90" w:type="dxa"/>
            <w:vAlign w:val="bottom"/>
          </w:tcPr>
          <w:p w14:paraId="41B61CF4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818C85" w14:textId="6FF69711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vAlign w:val="bottom"/>
          </w:tcPr>
          <w:p w14:paraId="3EF86F8E" w14:textId="77777777" w:rsidR="00B70A36" w:rsidRPr="007F1A8C" w:rsidRDefault="00B70A36" w:rsidP="00B70A36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DC7EFE" w14:textId="4B0E9487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3,539</w:t>
            </w:r>
          </w:p>
        </w:tc>
        <w:tc>
          <w:tcPr>
            <w:tcW w:w="90" w:type="dxa"/>
            <w:vAlign w:val="bottom"/>
          </w:tcPr>
          <w:p w14:paraId="3500B00A" w14:textId="77777777" w:rsidR="00B70A36" w:rsidRPr="007F1A8C" w:rsidRDefault="00B70A36" w:rsidP="00B70A36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6E3A55" w14:textId="281D70D8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5,157</w:t>
            </w:r>
          </w:p>
        </w:tc>
      </w:tr>
      <w:tr w:rsidR="00B70A36" w:rsidRPr="007F1A8C" w14:paraId="16CB16C8" w14:textId="77777777" w:rsidTr="00722239">
        <w:trPr>
          <w:cantSplit/>
        </w:trPr>
        <w:tc>
          <w:tcPr>
            <w:tcW w:w="4140" w:type="dxa"/>
          </w:tcPr>
          <w:p w14:paraId="159BE457" w14:textId="1FDF2C1D" w:rsidR="00B70A36" w:rsidRPr="007F1A8C" w:rsidRDefault="00B70A36" w:rsidP="008148D1">
            <w:pPr>
              <w:ind w:left="90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 xml:space="preserve">  </w:t>
            </w:r>
            <w:r w:rsidR="000A3D4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9A1DF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18939CC6" w14:textId="41CE570D" w:rsidR="00B70A36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F21020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617E4E" w14:textId="58E97C4D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90" w:type="dxa"/>
            <w:vAlign w:val="bottom"/>
          </w:tcPr>
          <w:p w14:paraId="2D3758B8" w14:textId="77777777" w:rsidR="00B70A36" w:rsidRPr="007F1A8C" w:rsidRDefault="00B70A36" w:rsidP="00B70A36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F53515A" w14:textId="0964CDDF" w:rsidR="00B70A36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64C09C" w14:textId="77777777" w:rsidR="00B70A36" w:rsidRPr="007F1A8C" w:rsidRDefault="00B70A36" w:rsidP="00B70A36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3E157D" w14:textId="0C7EE457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568AE10D" w14:textId="77777777" w:rsidTr="00613A3D">
        <w:trPr>
          <w:cantSplit/>
        </w:trPr>
        <w:tc>
          <w:tcPr>
            <w:tcW w:w="4140" w:type="dxa"/>
          </w:tcPr>
          <w:p w14:paraId="095D4799" w14:textId="4FAC04B7" w:rsidR="00B70A36" w:rsidRPr="007F1A8C" w:rsidRDefault="00B70A36" w:rsidP="00B70A3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ab/>
            </w:r>
            <w:r w:rsidR="000A3D4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A367AF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A367AF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22386F1D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9D7CF8">
              <w:rPr>
                <w:rFonts w:asciiTheme="majorBidi" w:hAnsiTheme="majorBidi" w:cstheme="majorBidi"/>
                <w:sz w:val="28"/>
              </w:rPr>
              <w:t>9,742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A15CD5" w14:textId="473EDD39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(12,503)</w:t>
            </w:r>
          </w:p>
        </w:tc>
        <w:tc>
          <w:tcPr>
            <w:tcW w:w="90" w:type="dxa"/>
          </w:tcPr>
          <w:p w14:paraId="20732DEC" w14:textId="77777777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B588B4" w14:textId="27904B32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(2,14</w:t>
            </w:r>
            <w:r w:rsidR="000544D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84A56A7" w14:textId="77777777" w:rsidR="00B70A36" w:rsidRPr="007F1A8C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EB28DA" w14:textId="7B0A9739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(1,618)</w:t>
            </w:r>
          </w:p>
        </w:tc>
      </w:tr>
      <w:tr w:rsidR="00B70A36" w:rsidRPr="007F1A8C" w14:paraId="5B4A9F22" w14:textId="77777777" w:rsidTr="00613A3D">
        <w:trPr>
          <w:cantSplit/>
        </w:trPr>
        <w:tc>
          <w:tcPr>
            <w:tcW w:w="4140" w:type="dxa"/>
          </w:tcPr>
          <w:p w14:paraId="321DA7DF" w14:textId="153DB274" w:rsidR="00B70A36" w:rsidRPr="009A1DFF" w:rsidRDefault="00B70A36" w:rsidP="00B70A36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ลดลงระหว่าง</w:t>
            </w:r>
            <w:r w:rsidR="00400C7A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งวด</w:t>
            </w:r>
            <w:r w:rsidR="00CA42F5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จากการ</w:t>
            </w:r>
            <w:r w:rsidR="00AC49EB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เปลี่ยนแปลงสัญญา</w:t>
            </w:r>
            <w:r w:rsidR="00C317D0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36BDF6E5" w14:textId="2EAB3FC1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D7CF8">
              <w:rPr>
                <w:rFonts w:asciiTheme="majorBidi" w:hAnsiTheme="majorBidi" w:cstheme="majorBidi"/>
                <w:sz w:val="28"/>
              </w:rPr>
              <w:t>6,18</w:t>
            </w:r>
            <w:r w:rsidR="0099689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0B583B6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8AB2C3" w14:textId="51B9B51D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(28,926)</w:t>
            </w:r>
          </w:p>
        </w:tc>
        <w:tc>
          <w:tcPr>
            <w:tcW w:w="90" w:type="dxa"/>
          </w:tcPr>
          <w:p w14:paraId="69F8ADEA" w14:textId="77777777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434EA5D" w14:textId="457C6C17" w:rsidR="00B70A36" w:rsidRPr="007F1A8C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D0FAB07" w14:textId="77777777" w:rsidR="00B70A36" w:rsidRPr="007F1A8C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D21230D" w14:textId="605859B2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664C71E9" w14:textId="77777777" w:rsidTr="00722239">
        <w:trPr>
          <w:cantSplit/>
        </w:trPr>
        <w:tc>
          <w:tcPr>
            <w:tcW w:w="4140" w:type="dxa"/>
          </w:tcPr>
          <w:p w14:paraId="28E88FDB" w14:textId="77777777" w:rsidR="00B70A36" w:rsidRPr="007F1A8C" w:rsidRDefault="00B70A36" w:rsidP="00B70A36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B70A36" w:rsidRPr="007F1A8C" w:rsidRDefault="00B70A36" w:rsidP="00B70A3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B70A36" w:rsidRPr="007F1A8C" w:rsidRDefault="00B70A36" w:rsidP="00B70A36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B70A36" w:rsidRPr="007F1A8C" w:rsidRDefault="00B70A36" w:rsidP="00B70A36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B70A36" w:rsidRPr="007F1A8C" w:rsidRDefault="00B70A36" w:rsidP="00B70A36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B70A36" w:rsidRPr="007F1A8C" w:rsidRDefault="00B70A36" w:rsidP="00B70A3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B70A36" w:rsidRPr="007F1A8C" w:rsidRDefault="00B70A36" w:rsidP="00B70A36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B70A36" w:rsidRPr="007F1A8C" w:rsidRDefault="00B70A36" w:rsidP="00B70A36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70A36" w:rsidRPr="007F1A8C" w14:paraId="323B5F6E" w14:textId="77777777" w:rsidTr="00722239">
        <w:trPr>
          <w:cantSplit/>
        </w:trPr>
        <w:tc>
          <w:tcPr>
            <w:tcW w:w="4140" w:type="dxa"/>
          </w:tcPr>
          <w:p w14:paraId="24004857" w14:textId="3D95CF17" w:rsidR="00B70A36" w:rsidRPr="009A1DFF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(รวมส่วนของหนี้สินระยะยาวที่ถึงกำหนดชำ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53E17046" w:rsidR="00B70A36" w:rsidRPr="00440DFB" w:rsidRDefault="00015AB0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159,04</w:t>
            </w:r>
            <w:r w:rsidR="000544D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79EBC4DD" w14:textId="77777777" w:rsidR="00B70A36" w:rsidRPr="00440DFB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42B34A43" w:rsidR="00B70A36" w:rsidRPr="00440DFB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184,972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B70A36" w:rsidRPr="00440DFB" w:rsidRDefault="00B70A36" w:rsidP="00B70A36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455AB1AB" w:rsidR="00B70A36" w:rsidRPr="00440DFB" w:rsidRDefault="00015AB0" w:rsidP="00B70A36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1,39</w:t>
            </w:r>
            <w:r w:rsidR="000544D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B70A36" w:rsidRPr="00440DFB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1D7B29A4" w:rsidR="00B70A36" w:rsidRPr="00440DFB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3,539</w:t>
            </w:r>
          </w:p>
        </w:tc>
      </w:tr>
    </w:tbl>
    <w:p w14:paraId="5CBF6316" w14:textId="77777777" w:rsidR="009C33C3" w:rsidRPr="007F1A8C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02C25D35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F813F2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F813F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70A36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934DD0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934DD0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934DD0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0BC521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56E3C48E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F813F2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4142E700" w14:textId="46666FA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44495" w:rsidRPr="00003722" w14:paraId="0234C680" w14:textId="77777777" w:rsidTr="00886817">
        <w:trPr>
          <w:trHeight w:val="80"/>
        </w:trPr>
        <w:tc>
          <w:tcPr>
            <w:tcW w:w="3690" w:type="dxa"/>
          </w:tcPr>
          <w:p w14:paraId="4F48FE7F" w14:textId="6C45F91D" w:rsidR="00D44495" w:rsidRPr="00EF6072" w:rsidRDefault="00D44495" w:rsidP="00D44495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EF6072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 w:rsidRPr="00EF6072">
              <w:rPr>
                <w:rFonts w:asciiTheme="majorBidi" w:hAnsiTheme="majorBidi" w:cstheme="majorBidi"/>
                <w:sz w:val="28"/>
              </w:rPr>
              <w:t>19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51FD1C43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150,182</w:t>
            </w:r>
          </w:p>
        </w:tc>
        <w:tc>
          <w:tcPr>
            <w:tcW w:w="180" w:type="dxa"/>
            <w:vAlign w:val="bottom"/>
          </w:tcPr>
          <w:p w14:paraId="2F8B8249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6C880" w14:textId="1ADD0207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(5,182)</w:t>
            </w:r>
          </w:p>
        </w:tc>
        <w:tc>
          <w:tcPr>
            <w:tcW w:w="180" w:type="dxa"/>
            <w:vAlign w:val="bottom"/>
          </w:tcPr>
          <w:p w14:paraId="3AAE80D1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76AADF" w14:textId="7B94D6ED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61934714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145,000</w:t>
            </w:r>
          </w:p>
        </w:tc>
      </w:tr>
      <w:tr w:rsidR="00D44495" w:rsidRPr="00003722" w14:paraId="799A185A" w14:textId="77777777" w:rsidTr="00886817">
        <w:trPr>
          <w:trHeight w:val="80"/>
        </w:trPr>
        <w:tc>
          <w:tcPr>
            <w:tcW w:w="3690" w:type="dxa"/>
          </w:tcPr>
          <w:p w14:paraId="3DAFDCCA" w14:textId="716C1588" w:rsidR="00D44495" w:rsidRPr="00EF6072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F6072">
              <w:rPr>
                <w:rFonts w:asciiTheme="majorBidi" w:hAnsiTheme="majorBidi" w:cstheme="majorBidi"/>
                <w:sz w:val="28"/>
              </w:rPr>
              <w:t>2</w:t>
            </w:r>
            <w:r w:rsidR="00D93153" w:rsidRPr="00EF6072">
              <w:rPr>
                <w:rFonts w:asciiTheme="majorBidi" w:hAnsiTheme="majorBidi" w:cstheme="majorBidi"/>
                <w:sz w:val="28"/>
              </w:rPr>
              <w:t>2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1EB60562" w14:textId="763220F6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276,007</w:t>
            </w:r>
          </w:p>
        </w:tc>
        <w:tc>
          <w:tcPr>
            <w:tcW w:w="180" w:type="dxa"/>
          </w:tcPr>
          <w:p w14:paraId="4BF63DD4" w14:textId="77777777" w:rsidR="00D44495" w:rsidRPr="007F1A8C" w:rsidRDefault="00D44495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F93C78" w14:textId="74DA6EDE" w:rsidR="00D44495" w:rsidRPr="007F1A8C" w:rsidRDefault="00015AB0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(274,594)</w:t>
            </w:r>
          </w:p>
        </w:tc>
        <w:tc>
          <w:tcPr>
            <w:tcW w:w="180" w:type="dxa"/>
          </w:tcPr>
          <w:p w14:paraId="6DD5A9FF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91A674" w14:textId="1049D59E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F937AE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1AFE634F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D44495" w:rsidRPr="00003722" w14:paraId="58DDF510" w14:textId="77777777" w:rsidTr="00613A3D">
        <w:trPr>
          <w:trHeight w:val="80"/>
        </w:trPr>
        <w:tc>
          <w:tcPr>
            <w:tcW w:w="3690" w:type="dxa"/>
          </w:tcPr>
          <w:p w14:paraId="3B9E75B3" w14:textId="198DAE4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491630B7" w14:textId="7C276969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180" w:type="dxa"/>
          </w:tcPr>
          <w:p w14:paraId="7357AA67" w14:textId="77777777" w:rsidR="00D44495" w:rsidRPr="007F1A8C" w:rsidRDefault="00D44495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5312E07" w14:textId="5593D6F1" w:rsidR="00D44495" w:rsidRPr="007F1A8C" w:rsidRDefault="009D7CF8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(19,742)</w:t>
            </w:r>
          </w:p>
        </w:tc>
        <w:tc>
          <w:tcPr>
            <w:tcW w:w="180" w:type="dxa"/>
          </w:tcPr>
          <w:p w14:paraId="4ABF78B7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E86EAD5" w14:textId="5EDD07C0" w:rsidR="00D44495" w:rsidRPr="007F1A8C" w:rsidRDefault="009D7CF8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(6,186)</w:t>
            </w:r>
          </w:p>
        </w:tc>
        <w:tc>
          <w:tcPr>
            <w:tcW w:w="180" w:type="dxa"/>
          </w:tcPr>
          <w:p w14:paraId="08EBCBDE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F8B8FF" w14:textId="65D60ADD" w:rsidR="00D44495" w:rsidRPr="007F1A8C" w:rsidRDefault="00015AB0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159,04</w:t>
            </w:r>
            <w:r w:rsidR="000544D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44495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B86094" w14:textId="77777777" w:rsidR="00F474F6" w:rsidRDefault="00F474F6">
      <w:pPr>
        <w:rPr>
          <w:rFonts w:asciiTheme="majorBidi" w:hAnsiTheme="majorBidi" w:cstheme="majorBidi"/>
          <w:sz w:val="28"/>
          <w:highlight w:val="cyan"/>
        </w:rPr>
      </w:pPr>
    </w:p>
    <w:p w14:paraId="732BD702" w14:textId="1CAE523A" w:rsidR="0041148D" w:rsidRPr="00934DD0" w:rsidRDefault="0041148D">
      <w:pPr>
        <w:rPr>
          <w:rFonts w:asciiTheme="majorBidi" w:hAnsiTheme="majorBidi" w:cstheme="majorBidi"/>
          <w:sz w:val="28"/>
        </w:rPr>
      </w:pPr>
    </w:p>
    <w:p w14:paraId="6695416D" w14:textId="5FCFA5DD" w:rsidR="00934DD0" w:rsidRPr="00934DD0" w:rsidRDefault="00934D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934DD0">
        <w:rPr>
          <w:rFonts w:asciiTheme="majorBidi" w:hAnsiTheme="majorBidi" w:cstheme="majorBidi"/>
          <w:sz w:val="28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934DD0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934DD0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00934DD0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072771C5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25A5D78C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6E3E519E" w14:textId="2F4E1796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D431A" w:rsidRPr="00003722" w14:paraId="3CE55460" w14:textId="77777777" w:rsidTr="00F71794">
        <w:trPr>
          <w:trHeight w:val="80"/>
        </w:trPr>
        <w:tc>
          <w:tcPr>
            <w:tcW w:w="3690" w:type="dxa"/>
          </w:tcPr>
          <w:p w14:paraId="65DFDA25" w14:textId="0A74A31B" w:rsidR="00DD431A" w:rsidRPr="00EF6072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 w:rsidRPr="00EF6072">
              <w:rPr>
                <w:rFonts w:asciiTheme="majorBidi" w:hAnsiTheme="majorBidi" w:cstheme="majorBidi"/>
                <w:sz w:val="28"/>
              </w:rPr>
              <w:t>19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7C0B0FB" w14:textId="65372572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75,182</w:t>
            </w:r>
          </w:p>
        </w:tc>
        <w:tc>
          <w:tcPr>
            <w:tcW w:w="180" w:type="dxa"/>
            <w:gridSpan w:val="2"/>
            <w:vAlign w:val="bottom"/>
          </w:tcPr>
          <w:p w14:paraId="16526A7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B5CE6" w14:textId="4C45ABF9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(5,182)</w:t>
            </w:r>
          </w:p>
        </w:tc>
        <w:tc>
          <w:tcPr>
            <w:tcW w:w="180" w:type="dxa"/>
            <w:vAlign w:val="bottom"/>
          </w:tcPr>
          <w:p w14:paraId="7EB7E58D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EE581E" w14:textId="5CD365E9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678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21ED4" w14:textId="1CF60CD7" w:rsidR="00DD431A" w:rsidRPr="007F1A8C" w:rsidRDefault="00015AB0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2D2FD5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DD431A" w:rsidRPr="00003722" w14:paraId="4FE87514" w14:textId="77777777" w:rsidTr="00F71794">
        <w:trPr>
          <w:trHeight w:val="80"/>
        </w:trPr>
        <w:tc>
          <w:tcPr>
            <w:tcW w:w="3690" w:type="dxa"/>
          </w:tcPr>
          <w:p w14:paraId="44E2CAE7" w14:textId="5A66CC38" w:rsidR="00DD431A" w:rsidRPr="00EF6072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F6072">
              <w:rPr>
                <w:rFonts w:asciiTheme="majorBidi" w:hAnsiTheme="majorBidi" w:cstheme="majorBidi"/>
                <w:sz w:val="28"/>
              </w:rPr>
              <w:t>2</w:t>
            </w:r>
            <w:r w:rsidR="00D93153" w:rsidRPr="00EF6072">
              <w:rPr>
                <w:rFonts w:asciiTheme="majorBidi" w:hAnsiTheme="majorBidi" w:cstheme="majorBidi"/>
                <w:sz w:val="28"/>
              </w:rPr>
              <w:t>2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B8EEC90" w14:textId="32F30DEC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302,716</w:t>
            </w:r>
          </w:p>
        </w:tc>
        <w:tc>
          <w:tcPr>
            <w:tcW w:w="180" w:type="dxa"/>
            <w:gridSpan w:val="2"/>
          </w:tcPr>
          <w:p w14:paraId="451638B0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08992C1" w14:textId="28D65615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(248,226)</w:t>
            </w:r>
          </w:p>
        </w:tc>
        <w:tc>
          <w:tcPr>
            <w:tcW w:w="180" w:type="dxa"/>
          </w:tcPr>
          <w:p w14:paraId="38CFAF4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844DB4" w14:textId="34F982BF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A5AA9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6D0A4C2A" w:rsidR="00DD431A" w:rsidRPr="007F1A8C" w:rsidRDefault="00015AB0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54,490</w:t>
            </w:r>
          </w:p>
        </w:tc>
      </w:tr>
      <w:tr w:rsidR="00DD431A" w:rsidRPr="00003722" w14:paraId="2583144E" w14:textId="77777777" w:rsidTr="00F71794">
        <w:trPr>
          <w:trHeight w:val="80"/>
        </w:trPr>
        <w:tc>
          <w:tcPr>
            <w:tcW w:w="3690" w:type="dxa"/>
          </w:tcPr>
          <w:p w14:paraId="75756624" w14:textId="04F9E338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33DC5828" w14:textId="3169D4B4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3,539</w:t>
            </w:r>
          </w:p>
        </w:tc>
        <w:tc>
          <w:tcPr>
            <w:tcW w:w="180" w:type="dxa"/>
            <w:gridSpan w:val="2"/>
          </w:tcPr>
          <w:p w14:paraId="272ED1B9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A305BDB" w14:textId="3FB6A73C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(2,14</w:t>
            </w:r>
            <w:r w:rsidR="000544D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3C40BC7F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6319B0D4" w:rsidR="00DD431A" w:rsidRPr="007F1A8C" w:rsidRDefault="00015AB0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E11C9E7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2628D61E" w:rsidR="00DD431A" w:rsidRPr="007F1A8C" w:rsidRDefault="00015AB0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1,39</w:t>
            </w:r>
            <w:r w:rsidR="000544D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bookmarkEnd w:id="2"/>
    </w:tbl>
    <w:p w14:paraId="36B64A67" w14:textId="0AE2F4EE" w:rsidR="00020B82" w:rsidRPr="00B50030" w:rsidRDefault="00020B82" w:rsidP="006D1DFD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C5A70F3" w14:textId="560917D6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3158643F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707A60">
        <w:rPr>
          <w:rFonts w:ascii="Angsana New" w:hAnsi="Angsana New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06AE8FF7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03091FA4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2AE177D0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69861A6F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17905591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0C27A66A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37FFADAF" w14:textId="77777777" w:rsidTr="00ED6D91">
        <w:tc>
          <w:tcPr>
            <w:tcW w:w="4230" w:type="dxa"/>
          </w:tcPr>
          <w:p w14:paraId="54F3EF33" w14:textId="768571C1" w:rsidR="00ED6D91" w:rsidRPr="00ED6D91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1C143466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35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5D819840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33</w:t>
            </w:r>
            <w:r w:rsidRPr="00ED6D91">
              <w:rPr>
                <w:rFonts w:ascii="Angsana New" w:hAnsi="Angsana New"/>
                <w:sz w:val="28"/>
              </w:rPr>
              <w:t>,028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4FBAB407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ED6D91" w:rsidRPr="00ED6D91" w:rsidRDefault="00ED6D91" w:rsidP="00ED6D9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3D8AAEF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401DB500" w14:textId="77777777" w:rsidTr="00ED6D91">
        <w:tc>
          <w:tcPr>
            <w:tcW w:w="4230" w:type="dxa"/>
          </w:tcPr>
          <w:p w14:paraId="533A757D" w14:textId="7869F1D2" w:rsidR="00ED6D91" w:rsidRPr="00ED6D91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0C673EA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504B8BA3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7D38D20A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D6D91">
              <w:rPr>
                <w:rFonts w:ascii="Angsana New" w:hAnsi="Angsana New"/>
                <w:sz w:val="28"/>
              </w:rPr>
              <w:t>4,916</w:t>
            </w:r>
            <w:r w:rsidRPr="00ED6D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FC2B95" w14:textId="0814928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6,107</w:t>
            </w:r>
          </w:p>
        </w:tc>
      </w:tr>
      <w:tr w:rsidR="00ED6D91" w:rsidRPr="00B118B0" w14:paraId="30E54D4E" w14:textId="77777777" w:rsidTr="00ED6D91">
        <w:tc>
          <w:tcPr>
            <w:tcW w:w="4230" w:type="dxa"/>
          </w:tcPr>
          <w:p w14:paraId="119C9865" w14:textId="136EF71C" w:rsidR="00ED6D91" w:rsidRPr="00ED6D91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1845EA0F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86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24</w:t>
            </w:r>
            <w:r w:rsidRPr="00ED6D9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6E640966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358,829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0EC98711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9A7A2C" w14:textId="52F5230F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43</w:t>
            </w:r>
          </w:p>
        </w:tc>
      </w:tr>
      <w:tr w:rsidR="00ED6D91" w:rsidRPr="00B118B0" w14:paraId="619E0467" w14:textId="77777777" w:rsidTr="00ED6D91">
        <w:tc>
          <w:tcPr>
            <w:tcW w:w="4230" w:type="dxa"/>
          </w:tcPr>
          <w:p w14:paraId="14128765" w14:textId="694357AA" w:rsidR="00ED6D91" w:rsidRPr="00ED6D91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3C929A44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101F42C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1A51AE01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205488" w14:textId="1FD6861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36</w:t>
            </w:r>
          </w:p>
        </w:tc>
      </w:tr>
      <w:tr w:rsidR="00ED6D91" w:rsidRPr="00B118B0" w14:paraId="539D6409" w14:textId="77777777" w:rsidTr="00ED6D91">
        <w:tc>
          <w:tcPr>
            <w:tcW w:w="4230" w:type="dxa"/>
          </w:tcPr>
          <w:p w14:paraId="21331FF8" w14:textId="57870A05" w:rsidR="00ED6D91" w:rsidRPr="00ED6D91" w:rsidRDefault="00ED6D91" w:rsidP="00ED6D91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03E2EF8F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3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70012BA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77F4B1C8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eastAsia"/>
                <w:sz w:val="28"/>
              </w:rPr>
              <w:t>133</w:t>
            </w:r>
            <w:r w:rsidRPr="00ED6D91">
              <w:rPr>
                <w:rFonts w:ascii="Angsana New" w:hAnsi="Angsana New"/>
                <w:sz w:val="28"/>
              </w:rPr>
              <w:t>,</w:t>
            </w:r>
            <w:r w:rsidRPr="00ED6D91">
              <w:rPr>
                <w:rFonts w:ascii="Angsana New" w:hAnsi="Angsana New" w:hint="eastAsia"/>
                <w:sz w:val="28"/>
              </w:rPr>
              <w:t>859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8DCBB" w14:textId="3D82F065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126,395</w:t>
            </w:r>
          </w:p>
        </w:tc>
      </w:tr>
      <w:tr w:rsidR="00ED6D91" w:rsidRPr="00B118B0" w14:paraId="2BA7D6E9" w14:textId="77777777" w:rsidTr="00ED6D91">
        <w:tc>
          <w:tcPr>
            <w:tcW w:w="4230" w:type="dxa"/>
          </w:tcPr>
          <w:p w14:paraId="464A096A" w14:textId="729845EB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634D34D9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49ED7159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7B04A1BB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180" w:type="dxa"/>
            <w:shd w:val="clear" w:color="auto" w:fill="auto"/>
          </w:tcPr>
          <w:p w14:paraId="7B9D6928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7BBD6A08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5714A" w14:textId="1F69C90F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1,011</w:t>
            </w:r>
          </w:p>
        </w:tc>
      </w:tr>
      <w:tr w:rsidR="00ED6D91" w:rsidRPr="00B118B0" w14:paraId="74341DC8" w14:textId="77777777" w:rsidTr="00ED6D91">
        <w:tc>
          <w:tcPr>
            <w:tcW w:w="4230" w:type="dxa"/>
          </w:tcPr>
          <w:p w14:paraId="7D808BA5" w14:textId="56BF3BFC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38530F3A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71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6260D2F3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75,214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3789AA4A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3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ED6D91" w:rsidRPr="00ED6D91" w:rsidRDefault="00ED6D91" w:rsidP="00ED6D91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5574E8" w14:textId="148ECF52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2,391</w:t>
            </w:r>
          </w:p>
        </w:tc>
      </w:tr>
      <w:tr w:rsidR="00ED6D91" w:rsidRPr="00B118B0" w14:paraId="59731BA1" w14:textId="77777777" w:rsidTr="00ED6D91">
        <w:tc>
          <w:tcPr>
            <w:tcW w:w="4230" w:type="dxa"/>
          </w:tcPr>
          <w:p w14:paraId="1D720809" w14:textId="5BD358A9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45B43E6D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58A8D399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6,102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5FCA8340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ED6D91" w:rsidRPr="00ED6D91" w:rsidRDefault="00ED6D91" w:rsidP="00ED6D91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9B96E9" w14:textId="3E55F94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67</w:t>
            </w:r>
          </w:p>
        </w:tc>
      </w:tr>
      <w:tr w:rsidR="00ED6D91" w:rsidRPr="00B118B0" w14:paraId="665B7958" w14:textId="77777777" w:rsidTr="00ED6D91">
        <w:tc>
          <w:tcPr>
            <w:tcW w:w="4230" w:type="dxa"/>
          </w:tcPr>
          <w:p w14:paraId="2C7F4077" w14:textId="6CC0B280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0348DC2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eastAsia"/>
                <w:sz w:val="28"/>
              </w:rPr>
              <w:t>6</w:t>
            </w:r>
            <w:r w:rsidRPr="00ED6D91">
              <w:rPr>
                <w:rFonts w:ascii="Angsana New" w:hAnsi="Angsana New"/>
                <w:sz w:val="28"/>
              </w:rPr>
              <w:t>,</w:t>
            </w:r>
            <w:r w:rsidRPr="00ED6D91">
              <w:rPr>
                <w:rFonts w:ascii="Angsana New" w:hAnsi="Angsana New" w:hint="eastAsia"/>
                <w:sz w:val="28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3B9690E0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7,400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1A40A2F1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84</w:t>
            </w:r>
            <w:r w:rsidRPr="00ED6D9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A75313" w14:textId="6CCA217B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3,946</w:t>
            </w:r>
          </w:p>
        </w:tc>
      </w:tr>
      <w:tr w:rsidR="00ED6D91" w:rsidRPr="00B118B0" w14:paraId="7DECD93C" w14:textId="77777777" w:rsidTr="00ED6D91">
        <w:tc>
          <w:tcPr>
            <w:tcW w:w="4230" w:type="dxa"/>
            <w:vAlign w:val="bottom"/>
          </w:tcPr>
          <w:p w14:paraId="3F5B1428" w14:textId="7D2832FE" w:rsidR="00ED6D91" w:rsidRPr="008C343E" w:rsidRDefault="00ED6D91" w:rsidP="00ED6D91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217359FB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27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29</w:t>
            </w:r>
            <w:r w:rsidRPr="00ED6D9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2D3B307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49BAFD3C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29,576</w:t>
            </w:r>
          </w:p>
        </w:tc>
        <w:tc>
          <w:tcPr>
            <w:tcW w:w="180" w:type="dxa"/>
            <w:shd w:val="clear" w:color="auto" w:fill="auto"/>
          </w:tcPr>
          <w:p w14:paraId="4A6AD2C8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2591CE93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F3C14" w14:textId="78431384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bookmarkEnd w:id="3"/>
      <w:tr w:rsidR="00ED6D91" w:rsidRPr="00B118B0" w14:paraId="103BE776" w14:textId="77777777" w:rsidTr="00ED6D91">
        <w:tc>
          <w:tcPr>
            <w:tcW w:w="4230" w:type="dxa"/>
            <w:vAlign w:val="bottom"/>
          </w:tcPr>
          <w:p w14:paraId="4565EC73" w14:textId="2DDBABBF" w:rsidR="00ED6D91" w:rsidRPr="00B118B0" w:rsidRDefault="00ED6D91" w:rsidP="00ED6D91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40509C80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7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1ADF5C40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36,430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05E2B8D4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128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D4409C" w14:textId="5C36EBDA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1,256</w:t>
            </w:r>
          </w:p>
        </w:tc>
      </w:tr>
      <w:tr w:rsidR="00ED6D91" w:rsidRPr="00B118B0" w14:paraId="359D326B" w14:textId="77777777" w:rsidTr="00ED6D91">
        <w:tc>
          <w:tcPr>
            <w:tcW w:w="4230" w:type="dxa"/>
            <w:vAlign w:val="bottom"/>
          </w:tcPr>
          <w:p w14:paraId="06D6C1D6" w14:textId="74619D4C" w:rsidR="00ED6D91" w:rsidRPr="00B118B0" w:rsidRDefault="00ED6D91" w:rsidP="00ED6D91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เงินมัดจำการเช่าที่ดิน</w:t>
            </w:r>
          </w:p>
        </w:tc>
        <w:tc>
          <w:tcPr>
            <w:tcW w:w="1170" w:type="dxa"/>
            <w:shd w:val="clear" w:color="auto" w:fill="auto"/>
          </w:tcPr>
          <w:p w14:paraId="77D6E955" w14:textId="4202E2E9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22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0AC263BC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8CE87" w14:textId="260B0895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180" w:type="dxa"/>
            <w:shd w:val="clear" w:color="auto" w:fill="auto"/>
          </w:tcPr>
          <w:p w14:paraId="5B9809D3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DDC5C" w14:textId="105504BD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BBA729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8C5E8" w14:textId="229FC1B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30274B16" w14:textId="77777777" w:rsidTr="00ED6D91">
        <w:tc>
          <w:tcPr>
            <w:tcW w:w="4230" w:type="dxa"/>
            <w:vAlign w:val="bottom"/>
          </w:tcPr>
          <w:p w14:paraId="6B473369" w14:textId="5F589467" w:rsidR="00ED6D91" w:rsidRPr="00B118B0" w:rsidRDefault="00ED6D91" w:rsidP="00ED6D91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65D85AC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3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52F34F1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2,725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5B2F09F0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ED6D91" w:rsidRPr="00ED6D91" w:rsidRDefault="00ED6D91" w:rsidP="00ED6D91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F05997" w14:textId="45D85FE4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75</w:t>
            </w:r>
          </w:p>
        </w:tc>
      </w:tr>
      <w:tr w:rsidR="00ED6D91" w:rsidRPr="00B118B0" w14:paraId="2F7D9B3E" w14:textId="77777777" w:rsidTr="00ED6D91">
        <w:tc>
          <w:tcPr>
            <w:tcW w:w="4230" w:type="dxa"/>
            <w:vAlign w:val="bottom"/>
          </w:tcPr>
          <w:p w14:paraId="1F83FCC9" w14:textId="5805CBFD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18E3996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276,110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0268593A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583,013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7833BA24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147</w:t>
            </w:r>
            <w:r w:rsidRPr="00ED6D91">
              <w:rPr>
                <w:rFonts w:asciiTheme="majorBidi" w:hAnsiTheme="majorBidi" w:cstheme="majorBidi"/>
                <w:sz w:val="28"/>
              </w:rPr>
              <w:t>,397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B84ECD" w14:textId="0414FE01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141,327</w:t>
            </w:r>
          </w:p>
        </w:tc>
      </w:tr>
      <w:tr w:rsidR="00ED6D91" w:rsidRPr="00B118B0" w14:paraId="4B5314B3" w14:textId="77777777" w:rsidTr="00ED6D91">
        <w:tc>
          <w:tcPr>
            <w:tcW w:w="4230" w:type="dxa"/>
            <w:vAlign w:val="bottom"/>
          </w:tcPr>
          <w:p w14:paraId="1B5A6822" w14:textId="77777777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598EF4" w14:textId="7777777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CE2617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83F82" w14:textId="7777777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C9416F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E005AE" w14:textId="77777777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46D38E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2EC548" w14:textId="77777777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6D91" w:rsidRPr="00B118B0" w14:paraId="7DC872CE" w14:textId="77777777" w:rsidTr="00707A86">
        <w:tc>
          <w:tcPr>
            <w:tcW w:w="4230" w:type="dxa"/>
            <w:vAlign w:val="bottom"/>
          </w:tcPr>
          <w:p w14:paraId="4EAAAC7D" w14:textId="77777777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2226A3" w14:textId="77777777" w:rsid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A81227" w14:textId="589869DD" w:rsidR="003C27CB" w:rsidRDefault="003C27CB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ECD145F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934ECF" w14:textId="77777777" w:rsidR="00ED6D91" w:rsidRPr="004517A7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A435449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53C61" w14:textId="77777777" w:rsid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EA1021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79B959" w14:textId="77777777" w:rsidR="00ED6D91" w:rsidRPr="004517A7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6D91" w:rsidRPr="00B118B0" w14:paraId="35B437BD" w14:textId="77777777" w:rsidTr="00707A86">
        <w:tc>
          <w:tcPr>
            <w:tcW w:w="4230" w:type="dxa"/>
            <w:vAlign w:val="bottom"/>
          </w:tcPr>
          <w:p w14:paraId="64C04FD1" w14:textId="77777777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C2F0AD" w14:textId="77777777" w:rsid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197E36F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FCD0DA" w14:textId="77777777" w:rsidR="00ED6D91" w:rsidRPr="004517A7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E4DF2A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5208EE" w14:textId="77777777" w:rsid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2D4E8E" w14:textId="77777777" w:rsidR="00ED6D91" w:rsidRPr="00B118B0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D2B6AFC" w14:textId="77777777" w:rsidR="00ED6D91" w:rsidRPr="004517A7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6D91" w:rsidRPr="00B118B0" w14:paraId="28077E06" w14:textId="77777777" w:rsidTr="00613A3D">
        <w:tc>
          <w:tcPr>
            <w:tcW w:w="4230" w:type="dxa"/>
            <w:vAlign w:val="center"/>
          </w:tcPr>
          <w:p w14:paraId="4BD8E7ED" w14:textId="1C1E3359" w:rsidR="00ED6D91" w:rsidRPr="00B118B0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B4653BA" w14:textId="09B827D5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(19,513)</w:t>
            </w:r>
          </w:p>
        </w:tc>
        <w:tc>
          <w:tcPr>
            <w:tcW w:w="90" w:type="dxa"/>
          </w:tcPr>
          <w:p w14:paraId="3406DE3D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89192" w14:textId="4C6343C3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(18,663)</w:t>
            </w:r>
          </w:p>
        </w:tc>
        <w:tc>
          <w:tcPr>
            <w:tcW w:w="180" w:type="dxa"/>
          </w:tcPr>
          <w:p w14:paraId="4045457C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172B5DF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(11,620)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14F3DEE" w14:textId="1FD9758D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(16,140)</w:t>
            </w:r>
          </w:p>
        </w:tc>
      </w:tr>
      <w:tr w:rsidR="00ED6D91" w:rsidRPr="00B118B0" w14:paraId="123C8B75" w14:textId="77777777" w:rsidTr="00613A3D">
        <w:tc>
          <w:tcPr>
            <w:tcW w:w="4230" w:type="dxa"/>
            <w:vAlign w:val="bottom"/>
          </w:tcPr>
          <w:p w14:paraId="23857ED6" w14:textId="5F950D5B" w:rsidR="00ED6D91" w:rsidRPr="00B118B0" w:rsidRDefault="00ED6D91" w:rsidP="00ED6D91">
            <w:pPr>
              <w:tabs>
                <w:tab w:val="left" w:pos="0"/>
                <w:tab w:val="left" w:pos="360"/>
                <w:tab w:val="left" w:pos="451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ED6D91" w:rsidRPr="00ED6D91" w:rsidRDefault="00ED6D91" w:rsidP="00ED6D91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EAB93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3A2C048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24708B9" w:rsidR="00ED6D91" w:rsidRPr="00ED6D91" w:rsidRDefault="00ED6D91" w:rsidP="00ED6D91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ED6D91" w:rsidRPr="00ED6D91" w:rsidRDefault="00ED6D91" w:rsidP="00ED6D91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2F1264FB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8F8F732" w14:textId="77777777" w:rsidTr="00613A3D">
        <w:tc>
          <w:tcPr>
            <w:tcW w:w="4230" w:type="dxa"/>
            <w:vAlign w:val="bottom"/>
          </w:tcPr>
          <w:p w14:paraId="2F07F7E0" w14:textId="1FA1F33C" w:rsidR="00ED6D91" w:rsidRPr="00B118B0" w:rsidRDefault="00ED6D91" w:rsidP="00ED6D91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747F5C70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90" w:type="dxa"/>
          </w:tcPr>
          <w:p w14:paraId="28C87D92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59E564" w14:textId="04623795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180" w:type="dxa"/>
          </w:tcPr>
          <w:p w14:paraId="322AC4DE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46FAF258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923D" w14:textId="60CB454C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0A5245D8" w14:textId="77777777" w:rsidTr="00613A3D">
        <w:tc>
          <w:tcPr>
            <w:tcW w:w="4230" w:type="dxa"/>
          </w:tcPr>
          <w:p w14:paraId="79CED54A" w14:textId="76644358" w:rsidR="00ED6D91" w:rsidRPr="00B118B0" w:rsidRDefault="00ED6D91" w:rsidP="00ED6D91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712E64A0" w:rsidR="00ED6D91" w:rsidRPr="00ED6D91" w:rsidRDefault="00ED6D91" w:rsidP="00ED6D9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252,075</w:t>
            </w:r>
          </w:p>
        </w:tc>
        <w:tc>
          <w:tcPr>
            <w:tcW w:w="90" w:type="dxa"/>
          </w:tcPr>
          <w:p w14:paraId="7321CEEA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6693" w14:textId="2B527BF4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559,828</w:t>
            </w:r>
          </w:p>
        </w:tc>
        <w:tc>
          <w:tcPr>
            <w:tcW w:w="180" w:type="dxa"/>
          </w:tcPr>
          <w:p w14:paraId="6A563D35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166A179C" w:rsidR="00ED6D91" w:rsidRPr="00ED6D91" w:rsidRDefault="00ED6D91" w:rsidP="00ED6D91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135,777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ED6D91" w:rsidRPr="00ED6D91" w:rsidRDefault="00ED6D91" w:rsidP="00ED6D91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0611E" w14:textId="68D7062E" w:rsidR="00ED6D91" w:rsidRPr="00ED6D91" w:rsidRDefault="00ED6D91" w:rsidP="00ED6D9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125,187</w:t>
            </w:r>
          </w:p>
        </w:tc>
      </w:tr>
    </w:tbl>
    <w:p w14:paraId="0CAD6C1C" w14:textId="26008AD7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EF063E">
        <w:rPr>
          <w:rFonts w:asciiTheme="majorBidi" w:hAnsiTheme="majorBidi" w:cstheme="majorBidi"/>
          <w:sz w:val="28"/>
        </w:rPr>
        <w:t>3</w:t>
      </w:r>
      <w:r w:rsidR="00707A60">
        <w:rPr>
          <w:rFonts w:asciiTheme="majorBidi" w:hAnsiTheme="majorBidi" w:cstheme="majorBidi"/>
          <w:sz w:val="28"/>
        </w:rPr>
        <w:t>0</w:t>
      </w:r>
      <w:r w:rsidR="00EF063E">
        <w:rPr>
          <w:rFonts w:asciiTheme="majorBidi" w:hAnsiTheme="majorBidi" w:cstheme="majorBidi"/>
          <w:sz w:val="28"/>
        </w:rPr>
        <w:t xml:space="preserve"> </w:t>
      </w:r>
      <w:r w:rsidR="00707A6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43E3271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1B7B12E7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E6365B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0C0DA9E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4092D2A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2D2309D1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075C3280" w14:textId="77777777" w:rsidTr="00547D61">
        <w:trPr>
          <w:trHeight w:val="20"/>
        </w:trPr>
        <w:tc>
          <w:tcPr>
            <w:tcW w:w="4320" w:type="dxa"/>
          </w:tcPr>
          <w:p w14:paraId="7EE37BB5" w14:textId="77777777" w:rsidR="00ED6D91" w:rsidRPr="00B118B0" w:rsidRDefault="00ED6D91" w:rsidP="00ED6D91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08AEE80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hint="eastAsia"/>
                <w:sz w:val="28"/>
                <w:cs/>
              </w:rPr>
              <w:t>18</w:t>
            </w:r>
            <w:r w:rsidRPr="00ED6D91">
              <w:rPr>
                <w:rFonts w:asciiTheme="majorBidi" w:hAnsiTheme="majorBidi" w:hint="eastAsia"/>
                <w:sz w:val="28"/>
              </w:rPr>
              <w:t>,</w:t>
            </w:r>
            <w:r w:rsidRPr="00ED6D91">
              <w:rPr>
                <w:rFonts w:asciiTheme="majorBidi" w:hAnsiTheme="majorBidi" w:hint="eastAsia"/>
                <w:sz w:val="28"/>
                <w:cs/>
              </w:rPr>
              <w:t>751</w:t>
            </w:r>
          </w:p>
        </w:tc>
        <w:tc>
          <w:tcPr>
            <w:tcW w:w="90" w:type="dxa"/>
          </w:tcPr>
          <w:p w14:paraId="37F6B4BC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659259C5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19,552</w:t>
            </w:r>
          </w:p>
        </w:tc>
        <w:tc>
          <w:tcPr>
            <w:tcW w:w="180" w:type="dxa"/>
          </w:tcPr>
          <w:p w14:paraId="6A35F5B5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3A8ACBA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EC934A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B7413E9" w14:textId="77777777" w:rsidTr="00547D61">
        <w:trPr>
          <w:trHeight w:val="20"/>
        </w:trPr>
        <w:tc>
          <w:tcPr>
            <w:tcW w:w="4320" w:type="dxa"/>
          </w:tcPr>
          <w:p w14:paraId="70C70548" w14:textId="77777777" w:rsidR="00ED6D91" w:rsidRPr="00B118B0" w:rsidRDefault="00ED6D91" w:rsidP="00ED6D9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1361C087" w14:textId="77777777" w:rsidTr="00547D61">
        <w:trPr>
          <w:trHeight w:val="20"/>
        </w:trPr>
        <w:tc>
          <w:tcPr>
            <w:tcW w:w="4320" w:type="dxa"/>
          </w:tcPr>
          <w:p w14:paraId="443E1552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67F52090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15,178</w:t>
            </w:r>
          </w:p>
        </w:tc>
        <w:tc>
          <w:tcPr>
            <w:tcW w:w="90" w:type="dxa"/>
          </w:tcPr>
          <w:p w14:paraId="646FF8F6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0D0CC82D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12,729</w:t>
            </w:r>
          </w:p>
        </w:tc>
        <w:tc>
          <w:tcPr>
            <w:tcW w:w="180" w:type="dxa"/>
          </w:tcPr>
          <w:p w14:paraId="2F46D11F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3E68267D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608A8210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04F9CCE1" w14:textId="77777777" w:rsidTr="00547D61">
        <w:trPr>
          <w:trHeight w:val="20"/>
        </w:trPr>
        <w:tc>
          <w:tcPr>
            <w:tcW w:w="4320" w:type="dxa"/>
          </w:tcPr>
          <w:p w14:paraId="4E8A4057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3CAC86FD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7</w:t>
            </w:r>
          </w:p>
        </w:tc>
        <w:tc>
          <w:tcPr>
            <w:tcW w:w="90" w:type="dxa"/>
          </w:tcPr>
          <w:p w14:paraId="33A812B9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029EFC89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180" w:type="dxa"/>
          </w:tcPr>
          <w:p w14:paraId="56138402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284AD7F5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1FFBD4F6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108E8D22" w14:textId="77777777" w:rsidTr="00547D61">
        <w:trPr>
          <w:trHeight w:val="243"/>
        </w:trPr>
        <w:tc>
          <w:tcPr>
            <w:tcW w:w="4320" w:type="dxa"/>
          </w:tcPr>
          <w:p w14:paraId="7C395087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1B25AD59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1,145</w:t>
            </w:r>
          </w:p>
        </w:tc>
        <w:tc>
          <w:tcPr>
            <w:tcW w:w="90" w:type="dxa"/>
          </w:tcPr>
          <w:p w14:paraId="71324CF8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065324B8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17571CF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3EB45620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5E4D76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20DB590" w14:textId="77777777" w:rsidTr="00547D61">
        <w:trPr>
          <w:trHeight w:val="243"/>
        </w:trPr>
        <w:tc>
          <w:tcPr>
            <w:tcW w:w="4320" w:type="dxa"/>
          </w:tcPr>
          <w:p w14:paraId="566A2966" w14:textId="21E86154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1C31395" w14:textId="072783DA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132</w:t>
            </w:r>
          </w:p>
        </w:tc>
        <w:tc>
          <w:tcPr>
            <w:tcW w:w="90" w:type="dxa"/>
          </w:tcPr>
          <w:p w14:paraId="73D319B0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8D579F" w14:textId="3C052829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D672AC8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10117" w14:textId="2CE2719B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3345E9" w14:textId="09DC7D52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AEFB673" w14:textId="77777777" w:rsidTr="00547D61">
        <w:trPr>
          <w:trHeight w:val="20"/>
        </w:trPr>
        <w:tc>
          <w:tcPr>
            <w:tcW w:w="4320" w:type="dxa"/>
          </w:tcPr>
          <w:p w14:paraId="212A2598" w14:textId="77777777" w:rsidR="00ED6D91" w:rsidRPr="00B118B0" w:rsidRDefault="00ED6D91" w:rsidP="00ED6D91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6AC06417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b/>
                <w:bCs/>
                <w:sz w:val="28"/>
              </w:rPr>
              <w:t>35</w:t>
            </w: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b/>
                <w:bCs/>
                <w:sz w:val="28"/>
              </w:rPr>
              <w:t>213</w:t>
            </w:r>
          </w:p>
        </w:tc>
        <w:tc>
          <w:tcPr>
            <w:tcW w:w="90" w:type="dxa"/>
          </w:tcPr>
          <w:p w14:paraId="3EB5B443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55270D6F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33,028</w:t>
            </w:r>
          </w:p>
        </w:tc>
        <w:tc>
          <w:tcPr>
            <w:tcW w:w="180" w:type="dxa"/>
          </w:tcPr>
          <w:p w14:paraId="3849B6AC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563B450C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ED6D91" w:rsidRPr="00ED6D91" w:rsidRDefault="00ED6D91" w:rsidP="00ED6D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0F36FDAD" w:rsidR="00ED6D91" w:rsidRPr="00ED6D91" w:rsidRDefault="00ED6D91" w:rsidP="00ED6D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623F83B8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2EF90962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231B9C4F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4FA6A5D3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65C5732C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50FBF0C9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031D34A1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3BCED510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12F1" w:rsidRPr="006029D7" w14:paraId="690B5460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5A12F1" w:rsidRPr="000F374C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</w:rPr>
            </w:pPr>
            <w:r w:rsidRPr="000F374C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4D9D1506" w:rsidR="005C5E34" w:rsidRPr="000F374C" w:rsidRDefault="00104B2B" w:rsidP="005C5E34">
            <w:pPr>
              <w:ind w:left="173"/>
              <w:rPr>
                <w:rFonts w:hint="eastAsia"/>
                <w:cs/>
              </w:rPr>
            </w:pPr>
            <w:r w:rsidRPr="000F374C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sz w:val="28"/>
              </w:rPr>
              <w:t>4</w:t>
            </w:r>
            <w:r w:rsidRPr="000F374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1AC2EE10" w:rsidR="005A12F1" w:rsidRPr="005A12F1" w:rsidRDefault="000F374C" w:rsidP="000F374C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0F374C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5A12F1" w:rsidRPr="006029D7" w:rsidRDefault="005A12F1" w:rsidP="005C5E3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20093BC4" w:rsidR="005A12F1" w:rsidRPr="006029D7" w:rsidRDefault="005A12F1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5A12F1" w:rsidRPr="006029D7" w:rsidRDefault="005A12F1" w:rsidP="005C5E3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2450E8A9" w:rsidR="005A12F1" w:rsidRPr="00D03218" w:rsidRDefault="000F374C" w:rsidP="005C5E34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5A12F1" w:rsidRPr="006029D7" w:rsidRDefault="005A12F1" w:rsidP="005C5E3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36425988" w:rsidR="005A12F1" w:rsidRPr="006029D7" w:rsidRDefault="005A12F1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B6951" w:rsidRPr="006029D7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BB6951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7BF7C76C" w:rsidR="00BB6951" w:rsidRPr="000F374C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5C5729DE" w:rsidR="00BB6951" w:rsidRPr="000F374C" w:rsidRDefault="00BB6951" w:rsidP="00BB69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BB6951" w:rsidRPr="006029D7" w:rsidRDefault="00BB6951" w:rsidP="00BB695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16EE2129" w:rsidR="00BB6951" w:rsidRPr="004517A7" w:rsidRDefault="00BB6951" w:rsidP="00BB69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33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487AF0DE" w:rsidR="00BB6951" w:rsidRDefault="00BB6951" w:rsidP="00BB6951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 w:rsidRPr="000F374C">
              <w:rPr>
                <w:rFonts w:asciiTheme="majorBidi" w:hAnsiTheme="majorBidi" w:cstheme="majorBidi" w:hint="eastAsia"/>
                <w:sz w:val="28"/>
              </w:rPr>
              <w:t>558,951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2F775FB9" w:rsidR="00BB6951" w:rsidRPr="004517A7" w:rsidRDefault="00BB6951" w:rsidP="00BB69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851,137</w:t>
            </w:r>
          </w:p>
        </w:tc>
      </w:tr>
      <w:tr w:rsidR="00BB6951" w:rsidRPr="006029D7" w14:paraId="0476F8DA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FF4407" w:rsidR="00BB6951" w:rsidRPr="000F374C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C38C" w14:textId="7742C0D8" w:rsidR="00BB6951" w:rsidRPr="005A12F1" w:rsidRDefault="00BB6951" w:rsidP="00BB69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0F374C">
              <w:rPr>
                <w:rFonts w:ascii="Angsana New" w:hAnsi="Angsana New" w:hint="eastAsia"/>
                <w:sz w:val="28"/>
              </w:rPr>
              <w:t>(15,995)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BB6951" w:rsidRPr="006029D7" w:rsidRDefault="00BB6951" w:rsidP="00BB6951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1D469AB5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15,995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4EFA680C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5F5ECD96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B6951" w:rsidRPr="006029D7" w14:paraId="55E0994F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6CDF3C20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="00436B7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2911F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9A5931" w14:textId="16EA3671" w:rsidR="00BB6951" w:rsidRPr="005A12F1" w:rsidRDefault="00BB6951" w:rsidP="00BB6951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40,550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C5D6F" w14:textId="77777777" w:rsidR="00BB6951" w:rsidRPr="005A12F1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38A9D6B0" w:rsidR="00BB6951" w:rsidRPr="005A12F1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2F1">
              <w:rPr>
                <w:rFonts w:ascii="Angsana New" w:hAnsi="Angsana New"/>
                <w:b/>
                <w:bCs/>
                <w:sz w:val="28"/>
              </w:rPr>
              <w:t>33,400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F5D7C7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3AD49" w14:textId="7721131B" w:rsidR="00BB6951" w:rsidRPr="005A12F1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374C">
              <w:rPr>
                <w:rFonts w:asciiTheme="majorBidi" w:hAnsiTheme="majorBidi" w:cstheme="majorBidi" w:hint="eastAsia"/>
                <w:b/>
                <w:bCs/>
                <w:sz w:val="28"/>
              </w:rPr>
              <w:t>558,951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B81A4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09B5CA75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851,137</w:t>
            </w:r>
          </w:p>
        </w:tc>
      </w:tr>
      <w:tr w:rsidR="00BB6951" w:rsidRPr="006029D7" w14:paraId="404212F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B6951" w:rsidRPr="002E18FB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B6951" w:rsidRPr="006029D7" w:rsidRDefault="00BB6951" w:rsidP="00BB695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B6951" w:rsidRPr="006029D7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BB6951" w:rsidRPr="006029D7" w:rsidRDefault="00BB6951" w:rsidP="00BB695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B6951" w:rsidRPr="006029D7" w:rsidRDefault="00BB6951" w:rsidP="00BB695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6951" w:rsidRPr="006029D7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56F6D20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BB6951" w:rsidRPr="006029D7" w:rsidRDefault="00BB6951" w:rsidP="00BB695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291DD4BB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5D4CA1DB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DA4EF91" w:rsidR="00BB6951" w:rsidRPr="006029D7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</w:tr>
      <w:tr w:rsidR="00BB6951" w:rsidRPr="006029D7" w14:paraId="76531D8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FBFE4" w14:textId="55E432C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BB6951" w:rsidRPr="006029D7" w:rsidRDefault="00BB6951" w:rsidP="00BB695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A5823" w14:textId="7876C426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5FEA3E6D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3B8792C0" w:rsidR="00BB6951" w:rsidRPr="006029D7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</w:tr>
      <w:tr w:rsidR="00BB6951" w:rsidRPr="006029D7" w14:paraId="62F265E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12DF17AC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62E7" w14:textId="2E7CED23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BB6951" w:rsidRPr="006029D7" w:rsidRDefault="00BB6951" w:rsidP="00BB695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7F4FEB2C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BB6951" w:rsidRPr="006029D7" w:rsidRDefault="00BB6951" w:rsidP="00BB695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3869BCB5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5B159A01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</w:tr>
      <w:tr w:rsidR="00BB6951" w:rsidRPr="006029D7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27E935E" w:rsidR="00BB6951" w:rsidRPr="00B118B0" w:rsidRDefault="00BB6951" w:rsidP="00BB6951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เงินให้กู้ยืมระยะสั้นแก่บุคคลและกิจการที่ไม่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09A22053" w:rsidR="00BB6951" w:rsidRPr="006029D7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BB6951" w:rsidRPr="006029D7" w:rsidRDefault="00BB6951" w:rsidP="00BB6951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37FE037A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D025B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BB6951" w:rsidRPr="00BD025B" w:rsidRDefault="00BB6951" w:rsidP="00BD025B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4B792ED0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66C1F26D" w:rsidR="00BB6951" w:rsidRPr="006029D7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</w:tr>
      <w:tr w:rsidR="00BB6951" w:rsidRPr="00B118B0" w14:paraId="1C8FBA3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BB6951" w:rsidRPr="00924839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BB6951" w:rsidRPr="00CD6FC9" w:rsidRDefault="00BB6951" w:rsidP="00BB6951"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BB6951" w:rsidRPr="00B118B0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BB6951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BB6951" w:rsidRPr="00104B2B" w:rsidRDefault="00BB6951" w:rsidP="00BB6951">
            <w:pPr>
              <w:ind w:left="173"/>
              <w:rPr>
                <w:rFonts w:hint="eastAsia"/>
                <w:cs/>
              </w:rPr>
            </w:pPr>
            <w:r w:rsidRPr="00C2037C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C2037C">
              <w:rPr>
                <w:rFonts w:asciiTheme="majorBidi" w:hAnsiTheme="majorBidi" w:cstheme="majorBidi"/>
                <w:sz w:val="28"/>
              </w:rPr>
              <w:t>4</w:t>
            </w:r>
            <w:r w:rsidRPr="00C2037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0371BB29" w:rsidR="00BB6951" w:rsidRPr="00B8249F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8249F">
              <w:rPr>
                <w:rFonts w:asciiTheme="majorBidi" w:hAnsiTheme="majorBidi" w:cstheme="majorBidi"/>
                <w:b w:val="0"/>
                <w:bCs w:val="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33B01021" w:rsidR="00BB6951" w:rsidRPr="00B118B0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63971ACE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7FDA28B9" w:rsidR="00BB6951" w:rsidRPr="00B118B0" w:rsidRDefault="00BB6951" w:rsidP="00BB6951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7,396</w:t>
            </w:r>
          </w:p>
        </w:tc>
      </w:tr>
      <w:tr w:rsidR="00BB6951" w:rsidRPr="00B118B0" w14:paraId="7EC51A5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3D25C19A" w:rsidR="00BB6951" w:rsidRPr="00B8249F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49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70C85076" w:rsidR="00BB6951" w:rsidRPr="00B118B0" w:rsidRDefault="00BB6951" w:rsidP="00BB695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2D2B3398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AFBA8" w14:textId="6F592C34" w:rsidR="00BB6951" w:rsidRPr="00B118B0" w:rsidRDefault="00BB6951" w:rsidP="00BB6951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  <w:szCs w:val="28"/>
              </w:rPr>
              <w:t>7,396</w:t>
            </w:r>
          </w:p>
        </w:tc>
      </w:tr>
    </w:tbl>
    <w:p w14:paraId="37CDBE2E" w14:textId="7286F2E8" w:rsidR="00517A37" w:rsidRDefault="00517A37" w:rsidP="00517A37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E21AE69" w14:textId="77777777" w:rsidR="00517A37" w:rsidRDefault="00517A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E7D42D6" w14:textId="62B794A1" w:rsidR="003964B0" w:rsidRPr="006263A6" w:rsidRDefault="003964B0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3679E85B" w14:textId="2E0901E3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90"/>
        <w:gridCol w:w="990"/>
        <w:gridCol w:w="90"/>
        <w:gridCol w:w="902"/>
        <w:gridCol w:w="90"/>
        <w:gridCol w:w="988"/>
        <w:gridCol w:w="54"/>
        <w:gridCol w:w="866"/>
        <w:gridCol w:w="54"/>
        <w:gridCol w:w="918"/>
        <w:gridCol w:w="54"/>
        <w:gridCol w:w="936"/>
      </w:tblGrid>
      <w:tr w:rsidR="003964B0" w:rsidRPr="00B118B0" w14:paraId="7C709B76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177EDB">
        <w:tc>
          <w:tcPr>
            <w:tcW w:w="3058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6507553A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0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4136D44E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3545AA3" w14:textId="69C89F3E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1695551F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6A2D91D4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4F06300D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31051CA" w14:textId="10E21D4C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690EEDE" w14:textId="59070ADB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E11CE" w14:textId="50AD9759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930D0" w:rsidRPr="00B118B0" w14:paraId="0D8EE8B2" w14:textId="77777777" w:rsidTr="00613A3D">
        <w:tc>
          <w:tcPr>
            <w:tcW w:w="3058" w:type="dxa"/>
          </w:tcPr>
          <w:p w14:paraId="1C9586BE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118A6FB5" w:rsidR="000930D0" w:rsidRPr="00B118B0" w:rsidRDefault="009930BA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19091E" w14:textId="554891D2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0930D0" w:rsidRPr="00B118B0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4BC55E29" w:rsidR="000930D0" w:rsidRPr="00B118B0" w:rsidRDefault="009930BA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A072325" w14:textId="170C24BF" w:rsidR="000930D0" w:rsidRPr="00B118B0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29989D3" w14:textId="4F8B6B84" w:rsidR="000930D0" w:rsidRPr="00B118B0" w:rsidRDefault="009930B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56,539</w:t>
            </w:r>
          </w:p>
        </w:tc>
        <w:tc>
          <w:tcPr>
            <w:tcW w:w="54" w:type="dxa"/>
          </w:tcPr>
          <w:p w14:paraId="374954DF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1349B419" w14:textId="606D681D" w:rsidR="000930D0" w:rsidRPr="00B118B0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56,539</w:t>
            </w:r>
          </w:p>
        </w:tc>
      </w:tr>
      <w:tr w:rsidR="000930D0" w:rsidRPr="00B118B0" w14:paraId="7208F396" w14:textId="77777777" w:rsidTr="00177EDB">
        <w:tc>
          <w:tcPr>
            <w:tcW w:w="3058" w:type="dxa"/>
          </w:tcPr>
          <w:p w14:paraId="3B4E2AC7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0930D0" w:rsidRPr="00B118B0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0930D0" w:rsidRPr="00B118B0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0930D0" w:rsidRPr="00B118B0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8851575" w14:textId="77777777" w:rsidR="000930D0" w:rsidRPr="00B118B0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353B0A58" w:rsidR="000930D0" w:rsidRPr="00B118B0" w:rsidRDefault="009930B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56,539</w:t>
            </w:r>
          </w:p>
        </w:tc>
        <w:tc>
          <w:tcPr>
            <w:tcW w:w="54" w:type="dxa"/>
          </w:tcPr>
          <w:p w14:paraId="2CE12EAA" w14:textId="77777777" w:rsidR="000930D0" w:rsidRPr="00B118B0" w:rsidRDefault="000930D0" w:rsidP="000930D0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134C7157" w:rsidR="000930D0" w:rsidRPr="00B118B0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</w:tr>
    </w:tbl>
    <w:p w14:paraId="1ED1C3B1" w14:textId="77777777" w:rsidR="007C19C3" w:rsidRPr="007C19C3" w:rsidRDefault="007C19C3" w:rsidP="007C19C3">
      <w:pPr>
        <w:spacing w:line="240" w:lineRule="atLeast"/>
        <w:rPr>
          <w:rFonts w:ascii="Angsana New" w:hAnsi="Angsana New"/>
          <w:b/>
          <w:bCs/>
          <w:sz w:val="28"/>
        </w:rPr>
      </w:pPr>
    </w:p>
    <w:p w14:paraId="46D54AC5" w14:textId="193EF1DF" w:rsidR="00372506" w:rsidRPr="007C19C3" w:rsidRDefault="007C19C3" w:rsidP="007C19C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1E5C2867" w14:textId="1DDA1F92" w:rsidR="003B3578" w:rsidRDefault="00D742B1" w:rsidP="004975E8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กลุ่มบริษัทมีเงินฝากธนาคาร</w:t>
      </w:r>
      <w:r w:rsidR="00BB15BF"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A07BF1" w:rsidRPr="003725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CC27F3" w:rsidRPr="002E7B9C">
        <w:rPr>
          <w:rFonts w:asciiTheme="majorBidi" w:hAnsiTheme="majorBidi" w:cstheme="majorBidi"/>
          <w:color w:val="000000"/>
          <w:spacing w:val="-2"/>
          <w:sz w:val="28"/>
        </w:rPr>
        <w:t>31.88</w:t>
      </w:r>
      <w:r w:rsidRPr="002E7B9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="00DF60E4" w:rsidRPr="00C84484">
        <w:rPr>
          <w:rFonts w:asciiTheme="majorBidi" w:hAnsiTheme="majorBidi" w:cstheme="majorBidi"/>
          <w:color w:val="000000"/>
          <w:spacing w:val="-2"/>
          <w:sz w:val="28"/>
        </w:rPr>
        <w:t>32.13</w:t>
      </w:r>
      <w:r w:rsidR="00DF60E4" w:rsidRPr="002E7B9C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E7B9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ในอัตราดอกเบี้ยร้อยละ </w:t>
      </w:r>
      <w:r w:rsidR="00A07BF1" w:rsidRPr="002E7B9C">
        <w:rPr>
          <w:rFonts w:asciiTheme="majorBidi" w:hAnsiTheme="majorBidi" w:cstheme="majorBidi"/>
          <w:color w:val="000000"/>
          <w:spacing w:val="-2"/>
          <w:sz w:val="28"/>
        </w:rPr>
        <w:t xml:space="preserve">0.05 - 0.38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ต่อปี 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="002131F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860B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ปี (งบการเงินเฉพาะกิจการ: ไม่มี)</w:t>
      </w:r>
    </w:p>
    <w:p w14:paraId="24381EA8" w14:textId="3F5348D6" w:rsidR="001210C6" w:rsidRPr="006263A6" w:rsidRDefault="001210C6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6263A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423997AB" w:rsidR="001210C6" w:rsidRPr="00A16218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0E4352" w:rsidRPr="00A162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A16218" w14:paraId="1F0E99A9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A16218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Cs w:val="24"/>
              </w:rPr>
              <w:t>: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A16218" w14:paraId="1BFD40BF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A16218" w14:paraId="1172744F" w14:textId="77777777" w:rsidTr="002A69CA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A16218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383E2D57" w:rsidR="001210C6" w:rsidRPr="00A16218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65E2DA2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7D13F504" w:rsidR="001210C6" w:rsidRPr="00A16218" w:rsidRDefault="00C56EB1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3FC0D72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A16218" w14:paraId="7614E027" w14:textId="77777777" w:rsidTr="002A69CA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0FD918D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2349A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38B6C3C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570F8662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3D29B3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580B1F4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55528BC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5D65856A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8275B" w:rsidRPr="00A16218" w14:paraId="1425C820" w14:textId="77777777" w:rsidTr="002A69CA">
        <w:tc>
          <w:tcPr>
            <w:tcW w:w="1440" w:type="dxa"/>
            <w:vAlign w:val="bottom"/>
          </w:tcPr>
          <w:p w14:paraId="184153B2" w14:textId="77777777" w:rsidR="00D8275B" w:rsidRPr="00A16218" w:rsidRDefault="00D8275B" w:rsidP="00D8275B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D8275B" w:rsidRPr="00A16218" w:rsidRDefault="00D8275B" w:rsidP="00D8275B">
            <w:pPr>
              <w:ind w:left="275" w:right="-180" w:hanging="186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6D83A223" w:rsidR="00D8275B" w:rsidRPr="00A16218" w:rsidRDefault="00B03EBA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D8275B" w:rsidRPr="00A16218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3B010430" w:rsidR="00D8275B" w:rsidRPr="00A16218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3CD9425E" w:rsidR="00D8275B" w:rsidRPr="00A16218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6541BAA4" w:rsidR="00D8275B" w:rsidRPr="00A16218" w:rsidRDefault="00A16218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275B" w:rsidRPr="00A16218" w14:paraId="1723B416" w14:textId="77777777" w:rsidTr="002A69CA">
        <w:tc>
          <w:tcPr>
            <w:tcW w:w="1440" w:type="dxa"/>
          </w:tcPr>
          <w:p w14:paraId="7A73FB78" w14:textId="4FB1D5B0" w:rsidR="00D8275B" w:rsidRPr="00A16218" w:rsidRDefault="00D8275B" w:rsidP="00D8275B">
            <w:pPr>
              <w:ind w:left="273" w:right="-108" w:hanging="273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A16218">
              <w:rPr>
                <w:rFonts w:asciiTheme="majorBidi" w:hAnsiTheme="majorBidi" w:cstheme="majorBidi" w:hint="cs"/>
                <w:szCs w:val="24"/>
                <w:cs/>
              </w:rPr>
              <w:t xml:space="preserve">สตาร์ แก๊ส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4E8332F6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45F9754" w14:textId="77777777" w:rsidR="00D8275B" w:rsidRPr="00A16218" w:rsidRDefault="00D8275B" w:rsidP="00D8275B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ผู้ถือหุ้นของบริษัท</w:t>
            </w:r>
            <w:r w:rsidRPr="00A16218">
              <w:rPr>
                <w:rFonts w:asciiTheme="majorBidi" w:hAnsiTheme="majorBidi"/>
                <w:szCs w:val="24"/>
              </w:rPr>
              <w:t xml:space="preserve"> </w:t>
            </w:r>
          </w:p>
          <w:p w14:paraId="1A46F7B0" w14:textId="123D5BEB" w:rsidR="00D8275B" w:rsidRPr="00A16218" w:rsidRDefault="00D8275B" w:rsidP="002A69CA">
            <w:pPr>
              <w:ind w:left="269" w:right="-180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บิลเลี่ยน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เวลเนส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F98D921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5CE97B0" w14:textId="56FBF726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 w:hint="cs"/>
                <w:szCs w:val="24"/>
                <w:cs/>
              </w:rPr>
              <w:t>บุคคล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319E0677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AE0AB" w14:textId="6DEFFD31" w:rsidR="00D8275B" w:rsidRPr="00A16218" w:rsidRDefault="00B03EBA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D39C701" w14:textId="77777777" w:rsidR="00D8275B" w:rsidRPr="00A16218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444C2" w14:textId="7B629138" w:rsidR="00D8275B" w:rsidRPr="00A16218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1,300</w:t>
            </w:r>
          </w:p>
        </w:tc>
        <w:tc>
          <w:tcPr>
            <w:tcW w:w="90" w:type="dxa"/>
            <w:vAlign w:val="bottom"/>
          </w:tcPr>
          <w:p w14:paraId="6F1EA6AF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D6A1C" w14:textId="75D3E08B" w:rsidR="00D8275B" w:rsidRPr="00A16218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00C6242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222649" w14:textId="6C8AF0B1" w:rsidR="00D8275B" w:rsidRPr="00A16218" w:rsidRDefault="00267B42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66323B66" w14:textId="48435789" w:rsidTr="002A69CA">
        <w:tc>
          <w:tcPr>
            <w:tcW w:w="3330" w:type="dxa"/>
            <w:gridSpan w:val="3"/>
          </w:tcPr>
          <w:p w14:paraId="087B32CB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77CA0EC0" w:rsidR="002A69CA" w:rsidRPr="00A16218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62596F5E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486DC70E" w:rsidR="002A69CA" w:rsidRPr="00A16218" w:rsidRDefault="002A69CA" w:rsidP="00D51677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3,800</w:t>
            </w:r>
          </w:p>
        </w:tc>
        <w:tc>
          <w:tcPr>
            <w:tcW w:w="90" w:type="dxa"/>
          </w:tcPr>
          <w:p w14:paraId="08499FEA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5C5A30E0" w:rsidR="002A69CA" w:rsidRPr="00A16218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21B36B1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260566A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728CF2AB" w14:textId="4E406495" w:rsidTr="002A69CA">
        <w:tc>
          <w:tcPr>
            <w:tcW w:w="4950" w:type="dxa"/>
            <w:gridSpan w:val="5"/>
          </w:tcPr>
          <w:p w14:paraId="301DA30E" w14:textId="12DB2849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00B9DDD3" w:rsidR="002A69CA" w:rsidRPr="00A16218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4FBEBBA8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47D427F8" w:rsidR="002A69CA" w:rsidRPr="00A16218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0E8CDF5E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0B11EF4C" w:rsidR="002A69CA" w:rsidRPr="00A16218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E2A2E52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44887763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B118B0" w14:paraId="526557A8" w14:textId="3EBFB30D" w:rsidTr="002A69CA">
        <w:tc>
          <w:tcPr>
            <w:tcW w:w="4950" w:type="dxa"/>
            <w:gridSpan w:val="5"/>
          </w:tcPr>
          <w:p w14:paraId="24467918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757FA491" w:rsidR="002A69CA" w:rsidRPr="00A16218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05BE227B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0822B8E3" w:rsidR="002A69CA" w:rsidRPr="00A16218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>1,300</w:t>
            </w:r>
          </w:p>
        </w:tc>
        <w:tc>
          <w:tcPr>
            <w:tcW w:w="90" w:type="dxa"/>
          </w:tcPr>
          <w:p w14:paraId="5269B2BB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4A15FBFE" w:rsidR="002A69CA" w:rsidRPr="00822FB2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17E8870F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0F97570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3C4D721B" w14:textId="77777777" w:rsidR="00CB6004" w:rsidRDefault="00CB6004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249463" w14:textId="1038CD2D" w:rsidR="001210C6" w:rsidRPr="00A16218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47776F"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A16218" w14:paraId="3C75CD5B" w14:textId="77777777" w:rsidTr="00A11E99">
        <w:tc>
          <w:tcPr>
            <w:tcW w:w="4680" w:type="dxa"/>
          </w:tcPr>
          <w:p w14:paraId="5B5D3D7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A16218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 w:val="28"/>
              </w:rPr>
              <w:t>: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A16218" w14:paraId="6C621B97" w14:textId="77777777" w:rsidTr="00A11E99">
        <w:tc>
          <w:tcPr>
            <w:tcW w:w="4680" w:type="dxa"/>
          </w:tcPr>
          <w:p w14:paraId="0E53F78D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210C6" w:rsidRPr="00A16218" w14:paraId="229C44BA" w14:textId="77777777" w:rsidTr="00A11E99">
        <w:tc>
          <w:tcPr>
            <w:tcW w:w="4680" w:type="dxa"/>
          </w:tcPr>
          <w:p w14:paraId="0AC94E7E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58E55474" w:rsidR="001210C6" w:rsidRPr="00A16218" w:rsidRDefault="00020B82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A16218" w:rsidRPr="00A162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0B32C81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04580C" w14:textId="7047DAB8" w:rsidR="001210C6" w:rsidRPr="00A16218" w:rsidRDefault="00C56EB1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62B2914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210C6" w:rsidRPr="00A16218" w14:paraId="601B8CF3" w14:textId="77777777" w:rsidTr="00A11E99">
        <w:tc>
          <w:tcPr>
            <w:tcW w:w="4680" w:type="dxa"/>
          </w:tcPr>
          <w:p w14:paraId="600547C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52ACF524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C215434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0F104540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E018D2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11961006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E1C39F7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CF91D7E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B4519" w:rsidRPr="00A16218" w14:paraId="79074F80" w14:textId="77777777" w:rsidTr="00A11E99">
        <w:tc>
          <w:tcPr>
            <w:tcW w:w="4680" w:type="dxa"/>
          </w:tcPr>
          <w:p w14:paraId="1BFB224B" w14:textId="4181C570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A1621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621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53FA4A29" w:rsidR="00FB4519" w:rsidRPr="00A16218" w:rsidRDefault="00B03EBA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90" w:type="dxa"/>
          </w:tcPr>
          <w:p w14:paraId="3F12E942" w14:textId="77777777" w:rsidR="00FB4519" w:rsidRPr="00A16218" w:rsidRDefault="00FB4519" w:rsidP="00FB451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39273CAE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253DFEE5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26FBB72F" w:rsidR="00FB4519" w:rsidRPr="00A16218" w:rsidRDefault="00B03EBA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A614FA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2D6A7AF0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243,293</w:t>
            </w:r>
          </w:p>
        </w:tc>
      </w:tr>
      <w:tr w:rsidR="00FB4519" w:rsidRPr="00A16218" w14:paraId="11BD15AF" w14:textId="77777777" w:rsidTr="00A11E99">
        <w:tc>
          <w:tcPr>
            <w:tcW w:w="4680" w:type="dxa"/>
          </w:tcPr>
          <w:p w14:paraId="2881DCFC" w14:textId="6AA66213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43FBE920" w:rsidR="00FB4519" w:rsidRPr="00A16218" w:rsidRDefault="00B03EBA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DDF042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314FA4BF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691,300</w:t>
            </w:r>
          </w:p>
        </w:tc>
        <w:tc>
          <w:tcPr>
            <w:tcW w:w="90" w:type="dxa"/>
          </w:tcPr>
          <w:p w14:paraId="3AE87CDB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21AF471D" w:rsidR="00FB4519" w:rsidRPr="00A16218" w:rsidRDefault="00B03EBA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B558847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59DE98" w14:textId="68FB1D54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690,000</w:t>
            </w:r>
          </w:p>
        </w:tc>
      </w:tr>
      <w:tr w:rsidR="00FB4519" w:rsidRPr="00A16218" w14:paraId="6336D4AF" w14:textId="77777777" w:rsidTr="00613A3D">
        <w:tc>
          <w:tcPr>
            <w:tcW w:w="4680" w:type="dxa"/>
          </w:tcPr>
          <w:p w14:paraId="1DF59159" w14:textId="3BD519CD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6718920D" w:rsidR="00FB4519" w:rsidRPr="00A16218" w:rsidRDefault="00B03EBA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(1,300)</w:t>
            </w:r>
          </w:p>
        </w:tc>
        <w:tc>
          <w:tcPr>
            <w:tcW w:w="90" w:type="dxa"/>
          </w:tcPr>
          <w:p w14:paraId="564DE145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7F2DB" w14:textId="576FFC71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(1,283,293)</w:t>
            </w:r>
          </w:p>
        </w:tc>
        <w:tc>
          <w:tcPr>
            <w:tcW w:w="90" w:type="dxa"/>
          </w:tcPr>
          <w:p w14:paraId="05BC666C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1ECD1" w14:textId="5C47F07C" w:rsidR="00FB4519" w:rsidRPr="00A16218" w:rsidRDefault="00B03EBA" w:rsidP="00FB4519">
            <w:pPr>
              <w:tabs>
                <w:tab w:val="decimal" w:pos="894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FD6CE83" w14:textId="77777777" w:rsidR="00FB4519" w:rsidRPr="00A16218" w:rsidRDefault="00FB4519" w:rsidP="00FB4519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EBD6776" w14:textId="04A11F0C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(933,293)</w:t>
            </w:r>
          </w:p>
        </w:tc>
      </w:tr>
      <w:tr w:rsidR="00FB4519" w:rsidRPr="00B118B0" w14:paraId="0BF449A7" w14:textId="77777777" w:rsidTr="00A11E99">
        <w:tc>
          <w:tcPr>
            <w:tcW w:w="4680" w:type="dxa"/>
          </w:tcPr>
          <w:p w14:paraId="3F22FF6C" w14:textId="7F2E5A0F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34A7DDFB" w:rsidR="00FB4519" w:rsidRPr="00A16218" w:rsidRDefault="00B03EBA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6DB09678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393C19E8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762C6333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4EE1B3CA" w:rsidR="00FB4519" w:rsidRPr="00A16218" w:rsidRDefault="00B03EBA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B95566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4E8F9353" w:rsidR="00FB4519" w:rsidRPr="00B118B0" w:rsidRDefault="00FB4519" w:rsidP="00FB4519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A468BFE" w14:textId="1F754B5E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2B0A4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14EC9D79" w:rsidR="00C96992" w:rsidRPr="002B0A44" w:rsidRDefault="00C96992" w:rsidP="002B0A44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4BBE25B3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07A60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  <w:p w14:paraId="2C4D0EED" w14:textId="6B1926D0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0A6A65B2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51601752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25E7CA4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0757B1DC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41920800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B6D43" w:rsidRPr="00A73DBA" w14:paraId="41D9C016" w14:textId="77777777" w:rsidTr="003E2F43">
        <w:tc>
          <w:tcPr>
            <w:tcW w:w="2610" w:type="dxa"/>
            <w:tcBorders>
              <w:top w:val="single" w:sz="4" w:space="0" w:color="auto"/>
            </w:tcBorders>
          </w:tcPr>
          <w:p w14:paraId="6179FF21" w14:textId="77777777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2B47DC33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44BF7FB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E412B77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7F0078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334CC824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19774CB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BEE27D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550,000</w:t>
            </w:r>
          </w:p>
        </w:tc>
      </w:tr>
      <w:tr w:rsidR="00BB6D43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77F94C6D" w:rsidR="00BB6D43" w:rsidRPr="00A73DBA" w:rsidRDefault="00BB6D43" w:rsidP="00BB6D43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="009E29C1"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7ED75CA7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1753E64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473E0D18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3A6CB7F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BB6D43" w:rsidRPr="00A73DBA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4A685BDF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BB6D43" w:rsidRPr="00A73DBA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103C1C1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249,999</w:t>
            </w:r>
          </w:p>
        </w:tc>
      </w:tr>
      <w:tr w:rsidR="00BB6D43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77777777" w:rsidR="00BB6D43" w:rsidRPr="00A73DBA" w:rsidRDefault="00BB6D43" w:rsidP="00BB6D43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270A617D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09E72C84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54923086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BB6D43" w:rsidRPr="00A73DBA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50D991E1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BB6D43" w:rsidRPr="00A73DBA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09968D5" w:rsidR="00BB6D43" w:rsidRPr="00A73DBA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BB6D43" w:rsidRPr="00A73DBA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382CFC21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81,744</w:t>
            </w:r>
          </w:p>
        </w:tc>
      </w:tr>
      <w:tr w:rsidR="00BB6D43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77777777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544AC4C3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04A3818D" w:rsidR="00BB6D43" w:rsidRPr="00A73DBA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7F3DF37E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BB6D43" w:rsidRPr="00A73DBA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45BE328D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38577FA8" w:rsidR="00BB6D43" w:rsidRPr="00A73DBA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30D150EF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50,000</w:t>
            </w:r>
          </w:p>
        </w:tc>
      </w:tr>
      <w:tr w:rsidR="00BB6D43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B9106D2" w:rsidR="00BB6D43" w:rsidRPr="00A73DBA" w:rsidRDefault="00BB6D43" w:rsidP="00BB6D4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536B4A33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13469BA2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2012C932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15B2FF91" w:rsidR="00BB6D43" w:rsidRPr="00A73DBA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BB6D43" w:rsidRPr="00A73DBA" w:rsidRDefault="00BB6D43" w:rsidP="00BB6D43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0FC9266D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41E7F863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1,124,146</w:t>
            </w:r>
          </w:p>
        </w:tc>
      </w:tr>
      <w:tr w:rsidR="00BB6D43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581FBC2B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32D3E7A2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2,055,889</w:t>
            </w:r>
          </w:p>
        </w:tc>
        <w:tc>
          <w:tcPr>
            <w:tcW w:w="90" w:type="dxa"/>
          </w:tcPr>
          <w:p w14:paraId="61927EAA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B30C015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="Angsana New" w:hAnsi="Angsana New"/>
                <w:sz w:val="28"/>
              </w:rPr>
              <w:t>2,055,889</w:t>
            </w:r>
          </w:p>
        </w:tc>
      </w:tr>
      <w:tr w:rsidR="00BB6D43" w:rsidRPr="00A73DBA" w14:paraId="3833D885" w14:textId="77777777" w:rsidTr="00613A3D">
        <w:tc>
          <w:tcPr>
            <w:tcW w:w="2610" w:type="dxa"/>
          </w:tcPr>
          <w:p w14:paraId="35C1E7BC" w14:textId="3CDF493B" w:rsidR="00BB6D43" w:rsidRPr="00A73DBA" w:rsidRDefault="00BB6D43" w:rsidP="00BB6D43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BB6D43" w:rsidRPr="00A73DBA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066A08FF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1845E8D5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="Angsana New" w:hAnsi="Angsana New"/>
                <w:sz w:val="28"/>
              </w:rPr>
              <w:t>(198,583)</w:t>
            </w:r>
          </w:p>
        </w:tc>
      </w:tr>
      <w:tr w:rsidR="00BB6D43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77777777" w:rsidR="00BB6D43" w:rsidRPr="00A73DBA" w:rsidRDefault="00BB6D43" w:rsidP="00BB6D43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BB6D43" w:rsidRPr="00A73DBA" w:rsidRDefault="00BB6D43" w:rsidP="00BB6D43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BB6D43" w:rsidRPr="00A73DBA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BB6D43" w:rsidRPr="00A73DBA" w:rsidRDefault="00BB6D43" w:rsidP="00BB6D43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BB6D43" w:rsidRPr="00A73DBA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BB6D43" w:rsidRPr="00A73DBA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BB6D43" w:rsidRPr="00A73DBA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BB6D43" w:rsidRPr="00A73DBA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BB6D43" w:rsidRPr="00A73DBA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2CE7DBA1" w:rsidR="00BB6D43" w:rsidRPr="00A73DBA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  <w:tc>
          <w:tcPr>
            <w:tcW w:w="90" w:type="dxa"/>
          </w:tcPr>
          <w:p w14:paraId="6E56E582" w14:textId="77777777" w:rsidR="00BB6D43" w:rsidRPr="00A73DBA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4D01E8F4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6F01ED51" w14:textId="77777777" w:rsidR="00DE6042" w:rsidRDefault="00DE6042" w:rsidP="00540F0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  <w:sectPr w:rsidR="00DE6042" w:rsidSect="00F26C08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3"/>
          <w:cols w:space="720"/>
          <w:docGrid w:linePitch="326"/>
        </w:sectPr>
      </w:pP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3AC2BBE8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5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04A8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5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2992"/>
        <w:gridCol w:w="921"/>
        <w:gridCol w:w="91"/>
        <w:gridCol w:w="882"/>
        <w:gridCol w:w="179"/>
        <w:gridCol w:w="885"/>
        <w:gridCol w:w="179"/>
        <w:gridCol w:w="882"/>
        <w:gridCol w:w="179"/>
        <w:gridCol w:w="876"/>
        <w:gridCol w:w="179"/>
        <w:gridCol w:w="885"/>
        <w:gridCol w:w="179"/>
        <w:gridCol w:w="465"/>
        <w:gridCol w:w="35"/>
        <w:gridCol w:w="468"/>
        <w:gridCol w:w="179"/>
        <w:gridCol w:w="115"/>
        <w:gridCol w:w="21"/>
        <w:gridCol w:w="747"/>
        <w:gridCol w:w="179"/>
        <w:gridCol w:w="865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7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00AAB896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A264A"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286D467B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3AA2F2A7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788C6AA0" w:rsidR="00D07FE2" w:rsidRPr="00A73DBA" w:rsidRDefault="005A264A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2C35FC8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84EB48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4CD434D0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4A3AF8B6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618A0AD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4964256A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153AD6EE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72416F82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</w:tr>
      <w:tr w:rsidR="00BB3C2D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BB3C2D" w:rsidRPr="00A73DBA" w:rsidRDefault="00BB3C2D" w:rsidP="00363E7B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BB3C2D" w:rsidRPr="00A73DBA" w:rsidRDefault="00BB3C2D" w:rsidP="00BB3C2D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5C3271C1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BB3C2D" w:rsidRPr="00A73DBA" w:rsidRDefault="00BB3C2D" w:rsidP="00BB3C2D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347CF7F9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BB3C2D" w:rsidRPr="00A73DBA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4A5A491D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BB3C2D" w:rsidRPr="00A73DBA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2669CA2F" w:rsidR="00BB3C2D" w:rsidRPr="00A73DBA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2864D1B7" w:rsidR="00BB3C2D" w:rsidRPr="00A73DBA" w:rsidRDefault="00B03EBA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0E389892" w:rsidR="00BB3C2D" w:rsidRPr="00A73DBA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1A094123" w:rsidR="00BB3C2D" w:rsidRPr="00A73DBA" w:rsidRDefault="009C6BD1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20,628</w:t>
            </w:r>
          </w:p>
        </w:tc>
        <w:tc>
          <w:tcPr>
            <w:tcW w:w="61" w:type="pct"/>
            <w:vAlign w:val="bottom"/>
          </w:tcPr>
          <w:p w14:paraId="788A1EB1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37C8D67D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20,562</w:t>
            </w:r>
          </w:p>
        </w:tc>
      </w:tr>
      <w:tr w:rsidR="00BB3C2D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BB3C2D" w:rsidRPr="00A73DBA" w:rsidRDefault="00BB3C2D" w:rsidP="00BB3C2D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BB3C2D" w:rsidRPr="00A73DBA" w:rsidRDefault="00BB3C2D" w:rsidP="00BB3C2D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363E7B" w:rsidRPr="00A73DBA" w:rsidRDefault="00BB3C2D" w:rsidP="00363E7B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BB3C2D" w:rsidRPr="00A73DBA" w:rsidRDefault="00BB3C2D" w:rsidP="00363E7B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BB3C2D" w:rsidRPr="00A73DBA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1642D7E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BB3C2D" w:rsidRPr="00A73DBA" w:rsidRDefault="00BB3C2D" w:rsidP="00BB3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941EC5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BB3C2D" w:rsidRPr="00A73DBA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04B3B55B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BB3C2D" w:rsidRPr="00A73DBA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437E341B" w:rsidR="00BB3C2D" w:rsidRPr="00A73DBA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52DA4AD6" w:rsidR="00BB3C2D" w:rsidRPr="00A73DBA" w:rsidRDefault="00B03EBA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2C41D4AF" w:rsidR="00BB3C2D" w:rsidRPr="00A73DBA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76B9760D" w:rsidR="00BB3C2D" w:rsidRPr="00A73DBA" w:rsidRDefault="009C6BD1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2ED95114" w:rsidR="00BB3C2D" w:rsidRPr="00A73DBA" w:rsidRDefault="00BB3C2D" w:rsidP="00BB3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BB3C2D" w:rsidRPr="00A73DBA" w:rsidRDefault="00BB3C2D" w:rsidP="00BB3C2D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3682028A" w:rsidR="00BB3C2D" w:rsidRPr="00A73DBA" w:rsidRDefault="00BB3C2D" w:rsidP="00363E7B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="00E2288A" w:rsidRPr="00A73DBA">
              <w:rPr>
                <w:rFonts w:asciiTheme="majorBidi" w:hAnsiTheme="majorBidi" w:cstheme="majorBidi" w:hint="cs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13" w:type="pct"/>
            <w:vAlign w:val="bottom"/>
          </w:tcPr>
          <w:p w14:paraId="12473F16" w14:textId="3B336238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BB3C2D" w:rsidRPr="00A73DBA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1D6163C8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BB3C2D" w:rsidRPr="00A73DBA" w:rsidRDefault="00BB3C2D" w:rsidP="00BB3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7A7E937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BB3C2D" w:rsidRPr="00A73DBA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63D193ED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BB3C2D" w:rsidRPr="00A73DBA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076A93F9" w:rsidR="00BB3C2D" w:rsidRPr="00A73DBA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33FE6070" w:rsidR="00BB3C2D" w:rsidRPr="00A73DBA" w:rsidRDefault="00B03EBA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4EFE9CE1" w:rsidR="00BB3C2D" w:rsidRPr="00A73DBA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030F487B" w:rsidR="00BB3C2D" w:rsidRPr="00A73DBA" w:rsidRDefault="009C6BD1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341,298</w:t>
            </w:r>
          </w:p>
        </w:tc>
        <w:tc>
          <w:tcPr>
            <w:tcW w:w="61" w:type="pct"/>
            <w:vAlign w:val="bottom"/>
          </w:tcPr>
          <w:p w14:paraId="577EBCAE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3DFA8901" w:rsidR="00BB3C2D" w:rsidRPr="00A73DBA" w:rsidRDefault="00BB3C2D" w:rsidP="00BB3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eastAsia"/>
                <w:color w:val="000000"/>
                <w:szCs w:val="24"/>
              </w:rPr>
              <w:t>344,268</w:t>
            </w:r>
          </w:p>
        </w:tc>
      </w:tr>
      <w:tr w:rsidR="00BB3C2D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BB3C2D" w:rsidRPr="00A73DBA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BB3C2D" w:rsidRPr="00A73DBA" w:rsidRDefault="00BB3C2D" w:rsidP="00BB3C2D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BB3C2D" w:rsidRPr="00A73DBA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BB3C2D" w:rsidRPr="00A73DBA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BB3C2D" w:rsidRPr="00A73DBA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BB3C2D" w:rsidRPr="00A73DBA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101A0064" w:rsidR="00BB3C2D" w:rsidRPr="00A73DBA" w:rsidRDefault="00B03EBA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4056D56D" w:rsidR="00BB3C2D" w:rsidRPr="00A73DBA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68952051" w:rsidR="00BB3C2D" w:rsidRPr="00A73DBA" w:rsidRDefault="009C6BD1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361,926</w:t>
            </w:r>
          </w:p>
        </w:tc>
        <w:tc>
          <w:tcPr>
            <w:tcW w:w="61" w:type="pct"/>
            <w:vAlign w:val="bottom"/>
          </w:tcPr>
          <w:p w14:paraId="50322A8C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1807A053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eastAsia"/>
                <w:color w:val="000000"/>
                <w:szCs w:val="24"/>
              </w:rPr>
              <w:t>364,830</w:t>
            </w:r>
          </w:p>
        </w:tc>
      </w:tr>
      <w:tr w:rsidR="00BB3C2D" w:rsidRPr="00A73DBA" w14:paraId="23CDA4FB" w14:textId="77777777" w:rsidTr="0023237F">
        <w:trPr>
          <w:trHeight w:val="144"/>
        </w:trPr>
        <w:tc>
          <w:tcPr>
            <w:tcW w:w="789" w:type="pct"/>
          </w:tcPr>
          <w:p w14:paraId="1395944F" w14:textId="60F09984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BB3C2D" w:rsidRPr="00A73DBA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BB3C2D" w:rsidRPr="00A73DBA" w:rsidRDefault="00BB3C2D" w:rsidP="00BB3C2D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BB3C2D" w:rsidRPr="00A73DBA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BB3C2D" w:rsidRPr="00A73DBA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BB3C2D" w:rsidRPr="00A73DBA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BB3C2D" w:rsidRPr="00A73DBA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1C240283" w:rsidR="00BB3C2D" w:rsidRPr="00A73DBA" w:rsidRDefault="00B03EBA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5E468BCA" w:rsidR="00BB3C2D" w:rsidRPr="00A73DBA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3C05B7F1" w:rsidR="00BB3C2D" w:rsidRPr="00A73DBA" w:rsidRDefault="009C6BD1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779E52D6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B118B0" w14:paraId="2F0DFF7E" w14:textId="77777777" w:rsidTr="0023237F">
        <w:trPr>
          <w:trHeight w:val="144"/>
        </w:trPr>
        <w:tc>
          <w:tcPr>
            <w:tcW w:w="789" w:type="pct"/>
          </w:tcPr>
          <w:p w14:paraId="233EED94" w14:textId="77777777" w:rsidR="00BB3C2D" w:rsidRPr="00A73DBA" w:rsidRDefault="00BB3C2D" w:rsidP="00BB3C2D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BB3C2D" w:rsidRPr="00A73DBA" w:rsidRDefault="00BB3C2D" w:rsidP="00BB3C2D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BB3C2D" w:rsidRPr="00A73DBA" w:rsidRDefault="00BB3C2D" w:rsidP="00BB3C2D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BB3C2D" w:rsidRPr="00A73DBA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BB3C2D" w:rsidRPr="00A73DBA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BB3C2D" w:rsidRPr="00A73DBA" w:rsidRDefault="00BB3C2D" w:rsidP="00BB3C2D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BB3C2D" w:rsidRPr="00A73DBA" w:rsidRDefault="00BB3C2D" w:rsidP="00BB3C2D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BB3C2D" w:rsidRPr="00A73DBA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BB3C2D" w:rsidRPr="00A73DBA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6BCBB7F7" w:rsidR="00BB3C2D" w:rsidRPr="00A73DBA" w:rsidRDefault="00B03EBA" w:rsidP="00BB3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BB3C2D" w:rsidRPr="00A73DB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536DB260" w:rsidR="00BB3C2D" w:rsidRPr="00A73DBA" w:rsidRDefault="00BB3C2D" w:rsidP="00BB3C2D">
            <w:pPr>
              <w:pBdr>
                <w:top w:val="single" w:sz="4" w:space="1" w:color="auto"/>
                <w:bottom w:val="double" w:sz="4" w:space="1" w:color="auto"/>
              </w:pBd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69BA889B" w:rsidR="00BB3C2D" w:rsidRPr="00A73DBA" w:rsidRDefault="009C6BD1" w:rsidP="00BB3C2D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361,926</w:t>
            </w:r>
          </w:p>
        </w:tc>
        <w:tc>
          <w:tcPr>
            <w:tcW w:w="61" w:type="pct"/>
            <w:vAlign w:val="bottom"/>
          </w:tcPr>
          <w:p w14:paraId="6D4E9124" w14:textId="77777777" w:rsidR="00BB3C2D" w:rsidRPr="00A73DBA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0FDCCEE9" w:rsidR="00BB3C2D" w:rsidRPr="003C4734" w:rsidRDefault="00BB3C2D" w:rsidP="00BB3C2D">
            <w:pPr>
              <w:pBdr>
                <w:top w:val="single" w:sz="4" w:space="1" w:color="auto"/>
                <w:bottom w:val="double" w:sz="4" w:space="1" w:color="auto"/>
              </w:pBd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364,830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FA76E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29"/>
          <w:cols w:space="720"/>
          <w:docGrid w:linePitch="326"/>
        </w:sectPr>
      </w:pP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3011"/>
        <w:gridCol w:w="1332"/>
        <w:gridCol w:w="126"/>
        <w:gridCol w:w="1335"/>
        <w:gridCol w:w="138"/>
        <w:gridCol w:w="1209"/>
        <w:gridCol w:w="138"/>
        <w:gridCol w:w="1206"/>
        <w:gridCol w:w="138"/>
        <w:gridCol w:w="1209"/>
        <w:gridCol w:w="138"/>
        <w:gridCol w:w="1206"/>
        <w:gridCol w:w="141"/>
        <w:gridCol w:w="1218"/>
      </w:tblGrid>
      <w:tr w:rsidR="007E5154" w:rsidRPr="00A73DBA" w14:paraId="5AAF62C8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1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80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7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1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0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4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7E5154" w:rsidRPr="00A73DBA" w14:paraId="048013A2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4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21C0305F" w14:textId="384BD80A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7C64A1"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7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D38F50A" w14:textId="6AE3D2D0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7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4D12CC80" w14:textId="5467FE9F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7E5154" w:rsidRPr="00A73DBA" w14:paraId="35E709C7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26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54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7118FF15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776E49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65143A7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0B8313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BA3D5BA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8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1577F46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24EF1" w:rsidRPr="00A73DBA" w14:paraId="6F7E855C" w14:textId="77777777" w:rsidTr="00424EF1">
        <w:trPr>
          <w:trHeight w:val="234"/>
        </w:trPr>
        <w:tc>
          <w:tcPr>
            <w:tcW w:w="725" w:type="pct"/>
          </w:tcPr>
          <w:p w14:paraId="7B6ED747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ค้าไม้ </w:t>
            </w:r>
          </w:p>
          <w:p w14:paraId="6645C3A4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วังวิเศษ จำกัด</w:t>
            </w:r>
          </w:p>
        </w:tc>
        <w:tc>
          <w:tcPr>
            <w:tcW w:w="1026" w:type="pct"/>
          </w:tcPr>
          <w:p w14:paraId="1D6F465E" w14:textId="77777777" w:rsidR="00424EF1" w:rsidRPr="00A73DBA" w:rsidRDefault="00424EF1" w:rsidP="006071E7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54" w:type="pct"/>
            <w:vAlign w:val="bottom"/>
          </w:tcPr>
          <w:p w14:paraId="50EB4B2E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424EF1" w:rsidRPr="00A73DBA" w:rsidRDefault="00424EF1" w:rsidP="00424EF1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14BE4EF7" w14:textId="6194DF34" w:rsidR="00424EF1" w:rsidRPr="00A73DBA" w:rsidRDefault="009C6BD1" w:rsidP="00424EF1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63E816CC" w14:textId="77777777" w:rsidR="00424EF1" w:rsidRPr="00A73DBA" w:rsidRDefault="00424EF1" w:rsidP="00424EF1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9BF6B5F" w14:textId="77777777" w:rsidR="00424EF1" w:rsidRPr="00A73DBA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1F86FE7F" w14:textId="77777777" w:rsidR="00424EF1" w:rsidRPr="00A73DBA" w:rsidRDefault="00424EF1" w:rsidP="00424EF1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8DDFF98" w14:textId="735508BA" w:rsidR="00424EF1" w:rsidRPr="00A73DBA" w:rsidRDefault="009C6BD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7A31934" w14:textId="77777777" w:rsidR="00424EF1" w:rsidRPr="00A73DBA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70A8F18" w14:textId="77777777" w:rsidR="00424EF1" w:rsidRPr="00A73DBA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B207632" w14:textId="77777777" w:rsidR="00424EF1" w:rsidRPr="00A73DBA" w:rsidRDefault="00424EF1" w:rsidP="00424EF1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" w:type="pct"/>
            <w:vAlign w:val="bottom"/>
          </w:tcPr>
          <w:p w14:paraId="476313E9" w14:textId="6911A824" w:rsidR="00424EF1" w:rsidRPr="00A73DBA" w:rsidRDefault="009C6BD1" w:rsidP="00424EF1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Align w:val="bottom"/>
          </w:tcPr>
          <w:p w14:paraId="3EFFB0E1" w14:textId="77777777" w:rsidR="00424EF1" w:rsidRPr="00A73DBA" w:rsidRDefault="00424EF1" w:rsidP="00424EF1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72317C68" w14:textId="77777777" w:rsidR="00424EF1" w:rsidRPr="00A73DBA" w:rsidRDefault="00424EF1" w:rsidP="00424EF1">
            <w:pPr>
              <w:ind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424EF1" w:rsidRPr="00A73DBA" w14:paraId="0D57A1A7" w14:textId="77777777" w:rsidTr="00424EF1">
        <w:trPr>
          <w:trHeight w:val="144"/>
        </w:trPr>
        <w:tc>
          <w:tcPr>
            <w:tcW w:w="725" w:type="pct"/>
          </w:tcPr>
          <w:p w14:paraId="63CF03B2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</w:t>
            </w:r>
          </w:p>
          <w:p w14:paraId="17CDA573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ซอฟท์แวร์ </w:t>
            </w:r>
          </w:p>
          <w:p w14:paraId="4750E1D4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</w:p>
          <w:p w14:paraId="04F44C93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026" w:type="pct"/>
          </w:tcPr>
          <w:p w14:paraId="3FBC3B6C" w14:textId="77777777" w:rsidR="006071E7" w:rsidRPr="00A73DBA" w:rsidRDefault="00424EF1" w:rsidP="006071E7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</w:t>
            </w:r>
          </w:p>
          <w:p w14:paraId="10C9F922" w14:textId="6210F60D" w:rsidR="00424EF1" w:rsidRPr="00A73DBA" w:rsidRDefault="00424EF1" w:rsidP="006071E7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54" w:type="pct"/>
            <w:vAlign w:val="bottom"/>
          </w:tcPr>
          <w:p w14:paraId="2F673584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424EF1" w:rsidRPr="00A73DBA" w:rsidRDefault="00424EF1" w:rsidP="00424EF1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3F6681D6" w14:textId="336F3B53" w:rsidR="00424EF1" w:rsidRPr="00A73DBA" w:rsidRDefault="009C6BD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7" w:type="pct"/>
            <w:vAlign w:val="bottom"/>
          </w:tcPr>
          <w:p w14:paraId="5A8FD11F" w14:textId="77777777" w:rsidR="00424EF1" w:rsidRPr="00A73DBA" w:rsidRDefault="00424EF1" w:rsidP="00424EF1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A567F0E" w14:textId="1691B0AD" w:rsidR="00424EF1" w:rsidRPr="00A73DBA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35</w:t>
            </w:r>
            <w:r w:rsidR="00921483" w:rsidRPr="00A73DBA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47" w:type="pct"/>
          </w:tcPr>
          <w:p w14:paraId="43553266" w14:textId="77777777" w:rsidR="00424EF1" w:rsidRPr="00A73DBA" w:rsidRDefault="00424EF1" w:rsidP="00424EF1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367B45A0" w14:textId="1737FFD7" w:rsidR="00424EF1" w:rsidRPr="00A73DBA" w:rsidRDefault="009C6BD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322AEB69" w14:textId="77777777" w:rsidR="00424EF1" w:rsidRPr="00A73DBA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395DE48" w14:textId="77777777" w:rsidR="00424EF1" w:rsidRPr="00A73DBA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177D4068" w14:textId="77777777" w:rsidR="00424EF1" w:rsidRPr="00A73DBA" w:rsidRDefault="00424EF1" w:rsidP="00424EF1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B1C9DDD" w14:textId="6F86170D" w:rsidR="00424EF1" w:rsidRPr="00A73DBA" w:rsidRDefault="009C6BD1" w:rsidP="009048CB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8" w:type="pct"/>
            <w:vAlign w:val="bottom"/>
          </w:tcPr>
          <w:p w14:paraId="53E0F715" w14:textId="77777777" w:rsidR="00424EF1" w:rsidRPr="00A73DBA" w:rsidRDefault="00424EF1" w:rsidP="00424EF1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873CBA0" w14:textId="77777777" w:rsidR="00424EF1" w:rsidRPr="00A73DBA" w:rsidRDefault="00424EF1" w:rsidP="00424EF1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424EF1" w:rsidRPr="00A73DBA" w14:paraId="058BB88A" w14:textId="77777777" w:rsidTr="00424EF1">
        <w:trPr>
          <w:trHeight w:val="144"/>
        </w:trPr>
        <w:tc>
          <w:tcPr>
            <w:tcW w:w="725" w:type="pct"/>
          </w:tcPr>
          <w:p w14:paraId="75E14620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26" w:type="pct"/>
            <w:vAlign w:val="bottom"/>
          </w:tcPr>
          <w:p w14:paraId="5E4C3E3F" w14:textId="77777777" w:rsidR="00424EF1" w:rsidRPr="00A73DBA" w:rsidRDefault="00424EF1" w:rsidP="00424EF1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2DFCE435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73B74C7C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9FE13F3" w14:textId="77777777" w:rsidR="00424EF1" w:rsidRPr="00A73DBA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350487E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9F9BCE0" w14:textId="77777777" w:rsidR="00424EF1" w:rsidRPr="00A73DBA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CCFB292" w14:textId="77777777" w:rsidR="00424EF1" w:rsidRPr="00A73DBA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70269AD" w14:textId="77777777" w:rsidR="00424EF1" w:rsidRPr="00A73DBA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29CD523" w14:textId="77777777" w:rsidR="00424EF1" w:rsidRPr="00A73DBA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55A95789" w14:textId="77777777" w:rsidR="00424EF1" w:rsidRPr="00A73DBA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C9008F9" w14:textId="0C0CB7BB" w:rsidR="00424EF1" w:rsidRPr="00A73DBA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8" w:type="pct"/>
            <w:vMerge w:val="restart"/>
            <w:vAlign w:val="bottom"/>
          </w:tcPr>
          <w:p w14:paraId="1CB52003" w14:textId="77777777" w:rsidR="00424EF1" w:rsidRPr="00A73DBA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B99C79D" w14:textId="77777777" w:rsidR="00424EF1" w:rsidRPr="00A73DBA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424EF1" w:rsidRPr="00A73DBA" w14:paraId="763E454B" w14:textId="77777777" w:rsidTr="00424EF1">
        <w:trPr>
          <w:trHeight w:val="144"/>
        </w:trPr>
        <w:tc>
          <w:tcPr>
            <w:tcW w:w="1751" w:type="pct"/>
            <w:gridSpan w:val="2"/>
          </w:tcPr>
          <w:p w14:paraId="5C334C30" w14:textId="77777777" w:rsidR="00424EF1" w:rsidRPr="00A73DBA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54" w:type="pct"/>
          </w:tcPr>
          <w:p w14:paraId="36FEC746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25B0EDEF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FA4BE92" w14:textId="77777777" w:rsidR="00424EF1" w:rsidRPr="00A73DBA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E2FAB39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5C88EC9" w14:textId="77777777" w:rsidR="00424EF1" w:rsidRPr="00A73DBA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A1A9022" w14:textId="77777777" w:rsidR="00424EF1" w:rsidRPr="00A73DBA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8183D66" w14:textId="77777777" w:rsidR="00424EF1" w:rsidRPr="00A73DBA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4F82BC0" w14:textId="77777777" w:rsidR="00424EF1" w:rsidRPr="00A73DBA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7FB33957" w14:textId="77777777" w:rsidR="00424EF1" w:rsidRPr="00A73DBA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9ABC195" w14:textId="13BFE4AF" w:rsidR="00424EF1" w:rsidRPr="00A73DBA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8" w:type="pct"/>
            <w:vMerge/>
            <w:vAlign w:val="bottom"/>
          </w:tcPr>
          <w:p w14:paraId="6D2E3815" w14:textId="77777777" w:rsidR="00424EF1" w:rsidRPr="00A73DBA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12A7E5C" w14:textId="77777777" w:rsidR="00424EF1" w:rsidRPr="00A73DBA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424EF1" w:rsidRPr="005B37CB" w14:paraId="207A29AF" w14:textId="77777777" w:rsidTr="00424EF1">
        <w:trPr>
          <w:trHeight w:val="144"/>
        </w:trPr>
        <w:tc>
          <w:tcPr>
            <w:tcW w:w="1751" w:type="pct"/>
            <w:gridSpan w:val="2"/>
          </w:tcPr>
          <w:p w14:paraId="4DF53F16" w14:textId="77777777" w:rsidR="00424EF1" w:rsidRPr="00A73DBA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54" w:type="pct"/>
          </w:tcPr>
          <w:p w14:paraId="54821E1C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467B360F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D5C958" w14:textId="77777777" w:rsidR="00424EF1" w:rsidRPr="00A73DBA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79A2463" w14:textId="77777777" w:rsidR="00424EF1" w:rsidRPr="00A73DBA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72C7B2" w14:textId="77777777" w:rsidR="00424EF1" w:rsidRPr="00A73DBA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716400C8" w14:textId="77777777" w:rsidR="00424EF1" w:rsidRPr="00A73DBA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47EE215" w14:textId="77777777" w:rsidR="00424EF1" w:rsidRPr="00A73DBA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2B408FC" w14:textId="77777777" w:rsidR="00424EF1" w:rsidRPr="00A73DBA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3FC97EB8" w14:textId="77777777" w:rsidR="00424EF1" w:rsidRPr="00A73DBA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1E6F2DDE" w:rsidR="00424EF1" w:rsidRPr="00B21462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2146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Merge/>
            <w:vAlign w:val="bottom"/>
          </w:tcPr>
          <w:p w14:paraId="4FEA8E56" w14:textId="77777777" w:rsidR="00424EF1" w:rsidRPr="00A73DBA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424EF1" w:rsidRPr="005B37CB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FA76E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30"/>
          <w:cols w:space="720"/>
          <w:docGrid w:linePitch="326"/>
        </w:sectPr>
      </w:pPr>
    </w:p>
    <w:p w14:paraId="6EE62B93" w14:textId="62DC1CE9" w:rsidR="00641F25" w:rsidRPr="008A684B" w:rsidRDefault="00F21B43" w:rsidP="000A722C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35736C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</w:t>
      </w:r>
      <w:r w:rsidR="00641F25" w:rsidRPr="0035736C">
        <w:rPr>
          <w:rFonts w:asciiTheme="majorBidi" w:hAnsiTheme="majorBidi" w:cstheme="majorBidi"/>
          <w:b/>
          <w:bCs/>
          <w:sz w:val="28"/>
          <w:cs/>
        </w:rPr>
        <w:t>ลงทุนในการร่วมค้า</w:t>
      </w:r>
    </w:p>
    <w:p w14:paraId="0F22A8DB" w14:textId="4E65A3D9" w:rsidR="00641F25" w:rsidRPr="008A684B" w:rsidRDefault="00641F25" w:rsidP="000A722C">
      <w:pPr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  <w:r w:rsidRPr="008A684B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8A684B">
        <w:rPr>
          <w:rFonts w:asciiTheme="majorBidi" w:hAnsiTheme="majorBidi" w:cstheme="majorBidi"/>
          <w:spacing w:val="-6"/>
          <w:sz w:val="28"/>
        </w:rPr>
        <w:t xml:space="preserve"> </w:t>
      </w:r>
      <w:r w:rsidRPr="008A684B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75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8"/>
        <w:gridCol w:w="987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</w:tblGrid>
      <w:tr w:rsidR="00641F25" w:rsidRPr="00B118B0" w14:paraId="3A13916F" w14:textId="77777777" w:rsidTr="000C71E1">
        <w:tc>
          <w:tcPr>
            <w:tcW w:w="1980" w:type="dxa"/>
          </w:tcPr>
          <w:p w14:paraId="3FB4962D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</w:tcPr>
          <w:p w14:paraId="0DF2142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B118B0" w14:paraId="13E2137D" w14:textId="77777777" w:rsidTr="000C71E1">
        <w:tc>
          <w:tcPr>
            <w:tcW w:w="1980" w:type="dxa"/>
            <w:tcBorders>
              <w:bottom w:val="nil"/>
            </w:tcBorders>
          </w:tcPr>
          <w:p w14:paraId="1BBF2498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0EEBA9D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B118B0" w14:paraId="6C43D597" w14:textId="77777777" w:rsidTr="000C71E1">
        <w:tc>
          <w:tcPr>
            <w:tcW w:w="1980" w:type="dxa"/>
            <w:tcBorders>
              <w:bottom w:val="nil"/>
            </w:tcBorders>
            <w:vAlign w:val="bottom"/>
          </w:tcPr>
          <w:p w14:paraId="63126552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bottom"/>
          </w:tcPr>
          <w:p w14:paraId="53C5DC7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F2462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B118B0" w14:paraId="71160C62" w14:textId="77777777" w:rsidTr="000C71E1">
        <w:trPr>
          <w:trHeight w:val="188"/>
        </w:trPr>
        <w:tc>
          <w:tcPr>
            <w:tcW w:w="1980" w:type="dxa"/>
            <w:tcBorders>
              <w:top w:val="nil"/>
              <w:bottom w:val="nil"/>
            </w:tcBorders>
          </w:tcPr>
          <w:p w14:paraId="0165EBCF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</w:tcBorders>
          </w:tcPr>
          <w:p w14:paraId="3E1411A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085FF3A6" w:rsidR="00641F25" w:rsidRPr="00F24629" w:rsidRDefault="00455108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3B758F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3B758F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E8C4B7" w14:textId="40540A64" w:rsidR="00641F25" w:rsidRPr="00F24629" w:rsidRDefault="003B758F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3CF5F4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19E194D4" w:rsidR="00641F25" w:rsidRPr="00F24629" w:rsidRDefault="003B758F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15E758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</w:tr>
      <w:tr w:rsidR="00641F25" w:rsidRPr="00B118B0" w14:paraId="56869566" w14:textId="77777777" w:rsidTr="000C71E1">
        <w:trPr>
          <w:trHeight w:val="188"/>
        </w:trPr>
        <w:tc>
          <w:tcPr>
            <w:tcW w:w="1980" w:type="dxa"/>
            <w:tcBorders>
              <w:bottom w:val="single" w:sz="4" w:space="0" w:color="auto"/>
            </w:tcBorders>
          </w:tcPr>
          <w:p w14:paraId="75E5FB2B" w14:textId="4342DE27" w:rsidR="00641F25" w:rsidRPr="00F24629" w:rsidRDefault="00A36191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88" w:type="dxa"/>
          </w:tcPr>
          <w:p w14:paraId="12E18C4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ธุรกิจ</w:t>
            </w:r>
          </w:p>
        </w:tc>
        <w:tc>
          <w:tcPr>
            <w:tcW w:w="90" w:type="dxa"/>
          </w:tcPr>
          <w:p w14:paraId="51CA235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6A77BBD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09434D1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3D5DDAD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1456C57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E126F0" w14:textId="48FAB51F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5B9FA97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931F1F1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4805132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1AAC544C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4C55E4B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5E5E433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</w:tr>
      <w:tr w:rsidR="001C40CF" w:rsidRPr="00B118B0" w14:paraId="7C807C49" w14:textId="77777777" w:rsidTr="000C71E1">
        <w:tc>
          <w:tcPr>
            <w:tcW w:w="1980" w:type="dxa"/>
          </w:tcPr>
          <w:p w14:paraId="041E464C" w14:textId="77777777" w:rsidR="001C40CF" w:rsidRPr="00F24629" w:rsidRDefault="001C40CF" w:rsidP="001C40CF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88" w:type="dxa"/>
          </w:tcPr>
          <w:p w14:paraId="187B75B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2B187D90" w14:textId="73CE5F71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160" w:right="1" w:hanging="160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อยู่ระหว่างการชำระบัญชี</w:t>
            </w:r>
          </w:p>
        </w:tc>
        <w:tc>
          <w:tcPr>
            <w:tcW w:w="90" w:type="dxa"/>
          </w:tcPr>
          <w:p w14:paraId="6595CB76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552A708D" w:rsidR="001C40CF" w:rsidRPr="00F24629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E82BE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0F0E702A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6F9668F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69AEBD34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0E2A31C" w14:textId="2184BA14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4D43B4CB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FBE5C48" w14:textId="7B904358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1C40CF" w:rsidRPr="00B118B0" w14:paraId="57F0CB77" w14:textId="77777777" w:rsidTr="000C71E1">
        <w:trPr>
          <w:trHeight w:val="306"/>
        </w:trPr>
        <w:tc>
          <w:tcPr>
            <w:tcW w:w="1980" w:type="dxa"/>
            <w:tcBorders>
              <w:bottom w:val="nil"/>
            </w:tcBorders>
          </w:tcPr>
          <w:p w14:paraId="682CE4F8" w14:textId="743EA583" w:rsidR="001C40CF" w:rsidRPr="00F24629" w:rsidRDefault="001C40CF" w:rsidP="001C40CF">
            <w:pPr>
              <w:ind w:left="-90" w:firstLine="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88" w:type="dxa"/>
            <w:tcBorders>
              <w:bottom w:val="nil"/>
            </w:tcBorders>
          </w:tcPr>
          <w:p w14:paraId="1D58E00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6F9D6B66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397BC130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1C40CF" w:rsidRPr="00B118B0" w14:paraId="062F0415" w14:textId="77777777" w:rsidTr="000C71E1">
        <w:tc>
          <w:tcPr>
            <w:tcW w:w="1980" w:type="dxa"/>
            <w:tcBorders>
              <w:bottom w:val="nil"/>
            </w:tcBorders>
          </w:tcPr>
          <w:p w14:paraId="4BBA7629" w14:textId="77777777" w:rsidR="001C40CF" w:rsidRPr="00F24629" w:rsidRDefault="001C40CF" w:rsidP="001C40CF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88" w:type="dxa"/>
            <w:tcBorders>
              <w:bottom w:val="nil"/>
            </w:tcBorders>
          </w:tcPr>
          <w:p w14:paraId="4B53EC3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052E1D65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F37E" w14:textId="5BAF286D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5F66460" w14:textId="54AA9D9D" w:rsidR="001B7F0D" w:rsidRDefault="00641F25" w:rsidP="001B7F0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และปัจจุบันอยู่ระหว่างการชำระบัญชี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กับ</w:t>
      </w:r>
      <w:r w:rsidR="00727B43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กรม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สรรพากร</w:t>
      </w:r>
    </w:p>
    <w:p w14:paraId="68EEF66A" w14:textId="3F3323B2" w:rsidR="00087405" w:rsidRPr="00694FAD" w:rsidRDefault="00087405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2ED17D11" w:rsidR="00087405" w:rsidRPr="00B118B0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B118B0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87405" w:rsidRPr="00B118B0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B118B0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96267" w14:textId="7409B81F" w:rsidR="00087405" w:rsidRPr="00B118B0" w:rsidRDefault="00455108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008DE9CC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681BC8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0A40" w14:textId="2DB16856" w:rsidR="00087405" w:rsidRPr="00B118B0" w:rsidRDefault="003B758F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  <w:r w:rsidR="00455108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55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032A2C7E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0D855650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63AA0" w:rsidRPr="00B118B0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38161C99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2AA7A08C" w:rsidR="00E63AA0" w:rsidRPr="00B118B0" w:rsidRDefault="0037751C" w:rsidP="003C7AC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288D9131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38223B49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79823BEE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00AFBEE0" w:rsidR="00E63AA0" w:rsidRPr="00B118B0" w:rsidRDefault="0037751C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45FC4AA5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28845E9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</w:tr>
      <w:tr w:rsidR="00E63AA0" w:rsidRPr="00B118B0" w14:paraId="1823B00A" w14:textId="77777777" w:rsidTr="0053641F">
        <w:tc>
          <w:tcPr>
            <w:tcW w:w="3510" w:type="dxa"/>
            <w:vAlign w:val="bottom"/>
          </w:tcPr>
          <w:p w14:paraId="395C4BB6" w14:textId="7C673179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ลดลงจากการวัดมูลค่า</w:t>
            </w:r>
          </w:p>
        </w:tc>
        <w:tc>
          <w:tcPr>
            <w:tcW w:w="1260" w:type="dxa"/>
          </w:tcPr>
          <w:p w14:paraId="24D151C5" w14:textId="7BC6EEDA" w:rsidR="00E63AA0" w:rsidRPr="00B118B0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3AC571" w14:textId="77777777" w:rsidR="00E63AA0" w:rsidRPr="00B118B0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52F7C" w14:textId="57CE543B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(111,852)</w:t>
            </w:r>
          </w:p>
        </w:tc>
        <w:tc>
          <w:tcPr>
            <w:tcW w:w="180" w:type="dxa"/>
          </w:tcPr>
          <w:p w14:paraId="1BEB5AB3" w14:textId="77777777" w:rsidR="00E63AA0" w:rsidRPr="00B118B0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356C7" w14:textId="713A58EF" w:rsidR="00E63AA0" w:rsidRPr="00B118B0" w:rsidRDefault="0037751C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24CA4A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7142FC" w14:textId="513EF2E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(206,500)</w:t>
            </w:r>
          </w:p>
        </w:tc>
      </w:tr>
      <w:tr w:rsidR="00E63AA0" w:rsidRPr="00B118B0" w14:paraId="7AA9947A" w14:textId="77777777" w:rsidTr="0053641F">
        <w:tc>
          <w:tcPr>
            <w:tcW w:w="3510" w:type="dxa"/>
            <w:vAlign w:val="bottom"/>
          </w:tcPr>
          <w:p w14:paraId="5EC89FA8" w14:textId="62467296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0C7ECD17" w:rsidR="00E63AA0" w:rsidRPr="00B118B0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4B7EAB7F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1DB533E9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10C0A9EB" w14:textId="77777777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6078BA89" w:rsidR="00E63AA0" w:rsidRPr="00B118B0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14551E41" w14:textId="77777777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47A0DF84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</w:tr>
    </w:tbl>
    <w:p w14:paraId="058EF9EA" w14:textId="1F918357" w:rsidR="00087405" w:rsidRPr="00B118B0" w:rsidRDefault="00087405" w:rsidP="00A923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5916319D" w14:textId="2D7A488D" w:rsidR="00087405" w:rsidRDefault="00087405" w:rsidP="001B5073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</w:t>
      </w:r>
      <w:r w:rsidR="000D1925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86E6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5D93A45B" w14:textId="529038FB" w:rsidR="00CC011D" w:rsidRDefault="00CC01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470C9CFB" w14:textId="0DA7B760" w:rsidR="0038576C" w:rsidRPr="00694FAD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4E86D5C9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76B4FBFC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B758F" w:rsidRPr="0080649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2AEA8871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41EDCC1D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2240B34B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1E1E9F9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350101E4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8576C" w:rsidRPr="00806491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27474C79" w:rsidR="0038576C" w:rsidRPr="00806491" w:rsidRDefault="00484CEE" w:rsidP="00577D1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1,789,491</w:t>
            </w:r>
          </w:p>
        </w:tc>
        <w:tc>
          <w:tcPr>
            <w:tcW w:w="90" w:type="dxa"/>
          </w:tcPr>
          <w:p w14:paraId="42E8BA89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CD3B398" w:rsidR="0038576C" w:rsidRPr="00806491" w:rsidRDefault="00ED5815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25C9C4DC" w:rsidR="0038576C" w:rsidRPr="00806491" w:rsidRDefault="00484CEE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171,209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2ED26405" w:rsidR="0038576C" w:rsidRPr="00806491" w:rsidRDefault="00CF1F4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 w:hint="cs"/>
                <w:sz w:val="28"/>
                <w:szCs w:val="28"/>
              </w:rPr>
              <w:t>175,74</w:t>
            </w:r>
            <w:r w:rsidRPr="0080649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76C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39304809" w:rsidR="0038576C" w:rsidRPr="00806491" w:rsidRDefault="00484CEE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1E531D01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4F818E4" w:rsidR="0038576C" w:rsidRPr="00806491" w:rsidRDefault="00981501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4891FF04" w:rsidR="0038576C" w:rsidRPr="00806491" w:rsidRDefault="00484CEE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3BF992C6" w:rsidR="0038576C" w:rsidRPr="00806491" w:rsidRDefault="00285792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8748FD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8748FD" w:rsidRPr="00806491" w:rsidRDefault="008748FD" w:rsidP="008748FD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3D035D94" w:rsidR="008748FD" w:rsidRPr="00806491" w:rsidRDefault="00484CEE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54,301</w:t>
            </w:r>
          </w:p>
        </w:tc>
        <w:tc>
          <w:tcPr>
            <w:tcW w:w="90" w:type="dxa"/>
          </w:tcPr>
          <w:p w14:paraId="365B4FE7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61444873" w:rsidR="008748FD" w:rsidRPr="00806491" w:rsidRDefault="00ED4D70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84,033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23F12727" w:rsidR="008748FD" w:rsidRPr="00806491" w:rsidRDefault="00484CEE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119FBB2" w:rsidR="008748FD" w:rsidRPr="00806491" w:rsidRDefault="008748F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7625" w:rsidRPr="00806491" w14:paraId="6B81154D" w14:textId="77777777" w:rsidTr="00A11E99">
        <w:trPr>
          <w:trHeight w:val="20"/>
        </w:trPr>
        <w:tc>
          <w:tcPr>
            <w:tcW w:w="4230" w:type="dxa"/>
          </w:tcPr>
          <w:p w14:paraId="223FCAEC" w14:textId="74FFF694" w:rsidR="003C7625" w:rsidRPr="00806491" w:rsidRDefault="00962D8E" w:rsidP="00962D8E">
            <w:pPr>
              <w:rPr>
                <w:rFonts w:ascii="Angsana New" w:hAnsi="Angsana New"/>
                <w:sz w:val="28"/>
                <w:cs/>
              </w:rPr>
            </w:pPr>
            <w:r w:rsidRPr="00806491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88546" w14:textId="4529C25E" w:rsidR="003C7625" w:rsidRPr="00806491" w:rsidRDefault="00484CEE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FD711F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98FEC" w14:textId="7A865B22" w:rsidR="003C7625" w:rsidRPr="00806491" w:rsidRDefault="00D17D98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1,047,274</w:t>
            </w:r>
          </w:p>
        </w:tc>
        <w:tc>
          <w:tcPr>
            <w:tcW w:w="90" w:type="dxa"/>
            <w:shd w:val="clear" w:color="auto" w:fill="auto"/>
          </w:tcPr>
          <w:p w14:paraId="1E432C86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0FD7B7" w14:textId="7577CFD1" w:rsidR="003C7625" w:rsidRPr="00806491" w:rsidRDefault="00484CEE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34274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90DBE" w14:textId="5A6D5C45" w:rsidR="003C7625" w:rsidRPr="00806491" w:rsidRDefault="00CF5D0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46B913E9" w14:textId="77777777" w:rsidTr="00A11E99">
        <w:trPr>
          <w:trHeight w:val="20"/>
        </w:trPr>
        <w:tc>
          <w:tcPr>
            <w:tcW w:w="4230" w:type="dxa"/>
          </w:tcPr>
          <w:p w14:paraId="6323988C" w14:textId="4A8B79A4" w:rsidR="00E85727" w:rsidRPr="00806491" w:rsidRDefault="00E85727" w:rsidP="00E85727">
            <w:pPr>
              <w:rPr>
                <w:rFonts w:ascii="Angsana New" w:hAnsi="Angsana New"/>
                <w:sz w:val="28"/>
                <w:cs/>
              </w:rPr>
            </w:pPr>
            <w:r w:rsidRPr="00806491">
              <w:rPr>
                <w:rFonts w:ascii="Angsana New" w:hAnsi="Angsana New" w:hint="cs"/>
                <w:sz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0251F" w14:textId="1C14E02E" w:rsidR="00E85727" w:rsidRPr="00806491" w:rsidRDefault="00484CEE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BD168B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684C6" w14:textId="7C68042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74F07532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CCF421" w14:textId="2D30C0D7" w:rsidR="00E85727" w:rsidRPr="00806491" w:rsidRDefault="00484CEE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BE5E4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3447F3" w14:textId="3079B56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E3E038E" w:rsidR="00E85727" w:rsidRPr="00806491" w:rsidRDefault="00E85727" w:rsidP="000A3D4F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0A3D4F"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6FD1C97E" w:rsidR="00E85727" w:rsidRPr="00806491" w:rsidRDefault="00484CEE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(42,290)</w:t>
            </w:r>
          </w:p>
        </w:tc>
        <w:tc>
          <w:tcPr>
            <w:tcW w:w="90" w:type="dxa"/>
          </w:tcPr>
          <w:p w14:paraId="4F5EF3EE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212316C4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(20,921)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4262B8B2" w:rsidR="00E85727" w:rsidRPr="00806491" w:rsidRDefault="00484CEE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6F0BC8C4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E85727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48866421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23BF23D6" w:rsidR="00E85727" w:rsidRPr="00806491" w:rsidRDefault="00357775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(1,503)</w:t>
            </w:r>
          </w:p>
        </w:tc>
        <w:tc>
          <w:tcPr>
            <w:tcW w:w="90" w:type="dxa"/>
          </w:tcPr>
          <w:p w14:paraId="3674C02A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763C518F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(14,981)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1D47A8BB" w:rsidR="00E85727" w:rsidRPr="00806491" w:rsidRDefault="00484CEE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483137AA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727" w:rsidRPr="00806491" w14:paraId="47210312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621ABA3B" w14:textId="7D02664F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55A4D26D" w:rsidR="00E85727" w:rsidRPr="00806491" w:rsidRDefault="00484CEE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757BA1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05CA6B6C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(3,08</w:t>
            </w:r>
            <w:r w:rsidR="00F51443" w:rsidRPr="008064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064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979C64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6120D0FE" w:rsidR="00E85727" w:rsidRPr="00806491" w:rsidRDefault="00484CEE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BD03A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5615977E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780E38ED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20C9E1A1" w:rsidR="00E85727" w:rsidRPr="00806491" w:rsidRDefault="00484CEE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(47,355)</w:t>
            </w:r>
          </w:p>
        </w:tc>
        <w:tc>
          <w:tcPr>
            <w:tcW w:w="90" w:type="dxa"/>
          </w:tcPr>
          <w:p w14:paraId="1B411E74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4AB07D80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(54,522)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6F8BF206" w:rsidR="00E85727" w:rsidRPr="00806491" w:rsidRDefault="00484CEE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(2,039)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5BE1A961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(4,715)</w:t>
            </w:r>
          </w:p>
        </w:tc>
      </w:tr>
      <w:tr w:rsidR="00E85727" w:rsidRPr="00806491" w14:paraId="49EF1304" w14:textId="77777777" w:rsidTr="00613A3D">
        <w:trPr>
          <w:trHeight w:val="20"/>
        </w:trPr>
        <w:tc>
          <w:tcPr>
            <w:tcW w:w="4230" w:type="dxa"/>
          </w:tcPr>
          <w:p w14:paraId="7CF82429" w14:textId="49E83442" w:rsidR="00E85727" w:rsidRPr="00806491" w:rsidRDefault="00E85727" w:rsidP="00BD399B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30E2FF4B" w:rsidR="00E85727" w:rsidRPr="00806491" w:rsidRDefault="00484CEE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1,752,674</w:t>
            </w:r>
          </w:p>
        </w:tc>
        <w:tc>
          <w:tcPr>
            <w:tcW w:w="90" w:type="dxa"/>
          </w:tcPr>
          <w:p w14:paraId="768F1E61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6C29B3B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b/>
                <w:bCs/>
                <w:sz w:val="28"/>
                <w:szCs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7441AD85" w:rsidR="00E85727" w:rsidRPr="00806491" w:rsidRDefault="00484CEE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169,170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42A7C2EA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b/>
                <w:bCs/>
                <w:sz w:val="28"/>
                <w:szCs w:val="28"/>
              </w:rPr>
              <w:t>171,209</w:t>
            </w:r>
          </w:p>
        </w:tc>
      </w:tr>
    </w:tbl>
    <w:p w14:paraId="6FF92990" w14:textId="648C41BB" w:rsidR="007C2E26" w:rsidRDefault="007C2E26" w:rsidP="007C2E2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3C29CB0" w14:textId="77777777" w:rsidR="007C2E26" w:rsidRDefault="007C2E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4B32491" w14:textId="69A166FF" w:rsidR="0038576C" w:rsidRPr="0022571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2571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78E9A47" w14:textId="3E77DB76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196B21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6331B483" w:rsidR="0038576C" w:rsidRPr="00196B21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2B2E00B7" w:rsidR="0038576C" w:rsidRPr="00196B21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00CC6755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7DE57D79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187DA665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1C59C77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6E99723F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290D295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379C058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8576C" w:rsidRPr="00196B21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4E9B6B93" w:rsidR="0038576C" w:rsidRPr="00196B21" w:rsidRDefault="005F5DDD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D25F10"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38576C"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="0038576C" w:rsidRPr="00196B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1AE5DDB2" w:rsidR="0038576C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196B2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09809C75" w:rsidR="0038576C" w:rsidRPr="00196B21" w:rsidRDefault="00995F4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 w:hint="cs"/>
                <w:sz w:val="28"/>
                <w:cs/>
              </w:rPr>
              <w:t>217</w:t>
            </w:r>
            <w:r w:rsidRPr="00196B21">
              <w:rPr>
                <w:rFonts w:asciiTheme="majorBidi" w:hAnsiTheme="majorBidi" w:cstheme="majorBidi"/>
                <w:sz w:val="28"/>
              </w:rPr>
              <w:t>,</w:t>
            </w:r>
            <w:r w:rsidRPr="00196B21">
              <w:rPr>
                <w:rFonts w:asciiTheme="majorBidi" w:hAnsiTheme="majorBidi" w:cstheme="majorBidi" w:hint="cs"/>
                <w:sz w:val="28"/>
                <w:cs/>
              </w:rPr>
              <w:t>885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196B2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66E3117C" w:rsidR="0038576C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196B21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3976A70C" w:rsidR="0038576C" w:rsidRPr="00196B21" w:rsidRDefault="00577D1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4,470</w:t>
            </w:r>
          </w:p>
        </w:tc>
      </w:tr>
      <w:tr w:rsidR="00023847" w:rsidRPr="00196B21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450217EA" w:rsidR="00023847" w:rsidRPr="00196B21" w:rsidRDefault="00023847" w:rsidP="001351E9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7B4C4D"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21587"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3957D0A4" w:rsidR="00023847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1,697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196B21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6408D747" w:rsidR="00023847" w:rsidRPr="00196B21" w:rsidRDefault="0013525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196B21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2CBD99E2" w14:textId="3022AC26" w:rsidR="00023847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196B21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6ABBE49E" w:rsidR="00023847" w:rsidRPr="00196B21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2E26" w:rsidRPr="00196B21" w14:paraId="7A2BCCA0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C89AA23" w14:textId="3510912B" w:rsidR="007C2E26" w:rsidRPr="00196B21" w:rsidRDefault="007C2E26" w:rsidP="007B4C4D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="003027C1"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50F574" w14:textId="0D8024EA" w:rsidR="007C2E26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64E53CFA" w14:textId="77777777" w:rsidR="007C2E26" w:rsidRPr="00196B21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9613ADB" w14:textId="561A90C1" w:rsidR="007C2E26" w:rsidRPr="00196B21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96B2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21BBCF3" w14:textId="77777777" w:rsidR="007C2E26" w:rsidRPr="00196B21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D2C8480" w14:textId="3D32E913" w:rsidR="007C2E26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7C2E26" w:rsidRPr="00196B21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4BF7BD73" w14:textId="531D6AF1" w:rsidR="007C2E26" w:rsidRPr="00196B21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587" w:rsidRPr="00196B21" w14:paraId="0B68C69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E99EC02" w14:textId="1D63AB4D" w:rsidR="00721587" w:rsidRPr="00196B21" w:rsidRDefault="00721587" w:rsidP="008463F7">
            <w:pPr>
              <w:pStyle w:val="BodyText2"/>
              <w:spacing w:after="0" w:line="240" w:lineRule="auto"/>
              <w:ind w:left="630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FFF8AB" w14:textId="69C31923" w:rsidR="00721587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90" w:type="dxa"/>
            <w:vAlign w:val="center"/>
          </w:tcPr>
          <w:p w14:paraId="63F3A032" w14:textId="77777777" w:rsidR="00721587" w:rsidRPr="00196B21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22C7FE03" w:rsidR="00721587" w:rsidRPr="00196B21" w:rsidRDefault="00B259B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90" w:type="dxa"/>
            <w:vAlign w:val="center"/>
          </w:tcPr>
          <w:p w14:paraId="2FA15C40" w14:textId="65256D90" w:rsidR="00721587" w:rsidRPr="00196B21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5C5CCBEE" w14:textId="65244B60" w:rsidR="00721587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721587" w:rsidRPr="00196B21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C2465F9" w14:textId="453E79F5" w:rsidR="00721587" w:rsidRPr="00196B21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3F69" w:rsidRPr="00196B21" w14:paraId="7C786C5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255DECD" w14:textId="258E479A" w:rsidR="00DE3F69" w:rsidRPr="00196B21" w:rsidRDefault="00F304DF" w:rsidP="0086312E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5141E7" w14:textId="7CA84108" w:rsidR="00DE3F69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F5A1642" w14:textId="77777777" w:rsidR="00DE3F69" w:rsidRPr="00196B21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E14A58F" w14:textId="5DB5B219" w:rsidR="00DE3F69" w:rsidRPr="00196B21" w:rsidRDefault="007266CD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96B21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90" w:type="dxa"/>
            <w:vAlign w:val="center"/>
          </w:tcPr>
          <w:p w14:paraId="79205901" w14:textId="77777777" w:rsidR="00DE3F69" w:rsidRPr="00196B21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9037784" w14:textId="3C6C9B09" w:rsidR="00DE3F69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D0268" w14:textId="77777777" w:rsidR="00DE3F69" w:rsidRPr="00196B21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1F222880" w14:textId="08D98FD0" w:rsidR="00DE3F69" w:rsidRPr="00196B21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196B21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279E1D3D" w:rsidR="0038576C" w:rsidRPr="00196B21" w:rsidRDefault="0038576C" w:rsidP="00395153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</w:t>
            </w:r>
            <w:r w:rsidR="0036153F"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</w:t>
            </w:r>
            <w:r w:rsidR="00833C3A"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77201E78" w:rsidR="0038576C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(20,954)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196B21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51874A81" w:rsidR="0038576C" w:rsidRPr="00196B21" w:rsidRDefault="003776C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(26,200)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196B21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0B7DE67" w14:textId="66102977" w:rsidR="0038576C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196B21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1D6ECFF1" w:rsidR="0038576C" w:rsidRPr="00196B21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04DF" w:rsidRPr="00196B21" w14:paraId="48DE4191" w14:textId="77777777" w:rsidTr="00613A3D">
        <w:trPr>
          <w:trHeight w:val="17"/>
        </w:trPr>
        <w:tc>
          <w:tcPr>
            <w:tcW w:w="4612" w:type="dxa"/>
            <w:vAlign w:val="bottom"/>
          </w:tcPr>
          <w:p w14:paraId="6D1A0017" w14:textId="09AF3380" w:rsidR="00F304DF" w:rsidRPr="00196B21" w:rsidRDefault="00F304DF" w:rsidP="001351E9">
            <w:pPr>
              <w:pStyle w:val="BodyText2"/>
              <w:spacing w:after="0" w:line="240" w:lineRule="auto"/>
              <w:ind w:left="627" w:right="-4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594F0309" w:rsidR="00F304DF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(9,5</w:t>
            </w:r>
            <w:r w:rsidR="0066209E"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A69612E" w14:textId="77777777" w:rsidR="00F304DF" w:rsidRPr="00196B21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7C1F3AE" w14:textId="5DF83AFE" w:rsidR="00F304DF" w:rsidRPr="00196B21" w:rsidRDefault="00E411DB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(24,813)</w:t>
            </w:r>
          </w:p>
        </w:tc>
        <w:tc>
          <w:tcPr>
            <w:tcW w:w="90" w:type="dxa"/>
            <w:vAlign w:val="center"/>
          </w:tcPr>
          <w:p w14:paraId="66AE4F79" w14:textId="77777777" w:rsidR="00F304DF" w:rsidRPr="00196B21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82BB923" w14:textId="1105FBAF" w:rsidR="00F304DF" w:rsidRPr="00196B21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304DF" w:rsidRPr="00196B21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463A6FDE" w:rsidR="00F304DF" w:rsidRPr="00196B21" w:rsidRDefault="00991A8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="Angsana New" w:hAnsi="Angsana New"/>
                <w:sz w:val="28"/>
              </w:rPr>
              <w:t>(1,994</w:t>
            </w:r>
            <w:r w:rsidR="00243B8E" w:rsidRPr="00196B21">
              <w:rPr>
                <w:rFonts w:ascii="Angsana New" w:hAnsi="Angsana New"/>
                <w:sz w:val="28"/>
              </w:rPr>
              <w:t>)</w:t>
            </w:r>
          </w:p>
        </w:tc>
      </w:tr>
      <w:tr w:rsidR="009A5C9F" w:rsidRPr="00196B21" w14:paraId="36D4CED1" w14:textId="77777777" w:rsidTr="00613A3D">
        <w:trPr>
          <w:trHeight w:val="17"/>
        </w:trPr>
        <w:tc>
          <w:tcPr>
            <w:tcW w:w="4612" w:type="dxa"/>
          </w:tcPr>
          <w:p w14:paraId="1186302B" w14:textId="1F4212E1" w:rsidR="009A5C9F" w:rsidRPr="00196B21" w:rsidRDefault="00D25F10" w:rsidP="00D25F10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="009A5C9F"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464EF3BF" w:rsidR="009A5C9F" w:rsidRPr="00196B21" w:rsidRDefault="00665F21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142,89</w:t>
            </w:r>
            <w:r w:rsidR="005C395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</w:tcPr>
          <w:p w14:paraId="6F486F7B" w14:textId="77777777" w:rsidR="009A5C9F" w:rsidRPr="00196B21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01BB4E9E" w:rsidR="009A5C9F" w:rsidRPr="00196B21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="Angsana New" w:hAnsi="Angsana New"/>
                <w:b/>
                <w:bCs/>
                <w:sz w:val="28"/>
              </w:rPr>
              <w:t>171,237</w:t>
            </w:r>
          </w:p>
        </w:tc>
        <w:tc>
          <w:tcPr>
            <w:tcW w:w="90" w:type="dxa"/>
          </w:tcPr>
          <w:p w14:paraId="47FFB2F9" w14:textId="77777777" w:rsidR="009A5C9F" w:rsidRPr="00196B21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73C586CE" w:rsidR="009A5C9F" w:rsidRPr="00196B21" w:rsidRDefault="00665F21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9A5C9F" w:rsidRPr="00196B21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3BA50263" w:rsidR="009A5C9F" w:rsidRPr="00196B21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="Angsana New" w:hAnsi="Angsana New"/>
                <w:b/>
                <w:bCs/>
                <w:sz w:val="28"/>
              </w:rPr>
              <w:t>2,476</w:t>
            </w:r>
          </w:p>
        </w:tc>
      </w:tr>
    </w:tbl>
    <w:p w14:paraId="534F7909" w14:textId="6E872939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6F5894FB" w:rsidR="0038576C" w:rsidRPr="00B118B0" w:rsidRDefault="0038576C" w:rsidP="0059538E">
      <w:pPr>
        <w:spacing w:before="120" w:after="120"/>
        <w:ind w:left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196B21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196B21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7D27FA10" w:rsidR="0038576C" w:rsidRPr="00196B21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0C053236" w:rsidR="0038576C" w:rsidRPr="00196B21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4432D210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3A6EA11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5D41F205" w:rsidR="0038576C" w:rsidRPr="00196B21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6A68B3C3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196B21" w14:paraId="4DAAE643" w14:textId="77777777" w:rsidTr="008B250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ED6D91" w:rsidRPr="00196B21" w:rsidRDefault="00ED6D91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2C35A37B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0679CB2A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0973D09E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ED6D91" w:rsidRPr="00ED6D91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D5C8DED" w:rsidR="00ED6D91" w:rsidRPr="00ED6D91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D6D91" w:rsidRPr="00196B21" w14:paraId="21D34CF9" w14:textId="77777777" w:rsidTr="008B250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7CAA2CF7" w:rsidR="00ED6D91" w:rsidRPr="00196B21" w:rsidRDefault="00ED6D91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เพิ่มขึ้นจากการซื้อบริษัท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930F5" w14:textId="62BDC35E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134A887A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2D627688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ED6D91" w:rsidRPr="00ED6D91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3DB9ECB6" w:rsidR="00ED6D91" w:rsidRPr="00ED6D91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D6D91" w:rsidRPr="00196B21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22A8CE90" w:rsidR="00ED6D91" w:rsidRPr="00196B21" w:rsidRDefault="00ED6D91" w:rsidP="00ED6D9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20BAE147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6,5</w:t>
            </w:r>
            <w:r w:rsidRPr="00ED6D91">
              <w:rPr>
                <w:rFonts w:asciiTheme="majorBidi" w:hAnsiTheme="majorBidi" w:cstheme="majorBidi"/>
                <w:sz w:val="28"/>
              </w:rPr>
              <w:t>19)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417F79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</w:rPr>
              <w:t>4,447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26C42DC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ED6D91" w:rsidRPr="00ED6D91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2DC6F10D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D6D91" w:rsidRPr="00196B21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ED6D91" w:rsidRPr="00196B21" w:rsidRDefault="00ED6D91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441A4807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65,728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18B76486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4E982BF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ED6D91" w:rsidRPr="00ED6D91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ED7737" w:rsidR="00ED6D91" w:rsidRPr="00ED6D91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4029844F" w14:textId="6ACA3673" w:rsidR="007C2E26" w:rsidRDefault="003C6E06" w:rsidP="008B250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ในระหว่างปี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บริษัทมีการเข้าลงทุนซื้อธุรกิจของบริษัท โกลด์ ชอร์ส จำกัด เข้ามาเป็นบริษัทย่อยของบริษัท โดยบริษัทย่อยได้มีการทำสัญญาเช่าที่ดิน เพื่อก่อสร้างสถานีพักน้ำ โดยมีระยะเวลาเช่า </w:t>
      </w:r>
      <w:r w:rsidRPr="004517A7">
        <w:rPr>
          <w:rFonts w:ascii="Angsana New" w:hAnsi="Angsana New"/>
          <w:color w:val="000000"/>
          <w:spacing w:val="-2"/>
          <w:sz w:val="28"/>
        </w:rPr>
        <w:t>30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ซึ่งบริษัทย่อยได้มีการจ่ายค่าสิทธิการเช่าดังกล่าวแล้ว เป็นจำนวน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7.39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ในปี </w:t>
      </w:r>
      <w:r w:rsidRPr="004517A7">
        <w:rPr>
          <w:rFonts w:ascii="Angsana New" w:hAnsi="Angsana New"/>
          <w:color w:val="000000"/>
          <w:spacing w:val="-2"/>
          <w:sz w:val="28"/>
        </w:rPr>
        <w:t>2560</w:t>
      </w:r>
      <w:r w:rsidR="00D247F0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</w:p>
    <w:p w14:paraId="6A97D961" w14:textId="77777777" w:rsidR="007C2E26" w:rsidRDefault="007C2E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46D13AC7" w14:textId="209F2FCC" w:rsidR="0038576C" w:rsidRPr="007304C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304C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63C8ACBF" w14:textId="26D406AB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834EC4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429B299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066F9470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3C59299C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6B9A3238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225CEB16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3ADCC084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B5097" w:rsidRPr="00834EC4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2B5097" w:rsidRPr="0098741A" w:rsidRDefault="002B5097" w:rsidP="002B509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58CF0DC0" w:rsidR="002B5097" w:rsidRPr="0098741A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2B5097" w:rsidRPr="0098741A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0BA59AF8" w:rsidR="002B5097" w:rsidRPr="00505FC3" w:rsidRDefault="00A61F5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="Angsana New" w:hAnsi="Angsana New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2B5097" w:rsidRPr="00505FC3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3D7F02A6" w:rsidR="002B5097" w:rsidRPr="00505FC3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2B5097" w:rsidRPr="00505FC3" w:rsidRDefault="002B5097" w:rsidP="002B509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256FBC2D" w:rsidR="002B5097" w:rsidRPr="00505FC3" w:rsidRDefault="002C3043" w:rsidP="002B509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Theme="majorBidi" w:hAnsiTheme="majorBidi" w:cstheme="majorBidi"/>
                <w:sz w:val="28"/>
              </w:rPr>
              <w:t>2,564</w:t>
            </w:r>
          </w:p>
        </w:tc>
      </w:tr>
      <w:tr w:rsidR="002B5097" w:rsidRPr="00834EC4" w14:paraId="028D5C52" w14:textId="77777777" w:rsidTr="00440DFB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66A923EF" w:rsidR="002B5097" w:rsidRPr="008F5C3B" w:rsidRDefault="002B5097" w:rsidP="002B509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F5C3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="00BD59F5"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</w:t>
            </w:r>
            <w:r w:rsidR="00FD3906"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ซื้อ</w:t>
            </w:r>
            <w:r w:rsidR="00CD20D5"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1A4F6614" w:rsidR="002B5097" w:rsidRPr="008F5C3B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2B5097" w:rsidRPr="008F5C3B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6464DDF9" w:rsidR="002B5097" w:rsidRPr="008F5C3B" w:rsidRDefault="00D07A2A" w:rsidP="00760671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2B5097" w:rsidRPr="008F5C3B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4C956DB3" w:rsidR="002B5097" w:rsidRPr="0098741A" w:rsidRDefault="00A56019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2B5097" w:rsidRPr="0098741A" w:rsidRDefault="002B5097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4A92DD85" w:rsidR="002B5097" w:rsidRPr="0098741A" w:rsidRDefault="002C3043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5097" w:rsidRPr="00834EC4" w14:paraId="2153C940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6687CB" w14:textId="69465749" w:rsidR="002B5097" w:rsidRPr="008F5C3B" w:rsidRDefault="00A85DE6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4E1D" w14:textId="730BD33F" w:rsidR="002B5097" w:rsidRPr="008F5C3B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8070" w14:textId="77777777" w:rsidR="002B5097" w:rsidRPr="008F5C3B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EA41" w14:textId="3081BD1A" w:rsidR="002B5097" w:rsidRPr="008F5C3B" w:rsidRDefault="006E5B07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1,351</w:t>
            </w:r>
            <w:r w:rsidR="006B386B" w:rsidRPr="008F5C3B">
              <w:rPr>
                <w:rFonts w:asciiTheme="majorBidi" w:hAnsiTheme="majorBidi" w:cstheme="majorBidi"/>
                <w:sz w:val="28"/>
              </w:rPr>
              <w:t>,080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3A7D6" w14:textId="77777777" w:rsidR="002B5097" w:rsidRPr="008F5C3B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AFFB" w14:textId="1B9E4C3D" w:rsidR="002B5097" w:rsidRPr="0098741A" w:rsidRDefault="00A56019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E17F6" w14:textId="77777777" w:rsidR="002B5097" w:rsidRPr="0098741A" w:rsidRDefault="002B5097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A01CB" w14:textId="205CD456" w:rsidR="002B5097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6013" w:rsidRPr="00834EC4" w14:paraId="7045CFAF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F41B91" w14:textId="2E72079D" w:rsidR="00776013" w:rsidRPr="008F5C3B" w:rsidRDefault="008F5C3B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Theme="majorBidi" w:hAnsiTheme="majorBidi" w:cstheme="majorBidi" w:hint="cs"/>
                <w:sz w:val="28"/>
                <w:cs/>
              </w:rPr>
              <w:t>โอนกลับ</w:t>
            </w:r>
            <w:r w:rsidR="009B0DD6" w:rsidRPr="008F5C3B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81CA" w14:textId="27B40AC1" w:rsidR="00776013" w:rsidRPr="008F5C3B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DC60" w14:textId="77777777" w:rsidR="00776013" w:rsidRPr="008F5C3B" w:rsidRDefault="00776013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3F57" w14:textId="4632EA95" w:rsidR="00776013" w:rsidRPr="008F5C3B" w:rsidRDefault="0077601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101</w:t>
            </w:r>
            <w:r w:rsidR="00B302AA" w:rsidRPr="008F5C3B">
              <w:rPr>
                <w:rFonts w:asciiTheme="majorBidi" w:hAnsiTheme="majorBidi" w:cstheme="majorBidi"/>
                <w:sz w:val="28"/>
              </w:rPr>
              <w:t>,747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42DF2C" w14:textId="77777777" w:rsidR="00776013" w:rsidRPr="008F5C3B" w:rsidRDefault="00776013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6A6A" w14:textId="22DF7C54" w:rsidR="00776013" w:rsidRPr="0098741A" w:rsidRDefault="00A56019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7064C" w14:textId="77777777" w:rsidR="00776013" w:rsidRPr="0098741A" w:rsidRDefault="00776013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D98EBD" w14:textId="244AAF66" w:rsidR="00776013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0FB" w:rsidRPr="00834EC4" w14:paraId="13F1D908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9FAA15" w14:textId="1765E0F3" w:rsidR="006D10FB" w:rsidRPr="008F5C3B" w:rsidRDefault="002C3043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="Angsana New" w:hAnsi="Angsana New" w:hint="cs"/>
                <w:sz w:val="28"/>
                <w:cs/>
              </w:rPr>
              <w:t>รายกา</w:t>
            </w:r>
            <w:r w:rsidR="00FD3906" w:rsidRPr="008F5C3B">
              <w:rPr>
                <w:rFonts w:ascii="Angsana New" w:hAnsi="Angsana New" w:hint="cs"/>
                <w:sz w:val="28"/>
                <w:cs/>
              </w:rPr>
              <w:t>ร</w:t>
            </w:r>
            <w:r w:rsidRPr="008F5C3B">
              <w:rPr>
                <w:rFonts w:ascii="Angsana New" w:hAnsi="Angsana New" w:hint="cs"/>
                <w:sz w:val="28"/>
                <w:cs/>
              </w:rPr>
              <w:t>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C1EA" w14:textId="410D531F" w:rsidR="006D10FB" w:rsidRPr="008F5C3B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297D" w14:textId="77777777" w:rsidR="006D10FB" w:rsidRPr="008F5C3B" w:rsidRDefault="006D10FB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8771" w14:textId="40162CC5" w:rsidR="006D10FB" w:rsidRPr="008F5C3B" w:rsidRDefault="006D10FB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6,4</w:t>
            </w:r>
            <w:r w:rsidR="00872AAD" w:rsidRPr="008F5C3B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4A43D" w14:textId="77777777" w:rsidR="006D10FB" w:rsidRPr="008F5C3B" w:rsidRDefault="006D10FB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75C0" w14:textId="72B176E2" w:rsidR="006D10FB" w:rsidRPr="0098741A" w:rsidRDefault="00A56019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B2C6E" w14:textId="77777777" w:rsidR="006D10FB" w:rsidRPr="0098741A" w:rsidRDefault="006D10FB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A43E2C" w14:textId="6037B2D2" w:rsidR="006D10FB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999" w:rsidRPr="00834EC4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A5F393E" w:rsidR="00397999" w:rsidRPr="0098741A" w:rsidRDefault="00397999" w:rsidP="003979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373AB144" w:rsidR="00397999" w:rsidRPr="0098741A" w:rsidRDefault="00A5601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46EAACCE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(101,868)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1D2AAA2C" w:rsidR="00397999" w:rsidRPr="0098741A" w:rsidRDefault="00A56019" w:rsidP="003979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397999" w:rsidRPr="0098741A" w:rsidRDefault="00397999" w:rsidP="003979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15E689C4" w:rsidR="00397999" w:rsidRPr="0098741A" w:rsidRDefault="00397999" w:rsidP="003979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999" w:rsidRPr="00834EC4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397999" w:rsidRPr="0098741A" w:rsidRDefault="00397999" w:rsidP="003979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54DFE223" w:rsidR="00397999" w:rsidRPr="0098741A" w:rsidRDefault="00A5601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(37,78</w:t>
            </w:r>
            <w:r w:rsidR="0024531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228555E2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(23,586)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212F2961" w:rsidR="00397999" w:rsidRPr="0098741A" w:rsidRDefault="00A5601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397999" w:rsidRPr="0098741A" w:rsidRDefault="00397999" w:rsidP="003979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5B055FAB" w:rsidR="00397999" w:rsidRPr="0098741A" w:rsidRDefault="00397999" w:rsidP="003979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(882)</w:t>
            </w:r>
          </w:p>
        </w:tc>
      </w:tr>
      <w:tr w:rsidR="00397999" w:rsidRPr="00CB239F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397999" w:rsidRPr="0098741A" w:rsidRDefault="00397999" w:rsidP="003979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1749605C" w:rsidR="00397999" w:rsidRPr="0098741A" w:rsidRDefault="00A56019" w:rsidP="00397999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1,503,7</w:t>
            </w:r>
            <w:r w:rsidR="00245316"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54D9283F" w:rsidR="00397999" w:rsidRPr="0098741A" w:rsidRDefault="00397999" w:rsidP="003979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316F5269" w:rsidR="00397999" w:rsidRPr="0098741A" w:rsidRDefault="00A5601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397999" w:rsidRPr="0098741A" w:rsidRDefault="00397999" w:rsidP="003979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0DD7B894" w:rsidR="00397999" w:rsidRPr="0098741A" w:rsidRDefault="00397999" w:rsidP="003979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1,682</w:t>
            </w:r>
          </w:p>
        </w:tc>
      </w:tr>
    </w:tbl>
    <w:p w14:paraId="36BDFD1C" w14:textId="5E50A795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</w:t>
      </w:r>
      <w:r w:rsidR="00AC700E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0B42950D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เงินเบิกเกินบัญชีธนาคาร</w:t>
      </w:r>
      <w:r w:rsidR="00FB223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และเงินกู้ยืมระยะสั้นจากสถาบันการเงิน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33175B21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3DB5D3E1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0170DF33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2D5B016A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4A81B06C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5117323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1247938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C1AB649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1C5FD6A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63959" w:rsidRPr="00B118B0" w14:paraId="7DFAEF16" w14:textId="77777777" w:rsidTr="00EF57E4">
        <w:tc>
          <w:tcPr>
            <w:tcW w:w="2340" w:type="dxa"/>
          </w:tcPr>
          <w:p w14:paraId="570FC8F8" w14:textId="0055445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20BB087B" w:rsidR="00263959" w:rsidRPr="00B419E8" w:rsidRDefault="00263959" w:rsidP="00263959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C7C0F32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4DCFFBDA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0E225B1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4AD11F90" w:rsidR="00263959" w:rsidRPr="00FB223D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145,000</w:t>
            </w:r>
          </w:p>
        </w:tc>
        <w:tc>
          <w:tcPr>
            <w:tcW w:w="72" w:type="dxa"/>
          </w:tcPr>
          <w:p w14:paraId="719C5B14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27E3FC82" w:rsidR="00263959" w:rsidRPr="00B118B0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3D068847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3D0D8D20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5733F6F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263959" w:rsidRPr="00B118B0" w14:paraId="7A8AF1E1" w14:textId="77777777" w:rsidTr="00EF57E4">
        <w:tc>
          <w:tcPr>
            <w:tcW w:w="2340" w:type="dxa"/>
          </w:tcPr>
          <w:p w14:paraId="2C5D53EA" w14:textId="3EF9B9F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13691286" w14:textId="424117CC" w:rsidR="00263959" w:rsidRPr="00B419E8" w:rsidRDefault="00263959" w:rsidP="00263959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0F86257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E17E46" w14:textId="3EFDA92C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CB5EEA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A91C22D" w14:textId="563AC107" w:rsidR="00263959" w:rsidRPr="00FB223D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44D3310F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0DD7E6" w14:textId="705ABE12" w:rsidR="00263959" w:rsidRPr="00B118B0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72" w:type="dxa"/>
          </w:tcPr>
          <w:p w14:paraId="2F208F6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F29941F" w14:textId="53B4C0F6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92423DB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A80640D" w14:textId="415558A5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</w:tr>
      <w:tr w:rsidR="00263959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1452CA6E" w:rsidR="00263959" w:rsidRPr="00FB223D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145,000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263959" w:rsidRPr="00440DFB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B94A55B" w:rsidR="00263959" w:rsidRPr="00440DFB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150,182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37C565A6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01864A5E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75</w:t>
            </w: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182</w:t>
            </w:r>
          </w:p>
        </w:tc>
      </w:tr>
    </w:tbl>
    <w:p w14:paraId="77CE4E89" w14:textId="362DFA0C" w:rsidR="00A32F96" w:rsidRDefault="00A32F96" w:rsidP="00A32F9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1CDE79B3" w14:textId="77777777" w:rsidR="00A32F96" w:rsidRDefault="00A32F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8689E8" w14:textId="5A6F3843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5553962C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338B771A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14FD0E93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5CE7D876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4293CA0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EEF82B2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0DF46E3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4A0924B2" w14:textId="77777777" w:rsidTr="00613A3D">
        <w:trPr>
          <w:trHeight w:val="323"/>
        </w:trPr>
        <w:tc>
          <w:tcPr>
            <w:tcW w:w="4644" w:type="dxa"/>
          </w:tcPr>
          <w:p w14:paraId="4C4F24F1" w14:textId="023B227A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65070C2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894</w:t>
            </w:r>
          </w:p>
        </w:tc>
        <w:tc>
          <w:tcPr>
            <w:tcW w:w="88" w:type="dxa"/>
          </w:tcPr>
          <w:p w14:paraId="36597325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0272D70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886</w:t>
            </w:r>
          </w:p>
        </w:tc>
        <w:tc>
          <w:tcPr>
            <w:tcW w:w="88" w:type="dxa"/>
          </w:tcPr>
          <w:p w14:paraId="15BC6BC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3A07074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</w:tcPr>
          <w:p w14:paraId="624BEFF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7AEAA5B3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D6D91" w:rsidRPr="00B118B0" w14:paraId="561E3113" w14:textId="77777777" w:rsidTr="00613A3D">
        <w:trPr>
          <w:trHeight w:val="309"/>
        </w:trPr>
        <w:tc>
          <w:tcPr>
            <w:tcW w:w="4644" w:type="dxa"/>
          </w:tcPr>
          <w:p w14:paraId="038EB26E" w14:textId="4C796310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16E3CD1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52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912</w:t>
            </w:r>
          </w:p>
        </w:tc>
        <w:tc>
          <w:tcPr>
            <w:tcW w:w="88" w:type="dxa"/>
          </w:tcPr>
          <w:p w14:paraId="4FA18E5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5A05DD2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98,746</w:t>
            </w:r>
          </w:p>
        </w:tc>
        <w:tc>
          <w:tcPr>
            <w:tcW w:w="88" w:type="dxa"/>
          </w:tcPr>
          <w:p w14:paraId="08C8600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2E028A92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</w:tcPr>
          <w:p w14:paraId="2D1A9F5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1331A1F5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D6D91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0766D369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721EF72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22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661</w:t>
            </w:r>
          </w:p>
        </w:tc>
        <w:tc>
          <w:tcPr>
            <w:tcW w:w="88" w:type="dxa"/>
          </w:tcPr>
          <w:p w14:paraId="52521638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643F8EAB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31,039</w:t>
            </w:r>
          </w:p>
        </w:tc>
        <w:tc>
          <w:tcPr>
            <w:tcW w:w="88" w:type="dxa"/>
          </w:tcPr>
          <w:p w14:paraId="1D9A30C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75513340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392</w:t>
            </w:r>
          </w:p>
        </w:tc>
        <w:tc>
          <w:tcPr>
            <w:tcW w:w="88" w:type="dxa"/>
          </w:tcPr>
          <w:p w14:paraId="464C859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65598599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11,043</w:t>
            </w:r>
          </w:p>
        </w:tc>
      </w:tr>
      <w:tr w:rsidR="00ED6D91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36672AC8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</w:t>
            </w:r>
            <w:r w:rsidRPr="00ED6D9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88" w:type="dxa"/>
          </w:tcPr>
          <w:p w14:paraId="7EA92F26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07C5CCE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904</w:t>
            </w:r>
          </w:p>
        </w:tc>
        <w:tc>
          <w:tcPr>
            <w:tcW w:w="88" w:type="dxa"/>
          </w:tcPr>
          <w:p w14:paraId="4F17A2B3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4A51D76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4E2BD67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4002E911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D6D91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4AB410A2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24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461</w:t>
            </w:r>
          </w:p>
        </w:tc>
        <w:tc>
          <w:tcPr>
            <w:tcW w:w="88" w:type="dxa"/>
          </w:tcPr>
          <w:p w14:paraId="12C15540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03F02CD1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37,43</w:t>
            </w:r>
            <w:r w:rsidRPr="00ED6D9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</w:tcPr>
          <w:p w14:paraId="3A6D51B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2FF411E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75</w:t>
            </w:r>
            <w:r w:rsidRPr="00ED6D9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155E7336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74CEB1B0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1,938</w:t>
            </w:r>
          </w:p>
        </w:tc>
      </w:tr>
      <w:tr w:rsidR="00ED6D91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3883A73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88" w:type="dxa"/>
          </w:tcPr>
          <w:p w14:paraId="24F8BC5E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462C64C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8" w:type="dxa"/>
          </w:tcPr>
          <w:p w14:paraId="4430F8B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3022FD4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10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63</w:t>
            </w:r>
            <w:r w:rsidRPr="00ED6D9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7EC10BE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5D5309B9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10,776</w:t>
            </w:r>
          </w:p>
        </w:tc>
      </w:tr>
      <w:tr w:rsidR="00ED6D91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55A8E48F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5,985</w:t>
            </w:r>
          </w:p>
        </w:tc>
        <w:tc>
          <w:tcPr>
            <w:tcW w:w="88" w:type="dxa"/>
          </w:tcPr>
          <w:p w14:paraId="225CF7D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1BCA1E0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15,73</w:t>
            </w:r>
            <w:r w:rsidRPr="00ED6D9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45A2D459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33EF25B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83407EF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48326D7D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4,970</w:t>
            </w:r>
          </w:p>
        </w:tc>
      </w:tr>
      <w:tr w:rsidR="00ED6D91" w:rsidRPr="00B118B0" w14:paraId="62F65026" w14:textId="77777777" w:rsidTr="00871CEC">
        <w:trPr>
          <w:trHeight w:val="323"/>
        </w:trPr>
        <w:tc>
          <w:tcPr>
            <w:tcW w:w="4644" w:type="dxa"/>
          </w:tcPr>
          <w:p w14:paraId="06387AD5" w14:textId="35F7EC84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519F3B4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14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356</w:t>
            </w:r>
          </w:p>
        </w:tc>
        <w:tc>
          <w:tcPr>
            <w:tcW w:w="88" w:type="dxa"/>
          </w:tcPr>
          <w:p w14:paraId="32F0825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2691161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88" w:type="dxa"/>
          </w:tcPr>
          <w:p w14:paraId="77F96027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2709A622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28152FD9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38B23FFA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15D515E9" w14:textId="77777777" w:rsidTr="00871CEC">
        <w:trPr>
          <w:trHeight w:val="323"/>
        </w:trPr>
        <w:tc>
          <w:tcPr>
            <w:tcW w:w="4644" w:type="dxa"/>
          </w:tcPr>
          <w:p w14:paraId="6AB0116A" w14:textId="1F3699C6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13" w:type="dxa"/>
            <w:shd w:val="clear" w:color="auto" w:fill="auto"/>
          </w:tcPr>
          <w:p w14:paraId="7F98F5A2" w14:textId="294D275F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100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000</w:t>
            </w:r>
          </w:p>
        </w:tc>
        <w:tc>
          <w:tcPr>
            <w:tcW w:w="88" w:type="dxa"/>
          </w:tcPr>
          <w:p w14:paraId="2A1437C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4AD4EF8" w14:textId="75910B7E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</w:tcPr>
          <w:p w14:paraId="67BB7355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D446BA8" w14:textId="5872E4A5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100</w:t>
            </w:r>
            <w:r w:rsidRPr="00ED6D91">
              <w:rPr>
                <w:rFonts w:asciiTheme="majorBidi" w:hAnsiTheme="majorBidi" w:cstheme="majorBidi"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000</w:t>
            </w:r>
          </w:p>
        </w:tc>
        <w:tc>
          <w:tcPr>
            <w:tcW w:w="88" w:type="dxa"/>
          </w:tcPr>
          <w:p w14:paraId="64E2D576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D23EA01" w14:textId="702007CE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</w:tr>
      <w:tr w:rsidR="00ED6D91" w:rsidRPr="00B118B0" w14:paraId="6968ADFB" w14:textId="77777777" w:rsidTr="00BA7BF5">
        <w:trPr>
          <w:trHeight w:val="323"/>
        </w:trPr>
        <w:tc>
          <w:tcPr>
            <w:tcW w:w="4644" w:type="dxa"/>
          </w:tcPr>
          <w:p w14:paraId="49427C8A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 xml:space="preserve">ประมาณการหนี้สินจากคดีความฟ้องร้อง </w:t>
            </w:r>
          </w:p>
          <w:p w14:paraId="62AB4D12" w14:textId="698DF6CD" w:rsidR="00ED6D91" w:rsidRPr="00ED6D91" w:rsidRDefault="00ED6D91" w:rsidP="00ED6D91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29.4)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794AD207" w:rsidR="00ED6D91" w:rsidRPr="00ED6D91" w:rsidRDefault="00095906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5,507</w:t>
            </w:r>
          </w:p>
        </w:tc>
        <w:tc>
          <w:tcPr>
            <w:tcW w:w="88" w:type="dxa"/>
            <w:vAlign w:val="bottom"/>
          </w:tcPr>
          <w:p w14:paraId="231AFDD1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D87F91D" w14:textId="5C6F82BC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46CC499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3CF7521F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0971AF8F" w14:textId="2970051D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50D1DA19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hint="eastAsia"/>
                <w:sz w:val="28"/>
                <w:cs/>
              </w:rPr>
              <w:t>10</w:t>
            </w:r>
            <w:r w:rsidR="005A3F27">
              <w:rPr>
                <w:rFonts w:asciiTheme="majorBidi" w:hAnsiTheme="majorBidi"/>
                <w:sz w:val="28"/>
              </w:rPr>
              <w:t>1,346</w:t>
            </w:r>
          </w:p>
        </w:tc>
        <w:tc>
          <w:tcPr>
            <w:tcW w:w="88" w:type="dxa"/>
          </w:tcPr>
          <w:p w14:paraId="428C096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2A4B2CD8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104,160</w:t>
            </w:r>
          </w:p>
        </w:tc>
        <w:tc>
          <w:tcPr>
            <w:tcW w:w="88" w:type="dxa"/>
          </w:tcPr>
          <w:p w14:paraId="3915FC4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2104310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58</w:t>
            </w:r>
            <w:r w:rsidRPr="00ED6D9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8" w:type="dxa"/>
          </w:tcPr>
          <w:p w14:paraId="6756BC3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7A96BEB5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2,423</w:t>
            </w:r>
          </w:p>
        </w:tc>
      </w:tr>
      <w:tr w:rsidR="00ED6D91" w:rsidRPr="00B118B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041F303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329</w:t>
            </w: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,162</w:t>
            </w:r>
          </w:p>
        </w:tc>
        <w:tc>
          <w:tcPr>
            <w:tcW w:w="88" w:type="dxa"/>
          </w:tcPr>
          <w:p w14:paraId="4B8EB1B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2FC8E642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403,634</w:t>
            </w:r>
          </w:p>
        </w:tc>
        <w:tc>
          <w:tcPr>
            <w:tcW w:w="88" w:type="dxa"/>
          </w:tcPr>
          <w:p w14:paraId="41C9869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49364D2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b/>
                <w:bCs/>
                <w:sz w:val="28"/>
              </w:rPr>
              <w:t>114</w:t>
            </w: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ED6D91">
              <w:rPr>
                <w:rFonts w:asciiTheme="majorBidi" w:hAnsiTheme="majorBidi" w:cstheme="majorBidi" w:hint="eastAsia"/>
                <w:b/>
                <w:bCs/>
                <w:sz w:val="28"/>
              </w:rPr>
              <w:t>373</w:t>
            </w:r>
          </w:p>
        </w:tc>
        <w:tc>
          <w:tcPr>
            <w:tcW w:w="88" w:type="dxa"/>
          </w:tcPr>
          <w:p w14:paraId="3AD9D1F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4E51D301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131,150</w:t>
            </w:r>
          </w:p>
        </w:tc>
      </w:tr>
    </w:tbl>
    <w:p w14:paraId="2872290A" w14:textId="470AF201" w:rsidR="007C67AA" w:rsidRDefault="007C67AA" w:rsidP="007C67AA">
      <w:pPr>
        <w:spacing w:before="480" w:line="240" w:lineRule="atLeast"/>
        <w:rPr>
          <w:rFonts w:asciiTheme="majorBidi" w:hAnsiTheme="majorBidi" w:cstheme="majorBidi"/>
          <w:b/>
          <w:bCs/>
          <w:sz w:val="28"/>
        </w:rPr>
      </w:pPr>
    </w:p>
    <w:p w14:paraId="09F2FD9D" w14:textId="77777777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52AFCF59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297F5201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2D07DC22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6498EC71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5019F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68C6312A" w:rsidR="00D5019F" w:rsidRPr="00B118B0" w:rsidRDefault="0041627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1627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113,22</w:t>
            </w:r>
            <w:r w:rsidR="00D12D0E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</w:t>
            </w:r>
          </w:p>
        </w:tc>
        <w:tc>
          <w:tcPr>
            <w:tcW w:w="86" w:type="dxa"/>
          </w:tcPr>
          <w:p w14:paraId="256749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0C1DD5DC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/>
                <w:snapToGrid w:val="0"/>
                <w:sz w:val="28"/>
                <w:lang w:eastAsia="th-TH"/>
              </w:rPr>
              <w:t>167,704</w:t>
            </w:r>
          </w:p>
        </w:tc>
      </w:tr>
      <w:tr w:rsidR="00D5019F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4DA02905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5FB8938A" w:rsidR="00D5019F" w:rsidRPr="00B118B0" w:rsidRDefault="0041627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1627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(70,348)</w:t>
            </w:r>
          </w:p>
        </w:tc>
        <w:tc>
          <w:tcPr>
            <w:tcW w:w="86" w:type="dxa"/>
          </w:tcPr>
          <w:p w14:paraId="6BCEF6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371E7297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</w:t>
            </w: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99,194</w:t>
            </w: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</w:tr>
      <w:tr w:rsidR="00D5019F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481F406C" w:rsidR="00D5019F" w:rsidRPr="00B118B0" w:rsidRDefault="0041627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416279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42,87</w:t>
            </w:r>
            <w:r w:rsidR="00FB3F8A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86" w:type="dxa"/>
          </w:tcPr>
          <w:p w14:paraId="0DA35DE3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07A8EFD3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68,510</w:t>
            </w:r>
          </w:p>
        </w:tc>
      </w:tr>
    </w:tbl>
    <w:p w14:paraId="06965107" w14:textId="5701648A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849F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3EF70DAD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76CFB11E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20B791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5985" w:rsidRPr="004517A7" w14:paraId="7E4E6D69" w14:textId="77777777" w:rsidTr="00613A3D">
        <w:tc>
          <w:tcPr>
            <w:tcW w:w="6300" w:type="dxa"/>
            <w:vAlign w:val="bottom"/>
          </w:tcPr>
          <w:p w14:paraId="75663A8C" w14:textId="2B3AAFFD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322530ED" w:rsidR="00F65985" w:rsidRPr="004517A7" w:rsidRDefault="000323B4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323B4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167,704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5DD84150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119,524</w:t>
            </w:r>
          </w:p>
        </w:tc>
      </w:tr>
      <w:tr w:rsidR="00F65985" w:rsidRPr="004517A7" w14:paraId="488D8D3B" w14:textId="77777777" w:rsidTr="00613A3D">
        <w:tc>
          <w:tcPr>
            <w:tcW w:w="6300" w:type="dxa"/>
            <w:vAlign w:val="bottom"/>
          </w:tcPr>
          <w:p w14:paraId="21C85340" w14:textId="7459A67E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57D2B0F0" w:rsidR="00F65985" w:rsidRPr="004517A7" w:rsidRDefault="000323B4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799BACC2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70,511</w:t>
            </w:r>
          </w:p>
        </w:tc>
      </w:tr>
      <w:tr w:rsidR="00F65985" w:rsidRPr="004517A7" w14:paraId="270F3567" w14:textId="77777777" w:rsidTr="00613A3D">
        <w:tc>
          <w:tcPr>
            <w:tcW w:w="6300" w:type="dxa"/>
            <w:vAlign w:val="bottom"/>
          </w:tcPr>
          <w:p w14:paraId="796FDA62" w14:textId="7E16F892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39BD8CEA" w:rsidR="00F65985" w:rsidRPr="004517A7" w:rsidRDefault="000323B4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323B4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(54,48</w:t>
            </w:r>
            <w:r w:rsidR="00FB3F8A"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  <w:r w:rsidRPr="000323B4">
              <w:rPr>
                <w:rFonts w:ascii="Angsana New" w:hAnsi="Angsana New" w:hint="eastAsia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744EC698" w:rsidR="00F65985" w:rsidRPr="004517A7" w:rsidRDefault="00F65985" w:rsidP="00F65985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(22,331)</w:t>
            </w:r>
          </w:p>
        </w:tc>
      </w:tr>
      <w:tr w:rsidR="00F65985" w:rsidRPr="004517A7" w14:paraId="2C794DEB" w14:textId="77777777" w:rsidTr="00613A3D">
        <w:tc>
          <w:tcPr>
            <w:tcW w:w="6300" w:type="dxa"/>
            <w:vAlign w:val="bottom"/>
          </w:tcPr>
          <w:p w14:paraId="0D80780E" w14:textId="58289B2B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 w:rsidR="00942BC9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53AB370E" w:rsidR="00F65985" w:rsidRPr="004517A7" w:rsidRDefault="000323B4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113,22</w:t>
            </w:r>
            <w:r w:rsidR="00FB3F8A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79BF2CA3" w:rsidR="00F65985" w:rsidRPr="004517A7" w:rsidRDefault="00F65985" w:rsidP="00F65985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167,704</w:t>
            </w:r>
          </w:p>
        </w:tc>
      </w:tr>
    </w:tbl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69D18AD8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3837D664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6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6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3E1ED42D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68E9005F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6CFB1A4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5CA6B28F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2CFE725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02F8C75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322EEFA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55A5A20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5A055F1B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35E58" w:rsidRPr="00B118B0" w14:paraId="7500DBC2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935E58" w:rsidRPr="00B118B0" w:rsidRDefault="00935E58" w:rsidP="00935E58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59BBBA9C" w:rsidR="00935E58" w:rsidRPr="00B118B0" w:rsidRDefault="000B1F55" w:rsidP="00935E58">
            <w:pPr>
              <w:rPr>
                <w:rFonts w:asciiTheme="majorBidi" w:hAnsiTheme="majorBidi" w:cstheme="majorBidi"/>
                <w:sz w:val="28"/>
              </w:rPr>
            </w:pPr>
            <w:r w:rsidRPr="000B1F55">
              <w:rPr>
                <w:rFonts w:asciiTheme="majorBidi" w:hAnsiTheme="majorBidi" w:cstheme="majorBidi" w:hint="eastAsia"/>
                <w:sz w:val="28"/>
              </w:rPr>
              <w:t>0.075 - 6.50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B1D9ED2" w:rsidR="00935E58" w:rsidRPr="00B118B0" w:rsidRDefault="00935E58" w:rsidP="00935E58">
            <w:pPr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6.50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73C0DA38" w:rsidR="00935E58" w:rsidRPr="00B118B0" w:rsidRDefault="00AF44EA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737DBCA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935E58" w:rsidRPr="00B118B0" w:rsidRDefault="00935E58" w:rsidP="00935E5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4CBF577B" w:rsidR="00935E58" w:rsidRPr="00B118B0" w:rsidRDefault="00BD5FBF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6333E03A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176,709</w:t>
            </w:r>
          </w:p>
        </w:tc>
      </w:tr>
      <w:tr w:rsidR="00935E58" w:rsidRPr="00B118B0" w14:paraId="40C2BF71" w14:textId="77777777" w:rsidTr="00E90271">
        <w:tc>
          <w:tcPr>
            <w:tcW w:w="2964" w:type="dxa"/>
            <w:tcBorders>
              <w:right w:val="nil"/>
            </w:tcBorders>
          </w:tcPr>
          <w:p w14:paraId="699186F4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935E58" w:rsidRPr="00B118B0" w:rsidRDefault="00935E58" w:rsidP="00935E58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31095DF6" w:rsidR="00935E58" w:rsidRPr="00B118B0" w:rsidRDefault="000B1F55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13A0716D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134C6AD7" w:rsidR="00935E58" w:rsidRPr="00B118B0" w:rsidRDefault="00AF44EA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39BB5558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935E58" w:rsidRPr="00B118B0" w:rsidRDefault="00935E58" w:rsidP="00935E5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2FE85A5D" w:rsidR="00935E58" w:rsidRPr="00B118B0" w:rsidRDefault="00BD5FBF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582DF22D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5187D025" w14:textId="77777777" w:rsidTr="00E90271">
        <w:tc>
          <w:tcPr>
            <w:tcW w:w="2964" w:type="dxa"/>
            <w:tcBorders>
              <w:right w:val="nil"/>
            </w:tcBorders>
          </w:tcPr>
          <w:p w14:paraId="7EA886CD" w14:textId="6BFBC495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</w:p>
        </w:tc>
        <w:tc>
          <w:tcPr>
            <w:tcW w:w="90" w:type="dxa"/>
            <w:tcBorders>
              <w:right w:val="nil"/>
            </w:tcBorders>
          </w:tcPr>
          <w:p w14:paraId="22486B06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8518" w14:textId="04E2A5F5" w:rsidR="00935E58" w:rsidRPr="00B118B0" w:rsidRDefault="000B1F55" w:rsidP="000B1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1F55">
              <w:rPr>
                <w:rFonts w:asciiTheme="majorBidi" w:hAnsiTheme="majorBidi" w:cstheme="majorBidi" w:hint="eastAsia"/>
                <w:sz w:val="28"/>
              </w:rPr>
              <w:t>4.00 - 6.75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C84C13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FAA0" w14:textId="734E5AEB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69CD88B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C0F41" w14:textId="75AB6749" w:rsidR="00935E58" w:rsidRPr="00B118B0" w:rsidRDefault="00AF44EA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522AB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EBE12" w14:textId="5C8BE75B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EACD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091743" w14:textId="7FDF6631" w:rsidR="00935E58" w:rsidRPr="00B118B0" w:rsidRDefault="00BD5FBF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E1B70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46FF7712" w14:textId="11D52236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935E58" w:rsidRPr="00B118B0" w14:paraId="0060FE84" w14:textId="77777777" w:rsidTr="00E90271">
        <w:tc>
          <w:tcPr>
            <w:tcW w:w="2964" w:type="dxa"/>
            <w:tcBorders>
              <w:right w:val="nil"/>
            </w:tcBorders>
          </w:tcPr>
          <w:p w14:paraId="16C4D823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75E01819" w:rsidR="00935E58" w:rsidRPr="00B118B0" w:rsidRDefault="000B1F55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2002EC33" w:rsidR="00935E58" w:rsidRPr="00B118B0" w:rsidRDefault="00935E58" w:rsidP="00935E58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4BA6552A" w:rsidR="00935E58" w:rsidRPr="00B118B0" w:rsidRDefault="00AF44EA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7E3768A5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38605FC9" w:rsidR="00935E58" w:rsidRPr="00B118B0" w:rsidRDefault="00BD5FBF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935E58" w:rsidRPr="00B118B0" w:rsidRDefault="00935E58" w:rsidP="00935E58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388E3DF8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2011AC17" w14:textId="77777777" w:rsidTr="00E90271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26D548A6" w:rsidR="00935E58" w:rsidRPr="00B118B0" w:rsidRDefault="00AF44EA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2EB672EF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276,007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62E88186" w:rsidR="00935E58" w:rsidRPr="00B118B0" w:rsidRDefault="00BD5FBF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54,490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43EC3074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302,716</w:t>
            </w:r>
          </w:p>
        </w:tc>
      </w:tr>
      <w:tr w:rsidR="00935E58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E58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90271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547EAF15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49507D39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67884A26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90271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A4CBA5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2C6584C6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11E55ED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4FF26740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5A80B9DB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619BB0A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20E84" w:rsidRPr="00B118B0" w14:paraId="6AA71806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4F545FFF" w:rsidR="00920E84" w:rsidRPr="00B118B0" w:rsidRDefault="00920E84" w:rsidP="00920E84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134F729A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541B6981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74E32F2C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5B1AB97A" w:rsidR="00920E84" w:rsidRPr="00B118B0" w:rsidRDefault="006C5A13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920E84" w:rsidRPr="00B118B0" w:rsidRDefault="00920E84" w:rsidP="00920E84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0E84" w:rsidRPr="00B118B0" w14:paraId="5788FBAC" w14:textId="77777777" w:rsidTr="00E90271">
        <w:tc>
          <w:tcPr>
            <w:tcW w:w="2964" w:type="dxa"/>
            <w:tcBorders>
              <w:right w:val="nil"/>
            </w:tcBorders>
          </w:tcPr>
          <w:p w14:paraId="572683AB" w14:textId="74987C8B" w:rsidR="00920E84" w:rsidRPr="00B118B0" w:rsidRDefault="00920E84" w:rsidP="00920E84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920E84" w:rsidRPr="00B118B0" w:rsidRDefault="00920E84" w:rsidP="00920E8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3AAB58B9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69DDED4E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2B4A585C" w:rsidR="00920E84" w:rsidRPr="00B118B0" w:rsidRDefault="006C5A13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920E84" w:rsidRPr="00B118B0" w:rsidRDefault="00920E84" w:rsidP="00920E84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0E84" w:rsidRPr="00B118B0" w14:paraId="574E854E" w14:textId="77777777" w:rsidTr="00E90271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042D3165" w:rsidR="00920E84" w:rsidRPr="00B118B0" w:rsidRDefault="00920E84" w:rsidP="00920E84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920E84" w:rsidRPr="00B118B0" w:rsidRDefault="00920E84" w:rsidP="00920E84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920E84" w:rsidRPr="00B118B0" w:rsidRDefault="00920E84" w:rsidP="00920E84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920E84" w:rsidRPr="00B118B0" w:rsidRDefault="00920E84" w:rsidP="00920E84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920E84" w:rsidRPr="00B118B0" w:rsidRDefault="00920E84" w:rsidP="00920E84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5A778965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640A8BFD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920E84" w:rsidRPr="00B118B0" w:rsidRDefault="00920E84" w:rsidP="00920E84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5E2C8F7F" w:rsidR="00920E84" w:rsidRPr="00B118B0" w:rsidRDefault="006C5A13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920E84" w:rsidRPr="00B118B0" w:rsidRDefault="00920E84" w:rsidP="00920E84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920E84" w:rsidRPr="00B118B0" w:rsidRDefault="00920E84" w:rsidP="00920E84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1C928225" w:rsidR="00F53166" w:rsidRPr="00D2689D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D2689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06D2BD37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F1844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604CD418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42E1130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74A9CBBF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10EEAE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5085A05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190EBF26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84B48" w:rsidRPr="00D2689D" w14:paraId="34C04CF4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510640DD" w:rsidR="00484B48" w:rsidRPr="00563757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สำรองผลประโยชน์พนักงานต้น</w:t>
            </w:r>
            <w:r w:rsidR="00720AD6" w:rsidRPr="00563757">
              <w:rPr>
                <w:rFonts w:asciiTheme="majorBidi" w:hAnsiTheme="majorBidi" w:hint="cs"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434A3BC7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4F4BC" w14:textId="711F5835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0A1EA7C5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0F1491EB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</w:tr>
      <w:tr w:rsidR="00484B48" w:rsidRPr="00D2689D" w14:paraId="4DD82B33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0747DA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11E42600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2936D4B8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859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5516EF0E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4C845D03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84B48" w:rsidRPr="00D2689D" w14:paraId="36A84245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C15E5E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B9CB9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84B48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3813C0D1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484B48" w:rsidRPr="00D2689D" w:rsidRDefault="00484B48" w:rsidP="00484B48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7B719B1D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484B48" w:rsidRPr="00D2689D" w:rsidRDefault="00484B48" w:rsidP="00484B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0EFACE36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484B48" w:rsidRPr="00D2689D" w:rsidRDefault="00484B48" w:rsidP="00484B48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1B0AD8CB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</w:p>
        </w:tc>
      </w:tr>
      <w:tr w:rsidR="00484B48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630AC4B2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7378775E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5037926F" w:rsidR="00484B48" w:rsidRPr="00D2689D" w:rsidRDefault="00602A6E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484B48" w:rsidRPr="00D2689D" w:rsidRDefault="00484B48" w:rsidP="00484B4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49F2A23A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</w:tr>
      <w:tr w:rsidR="00484B48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484B48" w:rsidRPr="00D2689D" w:rsidRDefault="00484B48" w:rsidP="00563757">
            <w:pPr>
              <w:ind w:left="270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 w:rsidR="0056375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 w:rsidR="00DE775F"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20AD6" w:rsidRPr="00D2689D" w14:paraId="26201A36" w14:textId="77777777" w:rsidTr="00D957A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5A0ABACC" w:rsidR="00720AD6" w:rsidRPr="00D2689D" w:rsidRDefault="00720AD6" w:rsidP="00BD6B3D">
            <w:pPr>
              <w:ind w:left="270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2F28C55E" w:rsidR="00720AD6" w:rsidRPr="00D2689D" w:rsidRDefault="00602A6E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720AD6" w:rsidRPr="00D2689D" w:rsidRDefault="00720AD6" w:rsidP="00720AD6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5A470" w14:textId="4F90514D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720AD6" w:rsidRPr="00D2689D" w:rsidRDefault="00720AD6" w:rsidP="00720A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3ED5" w14:textId="7EF99405" w:rsidR="00720AD6" w:rsidRPr="00D2689D" w:rsidRDefault="00602A6E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720AD6" w:rsidRPr="00D2689D" w:rsidRDefault="00720AD6" w:rsidP="00720AD6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48285" w14:textId="6A6FA54F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0AD6" w:rsidRPr="00F80137" w14:paraId="2256F9A0" w14:textId="77777777" w:rsidTr="00D957A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67398397" w:rsidR="00720AD6" w:rsidRPr="00D2689D" w:rsidRDefault="00720AD6" w:rsidP="00720AD6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F403C" w14:textId="0E6A93A8" w:rsidR="00720AD6" w:rsidRPr="00720AD6" w:rsidRDefault="00602A6E" w:rsidP="00720AD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720AD6" w:rsidRPr="00D2689D" w:rsidRDefault="00720AD6" w:rsidP="00720AD6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A7FE9" w14:textId="03BCD9EA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720AD6" w:rsidRPr="00D2689D" w:rsidRDefault="00720AD6" w:rsidP="00720A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9EE2B" w14:textId="29A1C649" w:rsidR="00720AD6" w:rsidRPr="00720AD6" w:rsidRDefault="00602A6E" w:rsidP="00720AD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4,942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720AD6" w:rsidRPr="00D2689D" w:rsidRDefault="00720AD6" w:rsidP="00720AD6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56B47E" w14:textId="3B5EC701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4,557</w:t>
            </w:r>
          </w:p>
        </w:tc>
      </w:tr>
    </w:tbl>
    <w:p w14:paraId="26135B36" w14:textId="433137FC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085E556A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งวดสามเดือน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มิถุนายน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FAC6B06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65DA6C48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478B9963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76C6C1D8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E6FAA" w:rsidRPr="00B118B0" w14:paraId="04BA49E2" w14:textId="77777777" w:rsidTr="00AE2794">
        <w:trPr>
          <w:trHeight w:val="206"/>
        </w:trPr>
        <w:tc>
          <w:tcPr>
            <w:tcW w:w="3600" w:type="dxa"/>
          </w:tcPr>
          <w:p w14:paraId="0C6BA4F5" w14:textId="4F1FB5E2" w:rsidR="00BD0654" w:rsidRPr="005576B8" w:rsidRDefault="006E6FAA" w:rsidP="00AE279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 w:rsidR="00BD0654">
              <w:rPr>
                <w:rFonts w:asciiTheme="majorBidi" w:hAnsiTheme="majorBidi" w:cstheme="majorBidi"/>
                <w:sz w:val="28"/>
              </w:rPr>
              <w:t>0</w:t>
            </w:r>
            <w:r w:rsidR="005576B8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0654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5AFB8AF1" w:rsidR="006E6FAA" w:rsidRPr="005576B8" w:rsidRDefault="00A01502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308</w:t>
            </w:r>
            <w:r w:rsidR="001F6DAF" w:rsidRPr="005576B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65E80C0B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3819E0B3" w:rsidR="00BD0654" w:rsidRPr="00AE2794" w:rsidRDefault="0061566A" w:rsidP="00AE279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BD0654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80" w:type="dxa"/>
          </w:tcPr>
          <w:p w14:paraId="62748314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6CCC6D21" w:rsidR="00BD0654" w:rsidRPr="005576B8" w:rsidRDefault="00A01502" w:rsidP="00A0150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134</w:t>
            </w:r>
          </w:p>
        </w:tc>
        <w:tc>
          <w:tcPr>
            <w:tcW w:w="90" w:type="dxa"/>
          </w:tcPr>
          <w:p w14:paraId="5D1760FE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56AA6433" w:rsidR="00BD0654" w:rsidRPr="00AE2794" w:rsidRDefault="00BD0654" w:rsidP="00AE279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</w:t>
            </w:r>
          </w:p>
        </w:tc>
      </w:tr>
      <w:tr w:rsidR="00AE2794" w:rsidRPr="00B118B0" w14:paraId="75352E24" w14:textId="77777777" w:rsidTr="00AE2794">
        <w:trPr>
          <w:trHeight w:val="279"/>
        </w:trPr>
        <w:tc>
          <w:tcPr>
            <w:tcW w:w="3600" w:type="dxa"/>
          </w:tcPr>
          <w:p w14:paraId="3FB3E0EE" w14:textId="083633FD" w:rsidR="00AE2794" w:rsidRPr="005576B8" w:rsidRDefault="00AE2794" w:rsidP="005576B8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2C8D337" w14:textId="27688AE8" w:rsidR="00AE2794" w:rsidRPr="005576B8" w:rsidRDefault="00A01502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626</w:t>
            </w:r>
          </w:p>
        </w:tc>
        <w:tc>
          <w:tcPr>
            <w:tcW w:w="90" w:type="dxa"/>
          </w:tcPr>
          <w:p w14:paraId="1D5BCD22" w14:textId="77777777" w:rsidR="00AE2794" w:rsidRPr="005576B8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5D95768" w14:textId="433B252F" w:rsidR="00AE2794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782</w:t>
            </w:r>
          </w:p>
        </w:tc>
        <w:tc>
          <w:tcPr>
            <w:tcW w:w="180" w:type="dxa"/>
          </w:tcPr>
          <w:p w14:paraId="5DFB2A9D" w14:textId="77777777" w:rsidR="00AE2794" w:rsidRPr="005576B8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79EB037" w14:textId="1CFC4A8F" w:rsidR="00AE2794" w:rsidRDefault="00A01502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291</w:t>
            </w:r>
          </w:p>
        </w:tc>
        <w:tc>
          <w:tcPr>
            <w:tcW w:w="90" w:type="dxa"/>
          </w:tcPr>
          <w:p w14:paraId="6DDAE606" w14:textId="77777777" w:rsidR="00AE2794" w:rsidRPr="005576B8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1B76F4A" w14:textId="0A72E36D" w:rsidR="00AE2794" w:rsidRDefault="00AE2794" w:rsidP="00440DF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296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06E765D0" w:rsidR="00E35841" w:rsidRPr="0047269D" w:rsidRDefault="00E35841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47269D">
        <w:rPr>
          <w:rFonts w:asciiTheme="majorBidi" w:hAnsiTheme="majorBidi" w:cstheme="majorBidi"/>
          <w:b/>
          <w:bCs/>
          <w:sz w:val="28"/>
          <w:cs/>
        </w:rPr>
        <w:lastRenderedPageBreak/>
        <w:t>ใบสำคัญแสดงสิทธิ</w:t>
      </w:r>
    </w:p>
    <w:p w14:paraId="4E2C13E1" w14:textId="0900042E" w:rsidR="0051439C" w:rsidRPr="0047269D" w:rsidRDefault="00E35841" w:rsidP="0047269D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47269D">
        <w:rPr>
          <w:rFonts w:asciiTheme="majorBidi" w:hAnsiTheme="majorBidi" w:cstheme="majorBidi"/>
          <w:sz w:val="28"/>
        </w:rPr>
        <w:t>1/2562</w:t>
      </w:r>
      <w:r w:rsidRPr="0047269D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="00642363" w:rsidRPr="0047269D">
        <w:rPr>
          <w:rFonts w:asciiTheme="majorBidi" w:hAnsiTheme="majorBidi" w:cstheme="majorBidi" w:hint="cs"/>
          <w:sz w:val="28"/>
          <w:cs/>
        </w:rPr>
        <w:t xml:space="preserve">                      </w:t>
      </w:r>
      <w:r w:rsidRPr="0047269D">
        <w:rPr>
          <w:rFonts w:asciiTheme="majorBidi" w:hAnsiTheme="majorBidi" w:cstheme="majorBidi"/>
          <w:sz w:val="28"/>
        </w:rPr>
        <w:t>31</w:t>
      </w:r>
      <w:r w:rsidRPr="0047269D">
        <w:rPr>
          <w:rFonts w:asciiTheme="majorBidi" w:hAnsiTheme="majorBidi" w:cstheme="majorBidi"/>
          <w:sz w:val="28"/>
          <w:cs/>
        </w:rPr>
        <w:t xml:space="preserve"> พฤษภาคม </w:t>
      </w:r>
      <w:r w:rsidRPr="0047269D">
        <w:rPr>
          <w:rFonts w:asciiTheme="majorBidi" w:hAnsiTheme="majorBidi" w:cstheme="majorBidi"/>
          <w:sz w:val="28"/>
        </w:rPr>
        <w:t>2562</w:t>
      </w:r>
      <w:r w:rsidRPr="0047269D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47269D">
        <w:rPr>
          <w:rFonts w:asciiTheme="majorBidi" w:hAnsiTheme="majorBidi" w:cstheme="majorBidi"/>
          <w:sz w:val="28"/>
        </w:rPr>
        <w:t>3,029,598,102</w:t>
      </w:r>
      <w:r w:rsidRPr="0047269D">
        <w:rPr>
          <w:rFonts w:asciiTheme="majorBidi" w:hAnsiTheme="majorBidi" w:cstheme="majorBidi"/>
          <w:sz w:val="28"/>
          <w:cs/>
        </w:rPr>
        <w:t xml:space="preserve"> บาท เป็น </w:t>
      </w:r>
      <w:r w:rsidRPr="0047269D">
        <w:rPr>
          <w:rFonts w:asciiTheme="majorBidi" w:hAnsiTheme="majorBidi" w:cstheme="majorBidi"/>
          <w:sz w:val="28"/>
        </w:rPr>
        <w:t>3,635,517,722</w:t>
      </w:r>
      <w:r w:rsidRPr="0047269D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47269D">
        <w:rPr>
          <w:rFonts w:asciiTheme="majorBidi" w:hAnsiTheme="majorBidi" w:cstheme="majorBidi"/>
          <w:sz w:val="28"/>
        </w:rPr>
        <w:t>1.00</w:t>
      </w:r>
      <w:r w:rsidRPr="0047269D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47269D">
        <w:rPr>
          <w:rFonts w:asciiTheme="majorBidi" w:hAnsiTheme="majorBidi" w:cstheme="majorBidi"/>
          <w:sz w:val="28"/>
        </w:rPr>
        <w:t xml:space="preserve">4 (“7UP-W4”) </w:t>
      </w:r>
      <w:r w:rsidR="00B03416" w:rsidRPr="0047269D">
        <w:rPr>
          <w:rFonts w:asciiTheme="majorBidi" w:hAnsiTheme="majorBidi" w:hint="cs"/>
          <w:sz w:val="28"/>
          <w:cs/>
        </w:rPr>
        <w:t>ซึ่งออกเมื่อวันที่</w:t>
      </w:r>
      <w:r w:rsidR="00717E50">
        <w:rPr>
          <w:rFonts w:asciiTheme="majorBidi" w:hAnsiTheme="majorBidi"/>
          <w:sz w:val="28"/>
        </w:rPr>
        <w:t xml:space="preserve"> 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9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2562 </w:t>
      </w:r>
      <w:r w:rsidR="00B03416" w:rsidRPr="0047269D">
        <w:rPr>
          <w:rFonts w:asciiTheme="majorBidi" w:hAnsiTheme="majorBidi" w:hint="cs"/>
          <w:sz w:val="28"/>
          <w:cs/>
        </w:rPr>
        <w:t>ใบสำคัญแสดงสิทธิ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7UP-W4 </w:t>
      </w:r>
      <w:r w:rsidR="00B03416" w:rsidRPr="0047269D">
        <w:rPr>
          <w:rFonts w:asciiTheme="majorBidi" w:hAnsiTheme="majorBidi" w:hint="cs"/>
          <w:sz w:val="28"/>
          <w:cs/>
        </w:rPr>
        <w:t>มีอายุ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3 </w:t>
      </w:r>
      <w:r w:rsidR="00B03416" w:rsidRPr="0047269D">
        <w:rPr>
          <w:rFonts w:asciiTheme="majorBidi" w:hAnsiTheme="majorBidi" w:hint="cs"/>
          <w:sz w:val="28"/>
          <w:cs/>
        </w:rPr>
        <w:t>ปี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8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>2565</w:t>
      </w:r>
      <w:r w:rsidR="00B03416" w:rsidRPr="0047269D">
        <w:rPr>
          <w:rFonts w:asciiTheme="majorBidi" w:hAnsiTheme="majorBidi" w:cstheme="majorBidi" w:hint="cs"/>
          <w:sz w:val="28"/>
          <w:cs/>
        </w:rPr>
        <w:t xml:space="preserve"> </w:t>
      </w:r>
      <w:r w:rsidRPr="0047269D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47269D">
        <w:rPr>
          <w:rFonts w:asciiTheme="majorBidi" w:hAnsiTheme="majorBidi" w:cstheme="majorBidi"/>
          <w:sz w:val="28"/>
        </w:rPr>
        <w:t xml:space="preserve">Rights Offering) </w:t>
      </w:r>
      <w:r w:rsidRPr="0047269D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47269D">
        <w:rPr>
          <w:rFonts w:asciiTheme="majorBidi" w:hAnsiTheme="majorBidi" w:cstheme="majorBidi"/>
          <w:sz w:val="28"/>
        </w:rPr>
        <w:t>5</w:t>
      </w:r>
      <w:r w:rsidRPr="0047269D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47269D">
        <w:rPr>
          <w:rFonts w:asciiTheme="majorBidi" w:hAnsiTheme="majorBidi" w:cstheme="majorBidi"/>
          <w:sz w:val="28"/>
        </w:rPr>
        <w:t>0.05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47269D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47269D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0.50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2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1.25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3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2.25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</w:rPr>
        <w:t>(</w:t>
      </w:r>
      <w:r w:rsidRPr="0047269D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7269D">
        <w:rPr>
          <w:rFonts w:asciiTheme="majorBidi" w:hAnsiTheme="majorBidi" w:cstheme="majorBidi"/>
          <w:sz w:val="28"/>
        </w:rPr>
        <w:t xml:space="preserve">7UP-W4 1 </w:t>
      </w:r>
      <w:r w:rsidRPr="0047269D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7269D">
        <w:rPr>
          <w:rFonts w:asciiTheme="majorBidi" w:hAnsiTheme="majorBidi" w:cstheme="majorBidi"/>
          <w:sz w:val="28"/>
        </w:rPr>
        <w:t xml:space="preserve">1 </w:t>
      </w:r>
      <w:r w:rsidRPr="0047269D">
        <w:rPr>
          <w:rFonts w:asciiTheme="majorBidi" w:hAnsiTheme="majorBidi" w:cstheme="majorBidi"/>
          <w:sz w:val="28"/>
          <w:cs/>
        </w:rPr>
        <w:t>หุ้น)</w:t>
      </w:r>
    </w:p>
    <w:p w14:paraId="0179FE00" w14:textId="0D8215A2" w:rsidR="007A2032" w:rsidRDefault="00A4361C" w:rsidP="00FA035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47269D">
        <w:rPr>
          <w:rFonts w:asciiTheme="majorBidi" w:hAnsiTheme="majorBidi" w:hint="cs"/>
          <w:sz w:val="28"/>
          <w:cs/>
        </w:rPr>
        <w:t>เมื่อวันที่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30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มิถุนายน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2564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 w:rsidRPr="0047269D">
        <w:rPr>
          <w:rFonts w:asciiTheme="majorBidi" w:hAnsiTheme="majorBidi" w:hint="cs"/>
          <w:sz w:val="28"/>
          <w:cs/>
        </w:rPr>
        <w:t xml:space="preserve">    </w:t>
      </w:r>
      <w:r w:rsidRPr="0047269D">
        <w:rPr>
          <w:rFonts w:asciiTheme="majorBidi" w:hAnsiTheme="majorBidi" w:hint="cs"/>
          <w:sz w:val="28"/>
          <w:cs/>
        </w:rPr>
        <w:t>ครั้งที่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10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061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270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1.25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251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531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750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47269D">
        <w:rPr>
          <w:rFonts w:asciiTheme="majorBidi" w:hAnsiTheme="majorBidi"/>
          <w:sz w:val="28"/>
          <w:cs/>
        </w:rPr>
        <w:t>404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694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220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234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711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หุ้น</w:t>
      </w:r>
    </w:p>
    <w:p w14:paraId="17FE575C" w14:textId="3CB7ACDD" w:rsidR="00E41B38" w:rsidRPr="006F2590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51ACFEA1" w14:textId="49FB504D" w:rsidR="00CD4A78" w:rsidRPr="006F2590" w:rsidRDefault="00CD4A78" w:rsidP="009C10F0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6F2590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พ</w:t>
      </w:r>
      <w:r w:rsidRPr="006F2590">
        <w:rPr>
          <w:rFonts w:asciiTheme="majorBidi" w:hAnsiTheme="majorBidi"/>
          <w:sz w:val="28"/>
          <w:cs/>
        </w:rPr>
        <w:t>.</w:t>
      </w:r>
      <w:r w:rsidRPr="006F2590">
        <w:rPr>
          <w:rFonts w:asciiTheme="majorBidi" w:hAnsiTheme="majorBidi" w:hint="cs"/>
          <w:sz w:val="28"/>
          <w:cs/>
        </w:rPr>
        <w:t>ศ</w:t>
      </w:r>
      <w:r w:rsidRPr="006F2590">
        <w:rPr>
          <w:rFonts w:asciiTheme="majorBidi" w:hAnsiTheme="majorBidi"/>
          <w:sz w:val="28"/>
          <w:cs/>
        </w:rPr>
        <w:t xml:space="preserve">. </w:t>
      </w:r>
      <w:r w:rsidRPr="006F2590">
        <w:rPr>
          <w:rFonts w:asciiTheme="majorBidi" w:hAnsiTheme="majorBidi"/>
          <w:sz w:val="28"/>
        </w:rPr>
        <w:t>2535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มาตรา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116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eastAsia"/>
          <w:sz w:val="28"/>
          <w:cs/>
        </w:rPr>
        <w:t>“</w:t>
      </w:r>
      <w:r w:rsidRPr="006F2590">
        <w:rPr>
          <w:rFonts w:asciiTheme="majorBidi" w:hAnsiTheme="majorBidi" w:hint="cs"/>
          <w:sz w:val="28"/>
          <w:cs/>
        </w:rPr>
        <w:t>สำรองตามกฎหมาย</w:t>
      </w:r>
      <w:r w:rsidRPr="006F2590">
        <w:rPr>
          <w:rFonts w:asciiTheme="majorBidi" w:hAnsiTheme="majorBidi" w:hint="eastAsia"/>
          <w:sz w:val="28"/>
          <w:cs/>
        </w:rPr>
        <w:t>”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อย่างน้อยร้อยละ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cs"/>
          <w:sz w:val="28"/>
          <w:cs/>
        </w:rPr>
        <w:t>ถ้ามี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10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ของทุนจดทะเบียน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6F2590">
        <w:rPr>
          <w:rFonts w:asciiTheme="majorBidi" w:hAnsiTheme="majorBidi"/>
          <w:sz w:val="28"/>
          <w:cs/>
        </w:rPr>
        <w:t xml:space="preserve">     </w:t>
      </w:r>
    </w:p>
    <w:p w14:paraId="74B1377C" w14:textId="77777777" w:rsidR="00CD4A78" w:rsidRDefault="00CD4A78" w:rsidP="00CD4A78">
      <w:pPr>
        <w:overflowPunct/>
        <w:autoSpaceDE/>
        <w:autoSpaceDN/>
        <w:adjustRightInd/>
        <w:ind w:left="360"/>
        <w:textAlignment w:val="auto"/>
        <w:rPr>
          <w:rFonts w:asciiTheme="majorBidi" w:hAnsiTheme="majorBidi"/>
          <w:sz w:val="28"/>
        </w:rPr>
      </w:pPr>
    </w:p>
    <w:p w14:paraId="52849FF9" w14:textId="77C70B3C" w:rsidR="007A2032" w:rsidRDefault="002577D7" w:rsidP="009C10F0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 w:rsidRPr="002577D7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11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มีนาคม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3/2565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เซเว่น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แอนด์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จำกัด</w:t>
      </w:r>
      <w:r w:rsidRPr="002577D7">
        <w:rPr>
          <w:rFonts w:asciiTheme="majorBidi" w:hAnsiTheme="majorBidi"/>
          <w:spacing w:val="-4"/>
          <w:sz w:val="28"/>
          <w:cs/>
        </w:rPr>
        <w:t xml:space="preserve"> (</w:t>
      </w:r>
      <w:r w:rsidRPr="002577D7">
        <w:rPr>
          <w:rFonts w:asciiTheme="majorBidi" w:hAnsiTheme="majorBidi" w:hint="cs"/>
          <w:spacing w:val="-4"/>
          <w:sz w:val="28"/>
          <w:cs/>
        </w:rPr>
        <w:t>มหาชน</w:t>
      </w:r>
      <w:r w:rsidRPr="002577D7">
        <w:rPr>
          <w:rFonts w:asciiTheme="majorBidi" w:hAnsiTheme="majorBidi"/>
          <w:spacing w:val="-4"/>
          <w:sz w:val="28"/>
          <w:cs/>
        </w:rPr>
        <w:t>)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ได้</w:t>
      </w:r>
      <w:r w:rsidR="003B3E97">
        <w:rPr>
          <w:rFonts w:asciiTheme="majorBidi" w:hAnsiTheme="majorBidi" w:hint="cs"/>
          <w:sz w:val="28"/>
          <w:cs/>
        </w:rPr>
        <w:t>มีมติ</w:t>
      </w:r>
      <w:r w:rsidR="00EC2C14">
        <w:rPr>
          <w:rFonts w:asciiTheme="majorBidi" w:hAnsiTheme="majorBidi" w:hint="cs"/>
          <w:sz w:val="28"/>
          <w:cs/>
        </w:rPr>
        <w:t>เสนอ</w:t>
      </w:r>
      <w:r w:rsidR="003A6479">
        <w:rPr>
          <w:rFonts w:asciiTheme="majorBidi" w:hAnsiTheme="majorBidi" w:hint="cs"/>
          <w:sz w:val="28"/>
          <w:cs/>
        </w:rPr>
        <w:t xml:space="preserve">ต่อที่ประชุมผู้ถือหุ้นประจำปี </w:t>
      </w:r>
      <w:r w:rsidR="003A6479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เพื่อพิจารณา</w:t>
      </w:r>
      <w:r w:rsidRPr="002577D7">
        <w:rPr>
          <w:rFonts w:asciiTheme="majorBidi" w:hAnsiTheme="majorBidi" w:hint="cs"/>
          <w:sz w:val="28"/>
          <w:cs/>
        </w:rPr>
        <w:t>อนุมัติให้จัดสรรกำไรสะสม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จำนวน</w:t>
      </w:r>
      <w:r w:rsidRPr="002577D7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1.98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ล้านบาทเป็น</w:t>
      </w:r>
      <w:r w:rsidR="0057238A">
        <w:rPr>
          <w:rFonts w:asciiTheme="majorBidi" w:hAnsiTheme="majorBidi" w:hint="cs"/>
          <w:sz w:val="28"/>
          <w:cs/>
        </w:rPr>
        <w:t xml:space="preserve">           </w:t>
      </w:r>
      <w:r w:rsidRPr="002577D7">
        <w:rPr>
          <w:rFonts w:asciiTheme="majorBidi" w:hAnsiTheme="majorBidi" w:hint="cs"/>
          <w:sz w:val="28"/>
          <w:cs/>
        </w:rPr>
        <w:t>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 w:rsidR="00202E54">
        <w:rPr>
          <w:rFonts w:asciiTheme="majorBidi" w:hAnsiTheme="majorBidi" w:hint="cs"/>
          <w:sz w:val="28"/>
          <w:cs/>
        </w:rPr>
        <w:t>ต่อมา</w:t>
      </w:r>
      <w:r w:rsidR="007B3844"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 w:rsidR="00C86C03">
        <w:rPr>
          <w:rFonts w:asciiTheme="majorBidi" w:hAnsiTheme="majorBidi"/>
          <w:sz w:val="28"/>
        </w:rPr>
        <w:t>28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C86C03">
        <w:rPr>
          <w:rFonts w:asciiTheme="majorBidi" w:hAnsiTheme="majorBidi" w:hint="cs"/>
          <w:sz w:val="28"/>
          <w:cs/>
        </w:rPr>
        <w:t>เมษายน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 w:hint="cs"/>
          <w:sz w:val="28"/>
          <w:cs/>
        </w:rPr>
        <w:t>ที่ประชุม</w:t>
      </w:r>
      <w:r w:rsidR="00C86C03">
        <w:rPr>
          <w:rFonts w:asciiTheme="majorBidi" w:hAnsiTheme="majorBidi" w:hint="cs"/>
          <w:sz w:val="28"/>
          <w:cs/>
        </w:rPr>
        <w:t>สามัญผู้ถือหุ้น</w:t>
      </w:r>
      <w:r w:rsidR="007B3844" w:rsidRPr="006F2590">
        <w:rPr>
          <w:rFonts w:asciiTheme="majorBidi" w:hAnsiTheme="majorBidi" w:hint="cs"/>
          <w:sz w:val="28"/>
          <w:cs/>
        </w:rPr>
        <w:t xml:space="preserve"> ครั้งที่ </w:t>
      </w:r>
      <w:r w:rsidR="00C86C03">
        <w:rPr>
          <w:rFonts w:asciiTheme="majorBidi" w:hAnsiTheme="majorBidi"/>
          <w:sz w:val="28"/>
        </w:rPr>
        <w:t>1</w:t>
      </w:r>
      <w:r w:rsidR="007B3844" w:rsidRPr="006F2590">
        <w:rPr>
          <w:rFonts w:asciiTheme="majorBidi" w:hAnsiTheme="majorBidi"/>
          <w:sz w:val="28"/>
        </w:rPr>
        <w:t>/</w:t>
      </w:r>
      <w:r w:rsidR="00E67AD2" w:rsidRPr="006F2590">
        <w:rPr>
          <w:rFonts w:asciiTheme="majorBidi" w:hAnsiTheme="majorBidi"/>
          <w:sz w:val="28"/>
        </w:rPr>
        <w:t>2565</w:t>
      </w:r>
      <w:r w:rsidR="00E67AD2"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</w:t>
      </w:r>
      <w:r w:rsidR="002A4F9E" w:rsidRPr="006F2590">
        <w:rPr>
          <w:rFonts w:asciiTheme="majorBidi" w:hAnsiTheme="majorBidi" w:hint="cs"/>
          <w:sz w:val="28"/>
          <w:cs/>
        </w:rPr>
        <w:t>น) ได้มีมติอนุมัติ</w:t>
      </w:r>
      <w:r w:rsidR="00D22106">
        <w:rPr>
          <w:rFonts w:asciiTheme="majorBidi" w:hAnsiTheme="majorBidi" w:hint="cs"/>
          <w:sz w:val="28"/>
          <w:cs/>
        </w:rPr>
        <w:t>เรื่องดังกล่าวแล้ว</w:t>
      </w:r>
      <w:r w:rsidR="007A2032"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1EFFA338" w14:textId="62F06490" w:rsidR="00470F39" w:rsidRPr="00CB239F" w:rsidRDefault="00470F39" w:rsidP="00470F39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16EF1C99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55429" w:rsidRPr="004517A7" w14:paraId="584E1103" w14:textId="77777777" w:rsidTr="00613A3D">
        <w:tc>
          <w:tcPr>
            <w:tcW w:w="4410" w:type="dxa"/>
          </w:tcPr>
          <w:p w14:paraId="76007B5A" w14:textId="77777777" w:rsidR="00855429" w:rsidRPr="004517A7" w:rsidRDefault="00855429" w:rsidP="0085542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83ACA2B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26A9E19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F40140C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C8A54A1" w14:textId="77777777" w:rsidTr="00613A3D">
        <w:tc>
          <w:tcPr>
            <w:tcW w:w="4410" w:type="dxa"/>
          </w:tcPr>
          <w:p w14:paraId="21739AD8" w14:textId="09F872DD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 w:rsidR="00DB0829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2132F94C" w:rsidR="00855429" w:rsidRPr="004517A7" w:rsidRDefault="00A01502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(459)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0E5510DE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7F0E28E5" w:rsidR="00855429" w:rsidRPr="004517A7" w:rsidRDefault="00A01502" w:rsidP="0085542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77777777" w:rsidR="00855429" w:rsidRPr="004517A7" w:rsidRDefault="00855429" w:rsidP="00855429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5429" w:rsidRPr="004517A7" w14:paraId="042B5289" w14:textId="77777777" w:rsidTr="00613A3D">
        <w:tc>
          <w:tcPr>
            <w:tcW w:w="4410" w:type="dxa"/>
          </w:tcPr>
          <w:p w14:paraId="01DD77AA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9C12031" w14:textId="77777777" w:rsidTr="00613A3D">
        <w:tc>
          <w:tcPr>
            <w:tcW w:w="4410" w:type="dxa"/>
          </w:tcPr>
          <w:p w14:paraId="0D09FEF4" w14:textId="77777777" w:rsidR="00855429" w:rsidRPr="004517A7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069F0012" w:rsidR="00855429" w:rsidRPr="004517A7" w:rsidRDefault="00D63149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</w:t>
            </w:r>
            <w:r w:rsidR="00A01502">
              <w:rPr>
                <w:rFonts w:ascii="Angsana New" w:hAnsi="Angsana New"/>
                <w:spacing w:val="-4"/>
                <w:sz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</w:rPr>
              <w:t>198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036C3784" w:rsidR="00855429" w:rsidRPr="004517A7" w:rsidRDefault="00855429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(1,047)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2E750712" w:rsidR="00855429" w:rsidRPr="004517A7" w:rsidRDefault="00D63149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01502">
              <w:rPr>
                <w:rFonts w:ascii="Angsana New" w:hAnsi="Angsana New"/>
                <w:spacing w:val="-4"/>
                <w:sz w:val="28"/>
              </w:rPr>
              <w:t>43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0384523" w14:textId="59FB2C61" w:rsidR="00855429" w:rsidRPr="004517A7" w:rsidRDefault="00855429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855429" w:rsidRPr="004517A7" w14:paraId="4717A3E1" w14:textId="77777777" w:rsidTr="00613A3D">
        <w:tc>
          <w:tcPr>
            <w:tcW w:w="4410" w:type="dxa"/>
          </w:tcPr>
          <w:p w14:paraId="009DCF49" w14:textId="0258E2CC" w:rsidR="00855429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855429" w:rsidRPr="004517A7" w:rsidRDefault="00855429" w:rsidP="0085542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7CDB96E3" w:rsidR="00855429" w:rsidRPr="004517A7" w:rsidRDefault="00D63149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</w:t>
            </w:r>
            <w:r w:rsidR="00A01502">
              <w:rPr>
                <w:rFonts w:ascii="Angsana New" w:hAnsi="Angsana New"/>
                <w:b/>
                <w:bCs/>
                <w:spacing w:val="-4"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46DA2C1C" w:rsidR="00855429" w:rsidRPr="004517A7" w:rsidRDefault="00855429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(2,880)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5526F1F9" w:rsidR="00855429" w:rsidRPr="004517A7" w:rsidRDefault="00D63149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</w:t>
            </w:r>
            <w:r w:rsidR="00A01502">
              <w:rPr>
                <w:rFonts w:ascii="Angsana New" w:hAnsi="Angsana New"/>
                <w:b/>
                <w:bCs/>
                <w:spacing w:val="-4"/>
                <w:sz w:val="28"/>
              </w:rPr>
              <w:t>43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490A2A" w14:textId="5CA4BE4F" w:rsidR="00855429" w:rsidRPr="004517A7" w:rsidRDefault="00855429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DB082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082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0829" w:rsidRPr="004517A7" w14:paraId="60B21A26" w14:textId="77777777" w:rsidTr="008A6859">
        <w:tc>
          <w:tcPr>
            <w:tcW w:w="4410" w:type="dxa"/>
          </w:tcPr>
          <w:p w14:paraId="1C722595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5FFBD04E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B0829" w:rsidRPr="004517A7" w14:paraId="794B4D63" w14:textId="77777777" w:rsidTr="008A6859">
        <w:tc>
          <w:tcPr>
            <w:tcW w:w="4410" w:type="dxa"/>
          </w:tcPr>
          <w:p w14:paraId="2BA21D44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B0829" w:rsidRPr="004517A7" w14:paraId="3D68940C" w14:textId="77777777" w:rsidTr="008A6859">
        <w:tc>
          <w:tcPr>
            <w:tcW w:w="4410" w:type="dxa"/>
          </w:tcPr>
          <w:p w14:paraId="58E4CB45" w14:textId="77777777" w:rsidR="00DB0829" w:rsidRPr="004517A7" w:rsidRDefault="00DB0829" w:rsidP="008A685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0385232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5BB5FEC9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FFC4ED1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B0829" w:rsidRPr="004517A7" w14:paraId="3C576747" w14:textId="77777777" w:rsidTr="008A6859">
        <w:tc>
          <w:tcPr>
            <w:tcW w:w="4410" w:type="dxa"/>
          </w:tcPr>
          <w:p w14:paraId="70046E6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829" w:rsidRPr="004517A7" w14:paraId="4C2E793F" w14:textId="77777777" w:rsidTr="008A6859">
        <w:tc>
          <w:tcPr>
            <w:tcW w:w="4410" w:type="dxa"/>
          </w:tcPr>
          <w:p w14:paraId="0021DED2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44351F1C" w:rsidR="00DB0829" w:rsidRPr="004517A7" w:rsidRDefault="00D6314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01502">
              <w:rPr>
                <w:rFonts w:ascii="Angsana New" w:hAnsi="Angsana New"/>
                <w:spacing w:val="-4"/>
                <w:sz w:val="28"/>
              </w:rPr>
              <w:t>663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22BA551C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37084">
              <w:rPr>
                <w:rFonts w:asciiTheme="majorBidi" w:hAnsiTheme="majorBidi" w:cstheme="majorBidi"/>
                <w:sz w:val="28"/>
              </w:rPr>
              <w:t>2,593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33427E36" w:rsidR="00DB0829" w:rsidRPr="004517A7" w:rsidRDefault="00A01502" w:rsidP="008A685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61ACA" w14:textId="77777777" w:rsidR="00DB0829" w:rsidRPr="004517A7" w:rsidRDefault="00DB0829" w:rsidP="008A6859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0829" w:rsidRPr="004517A7" w14:paraId="770D3541" w14:textId="77777777" w:rsidTr="008A6859">
        <w:tc>
          <w:tcPr>
            <w:tcW w:w="4410" w:type="dxa"/>
          </w:tcPr>
          <w:p w14:paraId="2DEE32C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829" w:rsidRPr="004517A7" w14:paraId="68F287C9" w14:textId="77777777" w:rsidTr="008A6859">
        <w:tc>
          <w:tcPr>
            <w:tcW w:w="4410" w:type="dxa"/>
          </w:tcPr>
          <w:p w14:paraId="50C0F094" w14:textId="77777777" w:rsidR="00DB0829" w:rsidRPr="004517A7" w:rsidRDefault="00DB0829" w:rsidP="008A685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5AC57C7E" w:rsidR="00DB0829" w:rsidRPr="004517A7" w:rsidRDefault="00A01502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2,621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44FD7F21" w:rsidR="00DB0829" w:rsidRPr="004517A7" w:rsidRDefault="00DB0829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D37084">
              <w:rPr>
                <w:rFonts w:asciiTheme="majorBidi" w:hAnsiTheme="majorBidi" w:cstheme="majorBidi"/>
                <w:sz w:val="28"/>
              </w:rPr>
              <w:t>000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1B7C491C" w:rsidR="00DB0829" w:rsidRPr="004517A7" w:rsidRDefault="00A01502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(85)</w:t>
            </w:r>
          </w:p>
        </w:tc>
        <w:tc>
          <w:tcPr>
            <w:tcW w:w="1170" w:type="dxa"/>
            <w:vAlign w:val="bottom"/>
          </w:tcPr>
          <w:p w14:paraId="26F6E66C" w14:textId="4F8A842E" w:rsidR="00DB0829" w:rsidRPr="004517A7" w:rsidRDefault="00D37084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(176)</w:t>
            </w:r>
          </w:p>
        </w:tc>
      </w:tr>
      <w:tr w:rsidR="00DB0829" w:rsidRPr="004517A7" w14:paraId="1677A2BB" w14:textId="77777777" w:rsidTr="008A6859">
        <w:tc>
          <w:tcPr>
            <w:tcW w:w="4410" w:type="dxa"/>
          </w:tcPr>
          <w:p w14:paraId="3B501FF5" w14:textId="6148CFE2" w:rsidR="00DB0829" w:rsidRDefault="00DB0829" w:rsidP="008A6859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DB0829" w:rsidRPr="004517A7" w:rsidRDefault="00DB0829" w:rsidP="008A685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5C40730C" w:rsidR="00DB0829" w:rsidRPr="004517A7" w:rsidRDefault="00A01502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1,958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5064F9A2" w:rsidR="00DB0829" w:rsidRPr="004517A7" w:rsidRDefault="00DB0829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D37084">
              <w:rPr>
                <w:rFonts w:asciiTheme="majorBidi" w:hAnsiTheme="majorBidi" w:cstheme="majorBidi"/>
                <w:b/>
                <w:bCs/>
                <w:sz w:val="28"/>
              </w:rPr>
              <w:t>3,593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1AB25EDB" w:rsidR="00DB0829" w:rsidRPr="004517A7" w:rsidRDefault="00A01502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(85)</w:t>
            </w:r>
          </w:p>
        </w:tc>
        <w:tc>
          <w:tcPr>
            <w:tcW w:w="1170" w:type="dxa"/>
            <w:vAlign w:val="bottom"/>
          </w:tcPr>
          <w:p w14:paraId="12991998" w14:textId="6BCF8B57" w:rsidR="00DB0829" w:rsidRPr="004517A7" w:rsidRDefault="00D37084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(176)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27016FD9" w:rsidR="00F53166" w:rsidRPr="00E03B6F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E03B6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118B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118B0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37BA7" w14:textId="001E6C10" w:rsidR="00DF4C11" w:rsidRPr="00E719A4" w:rsidRDefault="00DF4C11" w:rsidP="00BE2D6F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บาทต่อหุ้นและการใช้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สิทธิครั้งที่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</w:p>
    <w:p w14:paraId="40AAB384" w14:textId="02D3AD02" w:rsidR="00A76D1B" w:rsidRDefault="00A76D1B" w:rsidP="00A76D1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370F24">
        <w:rPr>
          <w:rFonts w:asciiTheme="majorBidi" w:hAnsiTheme="majorBidi" w:cstheme="majorBidi"/>
          <w:color w:val="000000"/>
          <w:sz w:val="28"/>
        </w:rPr>
        <w:t>3</w:t>
      </w:r>
      <w:r>
        <w:rPr>
          <w:rFonts w:asciiTheme="majorBidi" w:hAnsiTheme="majorBidi" w:cstheme="majorBidi" w:hint="cs"/>
          <w:color w:val="000000"/>
          <w:sz w:val="28"/>
          <w:cs/>
        </w:rPr>
        <w:t>0</w:t>
      </w:r>
      <w:r w:rsidRPr="00370F24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Pr="00370F24">
        <w:rPr>
          <w:rFonts w:asciiTheme="majorBidi" w:hAnsiTheme="majorBidi" w:cstheme="majorBidi"/>
          <w:color w:val="000000"/>
          <w:sz w:val="28"/>
        </w:rPr>
        <w:t>256</w:t>
      </w:r>
      <w:r>
        <w:rPr>
          <w:rFonts w:asciiTheme="majorBidi" w:hAnsiTheme="majorBidi" w:cstheme="majorBidi"/>
          <w:color w:val="000000"/>
          <w:sz w:val="28"/>
        </w:rPr>
        <w:t>4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เป็นใบสำคัญแสดงสิทธิซื้อหุ้นสามัญที่จัดสรรให้แก่ผู้ถือหุ้นของบริษัทส่งผลต่อการคำนวณกำไร 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</w:t>
      </w:r>
      <w:r>
        <w:rPr>
          <w:rFonts w:asciiTheme="majorBidi" w:hAnsiTheme="majorBidi" w:cstheme="majorBidi"/>
          <w:color w:val="000000"/>
          <w:sz w:val="28"/>
          <w:lang w:val="en-GB"/>
        </w:rPr>
        <w:t xml:space="preserve">  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อยู่</w:t>
      </w:r>
      <w:r>
        <w:rPr>
          <w:rFonts w:asciiTheme="majorBidi" w:hAnsiTheme="majorBidi" w:cstheme="majorBidi" w:hint="cs"/>
          <w:color w:val="000000"/>
          <w:sz w:val="28"/>
          <w:cs/>
          <w:lang w:val="en-GB"/>
        </w:rPr>
        <w:t>ต่ำ</w:t>
      </w:r>
      <w:r w:rsidRPr="00370F24">
        <w:rPr>
          <w:rFonts w:asciiTheme="majorBidi" w:hAnsiTheme="majorBidi" w:cstheme="majorBidi" w:hint="cs"/>
          <w:color w:val="000000"/>
          <w:sz w:val="28"/>
          <w:cs/>
          <w:lang w:val="en-GB"/>
        </w:rPr>
        <w:t>ก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ว่าราคาตลาดเฉลี่ยของหุ้นสามัญของบริษัทในระหว่างงวดสามเดือน</w:t>
      </w:r>
      <w:r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และหกเดือน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สิ้นสุดวันที่ </w:t>
      </w:r>
      <w:r w:rsidRPr="00370F24">
        <w:rPr>
          <w:rFonts w:asciiTheme="majorBidi" w:hAnsiTheme="majorBidi" w:cstheme="majorBidi"/>
          <w:color w:val="000000"/>
          <w:sz w:val="28"/>
        </w:rPr>
        <w:t>3</w:t>
      </w:r>
      <w:r>
        <w:rPr>
          <w:rFonts w:asciiTheme="majorBidi" w:hAnsiTheme="majorBidi" w:cstheme="majorBidi"/>
          <w:color w:val="000000"/>
          <w:sz w:val="28"/>
        </w:rPr>
        <w:t>0</w:t>
      </w:r>
      <w:r w:rsidRPr="00370F24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Pr="00370F24">
        <w:rPr>
          <w:rFonts w:asciiTheme="majorBidi" w:hAnsiTheme="majorBidi" w:cstheme="majorBidi"/>
          <w:color w:val="000000"/>
          <w:sz w:val="28"/>
        </w:rPr>
        <w:t>256</w:t>
      </w:r>
      <w:r>
        <w:rPr>
          <w:rFonts w:asciiTheme="majorBidi" w:hAnsiTheme="majorBidi" w:cstheme="majorBidi"/>
          <w:color w:val="000000"/>
          <w:sz w:val="28"/>
        </w:rPr>
        <w:t>4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369B80F9" w14:textId="18F05500" w:rsidR="00DF4C11" w:rsidRDefault="00DF4C11" w:rsidP="008E3BE0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="007F15B1" w:rsidRPr="00370F24">
        <w:rPr>
          <w:rFonts w:asciiTheme="majorBidi" w:hAnsiTheme="majorBidi" w:cstheme="majorBidi"/>
          <w:color w:val="000000"/>
          <w:sz w:val="28"/>
        </w:rPr>
        <w:t>3</w:t>
      </w:r>
      <w:r w:rsidR="00757D2B">
        <w:rPr>
          <w:rFonts w:asciiTheme="majorBidi" w:hAnsiTheme="majorBidi" w:cstheme="majorBidi" w:hint="cs"/>
          <w:color w:val="000000"/>
          <w:sz w:val="28"/>
          <w:cs/>
        </w:rPr>
        <w:t>0</w:t>
      </w:r>
      <w:r w:rsidR="007F15B1" w:rsidRPr="00370F24">
        <w:rPr>
          <w:rFonts w:asciiTheme="majorBidi" w:hAnsiTheme="majorBidi" w:cstheme="majorBidi"/>
          <w:color w:val="000000"/>
          <w:sz w:val="28"/>
        </w:rPr>
        <w:t xml:space="preserve"> </w:t>
      </w:r>
      <w:r w:rsidR="00757D2B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023847" w:rsidRPr="00370F24">
        <w:rPr>
          <w:rFonts w:asciiTheme="majorBidi" w:hAnsiTheme="majorBidi" w:cstheme="majorBidi"/>
          <w:color w:val="000000"/>
          <w:sz w:val="28"/>
        </w:rPr>
        <w:t>256</w:t>
      </w:r>
      <w:r w:rsidR="00377E5B" w:rsidRPr="00370F24">
        <w:rPr>
          <w:rFonts w:asciiTheme="majorBidi" w:hAnsiTheme="majorBidi" w:cstheme="majorBidi"/>
          <w:color w:val="000000"/>
          <w:sz w:val="28"/>
        </w:rPr>
        <w:t>5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แก่ผู้ถือหุ้นของบริษัท</w:t>
      </w:r>
      <w:r w:rsidR="00336E9D">
        <w:rPr>
          <w:rFonts w:asciiTheme="majorBidi" w:hAnsiTheme="majorBidi" w:cstheme="majorBidi" w:hint="cs"/>
          <w:color w:val="000000"/>
          <w:sz w:val="28"/>
          <w:cs/>
          <w:lang w:val="en-GB"/>
        </w:rPr>
        <w:t>ไม่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ส่ง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ผลต่อการคำนวณกำไร 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งใบสำคัญแสดงสิทธิที่เหลือ</w:t>
      </w:r>
      <w:r w:rsidR="008E3BE0">
        <w:rPr>
          <w:rFonts w:asciiTheme="majorBidi" w:hAnsiTheme="majorBidi" w:cstheme="majorBidi"/>
          <w:color w:val="000000"/>
          <w:sz w:val="28"/>
          <w:lang w:val="en-GB"/>
        </w:rPr>
        <w:t xml:space="preserve">  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อยู่</w:t>
      </w:r>
      <w:r w:rsidR="00377E5B" w:rsidRPr="00370F24">
        <w:rPr>
          <w:rFonts w:asciiTheme="majorBidi" w:hAnsiTheme="majorBidi" w:cstheme="majorBidi" w:hint="cs"/>
          <w:color w:val="000000"/>
          <w:sz w:val="28"/>
          <w:cs/>
          <w:lang w:val="en-GB"/>
        </w:rPr>
        <w:t>สูง</w:t>
      </w:r>
      <w:r w:rsidR="00E20387" w:rsidRPr="00370F24">
        <w:rPr>
          <w:rFonts w:asciiTheme="majorBidi" w:hAnsiTheme="majorBidi" w:cstheme="majorBidi" w:hint="cs"/>
          <w:color w:val="000000"/>
          <w:sz w:val="28"/>
          <w:cs/>
          <w:lang w:val="en-GB"/>
        </w:rPr>
        <w:t>ก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ว่าราคาตลาดเฉลี่ยของหุ้นสามัญของบริษัทในระหว่าง</w:t>
      </w:r>
      <w:r w:rsidR="002C0848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งวดสามเดือน</w:t>
      </w:r>
      <w:r w:rsidR="00757D2B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และหกเดือน</w:t>
      </w:r>
      <w:r w:rsidR="002C0848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สิ้นสุด</w:t>
      </w:r>
      <w:r w:rsidR="00847604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847604" w:rsidRPr="00370F24">
        <w:rPr>
          <w:rFonts w:asciiTheme="majorBidi" w:hAnsiTheme="majorBidi" w:cstheme="majorBidi"/>
          <w:color w:val="000000"/>
          <w:sz w:val="28"/>
        </w:rPr>
        <w:t>3</w:t>
      </w:r>
      <w:r w:rsidR="00757D2B">
        <w:rPr>
          <w:rFonts w:asciiTheme="majorBidi" w:hAnsiTheme="majorBidi" w:cstheme="majorBidi"/>
          <w:color w:val="000000"/>
          <w:sz w:val="28"/>
        </w:rPr>
        <w:t>0</w:t>
      </w:r>
      <w:r w:rsidR="00847604" w:rsidRPr="00370F24">
        <w:rPr>
          <w:rFonts w:asciiTheme="majorBidi" w:hAnsiTheme="majorBidi" w:cstheme="majorBidi"/>
          <w:color w:val="000000"/>
          <w:sz w:val="28"/>
        </w:rPr>
        <w:t xml:space="preserve"> </w:t>
      </w:r>
      <w:r w:rsidR="00757D2B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847604" w:rsidRPr="00370F24">
        <w:rPr>
          <w:rFonts w:asciiTheme="majorBidi" w:hAnsiTheme="majorBidi" w:cstheme="majorBidi"/>
          <w:color w:val="000000"/>
          <w:sz w:val="28"/>
        </w:rPr>
        <w:t>256</w:t>
      </w:r>
      <w:r w:rsidR="00847604" w:rsidRPr="00370F24">
        <w:rPr>
          <w:rFonts w:asciiTheme="majorBidi" w:hAnsiTheme="majorBidi" w:cstheme="majorBidi" w:hint="cs"/>
          <w:color w:val="000000"/>
          <w:sz w:val="28"/>
          <w:cs/>
        </w:rPr>
        <w:t>5</w:t>
      </w:r>
      <w:r w:rsidR="00055201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26AEDCE8" w14:textId="49BF4AEB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27.1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4C5BF52D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00646860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1A126314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31E5D3FE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0D1E35C0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571415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571415" w:rsidRPr="00273E96" w:rsidRDefault="00E20387" w:rsidP="00571415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="00571415"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13DB9D89" w:rsidR="00571415" w:rsidRPr="00273E96" w:rsidRDefault="00E93FED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(42,50</w:t>
            </w:r>
            <w:r w:rsidR="0069374F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0108D7FE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50,411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422DE2F7" w:rsidR="00571415" w:rsidRPr="00273E96" w:rsidRDefault="00E93FED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(6,95</w:t>
            </w:r>
            <w:r w:rsidR="0069374F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7F467C21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57,608</w:t>
            </w:r>
          </w:p>
        </w:tc>
      </w:tr>
      <w:tr w:rsidR="00571415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571415" w:rsidRPr="00273E96" w:rsidRDefault="00571415" w:rsidP="00571415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1415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571415" w:rsidRPr="00273E96" w:rsidRDefault="00571415" w:rsidP="00571415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72903EF7" w:rsidR="00571415" w:rsidRPr="00273E96" w:rsidRDefault="00E93FED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</w:t>
            </w:r>
            <w:r w:rsidR="00B43EA9">
              <w:rPr>
                <w:rFonts w:asciiTheme="majorBidi" w:hAnsiTheme="majorBidi" w:cstheme="majorBidi"/>
                <w:sz w:val="28"/>
              </w:rPr>
              <w:t>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34D5EB71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53C36EC2" w:rsidR="00571415" w:rsidRPr="00273E96" w:rsidRDefault="00B43EA9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307A06D4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</w:tr>
      <w:tr w:rsidR="00571415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BA091C5" w:rsidR="00571415" w:rsidRPr="00273E96" w:rsidRDefault="00571415" w:rsidP="00571415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E20387"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123816DB" w:rsidR="00571415" w:rsidRPr="00273E96" w:rsidRDefault="00E93FED" w:rsidP="00571415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(0.0083)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0CD196E5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0.012</w:t>
            </w:r>
            <w:r w:rsidR="00E93FED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571415" w:rsidRPr="00273E96" w:rsidRDefault="00571415" w:rsidP="00571415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1A7E8008" w:rsidR="00571415" w:rsidRPr="00273E96" w:rsidRDefault="00E93FED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571415" w:rsidRPr="00273E96" w:rsidRDefault="00571415" w:rsidP="00571415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39452976" w:rsidR="00571415" w:rsidRPr="00273E96" w:rsidRDefault="00DA73DB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</w:t>
            </w:r>
            <w:r w:rsidR="00E93FED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</w:tr>
      <w:tr w:rsidR="00F34937" w:rsidRPr="00B118B0" w14:paraId="4B1F13DA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F34937" w:rsidRPr="00273E96" w:rsidRDefault="00F34937" w:rsidP="00F3493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F34937" w:rsidRPr="00273E96" w:rsidRDefault="00F34937" w:rsidP="00F34937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F34937" w:rsidRPr="00273E96" w:rsidRDefault="00F34937" w:rsidP="00F3493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F34937" w:rsidRPr="00273E96" w:rsidRDefault="00F34937" w:rsidP="00F34937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A73DB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2AD76612" w:rsidR="00DA73DB" w:rsidRPr="00E20387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A73DB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DA73DB" w:rsidRPr="00273E96" w:rsidRDefault="00DA73DB" w:rsidP="008A6859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343BFC04" w:rsidR="00DA73DB" w:rsidRPr="00273E96" w:rsidRDefault="00E93FE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(61,989)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7CE49FE7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153,715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7AC41920" w:rsidR="00DA73DB" w:rsidRPr="00273E96" w:rsidRDefault="00E93FE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(7,589)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5D6FC84D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60,454</w:t>
            </w:r>
          </w:p>
        </w:tc>
      </w:tr>
      <w:tr w:rsidR="00DA73DB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77777777" w:rsidR="00DA73DB" w:rsidRPr="00273E96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73DB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77777777" w:rsidR="00DA73DB" w:rsidRPr="00273E96" w:rsidRDefault="00DA73DB" w:rsidP="008A6859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4F70A134" w:rsidR="00DA73DB" w:rsidRPr="00273E96" w:rsidRDefault="00B43EA9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1B8B06CF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DA73DB" w:rsidRPr="00273E96" w:rsidRDefault="00DA73DB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277412CC" w:rsidR="00DA73DB" w:rsidRPr="00273E96" w:rsidRDefault="00B43EA9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1747A24A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4,212,123</w:t>
            </w:r>
          </w:p>
        </w:tc>
      </w:tr>
      <w:tr w:rsidR="00DA73DB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77777777" w:rsidR="00DA73DB" w:rsidRPr="00273E96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28DA289D" w:rsidR="00DA73DB" w:rsidRPr="00273E96" w:rsidRDefault="00E93FED" w:rsidP="008A6859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(0.0121)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5454E580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0.036</w:t>
            </w:r>
            <w:r w:rsidR="00E93FED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DA73DB" w:rsidRPr="00273E96" w:rsidRDefault="00DA73DB" w:rsidP="008A6859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4D41339F" w:rsidR="00DA73DB" w:rsidRPr="00273E96" w:rsidRDefault="00E93FE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57F550DE" w:rsidR="00DA73DB" w:rsidRPr="00273E96" w:rsidRDefault="004A3DB2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0.014</w:t>
            </w:r>
            <w:r w:rsidR="00E93FE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DA73DB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DA73DB" w:rsidRPr="00273E96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570188C9" w14:textId="50E4C8F4" w:rsidR="00BA6FEA" w:rsidRDefault="00BA6FEA" w:rsidP="001854BE">
      <w:pPr>
        <w:pStyle w:val="ListParagraph"/>
        <w:spacing w:before="240" w:line="240" w:lineRule="atLeast"/>
        <w:ind w:left="0"/>
        <w:rPr>
          <w:rFonts w:asciiTheme="majorBidi" w:hAnsiTheme="majorBidi" w:cstheme="majorBidi"/>
          <w:b/>
          <w:bCs/>
          <w:sz w:val="28"/>
          <w:cs/>
        </w:rPr>
      </w:pPr>
      <w:r w:rsidRPr="001854BE">
        <w:rPr>
          <w:rFonts w:asciiTheme="majorBidi" w:hAnsiTheme="majorBidi" w:cstheme="majorBidi"/>
          <w:sz w:val="28"/>
        </w:rPr>
        <w:lastRenderedPageBreak/>
        <w:t>27.2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ปรับลด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854BE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1854BE" w:rsidRPr="00EC08B1" w14:paraId="14F5A05E" w14:textId="77777777" w:rsidTr="008A6859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4E583" w14:textId="77777777" w:rsidR="001854BE" w:rsidRPr="00EC08B1" w:rsidRDefault="001854BE" w:rsidP="008A6859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1854BE" w:rsidRPr="00F80137" w14:paraId="47E14AE7" w14:textId="77777777" w:rsidTr="008A6859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FE75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F8CD9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5B191A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E417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54BE" w:rsidRPr="00F80137" w14:paraId="7E733026" w14:textId="77777777" w:rsidTr="008A6859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6632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463AF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0EA0B" w14:textId="77777777" w:rsidR="001854BE" w:rsidRPr="00273E96" w:rsidRDefault="001854BE" w:rsidP="008A68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F8E0C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AB96257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E6060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40244" w14:textId="77777777" w:rsidR="001854BE" w:rsidRPr="00273E96" w:rsidRDefault="001854BE" w:rsidP="008A68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7B7CE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854BE" w:rsidRPr="00F80137" w14:paraId="07F16ABB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B2B9A" w14:textId="77777777" w:rsidR="001854BE" w:rsidRPr="00E20387" w:rsidRDefault="001854BE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467EB" w14:textId="77777777" w:rsidR="001854BE" w:rsidRPr="00273E96" w:rsidRDefault="001854BE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8C51" w14:textId="77777777" w:rsidR="001854BE" w:rsidRPr="00273E96" w:rsidRDefault="001854BE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AF97B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D11DFC4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23440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25B511E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3CBE2" w14:textId="77777777" w:rsidR="001854BE" w:rsidRPr="00273E96" w:rsidRDefault="001854BE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3448A" w:rsidRPr="00F80137" w14:paraId="045F08F5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8424D" w14:textId="77777777" w:rsidR="0073448A" w:rsidRPr="00273E96" w:rsidRDefault="0073448A" w:rsidP="0073448A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70EC" w14:textId="29276034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(42,509)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CC541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3F4D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50,411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745D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1CAF" w14:textId="7C6C34F8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(6,957)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13A8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E2B5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57,608</w:t>
            </w:r>
          </w:p>
        </w:tc>
      </w:tr>
      <w:tr w:rsidR="0073448A" w:rsidRPr="00F80137" w14:paraId="3010244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5241" w14:textId="77777777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6ABE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AE0C7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FF65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9C01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DC28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C5DF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BF9A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448A" w:rsidRPr="00F80137" w14:paraId="35EAAF7D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C8D82" w14:textId="77777777" w:rsidR="0073448A" w:rsidRPr="00273E96" w:rsidRDefault="0073448A" w:rsidP="0073448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ACA2" w14:textId="2BE5713C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BF28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6488E" w14:textId="4BC2CA5D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4,627,592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666C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81A39" w14:textId="4B0C2C34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C024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1134" w14:textId="09C868F0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4,627,592</w:t>
            </w:r>
          </w:p>
        </w:tc>
      </w:tr>
      <w:tr w:rsidR="0073448A" w:rsidRPr="00B118B0" w14:paraId="60A93804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1FB6" w14:textId="5BFC04D3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C3FAA" w14:textId="12526310" w:rsidR="0073448A" w:rsidRPr="00273E96" w:rsidRDefault="0073448A" w:rsidP="0073448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(0.0083)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3F97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2B4DBC" w14:textId="6261FA19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0.0109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02E3" w14:textId="77777777" w:rsidR="0073448A" w:rsidRPr="00273E96" w:rsidRDefault="0073448A" w:rsidP="0073448A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56CEB" w14:textId="41A8B979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64E5" w14:textId="77777777" w:rsidR="0073448A" w:rsidRPr="00273E96" w:rsidRDefault="0073448A" w:rsidP="0073448A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B506E" w14:textId="6AE6FD4B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0.0124</w:t>
            </w:r>
          </w:p>
        </w:tc>
      </w:tr>
      <w:tr w:rsidR="0073448A" w:rsidRPr="00B118B0" w14:paraId="3E3CBB4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EA29" w14:textId="77777777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8A4" w14:textId="77777777" w:rsidR="0073448A" w:rsidRPr="00273E96" w:rsidRDefault="0073448A" w:rsidP="0073448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F4B7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8D3DF9B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3360FF5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C0EEAE4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3561235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4BE1" w14:textId="77777777" w:rsidR="0073448A" w:rsidRPr="00273E96" w:rsidRDefault="0073448A" w:rsidP="0073448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3448A" w:rsidRPr="00F80137" w14:paraId="3F2D3600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342B" w14:textId="77777777" w:rsidR="0073448A" w:rsidRPr="00E20387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1C21" w14:textId="77777777" w:rsidR="0073448A" w:rsidRPr="00273E96" w:rsidRDefault="0073448A" w:rsidP="0073448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3F4E8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9F736BB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BFB8498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B1A7AD5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1E71F62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E2EB" w14:textId="77777777" w:rsidR="0073448A" w:rsidRPr="00273E96" w:rsidRDefault="0073448A" w:rsidP="0073448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3448A" w:rsidRPr="00F80137" w14:paraId="4E498294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75AB" w14:textId="77777777" w:rsidR="0073448A" w:rsidRPr="00273E96" w:rsidRDefault="0073448A" w:rsidP="0073448A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E888" w14:textId="5FE92819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(61,989)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60DA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74EC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153,715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4086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36C3" w14:textId="33807680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(7,589)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A7C2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FC447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60,454</w:t>
            </w:r>
          </w:p>
        </w:tc>
      </w:tr>
      <w:tr w:rsidR="0073448A" w:rsidRPr="00F80137" w14:paraId="1AEB6660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36BD" w14:textId="77777777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DBBB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8480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0E19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A8A1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F045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615B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8B52D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448A" w:rsidRPr="00F80137" w14:paraId="2029F4CA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4159" w14:textId="77777777" w:rsidR="0073448A" w:rsidRPr="00273E96" w:rsidRDefault="0073448A" w:rsidP="0073448A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ED052" w14:textId="2F1DB262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9D3A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7FD5" w14:textId="498DD846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4,430,051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AC5FA" w14:textId="77777777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D91E" w14:textId="038F06D5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5,143,045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30D0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5809" w14:textId="42540FA0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4,430,051</w:t>
            </w:r>
          </w:p>
        </w:tc>
      </w:tr>
      <w:tr w:rsidR="0073448A" w:rsidRPr="00B118B0" w14:paraId="0F3E880F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A09C" w14:textId="5902CBEA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E3AA2" w14:textId="40130B8C" w:rsidR="0073448A" w:rsidRPr="00273E96" w:rsidRDefault="0073448A" w:rsidP="0073448A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(0.0121)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0C4A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05441" w14:textId="30AB84C4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0.0347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09EC" w14:textId="77777777" w:rsidR="0073448A" w:rsidRPr="00273E96" w:rsidRDefault="0073448A" w:rsidP="0073448A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26113" w14:textId="763D62FA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F48A" w14:textId="77777777" w:rsidR="0073448A" w:rsidRPr="00273E96" w:rsidRDefault="0073448A" w:rsidP="0073448A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C156B" w14:textId="3FC9394C" w:rsidR="0073448A" w:rsidRPr="00273E96" w:rsidRDefault="0073448A" w:rsidP="0073448A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0.0136</w:t>
            </w:r>
          </w:p>
        </w:tc>
      </w:tr>
      <w:tr w:rsidR="0073448A" w:rsidRPr="00B118B0" w14:paraId="500BC86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6749" w14:textId="77777777" w:rsidR="0073448A" w:rsidRPr="00273E96" w:rsidRDefault="0073448A" w:rsidP="0073448A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526E" w14:textId="77777777" w:rsidR="0073448A" w:rsidRPr="00273E96" w:rsidRDefault="0073448A" w:rsidP="0073448A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29FD" w14:textId="77777777" w:rsidR="0073448A" w:rsidRPr="00273E96" w:rsidRDefault="0073448A" w:rsidP="0073448A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B8FBB8F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41B1EF5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F7F9E2E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DE42A3E" w14:textId="77777777" w:rsidR="0073448A" w:rsidRPr="00273E96" w:rsidRDefault="0073448A" w:rsidP="0073448A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7D10" w14:textId="77777777" w:rsidR="0073448A" w:rsidRPr="00273E96" w:rsidRDefault="0073448A" w:rsidP="0073448A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1736AD8A" w14:textId="11DFDAAE" w:rsidR="00A00055" w:rsidRPr="00BE56FB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BE56FB">
        <w:rPr>
          <w:rFonts w:asciiTheme="majorBidi" w:hAnsiTheme="majorBidi" w:cstheme="majorBidi" w:hint="cs"/>
          <w:b/>
          <w:bCs/>
          <w:sz w:val="28"/>
        </w:rPr>
        <w:t xml:space="preserve"> </w:t>
      </w:r>
    </w:p>
    <w:p w14:paraId="27AC3C69" w14:textId="1DE3C737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="00B336C7">
        <w:rPr>
          <w:rFonts w:ascii="Angsana New" w:hAnsi="Angsana New" w:hint="cs"/>
          <w:sz w:val="28"/>
          <w:cs/>
        </w:rPr>
        <w:t>และหกเดือน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B336C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B336C7"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Pr="004517A7">
        <w:rPr>
          <w:rFonts w:ascii="Angsana New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Pr="004517A7">
        <w:rPr>
          <w:rFonts w:ascii="Angsana New" w:eastAsia="Times New Roman" w:hAnsi="Angsana New" w:hint="cs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1052DC38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สถานีจำหน่ายแก็สและน้ำมัน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180FC584" w14:textId="77777777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 xml:space="preserve">ธุรกิจวิทยุสื่อสารและ </w:t>
      </w:r>
      <w:r w:rsidRPr="00BF16EA">
        <w:rPr>
          <w:rFonts w:ascii="Angsana New" w:eastAsia="Times New Roman" w:hAnsi="Angsana New" w:hint="cs"/>
          <w:sz w:val="28"/>
        </w:rPr>
        <w:t>Internet of Things (IoT)</w:t>
      </w:r>
      <w:r w:rsidRPr="00BF16EA">
        <w:rPr>
          <w:rFonts w:ascii="Angsana New" w:eastAsia="Times New Roman" w:hAnsi="Angsana New" w:hint="cs"/>
          <w:sz w:val="28"/>
          <w:lang w:val="en-GB"/>
        </w:rPr>
        <w:t xml:space="preserve"> 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7112C9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112C9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4B217F67" w14:textId="670B0362" w:rsidR="000860DC" w:rsidRPr="00B118B0" w:rsidRDefault="00690A8A" w:rsidP="00736C52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FA76E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1"/>
          <w:cols w:space="720"/>
          <w:docGrid w:linePitch="326"/>
        </w:sectPr>
      </w:pPr>
      <w:r w:rsidRPr="007112C9">
        <w:rPr>
          <w:rFonts w:ascii="Angsana New" w:hAnsi="Angsana New" w:hint="cs"/>
          <w:sz w:val="28"/>
          <w:cs/>
        </w:rPr>
        <w:t>สำหรับงวดสามเดือน</w:t>
      </w:r>
      <w:r w:rsidR="00B336C7">
        <w:rPr>
          <w:rFonts w:ascii="Angsana New" w:hAnsi="Angsana New" w:hint="cs"/>
          <w:sz w:val="28"/>
          <w:cs/>
        </w:rPr>
        <w:t>และหกเดือน</w:t>
      </w:r>
      <w:r w:rsidRPr="007112C9">
        <w:rPr>
          <w:rFonts w:ascii="Angsana New" w:hAnsi="Angsana New" w:hint="cs"/>
          <w:sz w:val="28"/>
          <w:cs/>
        </w:rPr>
        <w:t xml:space="preserve">สิ้นสุดวันที่ </w:t>
      </w:r>
      <w:r w:rsidR="00B336C7">
        <w:rPr>
          <w:rFonts w:ascii="Angsana New" w:hAnsi="Angsana New"/>
          <w:sz w:val="28"/>
        </w:rPr>
        <w:t>30</w:t>
      </w:r>
      <w:r w:rsidRPr="007112C9">
        <w:rPr>
          <w:rFonts w:ascii="Angsana New" w:hAnsi="Angsana New"/>
          <w:sz w:val="28"/>
        </w:rPr>
        <w:t xml:space="preserve"> </w:t>
      </w:r>
      <w:r w:rsidR="00B336C7">
        <w:rPr>
          <w:rFonts w:ascii="Angsana New" w:hAnsi="Angsana New" w:hint="cs"/>
          <w:sz w:val="28"/>
          <w:cs/>
        </w:rPr>
        <w:t xml:space="preserve">มิถุนายน </w:t>
      </w:r>
      <w:r w:rsidRPr="007112C9">
        <w:rPr>
          <w:rFonts w:ascii="Angsana New" w:hAnsi="Angsana New"/>
          <w:sz w:val="28"/>
        </w:rPr>
        <w:t xml:space="preserve">2565 </w:t>
      </w:r>
      <w:r w:rsidRPr="007112C9">
        <w:rPr>
          <w:rFonts w:ascii="Angsana New" w:hAnsi="Angsana New" w:hint="cs"/>
          <w:sz w:val="28"/>
          <w:cs/>
        </w:rPr>
        <w:t xml:space="preserve">และ </w:t>
      </w:r>
      <w:r w:rsidRPr="007112C9">
        <w:rPr>
          <w:rFonts w:ascii="Angsana New" w:hAnsi="Angsana New" w:hint="cs"/>
          <w:sz w:val="28"/>
        </w:rPr>
        <w:t>256</w:t>
      </w:r>
      <w:r w:rsidRPr="007112C9">
        <w:rPr>
          <w:rFonts w:ascii="Angsana New" w:hAnsi="Angsana New"/>
          <w:sz w:val="28"/>
        </w:rPr>
        <w:t>4</w:t>
      </w:r>
      <w:r w:rsidRPr="007112C9">
        <w:rPr>
          <w:rFonts w:ascii="Angsana New" w:eastAsia="Times New Roman" w:hAnsi="Angsana New" w:hint="cs"/>
          <w:sz w:val="28"/>
          <w:cs/>
        </w:rPr>
        <w:t xml:space="preserve"> </w:t>
      </w:r>
      <w:r w:rsidR="000860DC" w:rsidRPr="007112C9">
        <w:rPr>
          <w:rFonts w:asciiTheme="majorBidi" w:eastAsia="SimSun" w:hAnsiTheme="majorBidi" w:cstheme="majorBidi"/>
          <w:sz w:val="28"/>
          <w:cs/>
        </w:rPr>
        <w:t>กลุ่มบริษัทไม่มีลูกค้ารายใหญ่ที่มีสาระสำคัญ</w:t>
      </w:r>
    </w:p>
    <w:p w14:paraId="55B685EA" w14:textId="70C8ED84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B336C7">
        <w:rPr>
          <w:rFonts w:asciiTheme="majorBidi" w:eastAsia="SimSun" w:hAnsiTheme="majorBidi" w:cstheme="majorBidi"/>
          <w:sz w:val="28"/>
        </w:rPr>
        <w:t>0</w:t>
      </w:r>
      <w:r w:rsidR="00273E96">
        <w:rPr>
          <w:rFonts w:asciiTheme="majorBidi" w:eastAsia="SimSun" w:hAnsiTheme="majorBidi" w:cstheme="majorBidi"/>
          <w:sz w:val="28"/>
        </w:rPr>
        <w:t xml:space="preserve"> </w:t>
      </w:r>
      <w:r w:rsidR="00B336C7"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8A0642" w:rsidRPr="00273E96" w14:paraId="3C315CDF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2EFE212C" w14:textId="2D142F54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57D1C">
              <w:rPr>
                <w:rFonts w:asciiTheme="majorBidi" w:hAnsiTheme="majorBidi"/>
                <w:sz w:val="26"/>
                <w:szCs w:val="26"/>
              </w:rPr>
              <w:t>3</w:t>
            </w:r>
            <w:r w:rsidR="00B336C7">
              <w:rPr>
                <w:rFonts w:asciiTheme="majorBidi" w:hAnsiTheme="majorBidi"/>
                <w:sz w:val="26"/>
                <w:szCs w:val="26"/>
              </w:rPr>
              <w:t>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B336C7"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8A0642" w:rsidRPr="00273E96" w14:paraId="47376985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8A0642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15FBDC60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8A0642" w:rsidRPr="00273E96" w:rsidRDefault="008A0642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C3066" w14:textId="77777777" w:rsidR="00306BD6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 w:rsidR="008517CF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วิทยุ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สื่อสาร</w:t>
            </w:r>
            <w:r w:rsidR="008517CF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</w:p>
          <w:p w14:paraId="4F3B7D9F" w14:textId="4C671F64" w:rsidR="008A0642" w:rsidRDefault="008517CF" w:rsidP="00613A3D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และ</w:t>
            </w:r>
            <w:r w:rsidR="008A0642"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8A0642"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="008A0642"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225F9FAD" w14:textId="6E94FF1A" w:rsidR="008A0642" w:rsidRPr="00273E96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of </w:t>
            </w:r>
            <w:r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7D6738" w14:textId="77777777" w:rsidR="008A0642" w:rsidRPr="00273E96" w:rsidRDefault="008A0642" w:rsidP="00613A3D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8A0642" w:rsidRPr="00273E96" w:rsidRDefault="00830C7B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8A0642" w:rsidRPr="00273E96" w:rsidRDefault="008A0642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A0642" w:rsidRPr="00273E96" w14:paraId="53B1FB0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4DF44F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64FC0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124E1D9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EF904B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37CEB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02B062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3547E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AB3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AF8E9DD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30CCC7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D2CD41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BD27D55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1EF83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259472" w14:textId="77777777" w:rsidR="008A0642" w:rsidRPr="00273E96" w:rsidRDefault="008A0642" w:rsidP="00613A3D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CBCCF4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1268A5EC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A0642" w:rsidRPr="00273E96" w14:paraId="45DF2360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8A0642" w:rsidRPr="00273E96" w:rsidRDefault="008A0642" w:rsidP="008A0642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1C71C5" w14:textId="698451A3" w:rsidR="008A0642" w:rsidRPr="00F45734" w:rsidRDefault="000F57BF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204</w:t>
            </w:r>
          </w:p>
        </w:tc>
        <w:tc>
          <w:tcPr>
            <w:tcW w:w="90" w:type="dxa"/>
          </w:tcPr>
          <w:p w14:paraId="28456344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DF33C" w14:textId="6F9265EC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90" w:type="dxa"/>
          </w:tcPr>
          <w:p w14:paraId="1168FBD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9360E6" w14:textId="6A415B1D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7F9049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731CEB3" w14:textId="513D93A2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CD38B9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A9DC152" w14:textId="1622B2CA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10E2E8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81A9176" w14:textId="2309F39F" w:rsidR="008A0642" w:rsidRPr="00F45734" w:rsidRDefault="00B8102D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4E4B0EB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081812E" w14:textId="0BD8E67A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BFDD4FA" w14:textId="24FCE1DB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75487342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90" w:type="dxa"/>
            <w:vAlign w:val="center"/>
          </w:tcPr>
          <w:p w14:paraId="61F822F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76196B4" w14:textId="08EA552F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</w:t>
            </w:r>
          </w:p>
        </w:tc>
      </w:tr>
      <w:tr w:rsidR="008A0642" w:rsidRPr="00273E96" w14:paraId="4DEEC2B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8A0642" w:rsidRPr="00273E96" w:rsidRDefault="008A0642" w:rsidP="008A0642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32D3BE1D" w14:textId="3478E97A" w:rsidR="008A0642" w:rsidRPr="00F45734" w:rsidRDefault="000F57BF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</w:tcPr>
          <w:p w14:paraId="00312DAA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B17F0A" w14:textId="5E5D0319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96389E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AAD96DD" w14:textId="68515D52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543B145" w14:textId="42558DAF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293F5C20" w14:textId="4C31A871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EBE09B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B88C139" w14:textId="631FA362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86983A5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EC25E8" w14:textId="17F7627C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vAlign w:val="center"/>
          </w:tcPr>
          <w:p w14:paraId="687734B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02EE916" w14:textId="5C65F23F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62B0D43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C96EE3" w14:textId="375F1CF6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0" w:type="dxa"/>
            <w:vAlign w:val="center"/>
          </w:tcPr>
          <w:p w14:paraId="2EAFC37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27E9C31C" w14:textId="49D58630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8A0642" w:rsidRPr="00273E96" w14:paraId="4475CB01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BB0D380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900" w:type="dxa"/>
          </w:tcPr>
          <w:p w14:paraId="29AEBA5B" w14:textId="24587DFC" w:rsidR="008A0642" w:rsidRPr="00F45734" w:rsidRDefault="000F57BF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(188)</w:t>
            </w:r>
          </w:p>
        </w:tc>
        <w:tc>
          <w:tcPr>
            <w:tcW w:w="90" w:type="dxa"/>
          </w:tcPr>
          <w:p w14:paraId="2F2FFB45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7411C" w14:textId="4171D28C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(145)</w:t>
            </w:r>
          </w:p>
        </w:tc>
        <w:tc>
          <w:tcPr>
            <w:tcW w:w="90" w:type="dxa"/>
          </w:tcPr>
          <w:p w14:paraId="1D19AE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D3920F7" w14:textId="0B275E1C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13B297C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5762E86" w14:textId="1E973A48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61E394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B5D04F" w14:textId="2817C9F6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405543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1B7DBDF2" w14:textId="1CCFE89D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41ECA43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E648768" w14:textId="1B0E7EC9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7BA77E6" w14:textId="4E0B3014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8D35CF" w14:textId="051F90EE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(192)</w:t>
            </w:r>
          </w:p>
        </w:tc>
        <w:tc>
          <w:tcPr>
            <w:tcW w:w="90" w:type="dxa"/>
            <w:vAlign w:val="center"/>
          </w:tcPr>
          <w:p w14:paraId="675639E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1F7A4AF" w14:textId="2E11998E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(156)</w:t>
            </w:r>
          </w:p>
        </w:tc>
      </w:tr>
      <w:tr w:rsidR="008A0642" w:rsidRPr="00273E96" w14:paraId="183F695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5F9C1E6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907AE9" w14:textId="651D518E" w:rsidR="008A0642" w:rsidRPr="00F45734" w:rsidRDefault="000F57BF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06C7F4EB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0B9EA8" w14:textId="785BEDAE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18D2713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4E312E" w14:textId="00521AB6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6EBFB8" w14:textId="2AA39AB9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5DBAC07" w14:textId="33ABA880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6362F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AD9313D" w14:textId="6F1B93AB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42ED3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943593" w14:textId="564DD102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90" w:type="dxa"/>
            <w:vAlign w:val="center"/>
          </w:tcPr>
          <w:p w14:paraId="2BD7F7F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513F23" w14:textId="7E6926A8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22EFEB3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76BCF599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90" w:type="dxa"/>
            <w:vAlign w:val="center"/>
          </w:tcPr>
          <w:p w14:paraId="7DF4B93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7BEEA3C3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(12)</w:t>
            </w:r>
          </w:p>
        </w:tc>
      </w:tr>
      <w:tr w:rsidR="008A0642" w:rsidRPr="00273E96" w14:paraId="481A2038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3B8E59A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68E4A833" w:rsidR="008A0642" w:rsidRPr="00F45734" w:rsidRDefault="000F57BF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90" w:type="dxa"/>
          </w:tcPr>
          <w:p w14:paraId="6680013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76AE2B99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90" w:type="dxa"/>
          </w:tcPr>
          <w:p w14:paraId="59E2DF2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68D776FB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5A4A738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61737862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316DDC2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2BB6C" w14:textId="5B6C10F0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3FD0B7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AE4114" w14:textId="0FFCEFA6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1037C7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02582D92" w:rsidR="008A0642" w:rsidRPr="00F45734" w:rsidRDefault="001E17C8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52445FC7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048E956B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44F41A1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536F7DA9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90" w:type="dxa"/>
            <w:vAlign w:val="center"/>
          </w:tcPr>
          <w:p w14:paraId="330A4E0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3D673D8D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8A0642" w:rsidRPr="00273E96" w14:paraId="45A71721" w14:textId="77777777" w:rsidTr="008A0642">
        <w:trPr>
          <w:trHeight w:hRule="exact" w:val="100"/>
        </w:trPr>
        <w:tc>
          <w:tcPr>
            <w:tcW w:w="4590" w:type="dxa"/>
            <w:vAlign w:val="bottom"/>
          </w:tcPr>
          <w:p w14:paraId="2D52EC45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3EEA6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5B4763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2830A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BDEC57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94CE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31907E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4FE5C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E2FE9F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F2FE30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B24664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E7434DD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B1CED5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FCAABA1" w14:textId="77777777" w:rsidR="008A0642" w:rsidRPr="00F45734" w:rsidRDefault="008A0642" w:rsidP="008A0642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2704C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CEFE0A0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891DC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882AE" w14:textId="35DEFFB4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64CA452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3ECC7B68" w14:textId="7093E09F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</w:t>
            </w:r>
          </w:p>
        </w:tc>
      </w:tr>
      <w:tr w:rsidR="008A0642" w:rsidRPr="00273E96" w14:paraId="42C983FA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47C69DA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FA2269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A86265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FB4A8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E552A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AA030F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E83A0AB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AB77C4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C27F741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C15D1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AA6CC" w14:textId="1201BE0E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358DB44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848FAC8" w14:textId="7CC45A47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</w:t>
            </w:r>
          </w:p>
        </w:tc>
      </w:tr>
      <w:tr w:rsidR="008A0642" w:rsidRPr="00273E96" w14:paraId="759A0D2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66F9F30A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5953D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F8859E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4FCC09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D76B43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3ABB1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E281B59" w14:textId="77777777" w:rsidR="008A0642" w:rsidRPr="00F45734" w:rsidRDefault="008A0642" w:rsidP="008A064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E15C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88725A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B7E9E9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014600" w14:textId="236575B3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  <w:vAlign w:val="center"/>
          </w:tcPr>
          <w:p w14:paraId="63E764E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F1722AD" w14:textId="4751550D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8A0642" w:rsidRPr="00273E96" w14:paraId="7EBC0673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B8031AC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AA4F8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58287E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1C4A09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64EA38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7A418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7630DA6A" w14:textId="77777777" w:rsidR="008A0642" w:rsidRPr="00F45734" w:rsidRDefault="008A0642" w:rsidP="008A064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3816C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1CFD83E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31502BA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00F23F" w14:textId="4484BD61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90" w:type="dxa"/>
            <w:vAlign w:val="center"/>
          </w:tcPr>
          <w:p w14:paraId="1E5A4C4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092C2CB6" w14:textId="4F9DDDE8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(92)</w:t>
            </w:r>
          </w:p>
        </w:tc>
      </w:tr>
      <w:tr w:rsidR="008A0642" w:rsidRPr="00273E96" w14:paraId="747B37C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3C04AAB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3BABB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F8F3E3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80B31A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8986E5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CE9F2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BD86CD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8E906D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EB851E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D45B1A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6C1E5716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90" w:type="dxa"/>
            <w:vAlign w:val="center"/>
          </w:tcPr>
          <w:p w14:paraId="053F999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6F4A7071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8A0642" w:rsidRPr="00273E96" w14:paraId="4D071B24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6189B19" w14:textId="70E13722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</w:t>
            </w:r>
            <w:r w:rsidR="00613A3D">
              <w:rPr>
                <w:rFonts w:asciiTheme="majorBidi" w:hAnsiTheme="majorBidi"/>
                <w:b/>
                <w:bCs/>
                <w:sz w:val="28"/>
                <w:lang w:val="en-GB"/>
              </w:rPr>
              <w:t xml:space="preserve"> </w:t>
            </w:r>
            <w:r w:rsidR="00613A3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6902F00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1E8D5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65E763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3E87EF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8CAB20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31BF64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2C2FB4C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D2F6AB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1E2C6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FC1FD2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65A388C4" w:rsidR="008A0642" w:rsidRPr="00F45734" w:rsidRDefault="008F5EFC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(53)</w:t>
            </w:r>
          </w:p>
        </w:tc>
        <w:tc>
          <w:tcPr>
            <w:tcW w:w="90" w:type="dxa"/>
            <w:vAlign w:val="center"/>
          </w:tcPr>
          <w:p w14:paraId="0A73CBE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4B70166D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53</w:t>
            </w:r>
          </w:p>
        </w:tc>
      </w:tr>
      <w:tr w:rsidR="008A0642" w:rsidRPr="00273E96" w14:paraId="7DD7356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24A905AD" w14:textId="0792AAA6" w:rsidR="008A0642" w:rsidRPr="00273E96" w:rsidRDefault="00390A97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 (</w:t>
            </w:r>
            <w:r w:rsidR="008A0642" w:rsidRPr="00273E96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) </w:t>
            </w:r>
            <w:r w:rsidR="008A0642"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034B904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40A2E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C51C82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0C26A9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32AECF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0D12E3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3E62109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E2D3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F6858E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FDD43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9BD85" w14:textId="4790DFE4" w:rsidR="008A0642" w:rsidRPr="00F45734" w:rsidRDefault="00FB53D1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48A505AA" w14:textId="1C2CFFF3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</w:tr>
      <w:tr w:rsidR="008A0642" w:rsidRPr="00273E96" w14:paraId="30893264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4427B649" w14:textId="3CCC142A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</w:t>
            </w:r>
            <w:r w:rsidR="00FB53D1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4288E5A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DF67C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D9C050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7A5E1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278BC8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5399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0E0539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F4997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AB0EFA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0E6D00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1C882A1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448104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BA5AA64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86B16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3512FB6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CA02AC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9660C5" w14:textId="0E224A64" w:rsidR="008A0642" w:rsidRPr="00F45734" w:rsidRDefault="00FB53D1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  <w:vAlign w:val="center"/>
          </w:tcPr>
          <w:p w14:paraId="3F0B5A3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1915C28" w14:textId="0563D849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A0642" w:rsidRPr="00B118B0" w14:paraId="56AB008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1A5EE139" w14:textId="40DAEF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 w:rsidR="00613A3D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</w:tcPr>
          <w:p w14:paraId="44F318B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77D70B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6AEC07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4FE7CB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1B115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37495E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A8EA88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D3A553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E4422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67AE6B6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2CB884AA" w:rsidR="008A0642" w:rsidRPr="00F45734" w:rsidRDefault="00FB53D1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(53)</w:t>
            </w:r>
          </w:p>
        </w:tc>
        <w:tc>
          <w:tcPr>
            <w:tcW w:w="90" w:type="dxa"/>
            <w:vAlign w:val="center"/>
          </w:tcPr>
          <w:p w14:paraId="37F444B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0DD24315" w:rsidR="008A0642" w:rsidRPr="00F45734" w:rsidRDefault="00B336C7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Pr="00B118B0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3322DD8C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>
        <w:rPr>
          <w:rFonts w:asciiTheme="majorBidi" w:eastAsia="SimSun" w:hAnsiTheme="majorBidi" w:cstheme="majorBidi" w:hint="cs"/>
          <w:sz w:val="28"/>
          <w:cs/>
        </w:rPr>
        <w:t>หก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D37084" w:rsidRPr="00273E96" w14:paraId="1234C19E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B118B0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1A2C1072" w14:textId="7B24D61D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D37084" w:rsidRPr="00273E96" w14:paraId="7FCC0BB7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D37084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D37084" w:rsidRPr="00273E96" w:rsidRDefault="00D37084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B4487" w14:textId="77777777" w:rsidR="00D75B21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วิทยุ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สื่อสาร</w:t>
            </w: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</w:p>
          <w:p w14:paraId="55C0AE22" w14:textId="77777777" w:rsidR="00D75B21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และ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6894B980" w14:textId="5BE525F1" w:rsidR="00D37084" w:rsidRPr="00273E96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of </w:t>
            </w:r>
            <w:r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C9D57F1" w14:textId="77777777" w:rsidR="00D37084" w:rsidRPr="00273E96" w:rsidRDefault="00D37084" w:rsidP="008A6859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D37084" w:rsidRPr="00273E96" w:rsidRDefault="00D37084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D37084" w:rsidRPr="00273E96" w:rsidRDefault="00D37084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084" w:rsidRPr="00273E96" w14:paraId="4566BDB9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366CD2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D84D11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A117C77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BE09B4C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2B2AA0B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325684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2DDCCB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4598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98696A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4DAA75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D9109AC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2CC3AF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05BCCE5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D02921" w14:textId="77777777" w:rsidR="00D37084" w:rsidRPr="00273E96" w:rsidRDefault="00D37084" w:rsidP="008A685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8C6E32E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61062FDB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37084" w:rsidRPr="00273E96" w14:paraId="2855CDA3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118941E5" w14:textId="77777777" w:rsidR="00D37084" w:rsidRPr="00273E96" w:rsidRDefault="00D37084" w:rsidP="008A6859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B19FF1" w14:textId="27DF4B12" w:rsidR="00D37084" w:rsidRPr="00F45734" w:rsidRDefault="000F57BF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90" w:type="dxa"/>
          </w:tcPr>
          <w:p w14:paraId="0E51D1C5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E937A6" w14:textId="3955E411" w:rsidR="00D37084" w:rsidRPr="00F45734" w:rsidRDefault="001A278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90" w:type="dxa"/>
          </w:tcPr>
          <w:p w14:paraId="5508C74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D1BEE4" w14:textId="042BE3A5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</w:p>
        </w:tc>
        <w:tc>
          <w:tcPr>
            <w:tcW w:w="90" w:type="dxa"/>
          </w:tcPr>
          <w:p w14:paraId="2595115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2C6E848" w14:textId="39DDA8DB" w:rsidR="00D37084" w:rsidRPr="00F45734" w:rsidRDefault="001A278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</w:tcPr>
          <w:p w14:paraId="03C9FC6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6E4EAFC" w14:textId="2CFC643C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717B125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2F3ABFC" w14:textId="2787908D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919D0B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E67F0BD" w14:textId="3A2A8E26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48B65B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2C9FC43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DF8DEC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322506EC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90" w:type="dxa"/>
            <w:vAlign w:val="center"/>
          </w:tcPr>
          <w:p w14:paraId="1799CDA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2739CDF" w14:textId="3B725224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D37084" w:rsidRPr="00273E96" w14:paraId="7210FC59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7EBEA9A6" w14:textId="77777777" w:rsidR="00D37084" w:rsidRPr="00273E96" w:rsidRDefault="00D37084" w:rsidP="008A6859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737F486D" w14:textId="5AB04BA0" w:rsidR="00D37084" w:rsidRPr="00F45734" w:rsidRDefault="000F57BF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</w:tcPr>
          <w:p w14:paraId="750A7900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D0FB7F" w14:textId="3F20C492" w:rsidR="00D37084" w:rsidRPr="00F45734" w:rsidRDefault="001A278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90" w:type="dxa"/>
          </w:tcPr>
          <w:p w14:paraId="454D12C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8D61564" w14:textId="22C8F042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07FF608B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B27655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67F1A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6BAE8A47" w14:textId="699E2CFB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1FBB43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03E581C" w14:textId="0EC2E980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2C6FCBF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26DAE54F" w14:textId="3A61A180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vAlign w:val="center"/>
          </w:tcPr>
          <w:p w14:paraId="369BCAD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11C15AFF" w14:textId="5BF4FA05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41CCA7A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48824A" w14:textId="51BB10CC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90" w:type="dxa"/>
            <w:vAlign w:val="center"/>
          </w:tcPr>
          <w:p w14:paraId="6FBB3BCE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7CF22F64" w14:textId="656EB266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</w:p>
        </w:tc>
      </w:tr>
      <w:tr w:rsidR="00D37084" w:rsidRPr="00273E96" w14:paraId="6220D8A8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10ADC743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900" w:type="dxa"/>
          </w:tcPr>
          <w:p w14:paraId="75C22297" w14:textId="7C26DF8E" w:rsidR="00D37084" w:rsidRPr="00F45734" w:rsidRDefault="000F57BF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(347)</w:t>
            </w:r>
          </w:p>
        </w:tc>
        <w:tc>
          <w:tcPr>
            <w:tcW w:w="90" w:type="dxa"/>
          </w:tcPr>
          <w:p w14:paraId="33B5DF1C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3D1082" w14:textId="290DE43F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78A">
              <w:rPr>
                <w:rFonts w:asciiTheme="majorBidi" w:hAnsiTheme="majorBidi" w:cstheme="majorBidi"/>
                <w:sz w:val="28"/>
              </w:rPr>
              <w:t>280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8AF352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497D30B" w14:textId="2656C7F2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</w:tcPr>
          <w:p w14:paraId="3F8822B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4A89886" w14:textId="2AF2E696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78A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2F048E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729F2A1" w14:textId="74309B8E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F4DD81E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868B144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43656AA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4B94031" w14:textId="4E7D8869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48216D05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D199B4" w14:textId="0DBB5B93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(355)</w:t>
            </w:r>
          </w:p>
        </w:tc>
        <w:tc>
          <w:tcPr>
            <w:tcW w:w="90" w:type="dxa"/>
            <w:vAlign w:val="center"/>
          </w:tcPr>
          <w:p w14:paraId="5F025618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ADD066" w14:textId="36457EEA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42AE">
              <w:rPr>
                <w:rFonts w:asciiTheme="majorBidi" w:hAnsiTheme="majorBidi" w:cstheme="majorBidi"/>
                <w:sz w:val="28"/>
              </w:rPr>
              <w:t>295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50E6982D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21248BC3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26C71" w14:textId="3023ADDB" w:rsidR="00D37084" w:rsidRPr="00F45734" w:rsidRDefault="000F57BF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67D6F228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14D0D5" w14:textId="27D3D89B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278A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059C4F3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98215C" w14:textId="316DDF1A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1D9578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1C71155" w14:textId="07CC98E4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CF0CE5C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D296927" w14:textId="5E172D1D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42AE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8B3CCD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4C54AFD" w14:textId="4396A9EE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(40)</w:t>
            </w:r>
          </w:p>
        </w:tc>
        <w:tc>
          <w:tcPr>
            <w:tcW w:w="90" w:type="dxa"/>
            <w:vAlign w:val="center"/>
          </w:tcPr>
          <w:p w14:paraId="6FDA965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FC56310" w14:textId="2B2F287F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42AE">
              <w:rPr>
                <w:rFonts w:asciiTheme="majorBidi" w:hAnsiTheme="majorBidi" w:cstheme="majorBidi"/>
                <w:sz w:val="28"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2763B2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43BCB903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(45)</w:t>
            </w:r>
          </w:p>
        </w:tc>
        <w:tc>
          <w:tcPr>
            <w:tcW w:w="90" w:type="dxa"/>
            <w:vAlign w:val="center"/>
          </w:tcPr>
          <w:p w14:paraId="2D18927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4FC044BE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42AE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18AB8541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3968DFFF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1507444F" w:rsidR="00D37084" w:rsidRPr="00F45734" w:rsidRDefault="000F57BF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</w:tcPr>
          <w:p w14:paraId="72ACB97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196CB058" w:rsidR="00D37084" w:rsidRPr="00F45734" w:rsidRDefault="001A278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90" w:type="dxa"/>
          </w:tcPr>
          <w:p w14:paraId="3F3B18D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0756980A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3987276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59A422CD" w:rsidR="00D37084" w:rsidRPr="00F45734" w:rsidRDefault="001A278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4807153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84756" w14:textId="4F121182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D255AF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FED28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CD9E43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B1F3" w14:textId="0601E1A9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749E66B4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41E3ABAF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032B8551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74CA0537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vAlign w:val="center"/>
          </w:tcPr>
          <w:p w14:paraId="7D528F35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2EF19BD6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D37084" w:rsidRPr="00273E96" w14:paraId="541193EC" w14:textId="77777777" w:rsidTr="008A6859">
        <w:trPr>
          <w:trHeight w:hRule="exact" w:val="100"/>
        </w:trPr>
        <w:tc>
          <w:tcPr>
            <w:tcW w:w="4590" w:type="dxa"/>
            <w:vAlign w:val="bottom"/>
          </w:tcPr>
          <w:p w14:paraId="0723D832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29B7E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C7FF1A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6769D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155325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C78A1B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AE01A2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57568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A0551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0ECFC1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E90DD8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69004BF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E12F8C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8DE47D3" w14:textId="77777777" w:rsidR="00D37084" w:rsidRPr="00F45734" w:rsidRDefault="00D37084" w:rsidP="008A6859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2765494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0976D0A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C3EBFC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4EEC30" w14:textId="77777777" w:rsidR="00D37084" w:rsidRPr="00F45734" w:rsidRDefault="00D37084" w:rsidP="003542AE">
            <w:pPr>
              <w:snapToGrid w:val="0"/>
              <w:ind w:right="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4C7B333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1C326320" w14:textId="56EAA0B6" w:rsidR="00D37084" w:rsidRPr="00F45734" w:rsidRDefault="00D37084" w:rsidP="003542AE">
            <w:pPr>
              <w:snapToGrid w:val="0"/>
              <w:ind w:right="76"/>
              <w:rPr>
                <w:rFonts w:asciiTheme="majorBidi" w:hAnsiTheme="majorBidi" w:cstheme="majorBidi"/>
                <w:sz w:val="28"/>
              </w:rPr>
            </w:pPr>
          </w:p>
        </w:tc>
      </w:tr>
      <w:tr w:rsidR="00D37084" w:rsidRPr="00273E96" w14:paraId="6EEDACEE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4164A1A5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4C9A19C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76904C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F416E4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E261E4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BE840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EDC46F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39AD7E2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658B96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4CD055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EB1CD2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171B06" w14:textId="102B772C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26747D1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5DF08365" w14:textId="5D20880A" w:rsidR="00D37084" w:rsidRPr="00F45734" w:rsidRDefault="003542AE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D37084" w:rsidRPr="00273E96" w14:paraId="35B55A6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2F100E3D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15FF03AB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914B5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AB1C35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E314AC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044A2A6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42065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9F570C7" w14:textId="77777777" w:rsidR="00D37084" w:rsidRPr="00F45734" w:rsidRDefault="00D37084" w:rsidP="008A6859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F470A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92F297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5A16FD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CDD4D8" w14:textId="307FE86D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(10)</w:t>
            </w:r>
          </w:p>
        </w:tc>
        <w:tc>
          <w:tcPr>
            <w:tcW w:w="90" w:type="dxa"/>
            <w:vAlign w:val="center"/>
          </w:tcPr>
          <w:p w14:paraId="0F6B51E4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3314F21" w14:textId="2BC1FBF3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542AE">
              <w:rPr>
                <w:rFonts w:asciiTheme="majorBidi" w:hAnsiTheme="majorBidi" w:cstheme="majorBidi"/>
                <w:sz w:val="28"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6748B118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095A5B8B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A769E76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F487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57DFE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D05E1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28E30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4999B2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3E2997C" w14:textId="77777777" w:rsidR="00D37084" w:rsidRPr="00F45734" w:rsidRDefault="00D37084" w:rsidP="008A6859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27143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13F90F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C0EF35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FAA5A6" w14:textId="39309DF2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(118)</w:t>
            </w:r>
          </w:p>
        </w:tc>
        <w:tc>
          <w:tcPr>
            <w:tcW w:w="90" w:type="dxa"/>
            <w:vAlign w:val="center"/>
          </w:tcPr>
          <w:p w14:paraId="7DB1CB4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8D0A4A2" w14:textId="325B3748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7276">
              <w:rPr>
                <w:rFonts w:asciiTheme="majorBidi" w:hAnsiTheme="majorBidi" w:cstheme="majorBidi"/>
                <w:sz w:val="28"/>
              </w:rPr>
              <w:t>138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5AC30C32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6ABEC22E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332C3E1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BDAA87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CCD764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6E47D3A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0B268E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76E4A8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D2D8E6E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7BE020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F61A2B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69B0AD4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00" w14:textId="215313FD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90" w:type="dxa"/>
            <w:vAlign w:val="center"/>
          </w:tcPr>
          <w:p w14:paraId="35898D3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096A753F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7276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529220D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07B7B940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2E4A92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11575D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048611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2F0298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63404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CA4E8F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D8AF08D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63B255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615605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281C38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04AF1428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(79)</w:t>
            </w:r>
          </w:p>
        </w:tc>
        <w:tc>
          <w:tcPr>
            <w:tcW w:w="90" w:type="dxa"/>
            <w:vAlign w:val="center"/>
          </w:tcPr>
          <w:p w14:paraId="4FBE311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46D9C29F" w:rsidR="00D37084" w:rsidRPr="00F45734" w:rsidRDefault="0003727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3708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D37084" w:rsidRPr="00273E96" w14:paraId="59F584B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4B03275B" w14:textId="22B2D20F" w:rsidR="00D37084" w:rsidRPr="00273E96" w:rsidRDefault="00390A97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 (</w:t>
            </w:r>
            <w:r w:rsidR="00D37084" w:rsidRPr="00273E96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) </w:t>
            </w:r>
            <w:r w:rsidR="00D37084"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5309B7E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AD4B31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7F7F46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608CEA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6B1D50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F45A51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DB2465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B1003A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68995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339EB6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1A2F01" w14:textId="6E878F13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228A0AF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4D351CA" w14:textId="0D831A2C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37276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084" w:rsidRPr="00273E96" w14:paraId="72901E43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3AF1C550" w14:textId="355542F2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</w:t>
            </w:r>
            <w:r w:rsidR="00FB53D1">
              <w:rPr>
                <w:rFonts w:asciiTheme="majorBidi" w:hAnsiTheme="majorBidi" w:cstheme="majorBidi" w:hint="cs"/>
                <w:spacing w:val="-8"/>
                <w:sz w:val="28"/>
                <w:cs/>
                <w:lang w:val="en-GB"/>
              </w:rPr>
              <w:t xml:space="preserve"> </w:t>
            </w:r>
            <w:r w:rsidR="00FB53D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="00FB53D1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ขาดทุน</w:t>
            </w:r>
            <w:r w:rsidR="00FB53D1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682B5D8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202975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83DFA5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252285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A8974C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652D63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2F175A4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43AF71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526C18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A5CD33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119336" w14:textId="366BF318" w:rsidR="00D37084" w:rsidRPr="00F45734" w:rsidRDefault="001E17C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  <w:vAlign w:val="center"/>
          </w:tcPr>
          <w:p w14:paraId="1E49529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DF31C42" w14:textId="1DB9E322" w:rsidR="00D37084" w:rsidRPr="00F45734" w:rsidRDefault="0003727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37084" w:rsidRPr="00B118B0" w14:paraId="5F27C593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1DE5EE26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</w:tcPr>
          <w:p w14:paraId="18EDDA6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AE4E9B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B3713E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7F340A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4BFA9C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7E1253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5D745E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45F54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DDF179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377D469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6D14B85D" w:rsidR="00D37084" w:rsidRPr="00F45734" w:rsidRDefault="008F5EFC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(80)</w:t>
            </w:r>
          </w:p>
        </w:tc>
        <w:tc>
          <w:tcPr>
            <w:tcW w:w="90" w:type="dxa"/>
            <w:vAlign w:val="center"/>
          </w:tcPr>
          <w:p w14:paraId="7D1DCC9F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795B01CA" w:rsidR="00D37084" w:rsidRPr="00F45734" w:rsidRDefault="0003727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3708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FA76E2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3" w:chapStyle="1"/>
          <w:cols w:space="720"/>
        </w:sectPr>
      </w:pPr>
    </w:p>
    <w:p w14:paraId="0B41FBFC" w14:textId="65049FED" w:rsidR="00F53166" w:rsidRPr="00B118B0" w:rsidRDefault="009E4C64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297A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0BCB29B" w:rsidR="00F53166" w:rsidRPr="00DE6396" w:rsidRDefault="00BE56FB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41E8B21" w14:textId="77777777" w:rsidR="00F17DEB" w:rsidRPr="004517A7" w:rsidRDefault="00F17DEB" w:rsidP="00B82E04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Pr="004517A7">
        <w:rPr>
          <w:rFonts w:ascii="Angsana New" w:hAnsi="Angsana New" w:hint="cs"/>
          <w:spacing w:val="-4"/>
          <w:sz w:val="28"/>
        </w:rPr>
        <w:t xml:space="preserve">30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31FAC5CF" w14:textId="715851F9" w:rsidR="00F53166" w:rsidRPr="00FF6D52" w:rsidRDefault="00F17DEB" w:rsidP="00B82E04">
      <w:pPr>
        <w:tabs>
          <w:tab w:val="right" w:pos="7200"/>
          <w:tab w:val="right" w:pos="9000"/>
        </w:tabs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5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4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441E0E19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53386B2E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0DD9F69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7E90BE03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6B1D8DD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2E8FCCB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1DBAEBD0" w14:textId="77777777" w:rsidTr="0095042F">
        <w:tc>
          <w:tcPr>
            <w:tcW w:w="3600" w:type="dxa"/>
          </w:tcPr>
          <w:p w14:paraId="251B9247" w14:textId="77777777" w:rsidR="00ED6D91" w:rsidRPr="00B118B0" w:rsidRDefault="00ED6D91" w:rsidP="00ED6D9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74A22A36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hint="eastAsia"/>
                <w:sz w:val="28"/>
                <w:cs/>
              </w:rPr>
              <w:t>47</w:t>
            </w:r>
            <w:r w:rsidRPr="00ED6D91">
              <w:rPr>
                <w:rFonts w:asciiTheme="majorBidi" w:hAnsi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342D4F47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4947282A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12</w:t>
            </w:r>
          </w:p>
        </w:tc>
        <w:tc>
          <w:tcPr>
            <w:tcW w:w="90" w:type="dxa"/>
          </w:tcPr>
          <w:p w14:paraId="53B55F6E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336A986D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29</w:t>
            </w:r>
          </w:p>
        </w:tc>
      </w:tr>
      <w:tr w:rsidR="00ED6D91" w:rsidRPr="00B118B0" w14:paraId="160C4410" w14:textId="77777777" w:rsidTr="0095042F">
        <w:tc>
          <w:tcPr>
            <w:tcW w:w="3600" w:type="dxa"/>
          </w:tcPr>
          <w:p w14:paraId="22524410" w14:textId="77777777" w:rsidR="00ED6D91" w:rsidRPr="00B118B0" w:rsidRDefault="00ED6D91" w:rsidP="00ED6D9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1B6657DB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hint="eastAsia"/>
                <w:sz w:val="28"/>
                <w:cs/>
              </w:rPr>
              <w:t>6</w:t>
            </w:r>
            <w:r w:rsidRPr="00ED6D91">
              <w:rPr>
                <w:rFonts w:asciiTheme="majorBidi" w:hAnsiTheme="majorBidi" w:hint="cs"/>
                <w:sz w:val="28"/>
                <w:cs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36F36A8E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334B969D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7A3032A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5A299B27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EFBD559" w:rsidR="00D17DE1" w:rsidRPr="00DE6396" w:rsidRDefault="00BE56FB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56CE4BD7" w:rsidR="00D17DE1" w:rsidRPr="00B118B0" w:rsidRDefault="00694B6A" w:rsidP="00B82E04">
      <w:pPr>
        <w:spacing w:after="120"/>
        <w:ind w:left="360" w:right="27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5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D17DE1" w:rsidRPr="00B118B0">
        <w:rPr>
          <w:rFonts w:asciiTheme="majorBidi" w:hAnsiTheme="majorBidi" w:cstheme="majorBidi"/>
          <w:sz w:val="28"/>
        </w:rPr>
        <w:t>31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4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3B029ED8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3FB932EF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215DDB53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14D50E41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5EC3B8B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332357D8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B82E04">
        <w:tc>
          <w:tcPr>
            <w:tcW w:w="3600" w:type="dxa"/>
          </w:tcPr>
          <w:p w14:paraId="11FE92FB" w14:textId="77777777" w:rsidR="00ED6D91" w:rsidRPr="00B118B0" w:rsidRDefault="00ED6D91" w:rsidP="00ED6D91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4053806A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5F511633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44CD9B9D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1641CFDD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50D11516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400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37C0BB68" w:rsidR="00F53166" w:rsidRPr="001A22C4" w:rsidRDefault="00BE56FB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29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F22EE18" w:rsidR="00F53166" w:rsidRPr="001A22C4" w:rsidRDefault="00BE56FB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29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489D94D3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z w:val="28"/>
        </w:rPr>
        <w:t>256</w:t>
      </w:r>
      <w:r w:rsidR="003B365F">
        <w:rPr>
          <w:rFonts w:asciiTheme="majorBidi" w:hAnsiTheme="majorBidi" w:cstheme="majorBidi" w:hint="cs"/>
          <w:sz w:val="28"/>
          <w:cs/>
        </w:rPr>
        <w:t>5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64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1A22C4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1A22C4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1A22C4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6E4730CA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40730BC6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1A22C4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0624A3F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7ADF378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7C9E6F4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49A0A72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3EB9FC4C" w14:textId="77777777" w:rsidTr="001A22C4">
        <w:tc>
          <w:tcPr>
            <w:tcW w:w="3060" w:type="dxa"/>
          </w:tcPr>
          <w:p w14:paraId="5614627E" w14:textId="77777777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1F6E6768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eastAsia"/>
                <w:sz w:val="28"/>
              </w:rPr>
              <w:t>23,</w:t>
            </w:r>
            <w:r w:rsidRPr="00ED6D91">
              <w:rPr>
                <w:rFonts w:asciiTheme="majorBidi" w:hAnsiTheme="majorBidi" w:cstheme="majorBidi"/>
                <w:sz w:val="28"/>
              </w:rPr>
              <w:t>6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345C8691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24,091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5CA33181" w:rsidR="00ED6D91" w:rsidRPr="00ED6D91" w:rsidRDefault="00ED6D91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21,963</w:t>
            </w:r>
          </w:p>
        </w:tc>
        <w:tc>
          <w:tcPr>
            <w:tcW w:w="180" w:type="dxa"/>
          </w:tcPr>
          <w:p w14:paraId="3F2DC143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062B5556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22,391</w:t>
            </w:r>
          </w:p>
        </w:tc>
      </w:tr>
      <w:tr w:rsidR="00ED6D91" w:rsidRPr="00B118B0" w14:paraId="2EAF5B8B" w14:textId="77777777" w:rsidTr="001A22C4">
        <w:tc>
          <w:tcPr>
            <w:tcW w:w="3060" w:type="dxa"/>
          </w:tcPr>
          <w:p w14:paraId="30353E1B" w14:textId="77777777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47758A4D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eastAsia"/>
                <w:sz w:val="28"/>
              </w:rPr>
              <w:t>1,630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68F0F93A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7F96047B" w:rsidR="00ED6D91" w:rsidRPr="00ED6D91" w:rsidRDefault="00ED6D91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810</w:t>
            </w:r>
          </w:p>
        </w:tc>
        <w:tc>
          <w:tcPr>
            <w:tcW w:w="180" w:type="dxa"/>
          </w:tcPr>
          <w:p w14:paraId="13E6A424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069A3399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810</w:t>
            </w:r>
          </w:p>
        </w:tc>
      </w:tr>
      <w:tr w:rsidR="00ED6D91" w:rsidRPr="00B118B0" w14:paraId="4B889085" w14:textId="77777777" w:rsidTr="001A22C4">
        <w:tc>
          <w:tcPr>
            <w:tcW w:w="3060" w:type="dxa"/>
          </w:tcPr>
          <w:p w14:paraId="6768A7FE" w14:textId="7D002F00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64BA1BB1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25,293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765FD3B0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24,901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55490A70" w:rsidR="00ED6D91" w:rsidRPr="00ED6D91" w:rsidRDefault="00ED6D91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  <w:tc>
          <w:tcPr>
            <w:tcW w:w="180" w:type="dxa"/>
          </w:tcPr>
          <w:p w14:paraId="2C477231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3269CF33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23,201</w:t>
            </w:r>
          </w:p>
        </w:tc>
      </w:tr>
    </w:tbl>
    <w:p w14:paraId="038225D2" w14:textId="0C41B9AC" w:rsidR="00F53166" w:rsidRPr="00B118B0" w:rsidRDefault="00BE56FB" w:rsidP="00251C24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1C2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2049B345" w14:textId="77777777" w:rsidR="00ED6D91" w:rsidRPr="00ED6D91" w:rsidRDefault="00ED6D91" w:rsidP="00ED6D91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ED6D91">
        <w:rPr>
          <w:rFonts w:asciiTheme="majorBidi" w:hAnsiTheme="majorBidi" w:cstheme="majorBidi"/>
          <w:sz w:val="28"/>
          <w:cs/>
        </w:rPr>
        <w:t>ณ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วันที่ </w:t>
      </w:r>
      <w:r w:rsidRPr="00ED6D91">
        <w:rPr>
          <w:rFonts w:asciiTheme="majorBidi" w:hAnsiTheme="majorBidi" w:cstheme="majorBidi"/>
          <w:sz w:val="28"/>
        </w:rPr>
        <w:t>30</w:t>
      </w:r>
      <w:r w:rsidRPr="00ED6D91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Pr="00ED6D91">
        <w:rPr>
          <w:rFonts w:asciiTheme="majorBidi" w:hAnsiTheme="majorBidi" w:cstheme="majorBidi"/>
          <w:sz w:val="28"/>
        </w:rPr>
        <w:t>2565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แซม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วอเตอร์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ซัพพลาย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พระแสงกรีน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พาวเวอร์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สตาร์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แก๊ส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และบริษัท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โกลด์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ชอร์ส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 w:cstheme="majorBidi"/>
          <w:sz w:val="28"/>
          <w:cs/>
        </w:rPr>
        <w:t xml:space="preserve"> ซึ่งเป็นบริษัทย่อยจำนวนเงินรวม </w:t>
      </w:r>
      <w:r w:rsidRPr="00ED6D91">
        <w:rPr>
          <w:rFonts w:asciiTheme="majorBidi" w:hAnsiTheme="majorBidi" w:cstheme="majorBidi"/>
          <w:sz w:val="28"/>
        </w:rPr>
        <w:t xml:space="preserve">463 </w:t>
      </w:r>
      <w:r w:rsidRPr="00ED6D91">
        <w:rPr>
          <w:rFonts w:asciiTheme="majorBidi" w:hAnsiTheme="majorBidi" w:cstheme="majorBidi"/>
          <w:sz w:val="28"/>
          <w:cs/>
        </w:rPr>
        <w:t xml:space="preserve">ล้านบาท (วันที่ </w:t>
      </w:r>
      <w:r w:rsidRPr="00ED6D91">
        <w:rPr>
          <w:rFonts w:asciiTheme="majorBidi" w:hAnsiTheme="majorBidi" w:cstheme="majorBidi"/>
          <w:sz w:val="28"/>
        </w:rPr>
        <w:t xml:space="preserve">31 </w:t>
      </w:r>
      <w:r w:rsidRPr="00ED6D91">
        <w:rPr>
          <w:rFonts w:asciiTheme="majorBidi" w:hAnsiTheme="majorBidi" w:cstheme="majorBidi"/>
          <w:sz w:val="28"/>
          <w:cs/>
        </w:rPr>
        <w:t xml:space="preserve">ธันวาคม </w:t>
      </w:r>
      <w:r w:rsidRPr="00ED6D91">
        <w:rPr>
          <w:rFonts w:asciiTheme="majorBidi" w:hAnsiTheme="majorBidi" w:cstheme="majorBidi"/>
          <w:sz w:val="28"/>
        </w:rPr>
        <w:t>256</w:t>
      </w:r>
      <w:r w:rsidRPr="00ED6D91">
        <w:rPr>
          <w:rFonts w:asciiTheme="majorBidi" w:hAnsiTheme="majorBidi" w:cstheme="majorBidi" w:hint="cs"/>
          <w:sz w:val="28"/>
          <w:cs/>
        </w:rPr>
        <w:t>4</w:t>
      </w:r>
      <w:r w:rsidRPr="00ED6D91">
        <w:rPr>
          <w:rFonts w:asciiTheme="majorBidi" w:hAnsiTheme="majorBidi" w:cstheme="majorBidi"/>
          <w:sz w:val="28"/>
        </w:rPr>
        <w:t xml:space="preserve">: </w:t>
      </w:r>
      <w:r w:rsidRPr="00ED6D91">
        <w:rPr>
          <w:rFonts w:asciiTheme="majorBidi" w:hAnsiTheme="majorBidi" w:cstheme="majorBidi"/>
          <w:sz w:val="28"/>
          <w:cs/>
        </w:rPr>
        <w:t xml:space="preserve">จำนวน </w:t>
      </w:r>
      <w:r w:rsidRPr="00ED6D91">
        <w:rPr>
          <w:rFonts w:ascii="Angsana New" w:hAnsi="Angsana New"/>
          <w:sz w:val="28"/>
        </w:rPr>
        <w:t>463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ล้านบาท)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</w:p>
    <w:p w14:paraId="582D59CD" w14:textId="5B91BF81" w:rsidR="00F53166" w:rsidRDefault="009E4C64" w:rsidP="00251C24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 xml:space="preserve">การค้ำประกัน </w:t>
      </w:r>
    </w:p>
    <w:p w14:paraId="77A8BC72" w14:textId="77777777" w:rsidR="00450A44" w:rsidRDefault="00450A44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1F5268F6" w14:textId="6B97211F" w:rsidR="00450A44" w:rsidRPr="00C11260" w:rsidRDefault="00450A44" w:rsidP="00450A44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 w:rsidR="001E584D"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แซม วอเตอร์  ซัพพลาย จำกัด จำนวน </w:t>
      </w:r>
      <w:r w:rsidRPr="001E584D">
        <w:rPr>
          <w:rFonts w:ascii="Angsana New" w:hAnsi="Angsana New"/>
          <w:spacing w:val="-10"/>
          <w:sz w:val="28"/>
        </w:rPr>
        <w:t>6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1E584D">
        <w:rPr>
          <w:rFonts w:ascii="Angsana New" w:hAnsi="Angsana New"/>
          <w:spacing w:val="-10"/>
          <w:sz w:val="28"/>
        </w:rPr>
        <w:t>600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>
        <w:rPr>
          <w:rFonts w:ascii="Angsana New" w:hAnsi="Angsana New"/>
          <w:spacing w:val="-4"/>
          <w:sz w:val="28"/>
        </w:rPr>
        <w:t>558,450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</w:p>
    <w:p w14:paraId="37916F79" w14:textId="77777777" w:rsidR="00450A44" w:rsidRDefault="00450A44" w:rsidP="00450A44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AC20FCA" w14:textId="61D65C88" w:rsidR="00AA4B6C" w:rsidRDefault="00AA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10FD688A" w14:textId="2F5FC07B" w:rsidR="008E3BE0" w:rsidRPr="0013543F" w:rsidRDefault="008E3BE0" w:rsidP="008E3BE0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3543F">
        <w:rPr>
          <w:rFonts w:asciiTheme="majorBidi" w:hAnsiTheme="majorBidi" w:cstheme="majorBidi"/>
          <w:b/>
          <w:bCs/>
          <w:sz w:val="28"/>
        </w:rPr>
        <w:lastRenderedPageBreak/>
        <w:t>29</w:t>
      </w:r>
      <w:r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Pr="0013543F">
        <w:rPr>
          <w:rFonts w:asciiTheme="majorBidi" w:hAnsiTheme="majorBidi" w:cstheme="majorBidi"/>
          <w:b/>
          <w:bCs/>
          <w:sz w:val="28"/>
        </w:rPr>
        <w:t>4</w:t>
      </w:r>
      <w:r w:rsidRPr="0013543F">
        <w:rPr>
          <w:rFonts w:asciiTheme="majorBidi" w:hAnsiTheme="majorBidi" w:cstheme="majorBidi"/>
          <w:b/>
          <w:bCs/>
          <w:sz w:val="28"/>
        </w:rPr>
        <w:tab/>
      </w:r>
      <w:r w:rsidR="00201F57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</w:t>
      </w:r>
      <w:r w:rsidR="00EF0862" w:rsidRPr="0013543F">
        <w:rPr>
          <w:rFonts w:asciiTheme="majorBidi" w:hAnsiTheme="majorBidi" w:cstheme="majorBidi" w:hint="cs"/>
          <w:b/>
          <w:bCs/>
          <w:sz w:val="28"/>
          <w:cs/>
        </w:rPr>
        <w:t>ฟ้องร้อง</w:t>
      </w:r>
    </w:p>
    <w:p w14:paraId="4ED37C42" w14:textId="49134B6A" w:rsidR="00A52F91" w:rsidRPr="0013543F" w:rsidRDefault="00BE55F6" w:rsidP="00162C8B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29.4.1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8217FA" w:rsidRPr="001F2C15">
        <w:rPr>
          <w:rFonts w:ascii="Angsana New" w:eastAsia="Times New Roman" w:hAnsi="Angsana New" w:hint="cs"/>
          <w:sz w:val="28"/>
        </w:rPr>
        <w:t xml:space="preserve">24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มีนาคม </w:t>
      </w:r>
      <w:r w:rsidR="008217FA" w:rsidRPr="001F2C15">
        <w:rPr>
          <w:rFonts w:ascii="Angsana New" w:eastAsia="Times New Roman" w:hAnsi="Angsana New" w:hint="cs"/>
          <w:sz w:val="28"/>
        </w:rPr>
        <w:t xml:space="preserve">2564 </w:t>
      </w:r>
      <w:r w:rsidR="008217FA" w:rsidRPr="001F2C15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</w:rPr>
        <w:t>(“</w:t>
      </w:r>
      <w:r w:rsidR="008217FA" w:rsidRPr="001F2C15">
        <w:rPr>
          <w:rFonts w:ascii="Angsana New" w:eastAsia="Times New Roman" w:hAnsi="Angsana New" w:hint="cs"/>
          <w:sz w:val="28"/>
          <w:cs/>
        </w:rPr>
        <w:t>โจทก์”) ได้ยื่นฟ้องดำเนินคดีเรียกค่าเสียหายกับ บริษัทโกลด์ ชอร์ส จำกัด (“บริษัท”) ซึ่งเป็นบริษัทย่อย ต่อศาลแพ่ง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 โดยฟ้องเรียกเงินประกันผลงานคืนจากบริษัท 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2.49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 ต่อมาบริษัทได้ฟ้องแย้งคดีต่อโจทก์จากคดีดังกล่าวและเรียกค่าเสียหายคืน โดยทุนทรัพย์ที่ฟ้องจำนวนประมาณ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3.55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และในวันเดียวกันโจทก์ได้ฟ้องร้องเรียกค่าเสียหาย ซึ่งเป็นคดีสืบเนื่องมาจากสัญญาจ้างทำของข้างต้น โดยฟ้องร้องเฉพาะดอกเบี้ยที่บริษัทได้ชำระค่าสินค้าล่าช้า ทุนทรัพย์ที่ฟ้องจำนวนประมาณ </w:t>
      </w:r>
      <w:r w:rsidR="008217FA">
        <w:rPr>
          <w:rFonts w:ascii="Angsana New" w:eastAsia="Times New Roman" w:hAnsi="Angsana New"/>
          <w:sz w:val="28"/>
        </w:rPr>
        <w:t xml:space="preserve">      </w:t>
      </w:r>
      <w:r w:rsidR="008217FA" w:rsidRPr="001F2C15">
        <w:rPr>
          <w:rFonts w:ascii="Angsana New" w:eastAsia="Times New Roman" w:hAnsi="Angsana New"/>
          <w:sz w:val="28"/>
        </w:rPr>
        <w:t xml:space="preserve">3.64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ล้านบาท พร้อมดอกเบี้ยในอัตราร้อยละ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ต่อปี </w:t>
      </w:r>
      <w:r w:rsidR="008217FA" w:rsidRPr="00E202FA">
        <w:rPr>
          <w:rFonts w:ascii="Angsana New" w:eastAsia="Times New Roman" w:hAnsi="Angsana New" w:hint="cs"/>
          <w:spacing w:val="-8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อย่างไรก็ตามคดียังอยู่ในระหว่างพิจารณาของศาลแพ่ง และนัดสืบพยานโจทก์และจำเลย</w:t>
      </w:r>
    </w:p>
    <w:p w14:paraId="00CE055C" w14:textId="442C4096" w:rsidR="00364CB9" w:rsidRDefault="00BE55F6" w:rsidP="00364CB9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29.4.2 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BC4B06" w:rsidRPr="001F2C15">
        <w:rPr>
          <w:rFonts w:ascii="Angsana New" w:eastAsia="Times New Roman" w:hAnsi="Angsana New"/>
          <w:sz w:val="28"/>
        </w:rPr>
        <w:t>15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BC4B06" w:rsidRPr="001F2C15">
        <w:rPr>
          <w:rFonts w:ascii="Angsana New" w:eastAsia="Times New Roman" w:hAnsi="Angsana New"/>
          <w:sz w:val="28"/>
        </w:rPr>
        <w:t>2565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บริษัท</w:t>
      </w:r>
      <w:r w:rsidR="00BC4B06" w:rsidRPr="00BC4B06">
        <w:rPr>
          <w:rFonts w:ascii="Angsana New" w:eastAsia="Times New Roman" w:hAnsi="Angsana New" w:hint="cs"/>
          <w:spacing w:val="-6"/>
          <w:sz w:val="28"/>
          <w:cs/>
        </w:rPr>
        <w:t>แห่ง</w:t>
      </w:r>
      <w:r w:rsidR="00BC4B06" w:rsidRPr="00BC4B06">
        <w:rPr>
          <w:rFonts w:asciiTheme="majorBidi" w:hAnsiTheme="majorBidi" w:cstheme="majorBidi" w:hint="cs"/>
          <w:spacing w:val="-6"/>
          <w:sz w:val="28"/>
          <w:cs/>
        </w:rPr>
        <w:t>หนึ่ง (“โจทก์”) ได้ยื่นฟ้องดำเนินคดีเรียกค่าเสียหายกับ บริษัท ไฮโดรเอ็นเตอร์ไพร์ส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แอนด์ อะควอดีซายน์ จำกัด </w:t>
      </w:r>
      <w:r w:rsidR="00BC4B06" w:rsidRPr="001F2C15">
        <w:rPr>
          <w:rFonts w:asciiTheme="majorBidi" w:hAnsiTheme="majorBidi" w:cstheme="majorBidi"/>
          <w:sz w:val="28"/>
        </w:rPr>
        <w:t>(“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</w:t>
      </w:r>
      <w:r w:rsidR="00BC4B06" w:rsidRPr="001F2C15">
        <w:rPr>
          <w:rFonts w:asciiTheme="majorBidi" w:hAnsiTheme="majorBidi" w:cstheme="majorBidi"/>
          <w:sz w:val="28"/>
        </w:rPr>
        <w:t>”)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ซึ่งเป็นบริษัทย่อย เป็นคดีสืบเนื่องมาจากสัญญาผลิตน้ำประปาพร้อมติดตั้ง </w:t>
      </w:r>
      <w:r w:rsidR="00FF32F4">
        <w:rPr>
          <w:rFonts w:asciiTheme="majorBidi" w:hAnsiTheme="majorBidi" w:cstheme="majorBidi"/>
          <w:sz w:val="28"/>
        </w:rPr>
        <w:t xml:space="preserve">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ทุนทรัพย์ที่ฟ้องจำนวนประมาณ </w:t>
      </w:r>
      <w:r w:rsidR="00BC4B06" w:rsidRPr="001F2C15">
        <w:rPr>
          <w:rFonts w:asciiTheme="majorBidi" w:hAnsiTheme="majorBidi" w:cstheme="majorBidi"/>
          <w:sz w:val="28"/>
        </w:rPr>
        <w:t xml:space="preserve">18.59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พร้อมดอกเบี้ยในอัตราร้อยละ </w:t>
      </w:r>
      <w:r w:rsidR="00BC4B06" w:rsidRPr="00D87DEB">
        <w:rPr>
          <w:rFonts w:asciiTheme="majorBidi" w:hAnsiTheme="majorBidi" w:cstheme="majorBidi"/>
          <w:spacing w:val="-6"/>
          <w:sz w:val="28"/>
        </w:rPr>
        <w:t>5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 ต่อปี ของเงินต้นจำนวน</w:t>
      </w:r>
      <w:r w:rsidR="006F7B19" w:rsidRPr="00D87DEB">
        <w:rPr>
          <w:rFonts w:asciiTheme="majorBidi" w:hAnsiTheme="majorBidi" w:cstheme="majorBidi"/>
          <w:spacing w:val="-6"/>
          <w:sz w:val="28"/>
        </w:rPr>
        <w:t xml:space="preserve"> </w:t>
      </w:r>
      <w:r w:rsidR="00BC4B06" w:rsidRPr="00D87DEB">
        <w:rPr>
          <w:rFonts w:asciiTheme="majorBidi" w:hAnsiTheme="majorBidi" w:cstheme="majorBidi"/>
          <w:spacing w:val="-6"/>
          <w:sz w:val="28"/>
        </w:rPr>
        <w:t xml:space="preserve">16.77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>ล้านบาท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นับแต่วันฟ้องจนถึงวันที่ชำระเสร็จสิ้น อย่างไรก็ตาม คดียังคงอยู่ในการพิจารณาของศาลแพ่ง และศาลได้นัดสืบพยานโจทก์และจำเลยในวันที่ </w:t>
      </w:r>
      <w:r w:rsidR="00BC4B06" w:rsidRPr="001F2C15">
        <w:rPr>
          <w:rFonts w:asciiTheme="majorBidi" w:hAnsiTheme="majorBidi" w:cstheme="majorBidi"/>
          <w:sz w:val="28"/>
        </w:rPr>
        <w:t>23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="00BC4B06" w:rsidRPr="001F2C15">
        <w:rPr>
          <w:rFonts w:asciiTheme="majorBidi" w:hAnsiTheme="majorBidi" w:cstheme="majorBidi"/>
          <w:sz w:val="28"/>
        </w:rPr>
        <w:t xml:space="preserve">2565 </w:t>
      </w:r>
      <w:r w:rsidR="008D5ADA">
        <w:rPr>
          <w:rFonts w:asciiTheme="majorBidi" w:hAnsiTheme="majorBidi" w:cstheme="majorBidi" w:hint="cs"/>
          <w:sz w:val="28"/>
          <w:cs/>
        </w:rPr>
        <w:t>ทั้งนี้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บริษัทได้</w:t>
      </w:r>
      <w:r w:rsidR="00A4664C">
        <w:rPr>
          <w:rFonts w:asciiTheme="majorBidi" w:hAnsiTheme="majorBidi" w:cstheme="majorBidi" w:hint="cs"/>
          <w:sz w:val="28"/>
          <w:cs/>
        </w:rPr>
        <w:t>บันทึก</w:t>
      </w:r>
      <w:r w:rsidR="00BC4B06" w:rsidRPr="001F2C15">
        <w:rPr>
          <w:rFonts w:asciiTheme="majorBidi" w:hAnsiTheme="majorBidi" w:cstheme="majorBidi" w:hint="cs"/>
          <w:sz w:val="28"/>
          <w:cs/>
        </w:rPr>
        <w:t>ตั้งประมาณการ</w:t>
      </w:r>
      <w:r w:rsidR="00DB0E2F">
        <w:rPr>
          <w:rFonts w:asciiTheme="majorBidi" w:hAnsiTheme="majorBidi" w:cstheme="majorBidi" w:hint="cs"/>
          <w:sz w:val="28"/>
          <w:cs/>
        </w:rPr>
        <w:t>ดอกเบี้ย</w:t>
      </w:r>
      <w:r w:rsidR="00BC4B06" w:rsidRPr="001F2C15">
        <w:rPr>
          <w:rFonts w:asciiTheme="majorBidi" w:hAnsiTheme="majorBidi" w:cstheme="majorBidi" w:hint="cs"/>
          <w:sz w:val="28"/>
          <w:cs/>
        </w:rPr>
        <w:t>ที่อาจเกิดขึ้นไว้ในบัญชี</w:t>
      </w:r>
      <w:r w:rsidR="00F404D8">
        <w:rPr>
          <w:rFonts w:asciiTheme="majorBidi" w:hAnsiTheme="majorBidi" w:hint="cs"/>
          <w:sz w:val="28"/>
          <w:cs/>
        </w:rPr>
        <w:t xml:space="preserve">แล้วจำนวน </w:t>
      </w:r>
      <w:r w:rsidR="00F404D8">
        <w:rPr>
          <w:rFonts w:asciiTheme="majorBidi" w:hAnsiTheme="majorBidi"/>
          <w:sz w:val="28"/>
        </w:rPr>
        <w:t xml:space="preserve">1.86 </w:t>
      </w:r>
      <w:r w:rsidR="00F404D8">
        <w:rPr>
          <w:rFonts w:asciiTheme="majorBidi" w:hAnsiTheme="majorBidi" w:hint="cs"/>
          <w:sz w:val="28"/>
          <w:cs/>
        </w:rPr>
        <w:t>ล้านบาท</w:t>
      </w:r>
    </w:p>
    <w:p w14:paraId="3B3829F3" w14:textId="74AE2DE9" w:rsidR="0029118E" w:rsidRDefault="002911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76C4346" w14:textId="577DDA16" w:rsidR="00F53166" w:rsidRPr="0033328B" w:rsidRDefault="00BE56FB" w:rsidP="00E27714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29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71EA7A6A" w:rsidR="00C2047C" w:rsidRPr="00C11260" w:rsidRDefault="00BE56FB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7" w:name="_Hlk95491130"/>
      <w:r>
        <w:rPr>
          <w:rFonts w:ascii="Angsana New" w:hAnsi="Angsana New"/>
          <w:sz w:val="28"/>
        </w:rPr>
        <w:t>29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A00055" w:rsidRPr="004517A7">
        <w:rPr>
          <w:rFonts w:ascii="Angsana New" w:hAnsi="Angsana New" w:hint="cs"/>
          <w:sz w:val="28"/>
          <w:cs/>
        </w:rPr>
        <w:t xml:space="preserve">เมื่อวันที่ </w:t>
      </w:r>
      <w:r w:rsidR="00A00055" w:rsidRPr="004517A7">
        <w:rPr>
          <w:rFonts w:ascii="Angsana New" w:hAnsi="Angsana New" w:hint="cs"/>
          <w:sz w:val="28"/>
        </w:rPr>
        <w:t>1</w:t>
      </w:r>
      <w:r w:rsidR="00A00055" w:rsidRPr="004517A7">
        <w:rPr>
          <w:rFonts w:ascii="Angsana New" w:hAnsi="Angsana New" w:hint="cs"/>
          <w:sz w:val="28"/>
          <w:cs/>
        </w:rPr>
        <w:t xml:space="preserve"> มกราคม</w:t>
      </w:r>
      <w:r w:rsidR="00A00055" w:rsidRPr="004517A7">
        <w:rPr>
          <w:rFonts w:ascii="Angsana New" w:hAnsi="Angsana New" w:hint="cs"/>
          <w:sz w:val="28"/>
        </w:rPr>
        <w:t xml:space="preserve"> 2559</w:t>
      </w:r>
      <w:r w:rsidR="00A00055" w:rsidRPr="004517A7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</w:t>
      </w:r>
      <w:r w:rsidR="00A00055" w:rsidRPr="00C11260">
        <w:rPr>
          <w:rFonts w:ascii="Angsana New" w:hAnsi="Angsana New" w:hint="cs"/>
          <w:sz w:val="28"/>
          <w:cs/>
        </w:rPr>
        <w:t>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6376DE">
        <w:rPr>
          <w:rFonts w:ascii="Angsana New" w:hAnsi="Angsana New"/>
          <w:sz w:val="28"/>
        </w:rPr>
        <w:t xml:space="preserve">   </w:t>
      </w:r>
      <w:r w:rsidR="00A00055" w:rsidRPr="00C11260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A00055" w:rsidRPr="00C11260">
        <w:rPr>
          <w:rFonts w:ascii="Angsana New" w:hAnsi="Angsana New" w:hint="cs"/>
          <w:sz w:val="28"/>
        </w:rPr>
        <w:t>33</w:t>
      </w:r>
      <w:r w:rsidR="00A00055" w:rsidRPr="00C11260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6376DE">
        <w:rPr>
          <w:rFonts w:ascii="Angsana New" w:hAnsi="Angsana New"/>
          <w:sz w:val="28"/>
        </w:rPr>
        <w:t xml:space="preserve">      </w:t>
      </w:r>
      <w:r w:rsidR="00A00055" w:rsidRPr="00C11260">
        <w:rPr>
          <w:rFonts w:ascii="Angsana New" w:hAnsi="Angsana New" w:hint="cs"/>
          <w:sz w:val="28"/>
          <w:cs/>
        </w:rPr>
        <w:t xml:space="preserve">วันที่ </w:t>
      </w:r>
      <w:r w:rsidR="00A00055" w:rsidRPr="00C11260">
        <w:rPr>
          <w:rFonts w:ascii="Angsana New" w:hAnsi="Angsana New" w:hint="cs"/>
          <w:sz w:val="28"/>
        </w:rPr>
        <w:t>1</w:t>
      </w:r>
      <w:r w:rsidR="00A00055" w:rsidRPr="00C11260">
        <w:rPr>
          <w:rFonts w:ascii="Angsana New" w:hAnsi="Angsana New" w:hint="cs"/>
          <w:sz w:val="28"/>
          <w:cs/>
        </w:rPr>
        <w:t xml:space="preserve"> มกราคม </w:t>
      </w:r>
      <w:r w:rsidR="00A00055" w:rsidRPr="00C11260">
        <w:rPr>
          <w:rFonts w:ascii="Angsana New" w:hAnsi="Angsana New" w:hint="cs"/>
          <w:sz w:val="28"/>
        </w:rPr>
        <w:t>2559</w:t>
      </w:r>
      <w:r w:rsidR="00A00055" w:rsidRPr="00C11260">
        <w:rPr>
          <w:rFonts w:ascii="Angsana New" w:hAnsi="Angsana New" w:hint="cs"/>
          <w:sz w:val="28"/>
          <w:cs/>
        </w:rPr>
        <w:t xml:space="preserve"> สิ้นสุดวันที่ </w:t>
      </w:r>
      <w:r w:rsidR="00A00055" w:rsidRPr="00C11260">
        <w:rPr>
          <w:rFonts w:ascii="Angsana New" w:hAnsi="Angsana New" w:hint="cs"/>
          <w:sz w:val="28"/>
        </w:rPr>
        <w:t>31</w:t>
      </w:r>
      <w:r w:rsidR="00A00055" w:rsidRPr="00C11260">
        <w:rPr>
          <w:rFonts w:ascii="Angsana New" w:hAnsi="Angsana New" w:hint="cs"/>
          <w:sz w:val="28"/>
          <w:cs/>
        </w:rPr>
        <w:t xml:space="preserve"> ธันวาคม </w:t>
      </w:r>
      <w:r w:rsidR="00A00055" w:rsidRPr="00C11260">
        <w:rPr>
          <w:rFonts w:ascii="Angsana New" w:hAnsi="Angsana New" w:hint="cs"/>
          <w:sz w:val="28"/>
        </w:rPr>
        <w:t>2563</w:t>
      </w:r>
      <w:r w:rsidR="00A00055" w:rsidRPr="00C11260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A00055" w:rsidRPr="00C11260">
        <w:rPr>
          <w:rFonts w:ascii="Angsana New" w:hAnsi="Angsana New" w:hint="cs"/>
          <w:sz w:val="28"/>
        </w:rPr>
        <w:t>5</w:t>
      </w:r>
      <w:r w:rsidR="00A00055" w:rsidRPr="00C11260">
        <w:rPr>
          <w:rFonts w:ascii="Angsana New" w:hAnsi="Angsana New" w:hint="cs"/>
          <w:sz w:val="28"/>
          <w:cs/>
        </w:rPr>
        <w:t xml:space="preserve"> ปี</w:t>
      </w:r>
    </w:p>
    <w:bookmarkEnd w:id="7"/>
    <w:p w14:paraId="3AB12BC5" w14:textId="1F598C42" w:rsidR="00FA1CAF" w:rsidRPr="00620EBA" w:rsidRDefault="00BE56FB" w:rsidP="00137862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985E24" w:rsidRPr="00620EBA">
        <w:rPr>
          <w:rFonts w:asciiTheme="majorBidi" w:hAnsiTheme="majorBidi" w:cstheme="majorBidi"/>
          <w:sz w:val="28"/>
        </w:rPr>
        <w:tab/>
      </w:r>
      <w:r w:rsidR="00C81DA0" w:rsidRPr="00620EBA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400"/>
        <w:gridCol w:w="1530"/>
        <w:gridCol w:w="270"/>
        <w:gridCol w:w="1440"/>
      </w:tblGrid>
      <w:tr w:rsidR="00FA1CAF" w:rsidRPr="00620EBA" w14:paraId="36B77885" w14:textId="77777777" w:rsidTr="009B25BE">
        <w:trPr>
          <w:trHeight w:val="409"/>
        </w:trPr>
        <w:tc>
          <w:tcPr>
            <w:tcW w:w="8640" w:type="dxa"/>
            <w:gridSpan w:val="4"/>
            <w:vAlign w:val="bottom"/>
          </w:tcPr>
          <w:p w14:paraId="39E8E574" w14:textId="78B06FDC" w:rsidR="00FA1CAF" w:rsidRPr="00620EBA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(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20EBA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 w:rsidRPr="00620EBA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620EBA" w14:paraId="14526CF8" w14:textId="77777777" w:rsidTr="009B25BE">
        <w:trPr>
          <w:trHeight w:val="409"/>
        </w:trPr>
        <w:tc>
          <w:tcPr>
            <w:tcW w:w="5400" w:type="dxa"/>
            <w:vAlign w:val="bottom"/>
          </w:tcPr>
          <w:p w14:paraId="379756F1" w14:textId="77777777" w:rsidR="00FA1CAF" w:rsidRPr="00620EBA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6F6E35" w14:textId="60B2D261" w:rsidR="00A612F4" w:rsidRDefault="00825D0B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3</w:t>
            </w:r>
            <w:r w:rsidR="00C142AF">
              <w:rPr>
                <w:rFonts w:asciiTheme="majorBidi" w:hAnsiTheme="majorBidi" w:cstheme="majorBidi"/>
                <w:sz w:val="28"/>
              </w:rPr>
              <w:t>0</w:t>
            </w:r>
            <w:r w:rsidR="00A00055" w:rsidRPr="00620E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C142AF">
              <w:rPr>
                <w:rFonts w:asciiTheme="majorBidi" w:hAnsiTheme="majorBidi" w:cstheme="majorBidi" w:hint="cs"/>
                <w:sz w:val="28"/>
                <w:cs/>
              </w:rPr>
              <w:t>มิ</w:t>
            </w:r>
            <w:r w:rsidR="001E292D">
              <w:rPr>
                <w:rFonts w:asciiTheme="majorBidi" w:hAnsiTheme="majorBidi" w:cstheme="majorBidi" w:hint="cs"/>
                <w:sz w:val="28"/>
                <w:cs/>
              </w:rPr>
              <w:t>ถุ</w:t>
            </w:r>
            <w:r w:rsidR="00C142AF">
              <w:rPr>
                <w:rFonts w:asciiTheme="majorBidi" w:hAnsiTheme="majorBidi" w:cstheme="majorBidi" w:hint="cs"/>
                <w:sz w:val="28"/>
                <w:cs/>
              </w:rPr>
              <w:t>นายน</w:t>
            </w:r>
            <w:r w:rsidR="00FA1CAF" w:rsidRPr="00620E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3EF201C" w14:textId="5E488050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7AFB3BA" w14:textId="77777777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BF73E" w14:textId="77777777" w:rsidR="00A612F4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A8ED371" w14:textId="33E3A55F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A1CAF" w:rsidRPr="00620EBA" w14:paraId="213CC9BC" w14:textId="77777777" w:rsidTr="009B25BE">
        <w:trPr>
          <w:trHeight w:val="395"/>
        </w:trPr>
        <w:tc>
          <w:tcPr>
            <w:tcW w:w="5400" w:type="dxa"/>
          </w:tcPr>
          <w:p w14:paraId="392B348B" w14:textId="77777777" w:rsidR="00FA1CAF" w:rsidRPr="00620EBA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620EBA" w14:paraId="65360C1C" w14:textId="77777777" w:rsidTr="009B25BE">
        <w:trPr>
          <w:trHeight w:val="409"/>
        </w:trPr>
        <w:tc>
          <w:tcPr>
            <w:tcW w:w="5400" w:type="dxa"/>
          </w:tcPr>
          <w:p w14:paraId="3413EF7D" w14:textId="77777777" w:rsidR="00ED6D91" w:rsidRPr="00620EBA" w:rsidRDefault="00ED6D91" w:rsidP="00ED6D91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0ABAD5A0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hint="eastAsia"/>
                <w:sz w:val="28"/>
                <w:cs/>
              </w:rPr>
              <w:t>3</w:t>
            </w:r>
            <w:r w:rsidRPr="00ED6D91">
              <w:rPr>
                <w:rFonts w:asciiTheme="majorBidi" w:hAnsiTheme="majorBidi" w:cstheme="majorBidi" w:hint="eastAsia"/>
                <w:sz w:val="28"/>
              </w:rPr>
              <w:t>,</w:t>
            </w:r>
            <w:r w:rsidRPr="00ED6D91">
              <w:rPr>
                <w:rFonts w:asciiTheme="majorBidi" w:hAnsiTheme="majorBidi" w:hint="eastAsia"/>
                <w:sz w:val="28"/>
                <w:cs/>
              </w:rPr>
              <w:t>418</w:t>
            </w:r>
          </w:p>
        </w:tc>
        <w:tc>
          <w:tcPr>
            <w:tcW w:w="270" w:type="dxa"/>
          </w:tcPr>
          <w:p w14:paraId="106880B4" w14:textId="77777777" w:rsidR="00ED6D91" w:rsidRPr="00ED6D91" w:rsidRDefault="00ED6D91" w:rsidP="00ED6D9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2E4DF02E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4,545</w:t>
            </w:r>
          </w:p>
        </w:tc>
      </w:tr>
      <w:tr w:rsidR="00ED6D91" w:rsidRPr="00620EBA" w14:paraId="7273D156" w14:textId="77777777" w:rsidTr="009B25BE">
        <w:trPr>
          <w:trHeight w:val="409"/>
        </w:trPr>
        <w:tc>
          <w:tcPr>
            <w:tcW w:w="5400" w:type="dxa"/>
          </w:tcPr>
          <w:p w14:paraId="657B87EE" w14:textId="77777777" w:rsidR="00ED6D91" w:rsidRPr="00620EBA" w:rsidRDefault="00ED6D91" w:rsidP="00ED6D91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7F03F12B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9ECA3A7" w14:textId="77777777" w:rsidR="00ED6D91" w:rsidRPr="00ED6D91" w:rsidRDefault="00ED6D91" w:rsidP="00ED6D9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46DC6CD4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1,139</w:t>
            </w:r>
          </w:p>
        </w:tc>
      </w:tr>
      <w:tr w:rsidR="00ED6D91" w:rsidRPr="00B118B0" w14:paraId="524528AA" w14:textId="77777777" w:rsidTr="009B25BE">
        <w:trPr>
          <w:trHeight w:val="409"/>
        </w:trPr>
        <w:tc>
          <w:tcPr>
            <w:tcW w:w="5400" w:type="dxa"/>
          </w:tcPr>
          <w:p w14:paraId="6032C9ED" w14:textId="77777777" w:rsidR="00ED6D91" w:rsidRPr="00620EBA" w:rsidRDefault="00ED6D91" w:rsidP="00ED6D91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1147E353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 w:hint="eastAsia"/>
                <w:b/>
                <w:bCs/>
                <w:sz w:val="28"/>
              </w:rPr>
              <w:t>3,418</w:t>
            </w:r>
          </w:p>
        </w:tc>
        <w:tc>
          <w:tcPr>
            <w:tcW w:w="270" w:type="dxa"/>
          </w:tcPr>
          <w:p w14:paraId="26BE63E5" w14:textId="77777777" w:rsidR="00ED6D91" w:rsidRPr="00ED6D91" w:rsidRDefault="00ED6D91" w:rsidP="00ED6D9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314CCF78" w:rsidR="00ED6D91" w:rsidRPr="00ED6D91" w:rsidRDefault="00ED6D91" w:rsidP="00ED6D91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5,684</w:t>
            </w:r>
          </w:p>
        </w:tc>
      </w:tr>
    </w:tbl>
    <w:p w14:paraId="1C1AD11A" w14:textId="05CC5974" w:rsidR="00B472A3" w:rsidRPr="00B118B0" w:rsidRDefault="00FB03D0" w:rsidP="007F5525">
      <w:pPr>
        <w:spacing w:before="240" w:after="360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มกราคม </w:t>
      </w:r>
      <w:r w:rsidRPr="00B118B0">
        <w:rPr>
          <w:rFonts w:asciiTheme="majorBidi" w:hAnsiTheme="majorBidi" w:cstheme="majorBidi"/>
          <w:sz w:val="28"/>
        </w:rPr>
        <w:t xml:space="preserve">2559 </w:t>
      </w:r>
      <w:r w:rsidRPr="00B118B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118B0">
        <w:rPr>
          <w:rFonts w:asciiTheme="majorBidi" w:hAnsiTheme="majorBidi" w:cstheme="majorBidi"/>
          <w:sz w:val="28"/>
        </w:rPr>
        <w:t xml:space="preserve">31 </w:t>
      </w:r>
      <w:r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="006376DE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 xml:space="preserve">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B118B0">
        <w:rPr>
          <w:rFonts w:asciiTheme="majorBidi" w:hAnsiTheme="majorBidi" w:cstheme="majorBidi"/>
          <w:sz w:val="28"/>
        </w:rPr>
        <w:t xml:space="preserve"> 1</w:t>
      </w:r>
      <w:r w:rsidRPr="00B118B0">
        <w:rPr>
          <w:rFonts w:asciiTheme="majorBidi" w:hAnsiTheme="majorBidi" w:cstheme="majorBidi"/>
          <w:sz w:val="28"/>
          <w:cs/>
        </w:rPr>
        <w:t xml:space="preserve"> 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สิ้นสุดวันที่</w:t>
      </w:r>
      <w:r w:rsidRPr="00B118B0">
        <w:rPr>
          <w:rFonts w:asciiTheme="majorBidi" w:hAnsiTheme="majorBidi" w:cstheme="majorBidi"/>
          <w:sz w:val="28"/>
        </w:rPr>
        <w:t xml:space="preserve"> 31</w:t>
      </w:r>
      <w:r w:rsidRPr="00B118B0">
        <w:rPr>
          <w:rFonts w:asciiTheme="majorBidi" w:hAnsiTheme="majorBidi" w:cstheme="majorBidi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 xml:space="preserve">2566 </w:t>
      </w:r>
      <w:r w:rsidRPr="00B118B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ๆ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รอบ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777E3355" w14:textId="2146C267" w:rsidR="007F5525" w:rsidRDefault="00BE56FB" w:rsidP="007F552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137DF3">
        <w:rPr>
          <w:rFonts w:asciiTheme="majorBidi" w:hAnsiTheme="majorBidi" w:cstheme="majorBidi"/>
          <w:sz w:val="28"/>
        </w:rPr>
        <w:t>3</w:t>
      </w:r>
      <w:r w:rsidR="009E4C64" w:rsidRPr="00B118B0">
        <w:rPr>
          <w:rFonts w:asciiTheme="majorBidi" w:hAnsiTheme="majorBidi" w:cstheme="majorBidi"/>
          <w:sz w:val="28"/>
          <w:cs/>
        </w:rPr>
        <w:tab/>
      </w:r>
      <w:r w:rsidR="00941DA9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118B0">
        <w:rPr>
          <w:rFonts w:asciiTheme="majorBidi" w:hAnsiTheme="majorBidi" w:cstheme="majorBidi"/>
          <w:sz w:val="28"/>
        </w:rPr>
        <w:t>15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41DA9" w:rsidRPr="00B118B0">
        <w:rPr>
          <w:rFonts w:asciiTheme="majorBidi" w:hAnsiTheme="majorBidi" w:cstheme="majorBidi"/>
          <w:sz w:val="28"/>
        </w:rPr>
        <w:t>10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738E8AF8" w14:textId="77777777" w:rsidR="007F5525" w:rsidRDefault="007F5525" w:rsidP="007F552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</w:p>
    <w:p w14:paraId="4DDF4DC5" w14:textId="1FB6A939" w:rsidR="00B472A3" w:rsidRDefault="00B472A3" w:rsidP="00E5759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29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4 </w:t>
      </w:r>
      <w:r w:rsidR="003F2786" w:rsidRPr="003F2786">
        <w:rPr>
          <w:rFonts w:asciiTheme="majorBidi" w:hAnsiTheme="majorBidi" w:hint="cs"/>
          <w:sz w:val="28"/>
          <w:cs/>
        </w:rPr>
        <w:t>เมื่อวันที่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12 </w:t>
      </w:r>
      <w:r w:rsidR="003F2786" w:rsidRPr="003F2786">
        <w:rPr>
          <w:rFonts w:asciiTheme="majorBidi" w:hAnsiTheme="majorBidi" w:hint="cs"/>
          <w:sz w:val="28"/>
          <w:cs/>
        </w:rPr>
        <w:t>พฤษภาคม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2565 </w:t>
      </w:r>
      <w:r w:rsidR="003F2786" w:rsidRPr="003F2786">
        <w:rPr>
          <w:rFonts w:asciiTheme="majorBidi" w:hAnsiTheme="majorBidi" w:hint="cs"/>
          <w:sz w:val="28"/>
          <w:cs/>
        </w:rPr>
        <w:t>บริษัท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สตาร์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แก๊ส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จำกัด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ซึ่งเป็นบริษัทย่อย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ได้ลงนามในสัญญา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โครงการก่อสร้างสถานีบริการน้ำมัน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 xml:space="preserve">. </w:t>
      </w:r>
      <w:r w:rsidR="003F2786" w:rsidRPr="003F2786">
        <w:rPr>
          <w:rFonts w:asciiTheme="majorBidi" w:hAnsiTheme="majorBidi" w:hint="cs"/>
          <w:sz w:val="28"/>
          <w:cs/>
        </w:rPr>
        <w:t>กับบริษัทแห่งหนึ่ง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เพื่อก่อสร้างอาคารสถานีบริการน้ำมัน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eastAsia"/>
          <w:sz w:val="28"/>
          <w:cs/>
        </w:rPr>
        <w:t>“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>.</w:t>
      </w:r>
      <w:r w:rsidR="003F2786" w:rsidRPr="003F2786">
        <w:rPr>
          <w:rFonts w:asciiTheme="majorBidi" w:hAnsiTheme="majorBidi" w:hint="eastAsia"/>
          <w:sz w:val="28"/>
          <w:cs/>
        </w:rPr>
        <w:t>”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ซึ่งเป็นการจ้างเหมารวมวัสดุสิ่งของ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อุปกรณ์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เครื่องมือ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เครื่องใช้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รวมทั้งค่าแรงงาน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โดยมีค่าใช้จ่ายทั้งสิ้น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27 </w:t>
      </w:r>
      <w:r w:rsidR="003F2786" w:rsidRPr="003F2786">
        <w:rPr>
          <w:rFonts w:asciiTheme="majorBidi" w:hAnsiTheme="majorBidi" w:hint="cs"/>
          <w:sz w:val="28"/>
          <w:cs/>
        </w:rPr>
        <w:t>ล้านบาท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ภายใต้เงื่อนไขของสัญญาดังกล่าว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บริษัทย่อยมีภาระผูกพันที่ต้องจ่ายค่าก่อสร้างอาคารและค่าจ้างเหมาเป็นงวด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จำนวน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8 </w:t>
      </w:r>
      <w:r w:rsidR="003F2786" w:rsidRPr="003F2786">
        <w:rPr>
          <w:rFonts w:asciiTheme="majorBidi" w:hAnsiTheme="majorBidi" w:hint="cs"/>
          <w:sz w:val="28"/>
          <w:cs/>
        </w:rPr>
        <w:t>งวด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ตามอัตราที่ระบุในสัญญา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ซึ่งจำนวนเงินขั้นต่ำที่บริษัทย่อยดังกล่าวต้องจ่ายในอนาคตทั้งสิ้นภายใต้สัญญา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โครงการก่อสร้างสถานีบริการน้ำมัน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 xml:space="preserve">. </w:t>
      </w:r>
      <w:r w:rsidR="003F2786" w:rsidRPr="003F2786">
        <w:rPr>
          <w:rFonts w:asciiTheme="majorBidi" w:hAnsiTheme="majorBidi" w:hint="cs"/>
          <w:sz w:val="28"/>
          <w:cs/>
        </w:rPr>
        <w:t>ณ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วันที่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30 </w:t>
      </w:r>
      <w:r w:rsidR="003F2786" w:rsidRPr="003F2786">
        <w:rPr>
          <w:rFonts w:asciiTheme="majorBidi" w:hAnsiTheme="majorBidi" w:hint="cs"/>
          <w:sz w:val="28"/>
          <w:cs/>
        </w:rPr>
        <w:t>มิถุนายน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2565 </w:t>
      </w:r>
      <w:r w:rsidR="003F2786" w:rsidRPr="003F2786">
        <w:rPr>
          <w:rFonts w:asciiTheme="majorBidi" w:hAnsiTheme="majorBidi" w:hint="cs"/>
          <w:sz w:val="28"/>
          <w:cs/>
        </w:rPr>
        <w:t>เป็นจำนวนเงินรวม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23 </w:t>
      </w:r>
      <w:r w:rsidR="003F2786" w:rsidRPr="003F2786">
        <w:rPr>
          <w:rFonts w:asciiTheme="majorBidi" w:hAnsiTheme="majorBidi" w:hint="cs"/>
          <w:sz w:val="28"/>
          <w:cs/>
        </w:rPr>
        <w:t>ล้านบาท</w:t>
      </w:r>
    </w:p>
    <w:p w14:paraId="49482EF0" w14:textId="5B7C4A07" w:rsidR="00347765" w:rsidRPr="00BE55F6" w:rsidRDefault="00347765" w:rsidP="00BE55F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14:paraId="5801DBF0" w14:textId="7B2BCE71" w:rsidR="004441E8" w:rsidRDefault="00303437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C142A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956835" w:rsidRPr="004517A7" w14:paraId="43E06A53" w14:textId="77777777" w:rsidTr="00613A3D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613A3D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6835" w:rsidRPr="004517A7" w14:paraId="5B17D740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27D08CA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5E94550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88" w:type="dxa"/>
            <w:vAlign w:val="bottom"/>
          </w:tcPr>
          <w:p w14:paraId="7B8E1C2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15DB93C9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09" w:type="dxa"/>
            <w:vAlign w:val="bottom"/>
          </w:tcPr>
          <w:p w14:paraId="23C14AB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0" w:type="dxa"/>
            <w:vAlign w:val="bottom"/>
          </w:tcPr>
          <w:p w14:paraId="495CB11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8" w:type="dxa"/>
            <w:vAlign w:val="bottom"/>
          </w:tcPr>
          <w:p w14:paraId="0401977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4" w:type="dxa"/>
            <w:vAlign w:val="bottom"/>
          </w:tcPr>
          <w:p w14:paraId="4C1BA1B7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956835" w:rsidRPr="004517A7" w14:paraId="6588A29E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3CA99010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5008792C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701D7223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1" w:type="dxa"/>
            <w:vAlign w:val="bottom"/>
          </w:tcPr>
          <w:p w14:paraId="34B08ACC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ED6D91" w:rsidRPr="004517A7" w14:paraId="1F8929E9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EC8A69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14115BA5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6CB3E65B" w:rsidR="00ED6D91" w:rsidRPr="00ED6D91" w:rsidRDefault="000821B8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38556B6D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4006FCFB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0" w:type="dxa"/>
            <w:vAlign w:val="bottom"/>
          </w:tcPr>
          <w:p w14:paraId="77EE3D12" w14:textId="68813249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38" w:type="dxa"/>
            <w:vAlign w:val="bottom"/>
          </w:tcPr>
          <w:p w14:paraId="09A9E077" w14:textId="3F73048B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4" w:type="dxa"/>
            <w:vAlign w:val="bottom"/>
          </w:tcPr>
          <w:p w14:paraId="5514F1B2" w14:textId="2D8BAD7E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</w:tr>
      <w:tr w:rsidR="00ED6D91" w:rsidRPr="004517A7" w14:paraId="7DF0B294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6C1986DD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628B8D31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3B3E3FD8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44</w:t>
            </w:r>
            <w:r w:rsidR="00041E25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4BB3E475" w14:textId="79E1F69D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445</w:t>
            </w:r>
          </w:p>
        </w:tc>
        <w:tc>
          <w:tcPr>
            <w:tcW w:w="809" w:type="dxa"/>
            <w:vAlign w:val="bottom"/>
          </w:tcPr>
          <w:p w14:paraId="4F502E06" w14:textId="6CBECC49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 xml:space="preserve">        -</w:t>
            </w:r>
          </w:p>
        </w:tc>
        <w:tc>
          <w:tcPr>
            <w:tcW w:w="870" w:type="dxa"/>
            <w:vAlign w:val="bottom"/>
          </w:tcPr>
          <w:p w14:paraId="52028DFF" w14:textId="6EE594FE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838" w:type="dxa"/>
            <w:vAlign w:val="bottom"/>
          </w:tcPr>
          <w:p w14:paraId="470E461B" w14:textId="37840F9F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44</w:t>
            </w:r>
            <w:r w:rsidR="001C101D">
              <w:rPr>
                <w:rFonts w:asciiTheme="majorBidi" w:eastAsia="Times New Roman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874" w:type="dxa"/>
            <w:vAlign w:val="bottom"/>
          </w:tcPr>
          <w:p w14:paraId="09A444D1" w14:textId="58B73B69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445</w:t>
            </w:r>
          </w:p>
        </w:tc>
      </w:tr>
      <w:tr w:rsidR="00ED6D91" w:rsidRPr="004517A7" w14:paraId="63A05D52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5FFE1DD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086EFEEB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5C2B67EC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26</w:t>
            </w:r>
            <w:r w:rsidR="00041E25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2F53C514" w14:textId="2AB976E2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2</w:t>
            </w: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67</w:t>
            </w:r>
          </w:p>
        </w:tc>
        <w:tc>
          <w:tcPr>
            <w:tcW w:w="809" w:type="dxa"/>
            <w:vAlign w:val="bottom"/>
          </w:tcPr>
          <w:p w14:paraId="3BBC5C9E" w14:textId="28127858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 xml:space="preserve">        -</w:t>
            </w:r>
          </w:p>
        </w:tc>
        <w:tc>
          <w:tcPr>
            <w:tcW w:w="870" w:type="dxa"/>
            <w:vAlign w:val="bottom"/>
          </w:tcPr>
          <w:p w14:paraId="4439F6C2" w14:textId="7248D148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317713A4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26</w:t>
            </w:r>
            <w:r w:rsidR="001C101D">
              <w:rPr>
                <w:rFonts w:asciiTheme="majorBidi" w:eastAsia="Times New Roman" w:hAnsiTheme="majorBidi" w:cstheme="majorBidi"/>
                <w:kern w:val="28"/>
                <w:sz w:val="28"/>
              </w:rPr>
              <w:t>1</w:t>
            </w:r>
          </w:p>
        </w:tc>
        <w:tc>
          <w:tcPr>
            <w:tcW w:w="874" w:type="dxa"/>
            <w:vAlign w:val="bottom"/>
          </w:tcPr>
          <w:p w14:paraId="1A5901A2" w14:textId="01B56506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</w:tr>
      <w:tr w:rsidR="00ED6D91" w:rsidRPr="004517A7" w14:paraId="42209381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A28F8D8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30DF3915" w14:textId="26F14989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7E9DA075" w14:textId="129E156D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021B3CD" w14:textId="55A8B623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7FB665D" w14:textId="3A47B530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7292BBAD" w14:textId="6BFED69D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236C56D" w14:textId="7BA17087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838" w:type="dxa"/>
            <w:vAlign w:val="bottom"/>
          </w:tcPr>
          <w:p w14:paraId="0A409788" w14:textId="7B66ECF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4" w:type="dxa"/>
            <w:vAlign w:val="bottom"/>
          </w:tcPr>
          <w:p w14:paraId="6B01E0F9" w14:textId="5CAB07A4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</w:p>
        </w:tc>
      </w:tr>
      <w:tr w:rsidR="00ED6D91" w:rsidRPr="004517A7" w14:paraId="018C06C3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6C78B82" w14:textId="77777777" w:rsidR="00ED6D91" w:rsidRPr="00C428B1" w:rsidRDefault="00ED6D91" w:rsidP="00ED6D9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2850F426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6A08D221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0BB59E66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518A71F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66</w:t>
            </w:r>
          </w:p>
        </w:tc>
        <w:tc>
          <w:tcPr>
            <w:tcW w:w="870" w:type="dxa"/>
            <w:vAlign w:val="bottom"/>
          </w:tcPr>
          <w:p w14:paraId="4FB2808E" w14:textId="6E5B8721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68</w:t>
            </w:r>
          </w:p>
        </w:tc>
        <w:tc>
          <w:tcPr>
            <w:tcW w:w="838" w:type="dxa"/>
            <w:vAlign w:val="bottom"/>
          </w:tcPr>
          <w:p w14:paraId="0DFAA972" w14:textId="485BF20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66</w:t>
            </w:r>
          </w:p>
        </w:tc>
        <w:tc>
          <w:tcPr>
            <w:tcW w:w="874" w:type="dxa"/>
            <w:vAlign w:val="bottom"/>
          </w:tcPr>
          <w:p w14:paraId="6443366E" w14:textId="3D94A361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68</w:t>
            </w:r>
          </w:p>
        </w:tc>
      </w:tr>
      <w:tr w:rsidR="00ED6D91" w:rsidRPr="004517A7" w14:paraId="095ADDA2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3EC106C" w14:textId="77777777" w:rsidR="00ED6D91" w:rsidRPr="00C428B1" w:rsidRDefault="00ED6D91" w:rsidP="00ED6D9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0A4C9B21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7EB440D3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30</w:t>
            </w:r>
          </w:p>
        </w:tc>
        <w:tc>
          <w:tcPr>
            <w:tcW w:w="810" w:type="dxa"/>
            <w:vAlign w:val="bottom"/>
          </w:tcPr>
          <w:p w14:paraId="38B90848" w14:textId="6A9CF248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33</w:t>
            </w:r>
          </w:p>
        </w:tc>
        <w:tc>
          <w:tcPr>
            <w:tcW w:w="809" w:type="dxa"/>
            <w:vAlign w:val="bottom"/>
          </w:tcPr>
          <w:p w14:paraId="2D7F8D92" w14:textId="2207B63C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5F8D6C60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4F83767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30</w:t>
            </w:r>
          </w:p>
        </w:tc>
        <w:tc>
          <w:tcPr>
            <w:tcW w:w="874" w:type="dxa"/>
            <w:vAlign w:val="bottom"/>
          </w:tcPr>
          <w:p w14:paraId="7B79C3D6" w14:textId="0B7606D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33</w:t>
            </w:r>
          </w:p>
        </w:tc>
      </w:tr>
      <w:tr w:rsidR="00ED6D91" w:rsidRPr="004517A7" w14:paraId="535CEBD3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DF5511C" w14:textId="77777777" w:rsidR="00ED6D91" w:rsidRPr="00C428B1" w:rsidRDefault="00ED6D91" w:rsidP="00ED6D9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49F12918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7F9CEBA2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5E6774F8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41FF4155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63</w:t>
            </w:r>
          </w:p>
        </w:tc>
        <w:tc>
          <w:tcPr>
            <w:tcW w:w="870" w:type="dxa"/>
            <w:vAlign w:val="bottom"/>
          </w:tcPr>
          <w:p w14:paraId="0AD77A64" w14:textId="05359377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6</w:t>
            </w: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838" w:type="dxa"/>
            <w:vAlign w:val="bottom"/>
          </w:tcPr>
          <w:p w14:paraId="077F0F5F" w14:textId="7366F001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63</w:t>
            </w:r>
          </w:p>
        </w:tc>
        <w:tc>
          <w:tcPr>
            <w:tcW w:w="874" w:type="dxa"/>
            <w:vAlign w:val="bottom"/>
          </w:tcPr>
          <w:p w14:paraId="307D561A" w14:textId="0AC40AB4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6</w:t>
            </w:r>
            <w:r w:rsidRPr="00ED6D9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</w:t>
            </w:r>
          </w:p>
        </w:tc>
      </w:tr>
      <w:tr w:rsidR="00ED6D91" w:rsidRPr="004517A7" w14:paraId="31E43681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CFE953" w14:textId="77777777" w:rsidR="00ED6D91" w:rsidRPr="00C428B1" w:rsidRDefault="00ED6D91" w:rsidP="00ED6D91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1DDB52B1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5241304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1,325</w:t>
            </w:r>
          </w:p>
        </w:tc>
        <w:tc>
          <w:tcPr>
            <w:tcW w:w="810" w:type="dxa"/>
            <w:vAlign w:val="bottom"/>
          </w:tcPr>
          <w:p w14:paraId="20020842" w14:textId="7804CD0D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1,351</w:t>
            </w:r>
          </w:p>
        </w:tc>
        <w:tc>
          <w:tcPr>
            <w:tcW w:w="809" w:type="dxa"/>
            <w:vAlign w:val="bottom"/>
          </w:tcPr>
          <w:p w14:paraId="09039A48" w14:textId="6B3B603C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5A179BF5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56C6E95C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1,325</w:t>
            </w:r>
          </w:p>
        </w:tc>
        <w:tc>
          <w:tcPr>
            <w:tcW w:w="874" w:type="dxa"/>
            <w:vAlign w:val="bottom"/>
          </w:tcPr>
          <w:p w14:paraId="58258174" w14:textId="3A534D95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</w:rPr>
              <w:t>1,351</w:t>
            </w:r>
          </w:p>
        </w:tc>
      </w:tr>
    </w:tbl>
    <w:p w14:paraId="1838BB1D" w14:textId="57AF4522" w:rsidR="0029118E" w:rsidRDefault="0029118E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  <w:cs/>
        </w:rPr>
      </w:pPr>
    </w:p>
    <w:tbl>
      <w:tblPr>
        <w:tblW w:w="92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31"/>
        <w:gridCol w:w="709"/>
        <w:gridCol w:w="728"/>
        <w:gridCol w:w="871"/>
        <w:gridCol w:w="765"/>
        <w:gridCol w:w="831"/>
        <w:gridCol w:w="831"/>
        <w:gridCol w:w="866"/>
      </w:tblGrid>
      <w:tr w:rsidR="000D7095" w:rsidRPr="004517A7" w14:paraId="4E864D2E" w14:textId="77777777" w:rsidTr="000D7095">
        <w:trPr>
          <w:tblHeader/>
        </w:trPr>
        <w:tc>
          <w:tcPr>
            <w:tcW w:w="9222" w:type="dxa"/>
            <w:gridSpan w:val="9"/>
            <w:vAlign w:val="bottom"/>
          </w:tcPr>
          <w:p w14:paraId="12868AC4" w14:textId="47053F56" w:rsidR="000D7095" w:rsidRPr="004517A7" w:rsidRDefault="0029118E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spacing w:val="-4"/>
                <w:sz w:val="28"/>
                <w:cs/>
              </w:rPr>
              <w:lastRenderedPageBreak/>
              <w:br w:type="page"/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="000D7095"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0D7095"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D7095" w:rsidRPr="004517A7" w14:paraId="01D8A54F" w14:textId="77777777" w:rsidTr="00BB406B">
        <w:trPr>
          <w:tblHeader/>
        </w:trPr>
        <w:tc>
          <w:tcPr>
            <w:tcW w:w="2790" w:type="dxa"/>
            <w:vAlign w:val="bottom"/>
          </w:tcPr>
          <w:p w14:paraId="114BBE9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6432" w:type="dxa"/>
            <w:gridSpan w:val="8"/>
            <w:vAlign w:val="bottom"/>
          </w:tcPr>
          <w:p w14:paraId="21DBA1B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095" w:rsidRPr="004517A7" w14:paraId="7B2DBB58" w14:textId="77777777" w:rsidTr="00BB406B">
        <w:trPr>
          <w:tblHeader/>
        </w:trPr>
        <w:tc>
          <w:tcPr>
            <w:tcW w:w="2790" w:type="dxa"/>
            <w:vAlign w:val="bottom"/>
          </w:tcPr>
          <w:p w14:paraId="6F4A6C6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52DF881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2"/>
            <w:vAlign w:val="bottom"/>
          </w:tcPr>
          <w:p w14:paraId="1FA316C0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6" w:type="dxa"/>
            <w:gridSpan w:val="2"/>
            <w:vAlign w:val="bottom"/>
          </w:tcPr>
          <w:p w14:paraId="4EAC8BD5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697" w:type="dxa"/>
            <w:gridSpan w:val="2"/>
            <w:vAlign w:val="bottom"/>
          </w:tcPr>
          <w:p w14:paraId="4C7D3A2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7095" w:rsidRPr="004517A7" w14:paraId="40B52CBB" w14:textId="77777777" w:rsidTr="00BB406B">
        <w:trPr>
          <w:tblHeader/>
        </w:trPr>
        <w:tc>
          <w:tcPr>
            <w:tcW w:w="2790" w:type="dxa"/>
            <w:vAlign w:val="bottom"/>
          </w:tcPr>
          <w:p w14:paraId="2479077F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221559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709" w:type="dxa"/>
            <w:vAlign w:val="bottom"/>
          </w:tcPr>
          <w:p w14:paraId="63DDACD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28" w:type="dxa"/>
            <w:vAlign w:val="bottom"/>
          </w:tcPr>
          <w:p w14:paraId="4A3CA14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1" w:type="dxa"/>
            <w:vAlign w:val="bottom"/>
          </w:tcPr>
          <w:p w14:paraId="1303ED3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65" w:type="dxa"/>
            <w:vAlign w:val="bottom"/>
          </w:tcPr>
          <w:p w14:paraId="18B061AD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419FE5A4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1" w:type="dxa"/>
            <w:vAlign w:val="bottom"/>
          </w:tcPr>
          <w:p w14:paraId="2E399C78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66" w:type="dxa"/>
            <w:vAlign w:val="bottom"/>
          </w:tcPr>
          <w:p w14:paraId="733483E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0D7095" w:rsidRPr="004517A7" w14:paraId="257AFC8A" w14:textId="77777777" w:rsidTr="00BB406B">
        <w:tc>
          <w:tcPr>
            <w:tcW w:w="2790" w:type="dxa"/>
            <w:vAlign w:val="bottom"/>
          </w:tcPr>
          <w:p w14:paraId="0181C67F" w14:textId="77777777" w:rsidR="000D7095" w:rsidRPr="00C428B1" w:rsidRDefault="000D709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6AA8B154" w14:textId="77777777" w:rsidR="000D7095" w:rsidRPr="00C428B1" w:rsidRDefault="000D709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b/>
                <w:bCs/>
                <w:spacing w:val="-6"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C428B1">
              <w:rPr>
                <w:rFonts w:hint="cs"/>
                <w:b/>
                <w:bCs/>
                <w:spacing w:val="-6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4A7D063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14F24859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</w:tcPr>
          <w:p w14:paraId="2DCE44C4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871" w:type="dxa"/>
            <w:vAlign w:val="bottom"/>
          </w:tcPr>
          <w:p w14:paraId="5D30E326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65" w:type="dxa"/>
            <w:vAlign w:val="bottom"/>
          </w:tcPr>
          <w:p w14:paraId="378721BD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6262FF1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120A1A0E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289634F9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D6D91" w:rsidRPr="004517A7" w14:paraId="0EDEE089" w14:textId="77777777" w:rsidTr="00BB406B">
        <w:tc>
          <w:tcPr>
            <w:tcW w:w="2790" w:type="dxa"/>
            <w:vAlign w:val="bottom"/>
          </w:tcPr>
          <w:p w14:paraId="1B49008C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1" w:type="dxa"/>
            <w:vAlign w:val="bottom"/>
          </w:tcPr>
          <w:p w14:paraId="5AA6C70F" w14:textId="7F26B38D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B2F803C" w14:textId="79606D08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78576C50" w14:textId="0343CA3D" w:rsidR="00ED6D91" w:rsidRPr="00ED6D91" w:rsidRDefault="00ED6D91" w:rsidP="00ED6D91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ED6D91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871" w:type="dxa"/>
            <w:vAlign w:val="bottom"/>
          </w:tcPr>
          <w:p w14:paraId="4CE33631" w14:textId="03C9E357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43A2DCD4" w14:textId="73232DDC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D6D91">
              <w:rPr>
                <w:rFonts w:eastAsia="Times New Roman"/>
                <w:kern w:val="28"/>
                <w:sz w:val="28"/>
                <w:szCs w:val="28"/>
                <w:lang w:val="en-GB"/>
              </w:rPr>
              <w:t>3</w:t>
            </w:r>
          </w:p>
        </w:tc>
        <w:tc>
          <w:tcPr>
            <w:tcW w:w="831" w:type="dxa"/>
            <w:vAlign w:val="bottom"/>
          </w:tcPr>
          <w:p w14:paraId="59FE817D" w14:textId="3DC29D83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lang w:val="en-GB"/>
              </w:rPr>
              <w:t>4</w:t>
            </w:r>
          </w:p>
        </w:tc>
        <w:tc>
          <w:tcPr>
            <w:tcW w:w="831" w:type="dxa"/>
            <w:vAlign w:val="bottom"/>
          </w:tcPr>
          <w:p w14:paraId="13BA7566" w14:textId="6E21870D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ED6D91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3</w:t>
            </w:r>
          </w:p>
        </w:tc>
        <w:tc>
          <w:tcPr>
            <w:tcW w:w="866" w:type="dxa"/>
            <w:vAlign w:val="bottom"/>
          </w:tcPr>
          <w:p w14:paraId="73368D7D" w14:textId="149D377E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4</w:t>
            </w:r>
          </w:p>
        </w:tc>
      </w:tr>
      <w:tr w:rsidR="00ED6D91" w:rsidRPr="004517A7" w14:paraId="2A994510" w14:textId="77777777" w:rsidTr="00BB406B">
        <w:tc>
          <w:tcPr>
            <w:tcW w:w="2790" w:type="dxa"/>
            <w:vAlign w:val="bottom"/>
          </w:tcPr>
          <w:p w14:paraId="17589F72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831" w:type="dxa"/>
            <w:vAlign w:val="bottom"/>
          </w:tcPr>
          <w:p w14:paraId="3DE98A51" w14:textId="6E6698B7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36C1E37" w14:textId="49AFCCD8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25D00730" w14:textId="785253B5" w:rsidR="00ED6D91" w:rsidRPr="00ED6D91" w:rsidRDefault="00ED6D91" w:rsidP="00ED6D91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ED6D91">
              <w:rPr>
                <w:rFonts w:eastAsia="Times New Roman" w:hint="cs"/>
                <w:kern w:val="28"/>
                <w:sz w:val="28"/>
                <w:cs/>
                <w:lang w:val="en-GB"/>
              </w:rPr>
              <w:t>131</w:t>
            </w:r>
          </w:p>
        </w:tc>
        <w:tc>
          <w:tcPr>
            <w:tcW w:w="871" w:type="dxa"/>
            <w:vAlign w:val="bottom"/>
          </w:tcPr>
          <w:p w14:paraId="38B082CC" w14:textId="1674C2EE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765" w:type="dxa"/>
            <w:vAlign w:val="bottom"/>
          </w:tcPr>
          <w:p w14:paraId="66969516" w14:textId="1866D744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9E26A0C" w14:textId="57968F4B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E0B2E45" w14:textId="46042176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866" w:type="dxa"/>
            <w:vAlign w:val="bottom"/>
          </w:tcPr>
          <w:p w14:paraId="4DFAD3B9" w14:textId="24ADC409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</w:tr>
      <w:tr w:rsidR="00ED6D91" w:rsidRPr="004517A7" w14:paraId="553199A9" w14:textId="77777777" w:rsidTr="00BB406B">
        <w:tc>
          <w:tcPr>
            <w:tcW w:w="2790" w:type="dxa"/>
            <w:vAlign w:val="bottom"/>
          </w:tcPr>
          <w:p w14:paraId="54FB3D05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31" w:type="dxa"/>
            <w:vAlign w:val="bottom"/>
          </w:tcPr>
          <w:p w14:paraId="4560CA39" w14:textId="39465D4B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eastAsia="Times New Roman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D3ACBA5" w14:textId="5416FE2E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43A331BD" w14:textId="11221496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/>
                <w:kern w:val="28"/>
                <w:sz w:val="28"/>
              </w:rPr>
              <w:t>37</w:t>
            </w:r>
          </w:p>
        </w:tc>
        <w:tc>
          <w:tcPr>
            <w:tcW w:w="871" w:type="dxa"/>
            <w:vAlign w:val="bottom"/>
          </w:tcPr>
          <w:p w14:paraId="66B7ED5C" w14:textId="3BF5BD2F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765" w:type="dxa"/>
            <w:vAlign w:val="bottom"/>
          </w:tcPr>
          <w:p w14:paraId="3919CA20" w14:textId="5D6785BF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2D6BF016" w14:textId="1F83A585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20E65A41" w14:textId="1871AB12" w:rsidR="00ED6D91" w:rsidRPr="00ED6D91" w:rsidRDefault="00ED6D91" w:rsidP="00ED6D91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D6D91">
              <w:rPr>
                <w:rFonts w:ascii="Angsana New" w:eastAsia="Times New Roman" w:hAnsi="Angsana New"/>
                <w:kern w:val="28"/>
                <w:sz w:val="28"/>
              </w:rPr>
              <w:t>37</w:t>
            </w:r>
          </w:p>
        </w:tc>
        <w:tc>
          <w:tcPr>
            <w:tcW w:w="866" w:type="dxa"/>
            <w:vAlign w:val="bottom"/>
          </w:tcPr>
          <w:p w14:paraId="4021366C" w14:textId="6DF3B1D5" w:rsidR="00ED6D91" w:rsidRPr="00ED6D91" w:rsidRDefault="00ED6D91" w:rsidP="00ED6D9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ED6D91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</w:tr>
    </w:tbl>
    <w:p w14:paraId="788449E2" w14:textId="77777777" w:rsidR="00B00311" w:rsidRPr="00B00311" w:rsidRDefault="00B00311" w:rsidP="00B00311">
      <w:pPr>
        <w:pStyle w:val="ListParagraph"/>
        <w:ind w:left="36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2C02D153" w14:textId="48BC3D31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28E74C54" w:rsidR="008A161F" w:rsidRDefault="003F380C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65EC098" w14:textId="67C7BEC3" w:rsidR="001B57E7" w:rsidRPr="00AF4984" w:rsidRDefault="001B57E7" w:rsidP="00EA1354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BDB9543" w14:textId="0D1705E9" w:rsidR="0059043F" w:rsidRDefault="00BA15FA" w:rsidP="00523E2F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 w:hint="cs"/>
          <w:sz w:val="28"/>
          <w:cs/>
        </w:rPr>
        <w:t>ณ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C142A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5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>และ</w:t>
      </w:r>
      <w:r w:rsidR="001B57E7"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1B57E7">
        <w:rPr>
          <w:rFonts w:asciiTheme="majorBidi" w:hAnsiTheme="majorBidi" w:cstheme="majorBidi"/>
          <w:sz w:val="28"/>
        </w:rPr>
        <w:t>31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4</w:t>
      </w:r>
    </w:p>
    <w:tbl>
      <w:tblPr>
        <w:tblW w:w="978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06"/>
        <w:gridCol w:w="7"/>
        <w:gridCol w:w="810"/>
        <w:gridCol w:w="807"/>
        <w:gridCol w:w="7"/>
        <w:gridCol w:w="818"/>
        <w:gridCol w:w="847"/>
        <w:gridCol w:w="7"/>
      </w:tblGrid>
      <w:tr w:rsidR="00E33EAA" w:rsidRPr="004517A7" w14:paraId="6E75134F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6E43EA07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3E760814" w14:textId="77777777" w:rsidR="00E33EAA" w:rsidRPr="004517A7" w:rsidRDefault="00E33EAA" w:rsidP="00F409DF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6"/>
          </w:tcPr>
          <w:p w14:paraId="5120B2B8" w14:textId="77777777" w:rsidR="00E33EAA" w:rsidRPr="004517A7" w:rsidRDefault="00E33EAA" w:rsidP="00F409DF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E33EAA" w:rsidRPr="004517A7" w14:paraId="436CCADB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1C72AF11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76B2F245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6"/>
          </w:tcPr>
          <w:p w14:paraId="4A052BC4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33EAA" w:rsidRPr="004517A7" w14:paraId="147001AD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3FAF066E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8967FC1" w14:textId="30CA0721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="00C142AF"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142AF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19" w:type="dxa"/>
            <w:gridSpan w:val="2"/>
            <w:vAlign w:val="bottom"/>
          </w:tcPr>
          <w:p w14:paraId="00AFE822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624" w:type="dxa"/>
            <w:gridSpan w:val="3"/>
            <w:vAlign w:val="bottom"/>
          </w:tcPr>
          <w:p w14:paraId="77690BBB" w14:textId="0BE42740" w:rsidR="00E33EAA" w:rsidRPr="004517A7" w:rsidRDefault="00C142AF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E33EAA"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33EAA"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E33EAA"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72" w:type="dxa"/>
            <w:gridSpan w:val="3"/>
            <w:vAlign w:val="bottom"/>
          </w:tcPr>
          <w:p w14:paraId="13F40BA9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</w:tr>
      <w:tr w:rsidR="00E33EAA" w:rsidRPr="004517A7" w14:paraId="5AD91635" w14:textId="77777777" w:rsidTr="00E435DC">
        <w:trPr>
          <w:tblHeader/>
        </w:trPr>
        <w:tc>
          <w:tcPr>
            <w:tcW w:w="3240" w:type="dxa"/>
          </w:tcPr>
          <w:p w14:paraId="27FD14ED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18A216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530F059A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0256B619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gridSpan w:val="2"/>
            <w:vAlign w:val="bottom"/>
          </w:tcPr>
          <w:p w14:paraId="539485B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03D9C26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gridSpan w:val="2"/>
            <w:vAlign w:val="bottom"/>
          </w:tcPr>
          <w:p w14:paraId="5402BD02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0819D14B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gridSpan w:val="2"/>
            <w:vAlign w:val="bottom"/>
          </w:tcPr>
          <w:p w14:paraId="617EDC5F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E33EAA" w:rsidRPr="004517A7" w14:paraId="6C77D260" w14:textId="77777777" w:rsidTr="00E435DC">
        <w:tc>
          <w:tcPr>
            <w:tcW w:w="3240" w:type="dxa"/>
          </w:tcPr>
          <w:p w14:paraId="5535C618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AFD7491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86D9D1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03060F5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  <w:gridSpan w:val="2"/>
          </w:tcPr>
          <w:p w14:paraId="3B047C8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62A4BF7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  <w:gridSpan w:val="2"/>
          </w:tcPr>
          <w:p w14:paraId="0FB1256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19F50F74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  <w:gridSpan w:val="2"/>
          </w:tcPr>
          <w:p w14:paraId="695E949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ED6D91" w:rsidRPr="004517A7" w14:paraId="77B3D37B" w14:textId="77777777" w:rsidTr="00E435DC">
        <w:trPr>
          <w:trHeight w:val="279"/>
        </w:trPr>
        <w:tc>
          <w:tcPr>
            <w:tcW w:w="3240" w:type="dxa"/>
          </w:tcPr>
          <w:p w14:paraId="4BCEA56F" w14:textId="77777777" w:rsidR="00ED6D91" w:rsidRPr="004517A7" w:rsidRDefault="00ED6D91" w:rsidP="00ED6D9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51AD7734" w14:textId="3E7AAEB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66</w:t>
            </w:r>
          </w:p>
        </w:tc>
        <w:tc>
          <w:tcPr>
            <w:tcW w:w="811" w:type="dxa"/>
            <w:vAlign w:val="bottom"/>
          </w:tcPr>
          <w:p w14:paraId="06C2E49B" w14:textId="038CBB6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66</w:t>
            </w:r>
          </w:p>
        </w:tc>
        <w:tc>
          <w:tcPr>
            <w:tcW w:w="813" w:type="dxa"/>
            <w:vAlign w:val="bottom"/>
          </w:tcPr>
          <w:p w14:paraId="7DC8B232" w14:textId="399E96C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3" w:type="dxa"/>
            <w:gridSpan w:val="2"/>
            <w:vAlign w:val="bottom"/>
          </w:tcPr>
          <w:p w14:paraId="17692898" w14:textId="2B457C7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0" w:type="dxa"/>
            <w:vAlign w:val="bottom"/>
          </w:tcPr>
          <w:p w14:paraId="38470F95" w14:textId="23C548D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</w:t>
            </w:r>
          </w:p>
        </w:tc>
        <w:tc>
          <w:tcPr>
            <w:tcW w:w="814" w:type="dxa"/>
            <w:gridSpan w:val="2"/>
            <w:vAlign w:val="bottom"/>
          </w:tcPr>
          <w:p w14:paraId="192DA218" w14:textId="6287FE8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</w:t>
            </w:r>
          </w:p>
        </w:tc>
        <w:tc>
          <w:tcPr>
            <w:tcW w:w="818" w:type="dxa"/>
            <w:vAlign w:val="bottom"/>
          </w:tcPr>
          <w:p w14:paraId="06B039D4" w14:textId="2301B29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1A73BF4" w14:textId="3FE0D7A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D6D91" w:rsidRPr="004517A7" w14:paraId="7A45EB1D" w14:textId="77777777" w:rsidTr="00E435DC">
        <w:tc>
          <w:tcPr>
            <w:tcW w:w="3240" w:type="dxa"/>
          </w:tcPr>
          <w:p w14:paraId="6405E2B2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0D6B4BC" w14:textId="2FBE113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252</w:t>
            </w:r>
          </w:p>
        </w:tc>
        <w:tc>
          <w:tcPr>
            <w:tcW w:w="811" w:type="dxa"/>
            <w:vAlign w:val="bottom"/>
          </w:tcPr>
          <w:p w14:paraId="57E0639E" w14:textId="29A8166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252</w:t>
            </w:r>
          </w:p>
        </w:tc>
        <w:tc>
          <w:tcPr>
            <w:tcW w:w="813" w:type="dxa"/>
            <w:vAlign w:val="bottom"/>
          </w:tcPr>
          <w:p w14:paraId="565A7DA3" w14:textId="51F98FF1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ED6D9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3" w:type="dxa"/>
            <w:gridSpan w:val="2"/>
            <w:vAlign w:val="bottom"/>
          </w:tcPr>
          <w:p w14:paraId="6892BCDD" w14:textId="0D250F3A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ED6D9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606464A4" w14:textId="61C5E4B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136</w:t>
            </w:r>
          </w:p>
        </w:tc>
        <w:tc>
          <w:tcPr>
            <w:tcW w:w="814" w:type="dxa"/>
            <w:gridSpan w:val="2"/>
            <w:vAlign w:val="bottom"/>
          </w:tcPr>
          <w:p w14:paraId="0675D92C" w14:textId="7FE4D0C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136</w:t>
            </w:r>
          </w:p>
        </w:tc>
        <w:tc>
          <w:tcPr>
            <w:tcW w:w="818" w:type="dxa"/>
            <w:vAlign w:val="bottom"/>
          </w:tcPr>
          <w:p w14:paraId="72192E8B" w14:textId="4C4AF51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854" w:type="dxa"/>
            <w:gridSpan w:val="2"/>
            <w:vAlign w:val="bottom"/>
          </w:tcPr>
          <w:p w14:paraId="4B1B883A" w14:textId="6D8BBB0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</w:tr>
      <w:tr w:rsidR="00ED6D91" w:rsidRPr="004517A7" w14:paraId="7987E967" w14:textId="77777777" w:rsidTr="00E435DC">
        <w:tc>
          <w:tcPr>
            <w:tcW w:w="3240" w:type="dxa"/>
          </w:tcPr>
          <w:p w14:paraId="6759B3C4" w14:textId="7670F0CF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7524655" w14:textId="2493406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41</w:t>
            </w:r>
          </w:p>
        </w:tc>
        <w:tc>
          <w:tcPr>
            <w:tcW w:w="811" w:type="dxa"/>
            <w:vAlign w:val="bottom"/>
          </w:tcPr>
          <w:p w14:paraId="2A612CCE" w14:textId="4019A9A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41</w:t>
            </w:r>
          </w:p>
        </w:tc>
        <w:tc>
          <w:tcPr>
            <w:tcW w:w="813" w:type="dxa"/>
            <w:vAlign w:val="bottom"/>
          </w:tcPr>
          <w:p w14:paraId="6D00B379" w14:textId="0F7BC1F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3" w:type="dxa"/>
            <w:gridSpan w:val="2"/>
            <w:vAlign w:val="bottom"/>
          </w:tcPr>
          <w:p w14:paraId="4EF22497" w14:textId="59A9867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3A72839B" w14:textId="57999E4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559</w:t>
            </w:r>
          </w:p>
        </w:tc>
        <w:tc>
          <w:tcPr>
            <w:tcW w:w="814" w:type="dxa"/>
            <w:gridSpan w:val="2"/>
            <w:vAlign w:val="bottom"/>
          </w:tcPr>
          <w:p w14:paraId="562FA77A" w14:textId="3B5A42C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559</w:t>
            </w:r>
          </w:p>
        </w:tc>
        <w:tc>
          <w:tcPr>
            <w:tcW w:w="818" w:type="dxa"/>
            <w:vAlign w:val="bottom"/>
          </w:tcPr>
          <w:p w14:paraId="7D38C8CF" w14:textId="5DA6323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854" w:type="dxa"/>
            <w:gridSpan w:val="2"/>
            <w:vAlign w:val="bottom"/>
          </w:tcPr>
          <w:p w14:paraId="067CB712" w14:textId="1679C29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851</w:t>
            </w:r>
          </w:p>
        </w:tc>
      </w:tr>
      <w:tr w:rsidR="00ED6D91" w:rsidRPr="004517A7" w14:paraId="47A8BA63" w14:textId="77777777" w:rsidTr="00E435DC">
        <w:tc>
          <w:tcPr>
            <w:tcW w:w="3240" w:type="dxa"/>
          </w:tcPr>
          <w:p w14:paraId="6E1219A3" w14:textId="15FE67F6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476E80EB" w14:textId="582A952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82</w:t>
            </w:r>
          </w:p>
        </w:tc>
        <w:tc>
          <w:tcPr>
            <w:tcW w:w="811" w:type="dxa"/>
            <w:vAlign w:val="bottom"/>
          </w:tcPr>
          <w:p w14:paraId="75549734" w14:textId="74A9273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82</w:t>
            </w:r>
          </w:p>
        </w:tc>
        <w:tc>
          <w:tcPr>
            <w:tcW w:w="813" w:type="dxa"/>
            <w:vAlign w:val="bottom"/>
          </w:tcPr>
          <w:p w14:paraId="49398BF1" w14:textId="37D1A0B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gridSpan w:val="2"/>
            <w:vAlign w:val="bottom"/>
          </w:tcPr>
          <w:p w14:paraId="3FBA85AD" w14:textId="530CCFD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1A7119D" w14:textId="2D8F291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81</w:t>
            </w:r>
          </w:p>
        </w:tc>
        <w:tc>
          <w:tcPr>
            <w:tcW w:w="814" w:type="dxa"/>
            <w:gridSpan w:val="2"/>
            <w:vAlign w:val="bottom"/>
          </w:tcPr>
          <w:p w14:paraId="315BB716" w14:textId="6828AD6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81</w:t>
            </w:r>
          </w:p>
        </w:tc>
        <w:tc>
          <w:tcPr>
            <w:tcW w:w="818" w:type="dxa"/>
            <w:vAlign w:val="bottom"/>
          </w:tcPr>
          <w:p w14:paraId="268B94FF" w14:textId="2C0CE5DA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gridSpan w:val="2"/>
            <w:vAlign w:val="bottom"/>
          </w:tcPr>
          <w:p w14:paraId="53DFB17C" w14:textId="31E5502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ED6D91" w:rsidRPr="004517A7" w14:paraId="2EF5DFD2" w14:textId="77777777" w:rsidTr="00E435DC">
        <w:tc>
          <w:tcPr>
            <w:tcW w:w="3240" w:type="dxa"/>
          </w:tcPr>
          <w:p w14:paraId="2F0347B9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2BE3634B" w14:textId="4541F510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32</w:t>
            </w:r>
          </w:p>
        </w:tc>
        <w:tc>
          <w:tcPr>
            <w:tcW w:w="811" w:type="dxa"/>
            <w:vAlign w:val="bottom"/>
          </w:tcPr>
          <w:p w14:paraId="4D64FAFA" w14:textId="0E63466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32</w:t>
            </w:r>
          </w:p>
        </w:tc>
        <w:tc>
          <w:tcPr>
            <w:tcW w:w="813" w:type="dxa"/>
            <w:vAlign w:val="bottom"/>
          </w:tcPr>
          <w:p w14:paraId="35FD34A5" w14:textId="1344749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3" w:type="dxa"/>
            <w:gridSpan w:val="2"/>
            <w:vAlign w:val="bottom"/>
          </w:tcPr>
          <w:p w14:paraId="4DD96007" w14:textId="5D200F7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0" w:type="dxa"/>
            <w:vAlign w:val="bottom"/>
          </w:tcPr>
          <w:p w14:paraId="2745CE54" w14:textId="31FD936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3C092191" w14:textId="680CD47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4559823B" w14:textId="400373E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15E5E103" w14:textId="085119C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D6D91" w:rsidRPr="004517A7" w14:paraId="2393C1E0" w14:textId="77777777" w:rsidTr="00E435DC">
        <w:tc>
          <w:tcPr>
            <w:tcW w:w="3240" w:type="dxa"/>
          </w:tcPr>
          <w:p w14:paraId="299849D1" w14:textId="4F93B828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52549830" w14:textId="2A57D5E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125F4B4C" w14:textId="06B6694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6CD85EA0" w14:textId="4EF4DE4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43B30CEC" w14:textId="603729D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70389AF" w14:textId="3F4E3F21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9</w:t>
            </w:r>
          </w:p>
        </w:tc>
        <w:tc>
          <w:tcPr>
            <w:tcW w:w="814" w:type="dxa"/>
            <w:gridSpan w:val="2"/>
            <w:vAlign w:val="bottom"/>
          </w:tcPr>
          <w:p w14:paraId="6DC5D125" w14:textId="37D8BD2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9</w:t>
            </w:r>
          </w:p>
        </w:tc>
        <w:tc>
          <w:tcPr>
            <w:tcW w:w="818" w:type="dxa"/>
            <w:vAlign w:val="bottom"/>
          </w:tcPr>
          <w:p w14:paraId="58F558B9" w14:textId="02BD567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54" w:type="dxa"/>
            <w:gridSpan w:val="2"/>
            <w:vAlign w:val="bottom"/>
          </w:tcPr>
          <w:p w14:paraId="57599AC8" w14:textId="7D130541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ED6D91" w:rsidRPr="004517A7" w14:paraId="7DB2FBBC" w14:textId="77777777" w:rsidTr="00E435DC">
        <w:tc>
          <w:tcPr>
            <w:tcW w:w="3240" w:type="dxa"/>
          </w:tcPr>
          <w:p w14:paraId="76817255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5F0C1D6A" w14:textId="43A7A68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57</w:t>
            </w:r>
          </w:p>
        </w:tc>
        <w:tc>
          <w:tcPr>
            <w:tcW w:w="811" w:type="dxa"/>
            <w:vAlign w:val="bottom"/>
          </w:tcPr>
          <w:p w14:paraId="6ED15322" w14:textId="11AC8A9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57</w:t>
            </w:r>
          </w:p>
        </w:tc>
        <w:tc>
          <w:tcPr>
            <w:tcW w:w="813" w:type="dxa"/>
            <w:vAlign w:val="bottom"/>
          </w:tcPr>
          <w:p w14:paraId="6F6F2135" w14:textId="7994445E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3" w:type="dxa"/>
            <w:gridSpan w:val="2"/>
            <w:vAlign w:val="bottom"/>
          </w:tcPr>
          <w:p w14:paraId="1559D0CA" w14:textId="2017D8E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0" w:type="dxa"/>
            <w:vAlign w:val="bottom"/>
          </w:tcPr>
          <w:p w14:paraId="31AB8377" w14:textId="4DE9BC6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1BDF3AE8" w14:textId="1AECF5F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5DE3A57B" w14:textId="3B0B142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0150394D" w14:textId="20DC251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F264E" w:rsidRPr="004517A7" w14:paraId="16EB725F" w14:textId="77777777" w:rsidTr="00E435DC">
        <w:tc>
          <w:tcPr>
            <w:tcW w:w="3240" w:type="dxa"/>
          </w:tcPr>
          <w:p w14:paraId="31C55BAF" w14:textId="77777777" w:rsidR="00DF264E" w:rsidRPr="004517A7" w:rsidRDefault="00DF264E" w:rsidP="00DF264E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7B5B0629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E085EEF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2EE365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BD67B2C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402CE4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F06DB81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51FB1F0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BFA285F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ED6D91" w:rsidRPr="004517A7" w14:paraId="63499525" w14:textId="77777777" w:rsidTr="00E435DC">
        <w:tc>
          <w:tcPr>
            <w:tcW w:w="3240" w:type="dxa"/>
            <w:vAlign w:val="bottom"/>
          </w:tcPr>
          <w:p w14:paraId="618F6048" w14:textId="77777777" w:rsidR="00ED6D91" w:rsidRPr="004517A7" w:rsidRDefault="00ED6D91" w:rsidP="00ED6D9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546D85B8" w14:textId="04BFE5E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145</w:t>
            </w:r>
          </w:p>
        </w:tc>
        <w:tc>
          <w:tcPr>
            <w:tcW w:w="811" w:type="dxa"/>
            <w:vAlign w:val="bottom"/>
          </w:tcPr>
          <w:p w14:paraId="08AFBC56" w14:textId="50E3189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145</w:t>
            </w:r>
          </w:p>
        </w:tc>
        <w:tc>
          <w:tcPr>
            <w:tcW w:w="813" w:type="dxa"/>
            <w:vAlign w:val="bottom"/>
          </w:tcPr>
          <w:p w14:paraId="58D8F693" w14:textId="55B5718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3" w:type="dxa"/>
            <w:gridSpan w:val="2"/>
            <w:vAlign w:val="bottom"/>
          </w:tcPr>
          <w:p w14:paraId="16783C3F" w14:textId="1B84812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0" w:type="dxa"/>
            <w:vAlign w:val="bottom"/>
          </w:tcPr>
          <w:p w14:paraId="1DAC045F" w14:textId="455AD09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70</w:t>
            </w:r>
          </w:p>
        </w:tc>
        <w:tc>
          <w:tcPr>
            <w:tcW w:w="814" w:type="dxa"/>
            <w:gridSpan w:val="2"/>
            <w:vAlign w:val="bottom"/>
          </w:tcPr>
          <w:p w14:paraId="6B306EED" w14:textId="4801FA0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70</w:t>
            </w:r>
          </w:p>
        </w:tc>
        <w:tc>
          <w:tcPr>
            <w:tcW w:w="818" w:type="dxa"/>
            <w:vAlign w:val="bottom"/>
          </w:tcPr>
          <w:p w14:paraId="3C1C5FB3" w14:textId="72DE836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54" w:type="dxa"/>
            <w:gridSpan w:val="2"/>
            <w:vAlign w:val="bottom"/>
          </w:tcPr>
          <w:p w14:paraId="27903B8F" w14:textId="667AB8B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</w:tr>
      <w:tr w:rsidR="00ED6D91" w:rsidRPr="004517A7" w14:paraId="3B41E5EE" w14:textId="77777777" w:rsidTr="00E435DC">
        <w:tc>
          <w:tcPr>
            <w:tcW w:w="3240" w:type="dxa"/>
            <w:vAlign w:val="bottom"/>
          </w:tcPr>
          <w:p w14:paraId="18EB8F20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08" w:type="dxa"/>
            <w:vAlign w:val="bottom"/>
          </w:tcPr>
          <w:p w14:paraId="1FDE7A92" w14:textId="0D0E16B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3510F281" w14:textId="7089F4BE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663412EE" w14:textId="61E7735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3" w:type="dxa"/>
            <w:gridSpan w:val="2"/>
            <w:vAlign w:val="bottom"/>
          </w:tcPr>
          <w:p w14:paraId="76C72D04" w14:textId="06B881A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5216FC9F" w14:textId="6F52482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56E63780" w14:textId="42A7806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58EC1E3D" w14:textId="442BE19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54" w:type="dxa"/>
            <w:gridSpan w:val="2"/>
            <w:vAlign w:val="bottom"/>
          </w:tcPr>
          <w:p w14:paraId="7550E3D9" w14:textId="1EEF96D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ED6D91" w:rsidRPr="004517A7" w14:paraId="351CA4B8" w14:textId="77777777" w:rsidTr="00E435DC">
        <w:tc>
          <w:tcPr>
            <w:tcW w:w="3240" w:type="dxa"/>
            <w:vAlign w:val="bottom"/>
          </w:tcPr>
          <w:p w14:paraId="6A1EBD17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38490F32" w14:textId="687BB80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329</w:t>
            </w:r>
          </w:p>
        </w:tc>
        <w:tc>
          <w:tcPr>
            <w:tcW w:w="811" w:type="dxa"/>
            <w:vAlign w:val="bottom"/>
          </w:tcPr>
          <w:p w14:paraId="65D8C3F5" w14:textId="6D51097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329</w:t>
            </w:r>
          </w:p>
        </w:tc>
        <w:tc>
          <w:tcPr>
            <w:tcW w:w="813" w:type="dxa"/>
            <w:vAlign w:val="bottom"/>
          </w:tcPr>
          <w:p w14:paraId="47E28331" w14:textId="07933CB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3" w:type="dxa"/>
            <w:gridSpan w:val="2"/>
            <w:vAlign w:val="bottom"/>
          </w:tcPr>
          <w:p w14:paraId="57CFCBEF" w14:textId="79F4382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0" w:type="dxa"/>
            <w:vAlign w:val="bottom"/>
          </w:tcPr>
          <w:p w14:paraId="59CF878F" w14:textId="291C697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114</w:t>
            </w:r>
          </w:p>
        </w:tc>
        <w:tc>
          <w:tcPr>
            <w:tcW w:w="814" w:type="dxa"/>
            <w:gridSpan w:val="2"/>
            <w:vAlign w:val="bottom"/>
          </w:tcPr>
          <w:p w14:paraId="09905CD5" w14:textId="420801E1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114</w:t>
            </w:r>
          </w:p>
        </w:tc>
        <w:tc>
          <w:tcPr>
            <w:tcW w:w="818" w:type="dxa"/>
            <w:vAlign w:val="bottom"/>
          </w:tcPr>
          <w:p w14:paraId="02460FBB" w14:textId="671A789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854" w:type="dxa"/>
            <w:gridSpan w:val="2"/>
            <w:vAlign w:val="bottom"/>
          </w:tcPr>
          <w:p w14:paraId="54D61CD3" w14:textId="4D3761B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</w:tr>
      <w:tr w:rsidR="00ED6D91" w:rsidRPr="004517A7" w14:paraId="08897D5C" w14:textId="77777777" w:rsidTr="00E435DC">
        <w:tc>
          <w:tcPr>
            <w:tcW w:w="3240" w:type="dxa"/>
            <w:vAlign w:val="bottom"/>
          </w:tcPr>
          <w:p w14:paraId="26E7FE10" w14:textId="61527B0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="005436B0"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D0A6FC6" w14:textId="60AC3CE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</w:t>
            </w:r>
          </w:p>
        </w:tc>
        <w:tc>
          <w:tcPr>
            <w:tcW w:w="811" w:type="dxa"/>
            <w:vAlign w:val="bottom"/>
          </w:tcPr>
          <w:p w14:paraId="046ECF1B" w14:textId="4AA8AC07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</w:tcPr>
          <w:p w14:paraId="2A0BFFEC" w14:textId="78835D9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2965D4A8" w14:textId="49C013F0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29BF54B" w14:textId="68C9C9E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54</w:t>
            </w:r>
          </w:p>
        </w:tc>
        <w:tc>
          <w:tcPr>
            <w:tcW w:w="814" w:type="dxa"/>
            <w:gridSpan w:val="2"/>
            <w:vAlign w:val="bottom"/>
          </w:tcPr>
          <w:p w14:paraId="741E03ED" w14:textId="2054B74F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54</w:t>
            </w:r>
          </w:p>
        </w:tc>
        <w:tc>
          <w:tcPr>
            <w:tcW w:w="818" w:type="dxa"/>
            <w:vAlign w:val="bottom"/>
          </w:tcPr>
          <w:p w14:paraId="3E899874" w14:textId="0FE72C34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854" w:type="dxa"/>
            <w:gridSpan w:val="2"/>
            <w:vAlign w:val="bottom"/>
          </w:tcPr>
          <w:p w14:paraId="3FAA6FA2" w14:textId="767DCDFE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177</w:t>
            </w:r>
          </w:p>
        </w:tc>
      </w:tr>
      <w:tr w:rsidR="00ED6D91" w:rsidRPr="004517A7" w14:paraId="4ECC9B3A" w14:textId="77777777" w:rsidTr="00E435DC">
        <w:tc>
          <w:tcPr>
            <w:tcW w:w="3240" w:type="dxa"/>
            <w:vAlign w:val="bottom"/>
          </w:tcPr>
          <w:p w14:paraId="1D9AEE4B" w14:textId="786CC7FD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="005436B0"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5BB46BBE" w14:textId="53547FB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33963037" w14:textId="6BB52FE1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23C47FCE" w14:textId="4B4EEA8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3" w:type="dxa"/>
            <w:gridSpan w:val="2"/>
            <w:vAlign w:val="bottom"/>
          </w:tcPr>
          <w:p w14:paraId="4467C2CC" w14:textId="4533B07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0" w:type="dxa"/>
            <w:vAlign w:val="bottom"/>
          </w:tcPr>
          <w:p w14:paraId="5BA8F874" w14:textId="6B0643F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7C506D01" w14:textId="6A6B0A90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3472AAA9" w14:textId="2085D51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854" w:type="dxa"/>
            <w:gridSpan w:val="2"/>
            <w:vAlign w:val="bottom"/>
          </w:tcPr>
          <w:p w14:paraId="2E09F36E" w14:textId="3D1EFDF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ED6D91" w:rsidRPr="004517A7" w14:paraId="5B88BC28" w14:textId="77777777" w:rsidTr="00E435DC">
        <w:tc>
          <w:tcPr>
            <w:tcW w:w="3240" w:type="dxa"/>
            <w:vAlign w:val="bottom"/>
          </w:tcPr>
          <w:p w14:paraId="1A6BD8DD" w14:textId="77777777" w:rsidR="00ED6D91" w:rsidRPr="004517A7" w:rsidRDefault="00ED6D91" w:rsidP="00ED6D9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vAlign w:val="bottom"/>
          </w:tcPr>
          <w:p w14:paraId="366B5321" w14:textId="69011C5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  <w:cs/>
              </w:rPr>
              <w:t>113</w:t>
            </w:r>
          </w:p>
        </w:tc>
        <w:tc>
          <w:tcPr>
            <w:tcW w:w="811" w:type="dxa"/>
            <w:vAlign w:val="bottom"/>
          </w:tcPr>
          <w:p w14:paraId="4E60DF58" w14:textId="6AA8C68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113</w:t>
            </w:r>
          </w:p>
        </w:tc>
        <w:tc>
          <w:tcPr>
            <w:tcW w:w="813" w:type="dxa"/>
            <w:vAlign w:val="bottom"/>
          </w:tcPr>
          <w:p w14:paraId="7565224F" w14:textId="03665FC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3" w:type="dxa"/>
            <w:gridSpan w:val="2"/>
            <w:vAlign w:val="bottom"/>
          </w:tcPr>
          <w:p w14:paraId="43E22DC1" w14:textId="5F7E36BC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0" w:type="dxa"/>
            <w:vAlign w:val="bottom"/>
          </w:tcPr>
          <w:p w14:paraId="57022518" w14:textId="0806AD95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855FDB6" w14:textId="033DD418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65F2E97C" w14:textId="3AF241D6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2F426FE" w14:textId="449FE3C9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D6D91" w:rsidRPr="004517A7" w14:paraId="5C13EFD8" w14:textId="77777777" w:rsidTr="00E435DC">
        <w:tc>
          <w:tcPr>
            <w:tcW w:w="3240" w:type="dxa"/>
            <w:vAlign w:val="bottom"/>
          </w:tcPr>
          <w:p w14:paraId="27A73B3A" w14:textId="0BBCE025" w:rsidR="00ED6D91" w:rsidRPr="004517A7" w:rsidRDefault="00ED6D91" w:rsidP="00ED6D9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  <w:tc>
          <w:tcPr>
            <w:tcW w:w="808" w:type="dxa"/>
            <w:vAlign w:val="bottom"/>
          </w:tcPr>
          <w:p w14:paraId="5597DABD" w14:textId="44F2797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 w:hint="eastAsia"/>
                <w:szCs w:val="24"/>
              </w:rPr>
              <w:t>159</w:t>
            </w:r>
          </w:p>
        </w:tc>
        <w:tc>
          <w:tcPr>
            <w:tcW w:w="811" w:type="dxa"/>
            <w:vAlign w:val="bottom"/>
          </w:tcPr>
          <w:p w14:paraId="3DAF671E" w14:textId="252A0C0B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159</w:t>
            </w:r>
          </w:p>
        </w:tc>
        <w:tc>
          <w:tcPr>
            <w:tcW w:w="813" w:type="dxa"/>
            <w:vAlign w:val="bottom"/>
          </w:tcPr>
          <w:p w14:paraId="0D13B74E" w14:textId="3EC964DA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3" w:type="dxa"/>
            <w:gridSpan w:val="2"/>
            <w:vAlign w:val="bottom"/>
          </w:tcPr>
          <w:p w14:paraId="486BD0CD" w14:textId="529C87B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0" w:type="dxa"/>
            <w:vAlign w:val="bottom"/>
          </w:tcPr>
          <w:p w14:paraId="6B361B6A" w14:textId="5A0EC880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1</w:t>
            </w:r>
          </w:p>
        </w:tc>
        <w:tc>
          <w:tcPr>
            <w:tcW w:w="814" w:type="dxa"/>
            <w:gridSpan w:val="2"/>
            <w:vAlign w:val="bottom"/>
          </w:tcPr>
          <w:p w14:paraId="15C6B4A3" w14:textId="042EB49D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hint="eastAsia"/>
                <w:szCs w:val="24"/>
                <w:cs/>
              </w:rPr>
              <w:t>1</w:t>
            </w:r>
          </w:p>
        </w:tc>
        <w:tc>
          <w:tcPr>
            <w:tcW w:w="818" w:type="dxa"/>
            <w:vAlign w:val="bottom"/>
          </w:tcPr>
          <w:p w14:paraId="030C7FE6" w14:textId="6843CFF3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854" w:type="dxa"/>
            <w:gridSpan w:val="2"/>
            <w:vAlign w:val="bottom"/>
          </w:tcPr>
          <w:p w14:paraId="11935441" w14:textId="2B953AC2" w:rsidR="00ED6D91" w:rsidRPr="00ED6D91" w:rsidRDefault="00ED6D91" w:rsidP="00ED6D9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8B3BE1" w:rsidRPr="004517A7" w14:paraId="51AB85CA" w14:textId="77777777" w:rsidTr="00E435DC">
        <w:tc>
          <w:tcPr>
            <w:tcW w:w="3240" w:type="dxa"/>
          </w:tcPr>
          <w:p w14:paraId="03E52516" w14:textId="77777777" w:rsidR="008B3BE1" w:rsidRPr="004517A7" w:rsidRDefault="008B3BE1" w:rsidP="008B3BE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8CC7AE3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7930B4B" w14:textId="77777777" w:rsidR="008B3BE1" w:rsidRPr="004517A7" w:rsidRDefault="008B3BE1" w:rsidP="008B3BE1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24F1E5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760BA21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158F5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E4E8818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5C7D970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EED538F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4AD9821" w14:textId="082ED6B4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2B1F477" w14:textId="77777777" w:rsidR="006C2345" w:rsidRPr="004517A7" w:rsidRDefault="006C2345" w:rsidP="005417FD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8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ระยะสั้น</w:t>
      </w:r>
      <w:r w:rsidRPr="004517A7">
        <w:rPr>
          <w:rFonts w:ascii="Angsana New" w:eastAsia="Angsana New" w:hAnsi="Angsana New"/>
          <w:sz w:val="28"/>
          <w:cs/>
        </w:rPr>
        <w:t xml:space="preserve"> </w:t>
      </w:r>
      <w:r w:rsidRPr="004517A7">
        <w:rPr>
          <w:rFonts w:hint="cs"/>
          <w:cs/>
        </w:rPr>
        <w:t xml:space="preserve">เงินฝากธนาคารที่มีภาระค้ำประกัน เงินให้กู้ยืมระยะยาว สินทรัพย์ทางการเงินไม่หมุนเวียนอื่น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เงินกู้ยืมระยะยาวจากสถาบันการเงิน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8"/>
    <w:p w14:paraId="5FFC6833" w14:textId="62C9CD12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72CD29A4" w:rsidR="00497D1D" w:rsidRPr="00FD7024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047315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sectPr w:rsidR="00497D1D" w:rsidRPr="00FD7024" w:rsidSect="00FA76E2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8C6D4" w14:textId="77777777" w:rsidR="00C60A50" w:rsidRDefault="00C60A50">
      <w:pPr>
        <w:rPr>
          <w:rFonts w:hint="eastAsia"/>
        </w:rPr>
      </w:pPr>
      <w:r>
        <w:separator/>
      </w:r>
    </w:p>
  </w:endnote>
  <w:endnote w:type="continuationSeparator" w:id="0">
    <w:p w14:paraId="19C124FF" w14:textId="77777777" w:rsidR="00C60A50" w:rsidRDefault="00C60A50">
      <w:pPr>
        <w:rPr>
          <w:rFonts w:hint="eastAsia"/>
        </w:rPr>
      </w:pPr>
      <w:r>
        <w:continuationSeparator/>
      </w:r>
    </w:p>
  </w:endnote>
  <w:endnote w:type="continuationNotice" w:id="1">
    <w:p w14:paraId="399098AC" w14:textId="77777777" w:rsidR="00C60A50" w:rsidRDefault="00C60A50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A73DBA" w:rsidRPr="000748DD" w:rsidRDefault="00A73DBA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F996" w14:textId="77777777" w:rsidR="00C60A50" w:rsidRDefault="00C60A50">
      <w:pPr>
        <w:rPr>
          <w:rFonts w:hint="eastAsia"/>
        </w:rPr>
      </w:pPr>
      <w:r>
        <w:separator/>
      </w:r>
    </w:p>
  </w:footnote>
  <w:footnote w:type="continuationSeparator" w:id="0">
    <w:p w14:paraId="108DCD9B" w14:textId="77777777" w:rsidR="00C60A50" w:rsidRDefault="00C60A50">
      <w:pPr>
        <w:rPr>
          <w:rFonts w:hint="eastAsia"/>
        </w:rPr>
      </w:pPr>
      <w:r>
        <w:continuationSeparator/>
      </w:r>
    </w:p>
  </w:footnote>
  <w:footnote w:type="continuationNotice" w:id="1">
    <w:p w14:paraId="6F5A1297" w14:textId="77777777" w:rsidR="00C60A50" w:rsidRDefault="00C60A50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4"/>
  <w:p w14:paraId="03228566" w14:textId="096DAE40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2565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578F07B2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2565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0DF9794E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2565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FB33C82"/>
    <w:multiLevelType w:val="multilevel"/>
    <w:tmpl w:val="69B009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9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7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7"/>
  </w:num>
  <w:num w:numId="2" w16cid:durableId="359280886">
    <w:abstractNumId w:val="24"/>
  </w:num>
  <w:num w:numId="3" w16cid:durableId="474297977">
    <w:abstractNumId w:val="9"/>
  </w:num>
  <w:num w:numId="4" w16cid:durableId="1978224201">
    <w:abstractNumId w:val="19"/>
  </w:num>
  <w:num w:numId="5" w16cid:durableId="879895726">
    <w:abstractNumId w:val="5"/>
  </w:num>
  <w:num w:numId="6" w16cid:durableId="1313951306">
    <w:abstractNumId w:val="12"/>
  </w:num>
  <w:num w:numId="7" w16cid:durableId="1118527099">
    <w:abstractNumId w:val="11"/>
  </w:num>
  <w:num w:numId="8" w16cid:durableId="480776160">
    <w:abstractNumId w:val="21"/>
  </w:num>
  <w:num w:numId="9" w16cid:durableId="1870725864">
    <w:abstractNumId w:val="14"/>
  </w:num>
  <w:num w:numId="10" w16cid:durableId="83887302">
    <w:abstractNumId w:val="16"/>
  </w:num>
  <w:num w:numId="11" w16cid:durableId="1114639320">
    <w:abstractNumId w:val="4"/>
  </w:num>
  <w:num w:numId="12" w16cid:durableId="1392078518">
    <w:abstractNumId w:val="15"/>
  </w:num>
  <w:num w:numId="13" w16cid:durableId="1688408665">
    <w:abstractNumId w:val="0"/>
  </w:num>
  <w:num w:numId="14" w16cid:durableId="1358115451">
    <w:abstractNumId w:val="22"/>
  </w:num>
  <w:num w:numId="15" w16cid:durableId="302736872">
    <w:abstractNumId w:val="3"/>
  </w:num>
  <w:num w:numId="16" w16cid:durableId="771903085">
    <w:abstractNumId w:val="13"/>
  </w:num>
  <w:num w:numId="17" w16cid:durableId="1443963321">
    <w:abstractNumId w:val="6"/>
  </w:num>
  <w:num w:numId="18" w16cid:durableId="321272502">
    <w:abstractNumId w:val="20"/>
  </w:num>
  <w:num w:numId="19" w16cid:durableId="2013101600">
    <w:abstractNumId w:val="8"/>
  </w:num>
  <w:num w:numId="20" w16cid:durableId="1951543012">
    <w:abstractNumId w:val="1"/>
  </w:num>
  <w:num w:numId="21" w16cid:durableId="430207375">
    <w:abstractNumId w:val="17"/>
  </w:num>
  <w:num w:numId="22" w16cid:durableId="650212450">
    <w:abstractNumId w:val="2"/>
  </w:num>
  <w:num w:numId="23" w16cid:durableId="1569799128">
    <w:abstractNumId w:val="18"/>
  </w:num>
  <w:num w:numId="24" w16cid:durableId="1020815654">
    <w:abstractNumId w:val="23"/>
  </w:num>
  <w:num w:numId="25" w16cid:durableId="7744426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EF"/>
    <w:rsid w:val="00002FF6"/>
    <w:rsid w:val="00003722"/>
    <w:rsid w:val="00003A2E"/>
    <w:rsid w:val="00003A40"/>
    <w:rsid w:val="00004340"/>
    <w:rsid w:val="0000437D"/>
    <w:rsid w:val="00004F1E"/>
    <w:rsid w:val="00005373"/>
    <w:rsid w:val="00005506"/>
    <w:rsid w:val="000056EE"/>
    <w:rsid w:val="00005B39"/>
    <w:rsid w:val="00005DE1"/>
    <w:rsid w:val="00005E32"/>
    <w:rsid w:val="00006221"/>
    <w:rsid w:val="00010ED5"/>
    <w:rsid w:val="00011095"/>
    <w:rsid w:val="00011A05"/>
    <w:rsid w:val="00011A48"/>
    <w:rsid w:val="00011DB1"/>
    <w:rsid w:val="00011F4D"/>
    <w:rsid w:val="00012006"/>
    <w:rsid w:val="0001221A"/>
    <w:rsid w:val="00012571"/>
    <w:rsid w:val="000128AE"/>
    <w:rsid w:val="00012A21"/>
    <w:rsid w:val="00015691"/>
    <w:rsid w:val="00015AB0"/>
    <w:rsid w:val="00015E36"/>
    <w:rsid w:val="00016A6C"/>
    <w:rsid w:val="00016C76"/>
    <w:rsid w:val="00017CCF"/>
    <w:rsid w:val="000203CC"/>
    <w:rsid w:val="00020B71"/>
    <w:rsid w:val="00020B82"/>
    <w:rsid w:val="00020F3B"/>
    <w:rsid w:val="00020FBC"/>
    <w:rsid w:val="00021036"/>
    <w:rsid w:val="0002165B"/>
    <w:rsid w:val="00021F5E"/>
    <w:rsid w:val="000223EA"/>
    <w:rsid w:val="00022C79"/>
    <w:rsid w:val="00022DE0"/>
    <w:rsid w:val="0002307B"/>
    <w:rsid w:val="0002372B"/>
    <w:rsid w:val="00023847"/>
    <w:rsid w:val="00023D86"/>
    <w:rsid w:val="00023E3D"/>
    <w:rsid w:val="000243CC"/>
    <w:rsid w:val="000247B7"/>
    <w:rsid w:val="0002482A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7F1"/>
    <w:rsid w:val="00030EAA"/>
    <w:rsid w:val="00031197"/>
    <w:rsid w:val="000312A9"/>
    <w:rsid w:val="0003160A"/>
    <w:rsid w:val="00031FA7"/>
    <w:rsid w:val="000323B4"/>
    <w:rsid w:val="00032414"/>
    <w:rsid w:val="000325E8"/>
    <w:rsid w:val="00033101"/>
    <w:rsid w:val="00033366"/>
    <w:rsid w:val="00034687"/>
    <w:rsid w:val="00034A74"/>
    <w:rsid w:val="0003605A"/>
    <w:rsid w:val="00036105"/>
    <w:rsid w:val="00036616"/>
    <w:rsid w:val="000367BB"/>
    <w:rsid w:val="00037054"/>
    <w:rsid w:val="00037276"/>
    <w:rsid w:val="0003727E"/>
    <w:rsid w:val="00037F80"/>
    <w:rsid w:val="00040473"/>
    <w:rsid w:val="0004097A"/>
    <w:rsid w:val="000409C7"/>
    <w:rsid w:val="00040F2E"/>
    <w:rsid w:val="000415BD"/>
    <w:rsid w:val="00041E25"/>
    <w:rsid w:val="00041F83"/>
    <w:rsid w:val="000422CA"/>
    <w:rsid w:val="00042340"/>
    <w:rsid w:val="0004240B"/>
    <w:rsid w:val="00042738"/>
    <w:rsid w:val="00043091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6238"/>
    <w:rsid w:val="000469D2"/>
    <w:rsid w:val="00046C48"/>
    <w:rsid w:val="00047315"/>
    <w:rsid w:val="00047A94"/>
    <w:rsid w:val="000501A5"/>
    <w:rsid w:val="00050F5C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2F9"/>
    <w:rsid w:val="00053772"/>
    <w:rsid w:val="00053CB7"/>
    <w:rsid w:val="000544D6"/>
    <w:rsid w:val="000547ED"/>
    <w:rsid w:val="00054C2F"/>
    <w:rsid w:val="00055201"/>
    <w:rsid w:val="0005583A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F09"/>
    <w:rsid w:val="00062A7E"/>
    <w:rsid w:val="00063A36"/>
    <w:rsid w:val="00063D03"/>
    <w:rsid w:val="00063F8D"/>
    <w:rsid w:val="00064C68"/>
    <w:rsid w:val="0006519C"/>
    <w:rsid w:val="00065788"/>
    <w:rsid w:val="00065E8F"/>
    <w:rsid w:val="00065F34"/>
    <w:rsid w:val="00066700"/>
    <w:rsid w:val="000671A5"/>
    <w:rsid w:val="00067F02"/>
    <w:rsid w:val="000708E3"/>
    <w:rsid w:val="00070BEB"/>
    <w:rsid w:val="000719DC"/>
    <w:rsid w:val="000723FA"/>
    <w:rsid w:val="00072918"/>
    <w:rsid w:val="00073031"/>
    <w:rsid w:val="00073233"/>
    <w:rsid w:val="00073B3A"/>
    <w:rsid w:val="00073D22"/>
    <w:rsid w:val="00073DD6"/>
    <w:rsid w:val="00073F18"/>
    <w:rsid w:val="000748DD"/>
    <w:rsid w:val="00075C47"/>
    <w:rsid w:val="0007670F"/>
    <w:rsid w:val="00076BD3"/>
    <w:rsid w:val="00077364"/>
    <w:rsid w:val="00077569"/>
    <w:rsid w:val="00077846"/>
    <w:rsid w:val="0007796F"/>
    <w:rsid w:val="000803EE"/>
    <w:rsid w:val="0008048A"/>
    <w:rsid w:val="00080658"/>
    <w:rsid w:val="00080E49"/>
    <w:rsid w:val="00081419"/>
    <w:rsid w:val="00081754"/>
    <w:rsid w:val="00081764"/>
    <w:rsid w:val="00081BC8"/>
    <w:rsid w:val="000821B8"/>
    <w:rsid w:val="000821F9"/>
    <w:rsid w:val="00082990"/>
    <w:rsid w:val="00082AEF"/>
    <w:rsid w:val="000841F6"/>
    <w:rsid w:val="000844FB"/>
    <w:rsid w:val="00084690"/>
    <w:rsid w:val="0008515F"/>
    <w:rsid w:val="000860DC"/>
    <w:rsid w:val="000861E9"/>
    <w:rsid w:val="00086979"/>
    <w:rsid w:val="00087360"/>
    <w:rsid w:val="00087405"/>
    <w:rsid w:val="0009037F"/>
    <w:rsid w:val="00090437"/>
    <w:rsid w:val="0009130F"/>
    <w:rsid w:val="00091745"/>
    <w:rsid w:val="00091A44"/>
    <w:rsid w:val="000930D0"/>
    <w:rsid w:val="000931B0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906"/>
    <w:rsid w:val="00095C5B"/>
    <w:rsid w:val="00095D2E"/>
    <w:rsid w:val="00096B74"/>
    <w:rsid w:val="00097134"/>
    <w:rsid w:val="00097CBF"/>
    <w:rsid w:val="000A0C0C"/>
    <w:rsid w:val="000A1084"/>
    <w:rsid w:val="000A16A1"/>
    <w:rsid w:val="000A18B3"/>
    <w:rsid w:val="000A18D6"/>
    <w:rsid w:val="000A19DD"/>
    <w:rsid w:val="000A24D5"/>
    <w:rsid w:val="000A280E"/>
    <w:rsid w:val="000A2833"/>
    <w:rsid w:val="000A2C4A"/>
    <w:rsid w:val="000A2D29"/>
    <w:rsid w:val="000A34B1"/>
    <w:rsid w:val="000A367E"/>
    <w:rsid w:val="000A3D4F"/>
    <w:rsid w:val="000A4173"/>
    <w:rsid w:val="000A509D"/>
    <w:rsid w:val="000A619C"/>
    <w:rsid w:val="000A6B35"/>
    <w:rsid w:val="000A722C"/>
    <w:rsid w:val="000A7494"/>
    <w:rsid w:val="000A7A0E"/>
    <w:rsid w:val="000B00AF"/>
    <w:rsid w:val="000B07CD"/>
    <w:rsid w:val="000B08F7"/>
    <w:rsid w:val="000B0C4F"/>
    <w:rsid w:val="000B0CAC"/>
    <w:rsid w:val="000B0F9F"/>
    <w:rsid w:val="000B1F55"/>
    <w:rsid w:val="000B4171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912"/>
    <w:rsid w:val="000C0AAF"/>
    <w:rsid w:val="000C1826"/>
    <w:rsid w:val="000C588A"/>
    <w:rsid w:val="000C5B4B"/>
    <w:rsid w:val="000C5EF1"/>
    <w:rsid w:val="000C71E1"/>
    <w:rsid w:val="000C7204"/>
    <w:rsid w:val="000C7589"/>
    <w:rsid w:val="000C75E9"/>
    <w:rsid w:val="000D0306"/>
    <w:rsid w:val="000D0472"/>
    <w:rsid w:val="000D1925"/>
    <w:rsid w:val="000D1F2D"/>
    <w:rsid w:val="000D1F49"/>
    <w:rsid w:val="000D2630"/>
    <w:rsid w:val="000D2C33"/>
    <w:rsid w:val="000D32C6"/>
    <w:rsid w:val="000D36BB"/>
    <w:rsid w:val="000D3940"/>
    <w:rsid w:val="000D3DFF"/>
    <w:rsid w:val="000D4727"/>
    <w:rsid w:val="000D53A3"/>
    <w:rsid w:val="000D550E"/>
    <w:rsid w:val="000D6788"/>
    <w:rsid w:val="000D7095"/>
    <w:rsid w:val="000D7444"/>
    <w:rsid w:val="000D76B4"/>
    <w:rsid w:val="000D7B8A"/>
    <w:rsid w:val="000E00D3"/>
    <w:rsid w:val="000E132E"/>
    <w:rsid w:val="000E150A"/>
    <w:rsid w:val="000E214E"/>
    <w:rsid w:val="000E24B1"/>
    <w:rsid w:val="000E4352"/>
    <w:rsid w:val="000E5F41"/>
    <w:rsid w:val="000E6F90"/>
    <w:rsid w:val="000E7257"/>
    <w:rsid w:val="000E777D"/>
    <w:rsid w:val="000E7F55"/>
    <w:rsid w:val="000F050A"/>
    <w:rsid w:val="000F0C37"/>
    <w:rsid w:val="000F0C51"/>
    <w:rsid w:val="000F0E22"/>
    <w:rsid w:val="000F0E84"/>
    <w:rsid w:val="000F1A13"/>
    <w:rsid w:val="000F1EB0"/>
    <w:rsid w:val="000F312F"/>
    <w:rsid w:val="000F34A6"/>
    <w:rsid w:val="000F374C"/>
    <w:rsid w:val="000F4496"/>
    <w:rsid w:val="000F5282"/>
    <w:rsid w:val="000F52A4"/>
    <w:rsid w:val="000F57BF"/>
    <w:rsid w:val="000F66BB"/>
    <w:rsid w:val="000F704C"/>
    <w:rsid w:val="000F7174"/>
    <w:rsid w:val="00100026"/>
    <w:rsid w:val="00100C6A"/>
    <w:rsid w:val="001015A3"/>
    <w:rsid w:val="00101746"/>
    <w:rsid w:val="00101CB9"/>
    <w:rsid w:val="001020A8"/>
    <w:rsid w:val="0010267A"/>
    <w:rsid w:val="001029DF"/>
    <w:rsid w:val="0010353D"/>
    <w:rsid w:val="0010367D"/>
    <w:rsid w:val="001037DB"/>
    <w:rsid w:val="00104169"/>
    <w:rsid w:val="00104B2B"/>
    <w:rsid w:val="0010605E"/>
    <w:rsid w:val="001060F8"/>
    <w:rsid w:val="00106DFB"/>
    <w:rsid w:val="00107070"/>
    <w:rsid w:val="00107472"/>
    <w:rsid w:val="00107A35"/>
    <w:rsid w:val="00107B9F"/>
    <w:rsid w:val="00107D6E"/>
    <w:rsid w:val="001101ED"/>
    <w:rsid w:val="00111C47"/>
    <w:rsid w:val="00111EB6"/>
    <w:rsid w:val="001120B1"/>
    <w:rsid w:val="001124DF"/>
    <w:rsid w:val="00113203"/>
    <w:rsid w:val="001133A1"/>
    <w:rsid w:val="00113510"/>
    <w:rsid w:val="0011402A"/>
    <w:rsid w:val="00114628"/>
    <w:rsid w:val="001146F4"/>
    <w:rsid w:val="001150E3"/>
    <w:rsid w:val="0011518E"/>
    <w:rsid w:val="001154AB"/>
    <w:rsid w:val="00115DBD"/>
    <w:rsid w:val="00116567"/>
    <w:rsid w:val="00116593"/>
    <w:rsid w:val="0011667B"/>
    <w:rsid w:val="0011703B"/>
    <w:rsid w:val="001170F6"/>
    <w:rsid w:val="0012098C"/>
    <w:rsid w:val="001210C6"/>
    <w:rsid w:val="00121849"/>
    <w:rsid w:val="00122877"/>
    <w:rsid w:val="0012351A"/>
    <w:rsid w:val="001236BC"/>
    <w:rsid w:val="0012405C"/>
    <w:rsid w:val="001241E5"/>
    <w:rsid w:val="00124331"/>
    <w:rsid w:val="001243C0"/>
    <w:rsid w:val="00124589"/>
    <w:rsid w:val="001248C1"/>
    <w:rsid w:val="001255F0"/>
    <w:rsid w:val="00125788"/>
    <w:rsid w:val="001257B5"/>
    <w:rsid w:val="00125A93"/>
    <w:rsid w:val="001264C2"/>
    <w:rsid w:val="00126870"/>
    <w:rsid w:val="00127C7C"/>
    <w:rsid w:val="00130098"/>
    <w:rsid w:val="00130F16"/>
    <w:rsid w:val="001329B2"/>
    <w:rsid w:val="001331BA"/>
    <w:rsid w:val="001331C1"/>
    <w:rsid w:val="00133EFF"/>
    <w:rsid w:val="001351E9"/>
    <w:rsid w:val="0013525D"/>
    <w:rsid w:val="001352BD"/>
    <w:rsid w:val="001353C5"/>
    <w:rsid w:val="0013543F"/>
    <w:rsid w:val="001358AB"/>
    <w:rsid w:val="0013642F"/>
    <w:rsid w:val="001376C8"/>
    <w:rsid w:val="00137862"/>
    <w:rsid w:val="00137D6D"/>
    <w:rsid w:val="00137DF3"/>
    <w:rsid w:val="001403C5"/>
    <w:rsid w:val="0014046C"/>
    <w:rsid w:val="00141129"/>
    <w:rsid w:val="001412B0"/>
    <w:rsid w:val="00142420"/>
    <w:rsid w:val="00142988"/>
    <w:rsid w:val="00142BAC"/>
    <w:rsid w:val="0014433B"/>
    <w:rsid w:val="001448D3"/>
    <w:rsid w:val="00144C65"/>
    <w:rsid w:val="00144F00"/>
    <w:rsid w:val="00144F4E"/>
    <w:rsid w:val="00146898"/>
    <w:rsid w:val="00146A5B"/>
    <w:rsid w:val="00146D48"/>
    <w:rsid w:val="001473B6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3677"/>
    <w:rsid w:val="00154B4A"/>
    <w:rsid w:val="00154D28"/>
    <w:rsid w:val="00154FA2"/>
    <w:rsid w:val="001551DA"/>
    <w:rsid w:val="00155BDC"/>
    <w:rsid w:val="00156077"/>
    <w:rsid w:val="001564A7"/>
    <w:rsid w:val="001573AE"/>
    <w:rsid w:val="00157C01"/>
    <w:rsid w:val="00160482"/>
    <w:rsid w:val="00160646"/>
    <w:rsid w:val="00160DCE"/>
    <w:rsid w:val="00160E55"/>
    <w:rsid w:val="00161498"/>
    <w:rsid w:val="00161767"/>
    <w:rsid w:val="0016288F"/>
    <w:rsid w:val="00162C8B"/>
    <w:rsid w:val="00162E71"/>
    <w:rsid w:val="001630E2"/>
    <w:rsid w:val="00163ACB"/>
    <w:rsid w:val="00163DAD"/>
    <w:rsid w:val="00163E46"/>
    <w:rsid w:val="0016489C"/>
    <w:rsid w:val="00164B71"/>
    <w:rsid w:val="00164E7A"/>
    <w:rsid w:val="0016555C"/>
    <w:rsid w:val="00165824"/>
    <w:rsid w:val="00165AB8"/>
    <w:rsid w:val="001670F0"/>
    <w:rsid w:val="00167151"/>
    <w:rsid w:val="00167689"/>
    <w:rsid w:val="001676B6"/>
    <w:rsid w:val="001700FA"/>
    <w:rsid w:val="001708D5"/>
    <w:rsid w:val="001712B0"/>
    <w:rsid w:val="0017158F"/>
    <w:rsid w:val="00171A05"/>
    <w:rsid w:val="0017201A"/>
    <w:rsid w:val="00172030"/>
    <w:rsid w:val="0017205A"/>
    <w:rsid w:val="00172469"/>
    <w:rsid w:val="00172CEA"/>
    <w:rsid w:val="00173126"/>
    <w:rsid w:val="00173A05"/>
    <w:rsid w:val="00173A75"/>
    <w:rsid w:val="00173D5E"/>
    <w:rsid w:val="001742D2"/>
    <w:rsid w:val="001743EF"/>
    <w:rsid w:val="001749E0"/>
    <w:rsid w:val="001752BE"/>
    <w:rsid w:val="0017556E"/>
    <w:rsid w:val="00176ACA"/>
    <w:rsid w:val="001774C5"/>
    <w:rsid w:val="00177EDB"/>
    <w:rsid w:val="00181BD7"/>
    <w:rsid w:val="00182AB4"/>
    <w:rsid w:val="00182FFE"/>
    <w:rsid w:val="00183761"/>
    <w:rsid w:val="00184A3B"/>
    <w:rsid w:val="00184D78"/>
    <w:rsid w:val="001854BE"/>
    <w:rsid w:val="00185D60"/>
    <w:rsid w:val="00185FF0"/>
    <w:rsid w:val="0018613E"/>
    <w:rsid w:val="001862DF"/>
    <w:rsid w:val="001863F2"/>
    <w:rsid w:val="00186B3E"/>
    <w:rsid w:val="00186B58"/>
    <w:rsid w:val="0018753E"/>
    <w:rsid w:val="00187FD6"/>
    <w:rsid w:val="0019057F"/>
    <w:rsid w:val="0019100C"/>
    <w:rsid w:val="00191168"/>
    <w:rsid w:val="001917BD"/>
    <w:rsid w:val="00191800"/>
    <w:rsid w:val="0019183A"/>
    <w:rsid w:val="00191989"/>
    <w:rsid w:val="0019292D"/>
    <w:rsid w:val="001929BC"/>
    <w:rsid w:val="00193B7D"/>
    <w:rsid w:val="00193F96"/>
    <w:rsid w:val="0019412D"/>
    <w:rsid w:val="0019463E"/>
    <w:rsid w:val="00195238"/>
    <w:rsid w:val="00195653"/>
    <w:rsid w:val="00195785"/>
    <w:rsid w:val="001958A8"/>
    <w:rsid w:val="001967BE"/>
    <w:rsid w:val="00196B21"/>
    <w:rsid w:val="00196CCB"/>
    <w:rsid w:val="00197245"/>
    <w:rsid w:val="00197B8E"/>
    <w:rsid w:val="00197EB7"/>
    <w:rsid w:val="001A0176"/>
    <w:rsid w:val="001A143D"/>
    <w:rsid w:val="001A1663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6DD"/>
    <w:rsid w:val="001A5479"/>
    <w:rsid w:val="001A56FC"/>
    <w:rsid w:val="001A592C"/>
    <w:rsid w:val="001A5B42"/>
    <w:rsid w:val="001A5F6E"/>
    <w:rsid w:val="001A6167"/>
    <w:rsid w:val="001A6F76"/>
    <w:rsid w:val="001A72CC"/>
    <w:rsid w:val="001A7C5F"/>
    <w:rsid w:val="001B07D9"/>
    <w:rsid w:val="001B07F1"/>
    <w:rsid w:val="001B09E4"/>
    <w:rsid w:val="001B14A4"/>
    <w:rsid w:val="001B33B3"/>
    <w:rsid w:val="001B390A"/>
    <w:rsid w:val="001B4152"/>
    <w:rsid w:val="001B43D0"/>
    <w:rsid w:val="001B5073"/>
    <w:rsid w:val="001B53B0"/>
    <w:rsid w:val="001B575F"/>
    <w:rsid w:val="001B57E7"/>
    <w:rsid w:val="001B5B9F"/>
    <w:rsid w:val="001B7654"/>
    <w:rsid w:val="001B77B4"/>
    <w:rsid w:val="001B79D8"/>
    <w:rsid w:val="001B7F0D"/>
    <w:rsid w:val="001C02F8"/>
    <w:rsid w:val="001C0388"/>
    <w:rsid w:val="001C03D9"/>
    <w:rsid w:val="001C0E4B"/>
    <w:rsid w:val="001C101D"/>
    <w:rsid w:val="001C1F50"/>
    <w:rsid w:val="001C20F2"/>
    <w:rsid w:val="001C21AC"/>
    <w:rsid w:val="001C2DE9"/>
    <w:rsid w:val="001C2FA5"/>
    <w:rsid w:val="001C3155"/>
    <w:rsid w:val="001C40CF"/>
    <w:rsid w:val="001C4301"/>
    <w:rsid w:val="001C4FE1"/>
    <w:rsid w:val="001C50C9"/>
    <w:rsid w:val="001C574C"/>
    <w:rsid w:val="001C5763"/>
    <w:rsid w:val="001C5ADD"/>
    <w:rsid w:val="001C5F71"/>
    <w:rsid w:val="001C687C"/>
    <w:rsid w:val="001C6979"/>
    <w:rsid w:val="001D0C05"/>
    <w:rsid w:val="001D0D25"/>
    <w:rsid w:val="001D0F4D"/>
    <w:rsid w:val="001D1170"/>
    <w:rsid w:val="001D1B3E"/>
    <w:rsid w:val="001D1C43"/>
    <w:rsid w:val="001D2042"/>
    <w:rsid w:val="001D2440"/>
    <w:rsid w:val="001D264D"/>
    <w:rsid w:val="001D2845"/>
    <w:rsid w:val="001D29F7"/>
    <w:rsid w:val="001D2CF5"/>
    <w:rsid w:val="001D31D3"/>
    <w:rsid w:val="001D3592"/>
    <w:rsid w:val="001D3956"/>
    <w:rsid w:val="001D3AE0"/>
    <w:rsid w:val="001D3FBF"/>
    <w:rsid w:val="001D43BC"/>
    <w:rsid w:val="001D49E1"/>
    <w:rsid w:val="001D4DA3"/>
    <w:rsid w:val="001D52D7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E4A"/>
    <w:rsid w:val="001E00E7"/>
    <w:rsid w:val="001E17C8"/>
    <w:rsid w:val="001E1F86"/>
    <w:rsid w:val="001E21CD"/>
    <w:rsid w:val="001E245E"/>
    <w:rsid w:val="001E2560"/>
    <w:rsid w:val="001E2890"/>
    <w:rsid w:val="001E292D"/>
    <w:rsid w:val="001E2E2E"/>
    <w:rsid w:val="001E314B"/>
    <w:rsid w:val="001E3494"/>
    <w:rsid w:val="001E3579"/>
    <w:rsid w:val="001E383D"/>
    <w:rsid w:val="001E4375"/>
    <w:rsid w:val="001E4421"/>
    <w:rsid w:val="001E4BF3"/>
    <w:rsid w:val="001E4E48"/>
    <w:rsid w:val="001E5557"/>
    <w:rsid w:val="001E55BA"/>
    <w:rsid w:val="001E584D"/>
    <w:rsid w:val="001E586A"/>
    <w:rsid w:val="001E5BE7"/>
    <w:rsid w:val="001E69DA"/>
    <w:rsid w:val="001E6BF1"/>
    <w:rsid w:val="001E7384"/>
    <w:rsid w:val="001E7A6B"/>
    <w:rsid w:val="001E7FEB"/>
    <w:rsid w:val="001F1D5E"/>
    <w:rsid w:val="001F2298"/>
    <w:rsid w:val="001F22B9"/>
    <w:rsid w:val="001F27D5"/>
    <w:rsid w:val="001F2BBB"/>
    <w:rsid w:val="001F2FC7"/>
    <w:rsid w:val="001F3633"/>
    <w:rsid w:val="001F38A6"/>
    <w:rsid w:val="001F407F"/>
    <w:rsid w:val="001F453E"/>
    <w:rsid w:val="001F4735"/>
    <w:rsid w:val="001F4985"/>
    <w:rsid w:val="001F4D70"/>
    <w:rsid w:val="001F5799"/>
    <w:rsid w:val="001F5D2F"/>
    <w:rsid w:val="001F5F06"/>
    <w:rsid w:val="001F6942"/>
    <w:rsid w:val="001F6DAF"/>
    <w:rsid w:val="001F782E"/>
    <w:rsid w:val="001F78EF"/>
    <w:rsid w:val="001F7ACA"/>
    <w:rsid w:val="00200A95"/>
    <w:rsid w:val="00200EB7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4424"/>
    <w:rsid w:val="0020476F"/>
    <w:rsid w:val="0020485D"/>
    <w:rsid w:val="00204FA5"/>
    <w:rsid w:val="00205822"/>
    <w:rsid w:val="00205ADF"/>
    <w:rsid w:val="002062A3"/>
    <w:rsid w:val="00206682"/>
    <w:rsid w:val="00207197"/>
    <w:rsid w:val="0020738F"/>
    <w:rsid w:val="00207E04"/>
    <w:rsid w:val="00210122"/>
    <w:rsid w:val="002112DC"/>
    <w:rsid w:val="00211556"/>
    <w:rsid w:val="002125EC"/>
    <w:rsid w:val="00212623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886"/>
    <w:rsid w:val="00215A38"/>
    <w:rsid w:val="00216945"/>
    <w:rsid w:val="00216B3C"/>
    <w:rsid w:val="002179E3"/>
    <w:rsid w:val="002210E6"/>
    <w:rsid w:val="00221118"/>
    <w:rsid w:val="0022172F"/>
    <w:rsid w:val="00221766"/>
    <w:rsid w:val="00221D47"/>
    <w:rsid w:val="002235DA"/>
    <w:rsid w:val="0022415A"/>
    <w:rsid w:val="00224BD9"/>
    <w:rsid w:val="00224FA8"/>
    <w:rsid w:val="00224FB0"/>
    <w:rsid w:val="00225424"/>
    <w:rsid w:val="00225716"/>
    <w:rsid w:val="00225796"/>
    <w:rsid w:val="0022665A"/>
    <w:rsid w:val="002266AE"/>
    <w:rsid w:val="0023154D"/>
    <w:rsid w:val="00231BC6"/>
    <w:rsid w:val="00231F78"/>
    <w:rsid w:val="00231FC3"/>
    <w:rsid w:val="002320C5"/>
    <w:rsid w:val="0023237F"/>
    <w:rsid w:val="00233079"/>
    <w:rsid w:val="00233F63"/>
    <w:rsid w:val="00234052"/>
    <w:rsid w:val="002349AB"/>
    <w:rsid w:val="00234C3F"/>
    <w:rsid w:val="002352FC"/>
    <w:rsid w:val="002367B6"/>
    <w:rsid w:val="0023723F"/>
    <w:rsid w:val="00237D76"/>
    <w:rsid w:val="00237E45"/>
    <w:rsid w:val="00237F71"/>
    <w:rsid w:val="002401A0"/>
    <w:rsid w:val="002403B1"/>
    <w:rsid w:val="002403B3"/>
    <w:rsid w:val="00240B99"/>
    <w:rsid w:val="00241CCC"/>
    <w:rsid w:val="00242A7E"/>
    <w:rsid w:val="00242B83"/>
    <w:rsid w:val="00242BE1"/>
    <w:rsid w:val="00242CF6"/>
    <w:rsid w:val="002430A7"/>
    <w:rsid w:val="002431A0"/>
    <w:rsid w:val="00243B8E"/>
    <w:rsid w:val="00243BE6"/>
    <w:rsid w:val="002441D7"/>
    <w:rsid w:val="0024452E"/>
    <w:rsid w:val="00244B0F"/>
    <w:rsid w:val="00245316"/>
    <w:rsid w:val="00245C41"/>
    <w:rsid w:val="00246B4E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AB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C30"/>
    <w:rsid w:val="0025529F"/>
    <w:rsid w:val="00256708"/>
    <w:rsid w:val="0025727E"/>
    <w:rsid w:val="002577D7"/>
    <w:rsid w:val="0026055B"/>
    <w:rsid w:val="0026095E"/>
    <w:rsid w:val="00261718"/>
    <w:rsid w:val="00262750"/>
    <w:rsid w:val="00262F03"/>
    <w:rsid w:val="00263847"/>
    <w:rsid w:val="00263959"/>
    <w:rsid w:val="00263C5B"/>
    <w:rsid w:val="00264211"/>
    <w:rsid w:val="00265002"/>
    <w:rsid w:val="002654C4"/>
    <w:rsid w:val="00265C6E"/>
    <w:rsid w:val="00266546"/>
    <w:rsid w:val="00266C32"/>
    <w:rsid w:val="00266DE3"/>
    <w:rsid w:val="0026738D"/>
    <w:rsid w:val="00267B42"/>
    <w:rsid w:val="00267F3B"/>
    <w:rsid w:val="00270CF5"/>
    <w:rsid w:val="00270FA2"/>
    <w:rsid w:val="00271331"/>
    <w:rsid w:val="00271415"/>
    <w:rsid w:val="00271C7B"/>
    <w:rsid w:val="00272EA2"/>
    <w:rsid w:val="00273E96"/>
    <w:rsid w:val="002746A1"/>
    <w:rsid w:val="00275720"/>
    <w:rsid w:val="002757A5"/>
    <w:rsid w:val="002757D0"/>
    <w:rsid w:val="00275A14"/>
    <w:rsid w:val="00276355"/>
    <w:rsid w:val="002771F2"/>
    <w:rsid w:val="002775CF"/>
    <w:rsid w:val="0027766F"/>
    <w:rsid w:val="0027771D"/>
    <w:rsid w:val="00277AC8"/>
    <w:rsid w:val="002811FB"/>
    <w:rsid w:val="00281AF3"/>
    <w:rsid w:val="00282A26"/>
    <w:rsid w:val="00283989"/>
    <w:rsid w:val="00283AAE"/>
    <w:rsid w:val="00283D20"/>
    <w:rsid w:val="00284382"/>
    <w:rsid w:val="002852D4"/>
    <w:rsid w:val="002853B7"/>
    <w:rsid w:val="00285792"/>
    <w:rsid w:val="00285FC7"/>
    <w:rsid w:val="00286708"/>
    <w:rsid w:val="00286D95"/>
    <w:rsid w:val="002873AD"/>
    <w:rsid w:val="00287797"/>
    <w:rsid w:val="002877A0"/>
    <w:rsid w:val="002906F4"/>
    <w:rsid w:val="00290F0E"/>
    <w:rsid w:val="0029118E"/>
    <w:rsid w:val="002911FC"/>
    <w:rsid w:val="00291402"/>
    <w:rsid w:val="00291E31"/>
    <w:rsid w:val="00291E5C"/>
    <w:rsid w:val="00292470"/>
    <w:rsid w:val="00292893"/>
    <w:rsid w:val="002931D3"/>
    <w:rsid w:val="00293A16"/>
    <w:rsid w:val="00293E3F"/>
    <w:rsid w:val="00294589"/>
    <w:rsid w:val="0029560F"/>
    <w:rsid w:val="00295D79"/>
    <w:rsid w:val="00295F5D"/>
    <w:rsid w:val="002962CB"/>
    <w:rsid w:val="00297050"/>
    <w:rsid w:val="00297223"/>
    <w:rsid w:val="00297683"/>
    <w:rsid w:val="00297791"/>
    <w:rsid w:val="00297AC0"/>
    <w:rsid w:val="002A09DF"/>
    <w:rsid w:val="002A1CA9"/>
    <w:rsid w:val="002A209B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600E"/>
    <w:rsid w:val="002A6069"/>
    <w:rsid w:val="002A6668"/>
    <w:rsid w:val="002A6973"/>
    <w:rsid w:val="002A69CA"/>
    <w:rsid w:val="002A6B8D"/>
    <w:rsid w:val="002A73F7"/>
    <w:rsid w:val="002A746D"/>
    <w:rsid w:val="002A74AE"/>
    <w:rsid w:val="002A7FAB"/>
    <w:rsid w:val="002B0098"/>
    <w:rsid w:val="002B00C5"/>
    <w:rsid w:val="002B0A44"/>
    <w:rsid w:val="002B2B30"/>
    <w:rsid w:val="002B2EE2"/>
    <w:rsid w:val="002B3016"/>
    <w:rsid w:val="002B5097"/>
    <w:rsid w:val="002B5631"/>
    <w:rsid w:val="002B575F"/>
    <w:rsid w:val="002B60FD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848"/>
    <w:rsid w:val="002C0C98"/>
    <w:rsid w:val="002C1131"/>
    <w:rsid w:val="002C1244"/>
    <w:rsid w:val="002C1D5A"/>
    <w:rsid w:val="002C2B06"/>
    <w:rsid w:val="002C3043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C7B57"/>
    <w:rsid w:val="002C7FA7"/>
    <w:rsid w:val="002D0025"/>
    <w:rsid w:val="002D0531"/>
    <w:rsid w:val="002D085E"/>
    <w:rsid w:val="002D0972"/>
    <w:rsid w:val="002D0F06"/>
    <w:rsid w:val="002D19DE"/>
    <w:rsid w:val="002D1D58"/>
    <w:rsid w:val="002D2B7E"/>
    <w:rsid w:val="002D2D94"/>
    <w:rsid w:val="002D2FD5"/>
    <w:rsid w:val="002D343E"/>
    <w:rsid w:val="002D3815"/>
    <w:rsid w:val="002D4D86"/>
    <w:rsid w:val="002D54F5"/>
    <w:rsid w:val="002D554C"/>
    <w:rsid w:val="002D5555"/>
    <w:rsid w:val="002D5DA1"/>
    <w:rsid w:val="002D6794"/>
    <w:rsid w:val="002D7025"/>
    <w:rsid w:val="002D7336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8FB"/>
    <w:rsid w:val="002E2E87"/>
    <w:rsid w:val="002E2F39"/>
    <w:rsid w:val="002E37B0"/>
    <w:rsid w:val="002E3D73"/>
    <w:rsid w:val="002E3D84"/>
    <w:rsid w:val="002E46AD"/>
    <w:rsid w:val="002E46B4"/>
    <w:rsid w:val="002E473C"/>
    <w:rsid w:val="002E4BD1"/>
    <w:rsid w:val="002E53CD"/>
    <w:rsid w:val="002E5576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2EB1"/>
    <w:rsid w:val="002F34BC"/>
    <w:rsid w:val="002F3A35"/>
    <w:rsid w:val="002F3A80"/>
    <w:rsid w:val="002F4299"/>
    <w:rsid w:val="002F4313"/>
    <w:rsid w:val="002F4890"/>
    <w:rsid w:val="002F49D8"/>
    <w:rsid w:val="002F517F"/>
    <w:rsid w:val="002F5671"/>
    <w:rsid w:val="002F6472"/>
    <w:rsid w:val="002F684A"/>
    <w:rsid w:val="002F6E95"/>
    <w:rsid w:val="002F753B"/>
    <w:rsid w:val="002F7AE9"/>
    <w:rsid w:val="002F7C55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27C1"/>
    <w:rsid w:val="00303437"/>
    <w:rsid w:val="0030350A"/>
    <w:rsid w:val="00303747"/>
    <w:rsid w:val="00303759"/>
    <w:rsid w:val="00303D15"/>
    <w:rsid w:val="00303FAF"/>
    <w:rsid w:val="00304725"/>
    <w:rsid w:val="00304B9F"/>
    <w:rsid w:val="00305C5E"/>
    <w:rsid w:val="00306585"/>
    <w:rsid w:val="00306694"/>
    <w:rsid w:val="00306753"/>
    <w:rsid w:val="00306B8D"/>
    <w:rsid w:val="00306BD6"/>
    <w:rsid w:val="00307A18"/>
    <w:rsid w:val="00310407"/>
    <w:rsid w:val="003114F9"/>
    <w:rsid w:val="00311808"/>
    <w:rsid w:val="00311F00"/>
    <w:rsid w:val="00312B52"/>
    <w:rsid w:val="00312C17"/>
    <w:rsid w:val="00312FE4"/>
    <w:rsid w:val="00313294"/>
    <w:rsid w:val="003137CB"/>
    <w:rsid w:val="00313CF4"/>
    <w:rsid w:val="003148AA"/>
    <w:rsid w:val="003153C1"/>
    <w:rsid w:val="00315F2A"/>
    <w:rsid w:val="003174C3"/>
    <w:rsid w:val="00317604"/>
    <w:rsid w:val="00317A49"/>
    <w:rsid w:val="00317CAA"/>
    <w:rsid w:val="003216AA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4A24"/>
    <w:rsid w:val="00324C66"/>
    <w:rsid w:val="003259DE"/>
    <w:rsid w:val="00325DAE"/>
    <w:rsid w:val="00326034"/>
    <w:rsid w:val="00326514"/>
    <w:rsid w:val="00326F01"/>
    <w:rsid w:val="0032767D"/>
    <w:rsid w:val="00327EEA"/>
    <w:rsid w:val="003303AF"/>
    <w:rsid w:val="00330448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4F2"/>
    <w:rsid w:val="00334779"/>
    <w:rsid w:val="0033480E"/>
    <w:rsid w:val="00335226"/>
    <w:rsid w:val="00335356"/>
    <w:rsid w:val="00335516"/>
    <w:rsid w:val="003356BD"/>
    <w:rsid w:val="00335786"/>
    <w:rsid w:val="003357E6"/>
    <w:rsid w:val="0033587D"/>
    <w:rsid w:val="00335E82"/>
    <w:rsid w:val="00336974"/>
    <w:rsid w:val="00336A8C"/>
    <w:rsid w:val="00336E9D"/>
    <w:rsid w:val="00337348"/>
    <w:rsid w:val="00340284"/>
    <w:rsid w:val="00340A98"/>
    <w:rsid w:val="0034115E"/>
    <w:rsid w:val="00341691"/>
    <w:rsid w:val="00341CC1"/>
    <w:rsid w:val="003424B9"/>
    <w:rsid w:val="0034250D"/>
    <w:rsid w:val="00342829"/>
    <w:rsid w:val="00342AF7"/>
    <w:rsid w:val="00343792"/>
    <w:rsid w:val="00343A2B"/>
    <w:rsid w:val="00343DAB"/>
    <w:rsid w:val="00343E6D"/>
    <w:rsid w:val="003451D5"/>
    <w:rsid w:val="00345DC4"/>
    <w:rsid w:val="00345ED0"/>
    <w:rsid w:val="00346F3F"/>
    <w:rsid w:val="00347765"/>
    <w:rsid w:val="00347967"/>
    <w:rsid w:val="00350B79"/>
    <w:rsid w:val="00350CED"/>
    <w:rsid w:val="00351A5F"/>
    <w:rsid w:val="0035219D"/>
    <w:rsid w:val="003528DC"/>
    <w:rsid w:val="00352938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6017"/>
    <w:rsid w:val="003566B3"/>
    <w:rsid w:val="00356927"/>
    <w:rsid w:val="00356B2C"/>
    <w:rsid w:val="0035736C"/>
    <w:rsid w:val="00357376"/>
    <w:rsid w:val="00357775"/>
    <w:rsid w:val="00357846"/>
    <w:rsid w:val="00357BB8"/>
    <w:rsid w:val="00360983"/>
    <w:rsid w:val="003609EF"/>
    <w:rsid w:val="00360A80"/>
    <w:rsid w:val="0036153F"/>
    <w:rsid w:val="003615C6"/>
    <w:rsid w:val="00361F5A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614C"/>
    <w:rsid w:val="00366701"/>
    <w:rsid w:val="00366A00"/>
    <w:rsid w:val="00366EAF"/>
    <w:rsid w:val="00366EFB"/>
    <w:rsid w:val="003670B4"/>
    <w:rsid w:val="003670F2"/>
    <w:rsid w:val="0036791B"/>
    <w:rsid w:val="00367A47"/>
    <w:rsid w:val="00367C39"/>
    <w:rsid w:val="003704A6"/>
    <w:rsid w:val="003705E4"/>
    <w:rsid w:val="00370F24"/>
    <w:rsid w:val="0037215F"/>
    <w:rsid w:val="00372328"/>
    <w:rsid w:val="00372506"/>
    <w:rsid w:val="00372ADB"/>
    <w:rsid w:val="00372ED9"/>
    <w:rsid w:val="00372F30"/>
    <w:rsid w:val="00373B54"/>
    <w:rsid w:val="003740B4"/>
    <w:rsid w:val="0037414A"/>
    <w:rsid w:val="00374426"/>
    <w:rsid w:val="0037487F"/>
    <w:rsid w:val="0037542C"/>
    <w:rsid w:val="0037588A"/>
    <w:rsid w:val="00376445"/>
    <w:rsid w:val="0037667A"/>
    <w:rsid w:val="003766FA"/>
    <w:rsid w:val="00376ED6"/>
    <w:rsid w:val="0037751C"/>
    <w:rsid w:val="003776CA"/>
    <w:rsid w:val="00377E5B"/>
    <w:rsid w:val="00381167"/>
    <w:rsid w:val="00381904"/>
    <w:rsid w:val="00381974"/>
    <w:rsid w:val="00381DAE"/>
    <w:rsid w:val="003828CD"/>
    <w:rsid w:val="00382D7D"/>
    <w:rsid w:val="0038321D"/>
    <w:rsid w:val="00383583"/>
    <w:rsid w:val="00383913"/>
    <w:rsid w:val="00383B6B"/>
    <w:rsid w:val="003855D5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8ED"/>
    <w:rsid w:val="003908F0"/>
    <w:rsid w:val="00390A97"/>
    <w:rsid w:val="00390AA8"/>
    <w:rsid w:val="003910AA"/>
    <w:rsid w:val="003917A8"/>
    <w:rsid w:val="00392933"/>
    <w:rsid w:val="00392CD5"/>
    <w:rsid w:val="00393BBB"/>
    <w:rsid w:val="00393DEA"/>
    <w:rsid w:val="00394A2B"/>
    <w:rsid w:val="00394E94"/>
    <w:rsid w:val="00394F5A"/>
    <w:rsid w:val="00395153"/>
    <w:rsid w:val="003952AD"/>
    <w:rsid w:val="003952DE"/>
    <w:rsid w:val="003964B0"/>
    <w:rsid w:val="00396698"/>
    <w:rsid w:val="00396744"/>
    <w:rsid w:val="00396A68"/>
    <w:rsid w:val="00397999"/>
    <w:rsid w:val="003A0605"/>
    <w:rsid w:val="003A09ED"/>
    <w:rsid w:val="003A1155"/>
    <w:rsid w:val="003A2B75"/>
    <w:rsid w:val="003A30EA"/>
    <w:rsid w:val="003A354A"/>
    <w:rsid w:val="003A49FB"/>
    <w:rsid w:val="003A4CDE"/>
    <w:rsid w:val="003A4F2E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E8D"/>
    <w:rsid w:val="003A7869"/>
    <w:rsid w:val="003A7A83"/>
    <w:rsid w:val="003A7D5A"/>
    <w:rsid w:val="003A7EED"/>
    <w:rsid w:val="003B041C"/>
    <w:rsid w:val="003B1BC8"/>
    <w:rsid w:val="003B2250"/>
    <w:rsid w:val="003B2E34"/>
    <w:rsid w:val="003B344C"/>
    <w:rsid w:val="003B34CC"/>
    <w:rsid w:val="003B3578"/>
    <w:rsid w:val="003B365F"/>
    <w:rsid w:val="003B3E97"/>
    <w:rsid w:val="003B43A2"/>
    <w:rsid w:val="003B48BE"/>
    <w:rsid w:val="003B4ACF"/>
    <w:rsid w:val="003B4D9D"/>
    <w:rsid w:val="003B523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C0787"/>
    <w:rsid w:val="003C0971"/>
    <w:rsid w:val="003C18D7"/>
    <w:rsid w:val="003C1C7F"/>
    <w:rsid w:val="003C203F"/>
    <w:rsid w:val="003C26D8"/>
    <w:rsid w:val="003C27CB"/>
    <w:rsid w:val="003C36BA"/>
    <w:rsid w:val="003C42AE"/>
    <w:rsid w:val="003C4734"/>
    <w:rsid w:val="003C53F3"/>
    <w:rsid w:val="003C5983"/>
    <w:rsid w:val="003C610D"/>
    <w:rsid w:val="003C61B9"/>
    <w:rsid w:val="003C621E"/>
    <w:rsid w:val="003C6E06"/>
    <w:rsid w:val="003C6F6B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144D"/>
    <w:rsid w:val="003D178C"/>
    <w:rsid w:val="003D17FF"/>
    <w:rsid w:val="003D1B88"/>
    <w:rsid w:val="003D23B4"/>
    <w:rsid w:val="003D2FA2"/>
    <w:rsid w:val="003D3F74"/>
    <w:rsid w:val="003D408F"/>
    <w:rsid w:val="003D4A22"/>
    <w:rsid w:val="003D4DC1"/>
    <w:rsid w:val="003D5025"/>
    <w:rsid w:val="003D51C9"/>
    <w:rsid w:val="003D52C6"/>
    <w:rsid w:val="003D5C4E"/>
    <w:rsid w:val="003D6470"/>
    <w:rsid w:val="003D7247"/>
    <w:rsid w:val="003D7B9B"/>
    <w:rsid w:val="003D7C60"/>
    <w:rsid w:val="003E00D6"/>
    <w:rsid w:val="003E0BD8"/>
    <w:rsid w:val="003E1F14"/>
    <w:rsid w:val="003E20EF"/>
    <w:rsid w:val="003E2D0C"/>
    <w:rsid w:val="003E2F43"/>
    <w:rsid w:val="003E3B8F"/>
    <w:rsid w:val="003E3D4B"/>
    <w:rsid w:val="003E3FCF"/>
    <w:rsid w:val="003E4ACC"/>
    <w:rsid w:val="003E4E31"/>
    <w:rsid w:val="003E4F72"/>
    <w:rsid w:val="003E523B"/>
    <w:rsid w:val="003E5510"/>
    <w:rsid w:val="003E55A6"/>
    <w:rsid w:val="003E59E9"/>
    <w:rsid w:val="003E6379"/>
    <w:rsid w:val="003E6420"/>
    <w:rsid w:val="003E656D"/>
    <w:rsid w:val="003E65AC"/>
    <w:rsid w:val="003E7550"/>
    <w:rsid w:val="003E764B"/>
    <w:rsid w:val="003E7859"/>
    <w:rsid w:val="003F063E"/>
    <w:rsid w:val="003F08ED"/>
    <w:rsid w:val="003F08EF"/>
    <w:rsid w:val="003F0969"/>
    <w:rsid w:val="003F2786"/>
    <w:rsid w:val="003F2B3D"/>
    <w:rsid w:val="003F2E9D"/>
    <w:rsid w:val="003F380C"/>
    <w:rsid w:val="003F3B8E"/>
    <w:rsid w:val="003F4090"/>
    <w:rsid w:val="003F490F"/>
    <w:rsid w:val="003F4F52"/>
    <w:rsid w:val="003F5043"/>
    <w:rsid w:val="003F505D"/>
    <w:rsid w:val="003F5253"/>
    <w:rsid w:val="003F5560"/>
    <w:rsid w:val="003F5990"/>
    <w:rsid w:val="003F605E"/>
    <w:rsid w:val="003F65FD"/>
    <w:rsid w:val="003F707B"/>
    <w:rsid w:val="00400C7A"/>
    <w:rsid w:val="00400DB3"/>
    <w:rsid w:val="00401A19"/>
    <w:rsid w:val="00403C73"/>
    <w:rsid w:val="00403E40"/>
    <w:rsid w:val="0040445B"/>
    <w:rsid w:val="004044D0"/>
    <w:rsid w:val="00404551"/>
    <w:rsid w:val="004053CD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38B8"/>
    <w:rsid w:val="00414035"/>
    <w:rsid w:val="00414555"/>
    <w:rsid w:val="00416279"/>
    <w:rsid w:val="00416476"/>
    <w:rsid w:val="00416919"/>
    <w:rsid w:val="004169B9"/>
    <w:rsid w:val="00416B93"/>
    <w:rsid w:val="00416C5A"/>
    <w:rsid w:val="004170EF"/>
    <w:rsid w:val="00417E06"/>
    <w:rsid w:val="00420241"/>
    <w:rsid w:val="004204E3"/>
    <w:rsid w:val="00420637"/>
    <w:rsid w:val="0042097A"/>
    <w:rsid w:val="00420B1A"/>
    <w:rsid w:val="00420C13"/>
    <w:rsid w:val="00421C5F"/>
    <w:rsid w:val="004231AE"/>
    <w:rsid w:val="00423752"/>
    <w:rsid w:val="00423D4F"/>
    <w:rsid w:val="00424319"/>
    <w:rsid w:val="004249A9"/>
    <w:rsid w:val="00424CEF"/>
    <w:rsid w:val="00424EF1"/>
    <w:rsid w:val="004252D5"/>
    <w:rsid w:val="0042638F"/>
    <w:rsid w:val="00427570"/>
    <w:rsid w:val="00430337"/>
    <w:rsid w:val="004305A9"/>
    <w:rsid w:val="00430DFD"/>
    <w:rsid w:val="0043171D"/>
    <w:rsid w:val="00431741"/>
    <w:rsid w:val="00432D83"/>
    <w:rsid w:val="00432DE4"/>
    <w:rsid w:val="004337A9"/>
    <w:rsid w:val="004353E2"/>
    <w:rsid w:val="00435572"/>
    <w:rsid w:val="00435D64"/>
    <w:rsid w:val="00435DC4"/>
    <w:rsid w:val="0043641F"/>
    <w:rsid w:val="00436B72"/>
    <w:rsid w:val="0043739A"/>
    <w:rsid w:val="00437737"/>
    <w:rsid w:val="00437A8A"/>
    <w:rsid w:val="00437FE7"/>
    <w:rsid w:val="004403BB"/>
    <w:rsid w:val="00440DFB"/>
    <w:rsid w:val="0044163A"/>
    <w:rsid w:val="004416FF"/>
    <w:rsid w:val="00442AE8"/>
    <w:rsid w:val="00442FB1"/>
    <w:rsid w:val="004441E8"/>
    <w:rsid w:val="00444765"/>
    <w:rsid w:val="00444EA8"/>
    <w:rsid w:val="00444F5F"/>
    <w:rsid w:val="00445B0E"/>
    <w:rsid w:val="00446154"/>
    <w:rsid w:val="00446573"/>
    <w:rsid w:val="00446601"/>
    <w:rsid w:val="004466FD"/>
    <w:rsid w:val="00446887"/>
    <w:rsid w:val="004473B4"/>
    <w:rsid w:val="004476F4"/>
    <w:rsid w:val="00447B0F"/>
    <w:rsid w:val="00450006"/>
    <w:rsid w:val="0045039E"/>
    <w:rsid w:val="00450964"/>
    <w:rsid w:val="00450A44"/>
    <w:rsid w:val="00451210"/>
    <w:rsid w:val="00451352"/>
    <w:rsid w:val="00451C9D"/>
    <w:rsid w:val="00452EDF"/>
    <w:rsid w:val="004532AA"/>
    <w:rsid w:val="0045491D"/>
    <w:rsid w:val="00455108"/>
    <w:rsid w:val="00455BEC"/>
    <w:rsid w:val="00455E19"/>
    <w:rsid w:val="00456279"/>
    <w:rsid w:val="00456497"/>
    <w:rsid w:val="00457339"/>
    <w:rsid w:val="00457842"/>
    <w:rsid w:val="00457955"/>
    <w:rsid w:val="00457C94"/>
    <w:rsid w:val="00457E2C"/>
    <w:rsid w:val="00457E94"/>
    <w:rsid w:val="00457F87"/>
    <w:rsid w:val="00460179"/>
    <w:rsid w:val="0046075F"/>
    <w:rsid w:val="004615C7"/>
    <w:rsid w:val="00461E64"/>
    <w:rsid w:val="00462BC6"/>
    <w:rsid w:val="00462C82"/>
    <w:rsid w:val="00463B14"/>
    <w:rsid w:val="00464BCE"/>
    <w:rsid w:val="00464E8F"/>
    <w:rsid w:val="0046547E"/>
    <w:rsid w:val="00465541"/>
    <w:rsid w:val="0046576F"/>
    <w:rsid w:val="00465D6F"/>
    <w:rsid w:val="00466D92"/>
    <w:rsid w:val="00467210"/>
    <w:rsid w:val="00467B1E"/>
    <w:rsid w:val="00467D40"/>
    <w:rsid w:val="00467EA6"/>
    <w:rsid w:val="00470956"/>
    <w:rsid w:val="004709B6"/>
    <w:rsid w:val="00470F39"/>
    <w:rsid w:val="00471F72"/>
    <w:rsid w:val="00472201"/>
    <w:rsid w:val="0047269D"/>
    <w:rsid w:val="00472A04"/>
    <w:rsid w:val="00473868"/>
    <w:rsid w:val="00473F98"/>
    <w:rsid w:val="00474343"/>
    <w:rsid w:val="00474380"/>
    <w:rsid w:val="00474B7F"/>
    <w:rsid w:val="00474B90"/>
    <w:rsid w:val="00474D9C"/>
    <w:rsid w:val="0047776F"/>
    <w:rsid w:val="00477E42"/>
    <w:rsid w:val="00477F54"/>
    <w:rsid w:val="0048032B"/>
    <w:rsid w:val="0048033F"/>
    <w:rsid w:val="00481209"/>
    <w:rsid w:val="0048138B"/>
    <w:rsid w:val="00481D28"/>
    <w:rsid w:val="00481F99"/>
    <w:rsid w:val="00483D66"/>
    <w:rsid w:val="00484244"/>
    <w:rsid w:val="00484869"/>
    <w:rsid w:val="00484A6E"/>
    <w:rsid w:val="00484B48"/>
    <w:rsid w:val="00484CEE"/>
    <w:rsid w:val="00484EEE"/>
    <w:rsid w:val="00485130"/>
    <w:rsid w:val="004857C8"/>
    <w:rsid w:val="004868DF"/>
    <w:rsid w:val="00486969"/>
    <w:rsid w:val="004908FE"/>
    <w:rsid w:val="00490CC4"/>
    <w:rsid w:val="004910D8"/>
    <w:rsid w:val="004919A4"/>
    <w:rsid w:val="00491C11"/>
    <w:rsid w:val="004925E0"/>
    <w:rsid w:val="004954F1"/>
    <w:rsid w:val="004957DB"/>
    <w:rsid w:val="00495B24"/>
    <w:rsid w:val="00495F67"/>
    <w:rsid w:val="00495F81"/>
    <w:rsid w:val="0049614E"/>
    <w:rsid w:val="004967DF"/>
    <w:rsid w:val="00496F1D"/>
    <w:rsid w:val="004975E8"/>
    <w:rsid w:val="0049796B"/>
    <w:rsid w:val="00497D1D"/>
    <w:rsid w:val="004A00E2"/>
    <w:rsid w:val="004A01DE"/>
    <w:rsid w:val="004A0345"/>
    <w:rsid w:val="004A0410"/>
    <w:rsid w:val="004A2138"/>
    <w:rsid w:val="004A38C4"/>
    <w:rsid w:val="004A3A87"/>
    <w:rsid w:val="004A3ACB"/>
    <w:rsid w:val="004A3DB2"/>
    <w:rsid w:val="004A400F"/>
    <w:rsid w:val="004A406F"/>
    <w:rsid w:val="004A409F"/>
    <w:rsid w:val="004A41E2"/>
    <w:rsid w:val="004A4541"/>
    <w:rsid w:val="004A454C"/>
    <w:rsid w:val="004A4B32"/>
    <w:rsid w:val="004A5794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F2"/>
    <w:rsid w:val="004B121E"/>
    <w:rsid w:val="004B1296"/>
    <w:rsid w:val="004B19ED"/>
    <w:rsid w:val="004B1AB5"/>
    <w:rsid w:val="004B2792"/>
    <w:rsid w:val="004B2C7E"/>
    <w:rsid w:val="004B2E30"/>
    <w:rsid w:val="004B2F75"/>
    <w:rsid w:val="004B3120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C1363"/>
    <w:rsid w:val="004C1445"/>
    <w:rsid w:val="004C151B"/>
    <w:rsid w:val="004C1699"/>
    <w:rsid w:val="004C1926"/>
    <w:rsid w:val="004C20E8"/>
    <w:rsid w:val="004C3C2E"/>
    <w:rsid w:val="004C4DEB"/>
    <w:rsid w:val="004C4FDB"/>
    <w:rsid w:val="004C4FDF"/>
    <w:rsid w:val="004C5170"/>
    <w:rsid w:val="004C647D"/>
    <w:rsid w:val="004C7147"/>
    <w:rsid w:val="004C74DB"/>
    <w:rsid w:val="004C783F"/>
    <w:rsid w:val="004C7C12"/>
    <w:rsid w:val="004D0A1C"/>
    <w:rsid w:val="004D0B24"/>
    <w:rsid w:val="004D1133"/>
    <w:rsid w:val="004D1A1B"/>
    <w:rsid w:val="004D1BEA"/>
    <w:rsid w:val="004D2025"/>
    <w:rsid w:val="004D28C7"/>
    <w:rsid w:val="004D2FB2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BDA"/>
    <w:rsid w:val="004E046D"/>
    <w:rsid w:val="004E04D2"/>
    <w:rsid w:val="004E069A"/>
    <w:rsid w:val="004E0739"/>
    <w:rsid w:val="004E0B8C"/>
    <w:rsid w:val="004E16D0"/>
    <w:rsid w:val="004E19A7"/>
    <w:rsid w:val="004E26FD"/>
    <w:rsid w:val="004E2E31"/>
    <w:rsid w:val="004E3D22"/>
    <w:rsid w:val="004E40FA"/>
    <w:rsid w:val="004E4510"/>
    <w:rsid w:val="004E4856"/>
    <w:rsid w:val="004E492B"/>
    <w:rsid w:val="004E4C42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1315"/>
    <w:rsid w:val="004F165C"/>
    <w:rsid w:val="004F16A6"/>
    <w:rsid w:val="004F1936"/>
    <w:rsid w:val="004F3DFA"/>
    <w:rsid w:val="004F45CB"/>
    <w:rsid w:val="004F51D4"/>
    <w:rsid w:val="004F5948"/>
    <w:rsid w:val="004F6952"/>
    <w:rsid w:val="004F69D1"/>
    <w:rsid w:val="004F6D68"/>
    <w:rsid w:val="004F711A"/>
    <w:rsid w:val="004F724C"/>
    <w:rsid w:val="004F74A8"/>
    <w:rsid w:val="00501CD9"/>
    <w:rsid w:val="00502313"/>
    <w:rsid w:val="005047D0"/>
    <w:rsid w:val="00505104"/>
    <w:rsid w:val="00505A6A"/>
    <w:rsid w:val="00505FC3"/>
    <w:rsid w:val="005064E6"/>
    <w:rsid w:val="00507334"/>
    <w:rsid w:val="00507478"/>
    <w:rsid w:val="00507644"/>
    <w:rsid w:val="00507D76"/>
    <w:rsid w:val="005104B3"/>
    <w:rsid w:val="00510A60"/>
    <w:rsid w:val="00511398"/>
    <w:rsid w:val="005114E6"/>
    <w:rsid w:val="00512D7E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17879"/>
    <w:rsid w:val="00517A37"/>
    <w:rsid w:val="005203B4"/>
    <w:rsid w:val="0052128F"/>
    <w:rsid w:val="0052171A"/>
    <w:rsid w:val="00521A22"/>
    <w:rsid w:val="0052247E"/>
    <w:rsid w:val="00522C92"/>
    <w:rsid w:val="00522D63"/>
    <w:rsid w:val="00523E2F"/>
    <w:rsid w:val="005240AB"/>
    <w:rsid w:val="0052480B"/>
    <w:rsid w:val="00526A32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5A25"/>
    <w:rsid w:val="0053641F"/>
    <w:rsid w:val="00536A96"/>
    <w:rsid w:val="00536C11"/>
    <w:rsid w:val="00536CCF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3171"/>
    <w:rsid w:val="005436B0"/>
    <w:rsid w:val="00543CBB"/>
    <w:rsid w:val="00544347"/>
    <w:rsid w:val="00544707"/>
    <w:rsid w:val="005448E5"/>
    <w:rsid w:val="00544BB0"/>
    <w:rsid w:val="00545158"/>
    <w:rsid w:val="00545363"/>
    <w:rsid w:val="0054574E"/>
    <w:rsid w:val="00545948"/>
    <w:rsid w:val="00545A0D"/>
    <w:rsid w:val="005462BA"/>
    <w:rsid w:val="005469F9"/>
    <w:rsid w:val="00547D61"/>
    <w:rsid w:val="00547F07"/>
    <w:rsid w:val="005503C7"/>
    <w:rsid w:val="005505D3"/>
    <w:rsid w:val="005505E0"/>
    <w:rsid w:val="005512E6"/>
    <w:rsid w:val="005515C0"/>
    <w:rsid w:val="005522AD"/>
    <w:rsid w:val="0055239E"/>
    <w:rsid w:val="005530A7"/>
    <w:rsid w:val="0055347D"/>
    <w:rsid w:val="00553602"/>
    <w:rsid w:val="0055405D"/>
    <w:rsid w:val="00554135"/>
    <w:rsid w:val="005545B4"/>
    <w:rsid w:val="00554AB1"/>
    <w:rsid w:val="00554E1F"/>
    <w:rsid w:val="005554D9"/>
    <w:rsid w:val="00555A0E"/>
    <w:rsid w:val="00555B06"/>
    <w:rsid w:val="00555BF1"/>
    <w:rsid w:val="00556AF4"/>
    <w:rsid w:val="005570B9"/>
    <w:rsid w:val="005571D2"/>
    <w:rsid w:val="005576B8"/>
    <w:rsid w:val="00557784"/>
    <w:rsid w:val="00557B09"/>
    <w:rsid w:val="00557C5B"/>
    <w:rsid w:val="00560D16"/>
    <w:rsid w:val="005613E7"/>
    <w:rsid w:val="00561B29"/>
    <w:rsid w:val="00562934"/>
    <w:rsid w:val="005632BB"/>
    <w:rsid w:val="00563757"/>
    <w:rsid w:val="005644F1"/>
    <w:rsid w:val="0056490B"/>
    <w:rsid w:val="00564CF8"/>
    <w:rsid w:val="0056501F"/>
    <w:rsid w:val="005653A3"/>
    <w:rsid w:val="005656B1"/>
    <w:rsid w:val="0056623D"/>
    <w:rsid w:val="00566BC9"/>
    <w:rsid w:val="00567492"/>
    <w:rsid w:val="00567969"/>
    <w:rsid w:val="00567FFB"/>
    <w:rsid w:val="005708BC"/>
    <w:rsid w:val="00570AE8"/>
    <w:rsid w:val="005711B4"/>
    <w:rsid w:val="00571415"/>
    <w:rsid w:val="005721E3"/>
    <w:rsid w:val="0057238A"/>
    <w:rsid w:val="005739E4"/>
    <w:rsid w:val="005752DC"/>
    <w:rsid w:val="00576A91"/>
    <w:rsid w:val="0057768B"/>
    <w:rsid w:val="005777C6"/>
    <w:rsid w:val="00577B66"/>
    <w:rsid w:val="00577D1E"/>
    <w:rsid w:val="00577D26"/>
    <w:rsid w:val="00580026"/>
    <w:rsid w:val="00580B03"/>
    <w:rsid w:val="00580EC3"/>
    <w:rsid w:val="0058185C"/>
    <w:rsid w:val="00583215"/>
    <w:rsid w:val="00583449"/>
    <w:rsid w:val="00583960"/>
    <w:rsid w:val="005843C6"/>
    <w:rsid w:val="0058463D"/>
    <w:rsid w:val="0058518F"/>
    <w:rsid w:val="005855F2"/>
    <w:rsid w:val="00585CE2"/>
    <w:rsid w:val="00586F43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2AE7"/>
    <w:rsid w:val="0059345D"/>
    <w:rsid w:val="00593BE5"/>
    <w:rsid w:val="0059431E"/>
    <w:rsid w:val="0059538E"/>
    <w:rsid w:val="00595600"/>
    <w:rsid w:val="00595807"/>
    <w:rsid w:val="00595839"/>
    <w:rsid w:val="00595CD6"/>
    <w:rsid w:val="00596421"/>
    <w:rsid w:val="00597563"/>
    <w:rsid w:val="005A0805"/>
    <w:rsid w:val="005A1246"/>
    <w:rsid w:val="005A12F1"/>
    <w:rsid w:val="005A13BF"/>
    <w:rsid w:val="005A15CA"/>
    <w:rsid w:val="005A16DB"/>
    <w:rsid w:val="005A264A"/>
    <w:rsid w:val="005A311E"/>
    <w:rsid w:val="005A35D8"/>
    <w:rsid w:val="005A3F27"/>
    <w:rsid w:val="005A492E"/>
    <w:rsid w:val="005A4DCE"/>
    <w:rsid w:val="005A5584"/>
    <w:rsid w:val="005A63C2"/>
    <w:rsid w:val="005A67C3"/>
    <w:rsid w:val="005A692B"/>
    <w:rsid w:val="005A6F6F"/>
    <w:rsid w:val="005A7ADC"/>
    <w:rsid w:val="005A7EED"/>
    <w:rsid w:val="005B02EE"/>
    <w:rsid w:val="005B03BF"/>
    <w:rsid w:val="005B053C"/>
    <w:rsid w:val="005B0A6B"/>
    <w:rsid w:val="005B0E84"/>
    <w:rsid w:val="005B0F24"/>
    <w:rsid w:val="005B203F"/>
    <w:rsid w:val="005B2223"/>
    <w:rsid w:val="005B269C"/>
    <w:rsid w:val="005B2993"/>
    <w:rsid w:val="005B370E"/>
    <w:rsid w:val="005B37CB"/>
    <w:rsid w:val="005B42EC"/>
    <w:rsid w:val="005B4635"/>
    <w:rsid w:val="005B4801"/>
    <w:rsid w:val="005B5E63"/>
    <w:rsid w:val="005B5EE7"/>
    <w:rsid w:val="005B5FE9"/>
    <w:rsid w:val="005B6D9A"/>
    <w:rsid w:val="005B6ED0"/>
    <w:rsid w:val="005B7C60"/>
    <w:rsid w:val="005B7D5E"/>
    <w:rsid w:val="005B7E77"/>
    <w:rsid w:val="005C0211"/>
    <w:rsid w:val="005C0330"/>
    <w:rsid w:val="005C0474"/>
    <w:rsid w:val="005C0F81"/>
    <w:rsid w:val="005C2022"/>
    <w:rsid w:val="005C3537"/>
    <w:rsid w:val="005C3956"/>
    <w:rsid w:val="005C424A"/>
    <w:rsid w:val="005C47D0"/>
    <w:rsid w:val="005C4D92"/>
    <w:rsid w:val="005C4F15"/>
    <w:rsid w:val="005C527B"/>
    <w:rsid w:val="005C5E34"/>
    <w:rsid w:val="005C60FF"/>
    <w:rsid w:val="005C61D5"/>
    <w:rsid w:val="005C65F2"/>
    <w:rsid w:val="005C6B93"/>
    <w:rsid w:val="005C6B97"/>
    <w:rsid w:val="005C6FE9"/>
    <w:rsid w:val="005C71BD"/>
    <w:rsid w:val="005C754C"/>
    <w:rsid w:val="005C7A20"/>
    <w:rsid w:val="005C7E17"/>
    <w:rsid w:val="005D0CE3"/>
    <w:rsid w:val="005D18C1"/>
    <w:rsid w:val="005D18D2"/>
    <w:rsid w:val="005D4390"/>
    <w:rsid w:val="005D4824"/>
    <w:rsid w:val="005D49FE"/>
    <w:rsid w:val="005D4C72"/>
    <w:rsid w:val="005D4EE4"/>
    <w:rsid w:val="005D5211"/>
    <w:rsid w:val="005D54A5"/>
    <w:rsid w:val="005D55E8"/>
    <w:rsid w:val="005D5D18"/>
    <w:rsid w:val="005D6CCF"/>
    <w:rsid w:val="005D7837"/>
    <w:rsid w:val="005E16E1"/>
    <w:rsid w:val="005E1A42"/>
    <w:rsid w:val="005E1BFF"/>
    <w:rsid w:val="005E2BC0"/>
    <w:rsid w:val="005E2FCC"/>
    <w:rsid w:val="005E31F1"/>
    <w:rsid w:val="005E33E4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B73"/>
    <w:rsid w:val="005E6E82"/>
    <w:rsid w:val="005F058A"/>
    <w:rsid w:val="005F0F0C"/>
    <w:rsid w:val="005F1126"/>
    <w:rsid w:val="005F1FFE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D91"/>
    <w:rsid w:val="005F7F9C"/>
    <w:rsid w:val="00600051"/>
    <w:rsid w:val="00600434"/>
    <w:rsid w:val="006007E5"/>
    <w:rsid w:val="00600F05"/>
    <w:rsid w:val="0060104B"/>
    <w:rsid w:val="0060105F"/>
    <w:rsid w:val="00601D79"/>
    <w:rsid w:val="00601F7F"/>
    <w:rsid w:val="0060271A"/>
    <w:rsid w:val="006029D7"/>
    <w:rsid w:val="00602A6E"/>
    <w:rsid w:val="00602D72"/>
    <w:rsid w:val="00602F1C"/>
    <w:rsid w:val="006044F1"/>
    <w:rsid w:val="006048BE"/>
    <w:rsid w:val="00604A8A"/>
    <w:rsid w:val="00604D8F"/>
    <w:rsid w:val="00604F1F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9D6"/>
    <w:rsid w:val="00610B22"/>
    <w:rsid w:val="0061146D"/>
    <w:rsid w:val="00611E8A"/>
    <w:rsid w:val="00611FFD"/>
    <w:rsid w:val="00612460"/>
    <w:rsid w:val="00612BE8"/>
    <w:rsid w:val="00613A3D"/>
    <w:rsid w:val="0061440C"/>
    <w:rsid w:val="006144E1"/>
    <w:rsid w:val="00614957"/>
    <w:rsid w:val="0061566A"/>
    <w:rsid w:val="00615E6F"/>
    <w:rsid w:val="00616A0D"/>
    <w:rsid w:val="00616C5C"/>
    <w:rsid w:val="00617764"/>
    <w:rsid w:val="00617ACE"/>
    <w:rsid w:val="00620B3F"/>
    <w:rsid w:val="00620C4E"/>
    <w:rsid w:val="00620EBA"/>
    <w:rsid w:val="00620FC5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A75"/>
    <w:rsid w:val="00625B05"/>
    <w:rsid w:val="00625B0D"/>
    <w:rsid w:val="006263A6"/>
    <w:rsid w:val="00626CAA"/>
    <w:rsid w:val="00626FBC"/>
    <w:rsid w:val="00627FA9"/>
    <w:rsid w:val="00630178"/>
    <w:rsid w:val="00630F74"/>
    <w:rsid w:val="00631B55"/>
    <w:rsid w:val="006322AE"/>
    <w:rsid w:val="00632DFB"/>
    <w:rsid w:val="00632FB0"/>
    <w:rsid w:val="00633D25"/>
    <w:rsid w:val="006346F6"/>
    <w:rsid w:val="00634F29"/>
    <w:rsid w:val="0063546C"/>
    <w:rsid w:val="006358BF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7A70"/>
    <w:rsid w:val="00647F30"/>
    <w:rsid w:val="0065080D"/>
    <w:rsid w:val="00650BF3"/>
    <w:rsid w:val="00651B69"/>
    <w:rsid w:val="00651D02"/>
    <w:rsid w:val="006520CD"/>
    <w:rsid w:val="00652974"/>
    <w:rsid w:val="00652E44"/>
    <w:rsid w:val="0065334C"/>
    <w:rsid w:val="00653957"/>
    <w:rsid w:val="00653BD6"/>
    <w:rsid w:val="006543B1"/>
    <w:rsid w:val="00654640"/>
    <w:rsid w:val="00654C48"/>
    <w:rsid w:val="006554F5"/>
    <w:rsid w:val="00655A5D"/>
    <w:rsid w:val="00655DFA"/>
    <w:rsid w:val="00656247"/>
    <w:rsid w:val="00656299"/>
    <w:rsid w:val="006568E4"/>
    <w:rsid w:val="006569FD"/>
    <w:rsid w:val="00657729"/>
    <w:rsid w:val="00660D8D"/>
    <w:rsid w:val="00661557"/>
    <w:rsid w:val="00661AD0"/>
    <w:rsid w:val="0066209E"/>
    <w:rsid w:val="006621D0"/>
    <w:rsid w:val="006626FF"/>
    <w:rsid w:val="0066291A"/>
    <w:rsid w:val="00662A83"/>
    <w:rsid w:val="00662BD9"/>
    <w:rsid w:val="00662E1E"/>
    <w:rsid w:val="00663AA0"/>
    <w:rsid w:val="00663AE4"/>
    <w:rsid w:val="006645CE"/>
    <w:rsid w:val="006648CD"/>
    <w:rsid w:val="0066490B"/>
    <w:rsid w:val="00664CF8"/>
    <w:rsid w:val="00664FFE"/>
    <w:rsid w:val="006652A5"/>
    <w:rsid w:val="0066539F"/>
    <w:rsid w:val="0066552E"/>
    <w:rsid w:val="00665881"/>
    <w:rsid w:val="00665BF1"/>
    <w:rsid w:val="00665F21"/>
    <w:rsid w:val="0066605F"/>
    <w:rsid w:val="00666216"/>
    <w:rsid w:val="00666366"/>
    <w:rsid w:val="00666803"/>
    <w:rsid w:val="00666D82"/>
    <w:rsid w:val="00666E64"/>
    <w:rsid w:val="00667D4A"/>
    <w:rsid w:val="00671209"/>
    <w:rsid w:val="00671404"/>
    <w:rsid w:val="0067210F"/>
    <w:rsid w:val="006727B3"/>
    <w:rsid w:val="00673D83"/>
    <w:rsid w:val="006741F5"/>
    <w:rsid w:val="00674470"/>
    <w:rsid w:val="00674674"/>
    <w:rsid w:val="00674F9F"/>
    <w:rsid w:val="006756B6"/>
    <w:rsid w:val="0067656B"/>
    <w:rsid w:val="00676E46"/>
    <w:rsid w:val="00676F9F"/>
    <w:rsid w:val="00677FC7"/>
    <w:rsid w:val="00680898"/>
    <w:rsid w:val="00680F5E"/>
    <w:rsid w:val="0068122A"/>
    <w:rsid w:val="00681F76"/>
    <w:rsid w:val="00681FA3"/>
    <w:rsid w:val="00682759"/>
    <w:rsid w:val="0068292A"/>
    <w:rsid w:val="00684249"/>
    <w:rsid w:val="00684D95"/>
    <w:rsid w:val="00684E44"/>
    <w:rsid w:val="0068540E"/>
    <w:rsid w:val="00686165"/>
    <w:rsid w:val="006862D7"/>
    <w:rsid w:val="006862E1"/>
    <w:rsid w:val="0068644E"/>
    <w:rsid w:val="006866FC"/>
    <w:rsid w:val="00686909"/>
    <w:rsid w:val="00687CA5"/>
    <w:rsid w:val="00687E85"/>
    <w:rsid w:val="00690A8A"/>
    <w:rsid w:val="00691560"/>
    <w:rsid w:val="00691619"/>
    <w:rsid w:val="00691794"/>
    <w:rsid w:val="006924B2"/>
    <w:rsid w:val="0069374F"/>
    <w:rsid w:val="00694156"/>
    <w:rsid w:val="00694392"/>
    <w:rsid w:val="006949A6"/>
    <w:rsid w:val="00694B6A"/>
    <w:rsid w:val="00694FAD"/>
    <w:rsid w:val="00695376"/>
    <w:rsid w:val="00695383"/>
    <w:rsid w:val="006961A0"/>
    <w:rsid w:val="0069659E"/>
    <w:rsid w:val="00696E4B"/>
    <w:rsid w:val="00697F36"/>
    <w:rsid w:val="006A0808"/>
    <w:rsid w:val="006A0A1C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3184"/>
    <w:rsid w:val="006A341C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AD1"/>
    <w:rsid w:val="006A6D16"/>
    <w:rsid w:val="006A7524"/>
    <w:rsid w:val="006A79A9"/>
    <w:rsid w:val="006B01B4"/>
    <w:rsid w:val="006B0B34"/>
    <w:rsid w:val="006B0CFB"/>
    <w:rsid w:val="006B0FE2"/>
    <w:rsid w:val="006B197F"/>
    <w:rsid w:val="006B1CD2"/>
    <w:rsid w:val="006B203A"/>
    <w:rsid w:val="006B2234"/>
    <w:rsid w:val="006B2474"/>
    <w:rsid w:val="006B2BA0"/>
    <w:rsid w:val="006B2BED"/>
    <w:rsid w:val="006B2FC9"/>
    <w:rsid w:val="006B348F"/>
    <w:rsid w:val="006B3522"/>
    <w:rsid w:val="006B36CE"/>
    <w:rsid w:val="006B386B"/>
    <w:rsid w:val="006B3DAF"/>
    <w:rsid w:val="006B3E25"/>
    <w:rsid w:val="006B3F80"/>
    <w:rsid w:val="006B4973"/>
    <w:rsid w:val="006B4BDF"/>
    <w:rsid w:val="006B4D39"/>
    <w:rsid w:val="006B5300"/>
    <w:rsid w:val="006B59D6"/>
    <w:rsid w:val="006B5ED1"/>
    <w:rsid w:val="006B7566"/>
    <w:rsid w:val="006B7C38"/>
    <w:rsid w:val="006C0ED6"/>
    <w:rsid w:val="006C0F13"/>
    <w:rsid w:val="006C1AB7"/>
    <w:rsid w:val="006C209E"/>
    <w:rsid w:val="006C2345"/>
    <w:rsid w:val="006C300C"/>
    <w:rsid w:val="006C3727"/>
    <w:rsid w:val="006C3AFB"/>
    <w:rsid w:val="006C4C69"/>
    <w:rsid w:val="006C5A13"/>
    <w:rsid w:val="006C5BAE"/>
    <w:rsid w:val="006C668D"/>
    <w:rsid w:val="006C6E43"/>
    <w:rsid w:val="006C752E"/>
    <w:rsid w:val="006C7B5C"/>
    <w:rsid w:val="006C7DAA"/>
    <w:rsid w:val="006D021C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FD"/>
    <w:rsid w:val="006D1E35"/>
    <w:rsid w:val="006D2052"/>
    <w:rsid w:val="006D292A"/>
    <w:rsid w:val="006D2E75"/>
    <w:rsid w:val="006D35AA"/>
    <w:rsid w:val="006D3901"/>
    <w:rsid w:val="006D43FD"/>
    <w:rsid w:val="006D5502"/>
    <w:rsid w:val="006D570C"/>
    <w:rsid w:val="006D5EB5"/>
    <w:rsid w:val="006D6E5C"/>
    <w:rsid w:val="006D7141"/>
    <w:rsid w:val="006D731E"/>
    <w:rsid w:val="006D79D5"/>
    <w:rsid w:val="006D7C21"/>
    <w:rsid w:val="006E1A1C"/>
    <w:rsid w:val="006E2419"/>
    <w:rsid w:val="006E2530"/>
    <w:rsid w:val="006E29B2"/>
    <w:rsid w:val="006E3122"/>
    <w:rsid w:val="006E4B75"/>
    <w:rsid w:val="006E4EF2"/>
    <w:rsid w:val="006E5064"/>
    <w:rsid w:val="006E5B07"/>
    <w:rsid w:val="006E6FAA"/>
    <w:rsid w:val="006E7AF3"/>
    <w:rsid w:val="006E7C32"/>
    <w:rsid w:val="006E7F9D"/>
    <w:rsid w:val="006F0C10"/>
    <w:rsid w:val="006F12B2"/>
    <w:rsid w:val="006F155C"/>
    <w:rsid w:val="006F1855"/>
    <w:rsid w:val="006F23F4"/>
    <w:rsid w:val="006F2590"/>
    <w:rsid w:val="006F293A"/>
    <w:rsid w:val="006F3315"/>
    <w:rsid w:val="006F36FE"/>
    <w:rsid w:val="006F371B"/>
    <w:rsid w:val="006F3E70"/>
    <w:rsid w:val="006F469A"/>
    <w:rsid w:val="006F4777"/>
    <w:rsid w:val="006F4C0A"/>
    <w:rsid w:val="006F4D44"/>
    <w:rsid w:val="006F514E"/>
    <w:rsid w:val="006F5322"/>
    <w:rsid w:val="006F5681"/>
    <w:rsid w:val="006F5A07"/>
    <w:rsid w:val="006F5DF3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123A"/>
    <w:rsid w:val="007014A3"/>
    <w:rsid w:val="007017DD"/>
    <w:rsid w:val="007018B3"/>
    <w:rsid w:val="007019F1"/>
    <w:rsid w:val="00701D0A"/>
    <w:rsid w:val="00701ECC"/>
    <w:rsid w:val="0070296B"/>
    <w:rsid w:val="00703313"/>
    <w:rsid w:val="0070386E"/>
    <w:rsid w:val="00703CB3"/>
    <w:rsid w:val="00703EF2"/>
    <w:rsid w:val="007050E2"/>
    <w:rsid w:val="00705239"/>
    <w:rsid w:val="007055E8"/>
    <w:rsid w:val="007058B6"/>
    <w:rsid w:val="00705DA9"/>
    <w:rsid w:val="00706FEB"/>
    <w:rsid w:val="0070753E"/>
    <w:rsid w:val="00707A60"/>
    <w:rsid w:val="00707A86"/>
    <w:rsid w:val="00707E14"/>
    <w:rsid w:val="00707E4B"/>
    <w:rsid w:val="007112C9"/>
    <w:rsid w:val="0071167D"/>
    <w:rsid w:val="00711B15"/>
    <w:rsid w:val="00712BBA"/>
    <w:rsid w:val="00712DAB"/>
    <w:rsid w:val="0071362D"/>
    <w:rsid w:val="00714A12"/>
    <w:rsid w:val="0071546D"/>
    <w:rsid w:val="007154F5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317B"/>
    <w:rsid w:val="00723303"/>
    <w:rsid w:val="00723E84"/>
    <w:rsid w:val="00724905"/>
    <w:rsid w:val="007258CF"/>
    <w:rsid w:val="00725F56"/>
    <w:rsid w:val="0072620F"/>
    <w:rsid w:val="007264CD"/>
    <w:rsid w:val="00726600"/>
    <w:rsid w:val="007266CD"/>
    <w:rsid w:val="00726ED3"/>
    <w:rsid w:val="007273C0"/>
    <w:rsid w:val="0072774C"/>
    <w:rsid w:val="00727B43"/>
    <w:rsid w:val="007302C4"/>
    <w:rsid w:val="007304C6"/>
    <w:rsid w:val="00730929"/>
    <w:rsid w:val="00731743"/>
    <w:rsid w:val="00731A46"/>
    <w:rsid w:val="00731C59"/>
    <w:rsid w:val="007326C2"/>
    <w:rsid w:val="00732AA8"/>
    <w:rsid w:val="00733186"/>
    <w:rsid w:val="00733A91"/>
    <w:rsid w:val="00733CAB"/>
    <w:rsid w:val="007342F2"/>
    <w:rsid w:val="0073448A"/>
    <w:rsid w:val="007345A9"/>
    <w:rsid w:val="00735039"/>
    <w:rsid w:val="007359CF"/>
    <w:rsid w:val="00735B06"/>
    <w:rsid w:val="007366BD"/>
    <w:rsid w:val="00736C52"/>
    <w:rsid w:val="007375CA"/>
    <w:rsid w:val="00737EA9"/>
    <w:rsid w:val="00740421"/>
    <w:rsid w:val="00741268"/>
    <w:rsid w:val="00741DA6"/>
    <w:rsid w:val="00742609"/>
    <w:rsid w:val="00742D7D"/>
    <w:rsid w:val="00743059"/>
    <w:rsid w:val="007438AB"/>
    <w:rsid w:val="00744E49"/>
    <w:rsid w:val="007454A9"/>
    <w:rsid w:val="00745C80"/>
    <w:rsid w:val="00745CA3"/>
    <w:rsid w:val="00746833"/>
    <w:rsid w:val="0074713A"/>
    <w:rsid w:val="00747788"/>
    <w:rsid w:val="00747923"/>
    <w:rsid w:val="00747E28"/>
    <w:rsid w:val="00747EFD"/>
    <w:rsid w:val="007500D6"/>
    <w:rsid w:val="007518CB"/>
    <w:rsid w:val="00751B2C"/>
    <w:rsid w:val="0075264B"/>
    <w:rsid w:val="00752A37"/>
    <w:rsid w:val="007536E4"/>
    <w:rsid w:val="0075389A"/>
    <w:rsid w:val="0075442D"/>
    <w:rsid w:val="00754AEF"/>
    <w:rsid w:val="00754E4D"/>
    <w:rsid w:val="00755694"/>
    <w:rsid w:val="007569DB"/>
    <w:rsid w:val="00756C07"/>
    <w:rsid w:val="00756E88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DF0"/>
    <w:rsid w:val="00763F4A"/>
    <w:rsid w:val="00764920"/>
    <w:rsid w:val="00765060"/>
    <w:rsid w:val="0076612B"/>
    <w:rsid w:val="00766186"/>
    <w:rsid w:val="0076663A"/>
    <w:rsid w:val="00766A05"/>
    <w:rsid w:val="00767498"/>
    <w:rsid w:val="007677C0"/>
    <w:rsid w:val="00767ACB"/>
    <w:rsid w:val="007704B5"/>
    <w:rsid w:val="00771CAD"/>
    <w:rsid w:val="00771D5B"/>
    <w:rsid w:val="00771EBB"/>
    <w:rsid w:val="007721FC"/>
    <w:rsid w:val="0077268B"/>
    <w:rsid w:val="00772B4E"/>
    <w:rsid w:val="00772CF2"/>
    <w:rsid w:val="00773B70"/>
    <w:rsid w:val="00773CDC"/>
    <w:rsid w:val="00774347"/>
    <w:rsid w:val="007745D6"/>
    <w:rsid w:val="00774FBC"/>
    <w:rsid w:val="00775AA5"/>
    <w:rsid w:val="00776013"/>
    <w:rsid w:val="00776324"/>
    <w:rsid w:val="0077656F"/>
    <w:rsid w:val="0077664E"/>
    <w:rsid w:val="0077698E"/>
    <w:rsid w:val="00777ACB"/>
    <w:rsid w:val="00777D15"/>
    <w:rsid w:val="00777E64"/>
    <w:rsid w:val="00780AF5"/>
    <w:rsid w:val="007810BE"/>
    <w:rsid w:val="0078115D"/>
    <w:rsid w:val="0078120F"/>
    <w:rsid w:val="0078124F"/>
    <w:rsid w:val="00782387"/>
    <w:rsid w:val="0078318C"/>
    <w:rsid w:val="00783364"/>
    <w:rsid w:val="0078441F"/>
    <w:rsid w:val="00784792"/>
    <w:rsid w:val="00785558"/>
    <w:rsid w:val="00785F01"/>
    <w:rsid w:val="00786DD6"/>
    <w:rsid w:val="007871F2"/>
    <w:rsid w:val="007904D9"/>
    <w:rsid w:val="00790810"/>
    <w:rsid w:val="00790C77"/>
    <w:rsid w:val="007917E2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FD"/>
    <w:rsid w:val="00795CE0"/>
    <w:rsid w:val="00796AFD"/>
    <w:rsid w:val="00796AFE"/>
    <w:rsid w:val="00796B31"/>
    <w:rsid w:val="0079755E"/>
    <w:rsid w:val="007977B3"/>
    <w:rsid w:val="007978ED"/>
    <w:rsid w:val="007A020D"/>
    <w:rsid w:val="007A1D4A"/>
    <w:rsid w:val="007A2032"/>
    <w:rsid w:val="007A206C"/>
    <w:rsid w:val="007A21DD"/>
    <w:rsid w:val="007A2588"/>
    <w:rsid w:val="007A2C66"/>
    <w:rsid w:val="007A2FAC"/>
    <w:rsid w:val="007A3DC3"/>
    <w:rsid w:val="007A402A"/>
    <w:rsid w:val="007A4189"/>
    <w:rsid w:val="007A41B7"/>
    <w:rsid w:val="007A447B"/>
    <w:rsid w:val="007A4F45"/>
    <w:rsid w:val="007A50AB"/>
    <w:rsid w:val="007A5957"/>
    <w:rsid w:val="007A63DB"/>
    <w:rsid w:val="007A703D"/>
    <w:rsid w:val="007A739B"/>
    <w:rsid w:val="007A7521"/>
    <w:rsid w:val="007B0B40"/>
    <w:rsid w:val="007B1DB7"/>
    <w:rsid w:val="007B1E0F"/>
    <w:rsid w:val="007B225A"/>
    <w:rsid w:val="007B246E"/>
    <w:rsid w:val="007B2791"/>
    <w:rsid w:val="007B2F81"/>
    <w:rsid w:val="007B37DA"/>
    <w:rsid w:val="007B3844"/>
    <w:rsid w:val="007B454A"/>
    <w:rsid w:val="007B4C4D"/>
    <w:rsid w:val="007B4C57"/>
    <w:rsid w:val="007B5BC4"/>
    <w:rsid w:val="007B5E1B"/>
    <w:rsid w:val="007B680F"/>
    <w:rsid w:val="007B7335"/>
    <w:rsid w:val="007B7B99"/>
    <w:rsid w:val="007B7C30"/>
    <w:rsid w:val="007C0846"/>
    <w:rsid w:val="007C10FE"/>
    <w:rsid w:val="007C1801"/>
    <w:rsid w:val="007C19C3"/>
    <w:rsid w:val="007C24A3"/>
    <w:rsid w:val="007C2E26"/>
    <w:rsid w:val="007C2EC9"/>
    <w:rsid w:val="007C3472"/>
    <w:rsid w:val="007C3ED0"/>
    <w:rsid w:val="007C3FB0"/>
    <w:rsid w:val="007C40C0"/>
    <w:rsid w:val="007C43CD"/>
    <w:rsid w:val="007C5768"/>
    <w:rsid w:val="007C5DB2"/>
    <w:rsid w:val="007C6032"/>
    <w:rsid w:val="007C63D4"/>
    <w:rsid w:val="007C64A1"/>
    <w:rsid w:val="007C67AA"/>
    <w:rsid w:val="007C7588"/>
    <w:rsid w:val="007C7DBC"/>
    <w:rsid w:val="007C7E8B"/>
    <w:rsid w:val="007D08A1"/>
    <w:rsid w:val="007D09FF"/>
    <w:rsid w:val="007D139A"/>
    <w:rsid w:val="007D1493"/>
    <w:rsid w:val="007D157F"/>
    <w:rsid w:val="007D1699"/>
    <w:rsid w:val="007D1B6F"/>
    <w:rsid w:val="007D1CDC"/>
    <w:rsid w:val="007D1E4B"/>
    <w:rsid w:val="007D218F"/>
    <w:rsid w:val="007D2CB2"/>
    <w:rsid w:val="007D3D91"/>
    <w:rsid w:val="007D478C"/>
    <w:rsid w:val="007D4827"/>
    <w:rsid w:val="007D4CC5"/>
    <w:rsid w:val="007D66DB"/>
    <w:rsid w:val="007D7054"/>
    <w:rsid w:val="007D7A69"/>
    <w:rsid w:val="007D7FE6"/>
    <w:rsid w:val="007E01B5"/>
    <w:rsid w:val="007E04F1"/>
    <w:rsid w:val="007E086A"/>
    <w:rsid w:val="007E0D7B"/>
    <w:rsid w:val="007E1426"/>
    <w:rsid w:val="007E1842"/>
    <w:rsid w:val="007E1C6F"/>
    <w:rsid w:val="007E2593"/>
    <w:rsid w:val="007E28E0"/>
    <w:rsid w:val="007E2E69"/>
    <w:rsid w:val="007E41FE"/>
    <w:rsid w:val="007E49C4"/>
    <w:rsid w:val="007E4F28"/>
    <w:rsid w:val="007E5154"/>
    <w:rsid w:val="007E6001"/>
    <w:rsid w:val="007E61E5"/>
    <w:rsid w:val="007E63EB"/>
    <w:rsid w:val="007E673D"/>
    <w:rsid w:val="007E67E2"/>
    <w:rsid w:val="007E74DF"/>
    <w:rsid w:val="007E785D"/>
    <w:rsid w:val="007E7ACC"/>
    <w:rsid w:val="007E7C39"/>
    <w:rsid w:val="007F0F73"/>
    <w:rsid w:val="007F111E"/>
    <w:rsid w:val="007F15B1"/>
    <w:rsid w:val="007F1A8C"/>
    <w:rsid w:val="007F27FE"/>
    <w:rsid w:val="007F2991"/>
    <w:rsid w:val="007F29B2"/>
    <w:rsid w:val="007F2C9F"/>
    <w:rsid w:val="007F2E1B"/>
    <w:rsid w:val="007F33DA"/>
    <w:rsid w:val="007F357A"/>
    <w:rsid w:val="007F480F"/>
    <w:rsid w:val="007F5525"/>
    <w:rsid w:val="007F6EEA"/>
    <w:rsid w:val="007F7691"/>
    <w:rsid w:val="007F7AA3"/>
    <w:rsid w:val="008009F4"/>
    <w:rsid w:val="00801454"/>
    <w:rsid w:val="008017FA"/>
    <w:rsid w:val="00801E29"/>
    <w:rsid w:val="00802654"/>
    <w:rsid w:val="0080365C"/>
    <w:rsid w:val="00803C70"/>
    <w:rsid w:val="0080441C"/>
    <w:rsid w:val="0080480D"/>
    <w:rsid w:val="00804B7C"/>
    <w:rsid w:val="008057C1"/>
    <w:rsid w:val="00805C06"/>
    <w:rsid w:val="00806179"/>
    <w:rsid w:val="00806326"/>
    <w:rsid w:val="00806491"/>
    <w:rsid w:val="008069EA"/>
    <w:rsid w:val="00806D0B"/>
    <w:rsid w:val="00806EA2"/>
    <w:rsid w:val="00807644"/>
    <w:rsid w:val="00807770"/>
    <w:rsid w:val="00807779"/>
    <w:rsid w:val="0080777C"/>
    <w:rsid w:val="00807A4C"/>
    <w:rsid w:val="00807ACA"/>
    <w:rsid w:val="00810254"/>
    <w:rsid w:val="00810F68"/>
    <w:rsid w:val="00810FAC"/>
    <w:rsid w:val="00811071"/>
    <w:rsid w:val="00811CAF"/>
    <w:rsid w:val="00812BE8"/>
    <w:rsid w:val="008131E3"/>
    <w:rsid w:val="008138DC"/>
    <w:rsid w:val="00813EF8"/>
    <w:rsid w:val="00814407"/>
    <w:rsid w:val="0081474E"/>
    <w:rsid w:val="008148D1"/>
    <w:rsid w:val="0081608F"/>
    <w:rsid w:val="008165A3"/>
    <w:rsid w:val="00816759"/>
    <w:rsid w:val="008171F3"/>
    <w:rsid w:val="008177E6"/>
    <w:rsid w:val="008203DC"/>
    <w:rsid w:val="008207B9"/>
    <w:rsid w:val="00820D6A"/>
    <w:rsid w:val="008217FA"/>
    <w:rsid w:val="00821967"/>
    <w:rsid w:val="00821EEC"/>
    <w:rsid w:val="0082214A"/>
    <w:rsid w:val="00822411"/>
    <w:rsid w:val="00822780"/>
    <w:rsid w:val="008227F7"/>
    <w:rsid w:val="00822A3F"/>
    <w:rsid w:val="00822EEA"/>
    <w:rsid w:val="00822FB2"/>
    <w:rsid w:val="00823A3D"/>
    <w:rsid w:val="00823BF0"/>
    <w:rsid w:val="00823D98"/>
    <w:rsid w:val="00823F1C"/>
    <w:rsid w:val="008240E6"/>
    <w:rsid w:val="00824B7D"/>
    <w:rsid w:val="0082509B"/>
    <w:rsid w:val="008259C7"/>
    <w:rsid w:val="00825B67"/>
    <w:rsid w:val="00825D0B"/>
    <w:rsid w:val="0082603F"/>
    <w:rsid w:val="008264DC"/>
    <w:rsid w:val="00827062"/>
    <w:rsid w:val="0082767F"/>
    <w:rsid w:val="00827931"/>
    <w:rsid w:val="008306B4"/>
    <w:rsid w:val="00830C7B"/>
    <w:rsid w:val="00831CC7"/>
    <w:rsid w:val="008322AA"/>
    <w:rsid w:val="00832355"/>
    <w:rsid w:val="008324F6"/>
    <w:rsid w:val="008327E4"/>
    <w:rsid w:val="0083352E"/>
    <w:rsid w:val="00833980"/>
    <w:rsid w:val="00833A03"/>
    <w:rsid w:val="00833C3A"/>
    <w:rsid w:val="00834A03"/>
    <w:rsid w:val="00834EC4"/>
    <w:rsid w:val="00834FC1"/>
    <w:rsid w:val="008350A3"/>
    <w:rsid w:val="00835913"/>
    <w:rsid w:val="0083596B"/>
    <w:rsid w:val="00835B79"/>
    <w:rsid w:val="00835D00"/>
    <w:rsid w:val="00835DCF"/>
    <w:rsid w:val="00836F6D"/>
    <w:rsid w:val="00836F81"/>
    <w:rsid w:val="008413A5"/>
    <w:rsid w:val="00842140"/>
    <w:rsid w:val="00842C89"/>
    <w:rsid w:val="00842FD7"/>
    <w:rsid w:val="0084325D"/>
    <w:rsid w:val="00843428"/>
    <w:rsid w:val="008434BC"/>
    <w:rsid w:val="00843B8F"/>
    <w:rsid w:val="00843FDB"/>
    <w:rsid w:val="0084470E"/>
    <w:rsid w:val="00844825"/>
    <w:rsid w:val="00844D98"/>
    <w:rsid w:val="00844F1E"/>
    <w:rsid w:val="008451EE"/>
    <w:rsid w:val="008454DA"/>
    <w:rsid w:val="008457C3"/>
    <w:rsid w:val="00845920"/>
    <w:rsid w:val="0084608F"/>
    <w:rsid w:val="008463F7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C02"/>
    <w:rsid w:val="008514DB"/>
    <w:rsid w:val="008517CF"/>
    <w:rsid w:val="008518C1"/>
    <w:rsid w:val="00851B05"/>
    <w:rsid w:val="00852716"/>
    <w:rsid w:val="008528DB"/>
    <w:rsid w:val="00852D97"/>
    <w:rsid w:val="00852E63"/>
    <w:rsid w:val="008532CD"/>
    <w:rsid w:val="008535A0"/>
    <w:rsid w:val="00854140"/>
    <w:rsid w:val="00854744"/>
    <w:rsid w:val="00854CB0"/>
    <w:rsid w:val="00854D2C"/>
    <w:rsid w:val="00855429"/>
    <w:rsid w:val="008558A4"/>
    <w:rsid w:val="008563CE"/>
    <w:rsid w:val="00856A59"/>
    <w:rsid w:val="00856D9E"/>
    <w:rsid w:val="00857BE1"/>
    <w:rsid w:val="008602EA"/>
    <w:rsid w:val="00860723"/>
    <w:rsid w:val="00860E1A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DE3"/>
    <w:rsid w:val="00865A19"/>
    <w:rsid w:val="00865D99"/>
    <w:rsid w:val="00866118"/>
    <w:rsid w:val="00866614"/>
    <w:rsid w:val="00867C0C"/>
    <w:rsid w:val="00870450"/>
    <w:rsid w:val="008707B0"/>
    <w:rsid w:val="0087086D"/>
    <w:rsid w:val="00870A22"/>
    <w:rsid w:val="00871CEC"/>
    <w:rsid w:val="008724AF"/>
    <w:rsid w:val="0087268C"/>
    <w:rsid w:val="00872AAD"/>
    <w:rsid w:val="0087316B"/>
    <w:rsid w:val="008740C4"/>
    <w:rsid w:val="008748FD"/>
    <w:rsid w:val="0087508E"/>
    <w:rsid w:val="008757A5"/>
    <w:rsid w:val="008760C9"/>
    <w:rsid w:val="00876958"/>
    <w:rsid w:val="00876D96"/>
    <w:rsid w:val="00876EBE"/>
    <w:rsid w:val="00880D97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ADC"/>
    <w:rsid w:val="00884BA8"/>
    <w:rsid w:val="00886817"/>
    <w:rsid w:val="00886E6D"/>
    <w:rsid w:val="0088709F"/>
    <w:rsid w:val="008902C1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24F"/>
    <w:rsid w:val="008924FD"/>
    <w:rsid w:val="00892B48"/>
    <w:rsid w:val="00892D5A"/>
    <w:rsid w:val="00892EFB"/>
    <w:rsid w:val="00894BBA"/>
    <w:rsid w:val="0089634F"/>
    <w:rsid w:val="008965D7"/>
    <w:rsid w:val="00897193"/>
    <w:rsid w:val="00897666"/>
    <w:rsid w:val="008A0642"/>
    <w:rsid w:val="008A161F"/>
    <w:rsid w:val="008A1C21"/>
    <w:rsid w:val="008A24F4"/>
    <w:rsid w:val="008A2C44"/>
    <w:rsid w:val="008A3034"/>
    <w:rsid w:val="008A3125"/>
    <w:rsid w:val="008A3D1E"/>
    <w:rsid w:val="008A3E5F"/>
    <w:rsid w:val="008A449F"/>
    <w:rsid w:val="008A4D25"/>
    <w:rsid w:val="008A5524"/>
    <w:rsid w:val="008A618A"/>
    <w:rsid w:val="008A6269"/>
    <w:rsid w:val="008A684B"/>
    <w:rsid w:val="008A6859"/>
    <w:rsid w:val="008A7285"/>
    <w:rsid w:val="008A797F"/>
    <w:rsid w:val="008A7CC1"/>
    <w:rsid w:val="008B0125"/>
    <w:rsid w:val="008B0442"/>
    <w:rsid w:val="008B0479"/>
    <w:rsid w:val="008B0504"/>
    <w:rsid w:val="008B14DE"/>
    <w:rsid w:val="008B18D0"/>
    <w:rsid w:val="008B1CC3"/>
    <w:rsid w:val="008B2463"/>
    <w:rsid w:val="008B250F"/>
    <w:rsid w:val="008B2768"/>
    <w:rsid w:val="008B3BE1"/>
    <w:rsid w:val="008B491A"/>
    <w:rsid w:val="008B5844"/>
    <w:rsid w:val="008B6F28"/>
    <w:rsid w:val="008B7057"/>
    <w:rsid w:val="008B72FA"/>
    <w:rsid w:val="008B74AF"/>
    <w:rsid w:val="008B77E1"/>
    <w:rsid w:val="008B79BB"/>
    <w:rsid w:val="008B7A00"/>
    <w:rsid w:val="008B7A77"/>
    <w:rsid w:val="008B7B2B"/>
    <w:rsid w:val="008C0928"/>
    <w:rsid w:val="008C0EE3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51AF"/>
    <w:rsid w:val="008C5C61"/>
    <w:rsid w:val="008C62C1"/>
    <w:rsid w:val="008C632E"/>
    <w:rsid w:val="008C674D"/>
    <w:rsid w:val="008C6F19"/>
    <w:rsid w:val="008C72C4"/>
    <w:rsid w:val="008C7382"/>
    <w:rsid w:val="008C7D4A"/>
    <w:rsid w:val="008D0D6B"/>
    <w:rsid w:val="008D1D0A"/>
    <w:rsid w:val="008D2B29"/>
    <w:rsid w:val="008D31E4"/>
    <w:rsid w:val="008D333C"/>
    <w:rsid w:val="008D386C"/>
    <w:rsid w:val="008D3929"/>
    <w:rsid w:val="008D5643"/>
    <w:rsid w:val="008D5ADA"/>
    <w:rsid w:val="008D5B05"/>
    <w:rsid w:val="008D7D88"/>
    <w:rsid w:val="008E0166"/>
    <w:rsid w:val="008E1FB5"/>
    <w:rsid w:val="008E2042"/>
    <w:rsid w:val="008E28DE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D5A"/>
    <w:rsid w:val="008E54EE"/>
    <w:rsid w:val="008E56D5"/>
    <w:rsid w:val="008E584D"/>
    <w:rsid w:val="008E5D23"/>
    <w:rsid w:val="008E60E4"/>
    <w:rsid w:val="008E63E3"/>
    <w:rsid w:val="008E64D2"/>
    <w:rsid w:val="008E698C"/>
    <w:rsid w:val="008E7180"/>
    <w:rsid w:val="008E7181"/>
    <w:rsid w:val="008E7AB9"/>
    <w:rsid w:val="008F02BE"/>
    <w:rsid w:val="008F034A"/>
    <w:rsid w:val="008F1923"/>
    <w:rsid w:val="008F27F6"/>
    <w:rsid w:val="008F3259"/>
    <w:rsid w:val="008F3591"/>
    <w:rsid w:val="008F40CF"/>
    <w:rsid w:val="008F4142"/>
    <w:rsid w:val="008F46FF"/>
    <w:rsid w:val="008F49C7"/>
    <w:rsid w:val="008F5C3B"/>
    <w:rsid w:val="008F5EBA"/>
    <w:rsid w:val="008F5EFC"/>
    <w:rsid w:val="008F7996"/>
    <w:rsid w:val="008F7B08"/>
    <w:rsid w:val="0090017F"/>
    <w:rsid w:val="00900E54"/>
    <w:rsid w:val="00901807"/>
    <w:rsid w:val="00901F3A"/>
    <w:rsid w:val="00902AC6"/>
    <w:rsid w:val="00902CFB"/>
    <w:rsid w:val="00902E61"/>
    <w:rsid w:val="0090310D"/>
    <w:rsid w:val="00903297"/>
    <w:rsid w:val="00904101"/>
    <w:rsid w:val="009043EB"/>
    <w:rsid w:val="009048CB"/>
    <w:rsid w:val="00904A88"/>
    <w:rsid w:val="00904F67"/>
    <w:rsid w:val="00904FE8"/>
    <w:rsid w:val="0090528C"/>
    <w:rsid w:val="009055EE"/>
    <w:rsid w:val="009062B5"/>
    <w:rsid w:val="00907009"/>
    <w:rsid w:val="00907389"/>
    <w:rsid w:val="009077EC"/>
    <w:rsid w:val="00907ECC"/>
    <w:rsid w:val="00910556"/>
    <w:rsid w:val="00910912"/>
    <w:rsid w:val="00910BF5"/>
    <w:rsid w:val="0091202B"/>
    <w:rsid w:val="0091213B"/>
    <w:rsid w:val="00912795"/>
    <w:rsid w:val="00912A05"/>
    <w:rsid w:val="0091302B"/>
    <w:rsid w:val="009134BB"/>
    <w:rsid w:val="00913E47"/>
    <w:rsid w:val="0091502A"/>
    <w:rsid w:val="00915C1A"/>
    <w:rsid w:val="00916FF8"/>
    <w:rsid w:val="00917649"/>
    <w:rsid w:val="00917745"/>
    <w:rsid w:val="00917C83"/>
    <w:rsid w:val="009201BD"/>
    <w:rsid w:val="00920E84"/>
    <w:rsid w:val="00921325"/>
    <w:rsid w:val="00921483"/>
    <w:rsid w:val="009216AE"/>
    <w:rsid w:val="009216E8"/>
    <w:rsid w:val="00921CC9"/>
    <w:rsid w:val="0092279F"/>
    <w:rsid w:val="00922C05"/>
    <w:rsid w:val="009233C4"/>
    <w:rsid w:val="009239ED"/>
    <w:rsid w:val="00923D25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4EE"/>
    <w:rsid w:val="00930F87"/>
    <w:rsid w:val="0093175A"/>
    <w:rsid w:val="00931B14"/>
    <w:rsid w:val="0093231B"/>
    <w:rsid w:val="009325C1"/>
    <w:rsid w:val="009331BE"/>
    <w:rsid w:val="0093372D"/>
    <w:rsid w:val="00934DD0"/>
    <w:rsid w:val="00935833"/>
    <w:rsid w:val="00935E58"/>
    <w:rsid w:val="00935F6A"/>
    <w:rsid w:val="009362D4"/>
    <w:rsid w:val="00936ABF"/>
    <w:rsid w:val="00936DAC"/>
    <w:rsid w:val="0094046A"/>
    <w:rsid w:val="0094110F"/>
    <w:rsid w:val="00941DA9"/>
    <w:rsid w:val="00941DCC"/>
    <w:rsid w:val="00942BC9"/>
    <w:rsid w:val="0094360D"/>
    <w:rsid w:val="00943CD1"/>
    <w:rsid w:val="00943E2B"/>
    <w:rsid w:val="00944504"/>
    <w:rsid w:val="009449A8"/>
    <w:rsid w:val="00946F80"/>
    <w:rsid w:val="0094721A"/>
    <w:rsid w:val="009501DD"/>
    <w:rsid w:val="0095042F"/>
    <w:rsid w:val="00950587"/>
    <w:rsid w:val="00950868"/>
    <w:rsid w:val="00951080"/>
    <w:rsid w:val="009511ED"/>
    <w:rsid w:val="0095135B"/>
    <w:rsid w:val="00951FE8"/>
    <w:rsid w:val="0095215D"/>
    <w:rsid w:val="009523B5"/>
    <w:rsid w:val="009523C9"/>
    <w:rsid w:val="00952592"/>
    <w:rsid w:val="009529E7"/>
    <w:rsid w:val="00952AFF"/>
    <w:rsid w:val="009538F9"/>
    <w:rsid w:val="00953D66"/>
    <w:rsid w:val="00954A70"/>
    <w:rsid w:val="0095513E"/>
    <w:rsid w:val="009555BF"/>
    <w:rsid w:val="009561CB"/>
    <w:rsid w:val="0095645E"/>
    <w:rsid w:val="00956835"/>
    <w:rsid w:val="0095748F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B"/>
    <w:rsid w:val="00962D8E"/>
    <w:rsid w:val="00964598"/>
    <w:rsid w:val="009666E9"/>
    <w:rsid w:val="009668B2"/>
    <w:rsid w:val="00966CEB"/>
    <w:rsid w:val="00967311"/>
    <w:rsid w:val="0096741C"/>
    <w:rsid w:val="0096746A"/>
    <w:rsid w:val="00967548"/>
    <w:rsid w:val="009679D1"/>
    <w:rsid w:val="00967AA2"/>
    <w:rsid w:val="00967F11"/>
    <w:rsid w:val="009702D8"/>
    <w:rsid w:val="00970332"/>
    <w:rsid w:val="0097059D"/>
    <w:rsid w:val="00971999"/>
    <w:rsid w:val="00971B38"/>
    <w:rsid w:val="00972134"/>
    <w:rsid w:val="00973017"/>
    <w:rsid w:val="00974112"/>
    <w:rsid w:val="00974646"/>
    <w:rsid w:val="009754FA"/>
    <w:rsid w:val="00975826"/>
    <w:rsid w:val="0097641D"/>
    <w:rsid w:val="00976DE4"/>
    <w:rsid w:val="00976F29"/>
    <w:rsid w:val="00977363"/>
    <w:rsid w:val="009773CC"/>
    <w:rsid w:val="00977ED0"/>
    <w:rsid w:val="00977F40"/>
    <w:rsid w:val="00981309"/>
    <w:rsid w:val="00981501"/>
    <w:rsid w:val="00981624"/>
    <w:rsid w:val="00981EB1"/>
    <w:rsid w:val="00981F36"/>
    <w:rsid w:val="0098214B"/>
    <w:rsid w:val="00982461"/>
    <w:rsid w:val="009832A8"/>
    <w:rsid w:val="009839FF"/>
    <w:rsid w:val="00983E30"/>
    <w:rsid w:val="0098414A"/>
    <w:rsid w:val="009848DF"/>
    <w:rsid w:val="00985021"/>
    <w:rsid w:val="00985202"/>
    <w:rsid w:val="00985257"/>
    <w:rsid w:val="009852FA"/>
    <w:rsid w:val="00985524"/>
    <w:rsid w:val="0098598A"/>
    <w:rsid w:val="00985E24"/>
    <w:rsid w:val="00985ECB"/>
    <w:rsid w:val="00985FCB"/>
    <w:rsid w:val="0098674D"/>
    <w:rsid w:val="00986761"/>
    <w:rsid w:val="0098741A"/>
    <w:rsid w:val="00987B51"/>
    <w:rsid w:val="00990123"/>
    <w:rsid w:val="00990384"/>
    <w:rsid w:val="00990500"/>
    <w:rsid w:val="009908A4"/>
    <w:rsid w:val="009908AC"/>
    <w:rsid w:val="009908FE"/>
    <w:rsid w:val="00990C39"/>
    <w:rsid w:val="0099106C"/>
    <w:rsid w:val="009910DA"/>
    <w:rsid w:val="00991A8E"/>
    <w:rsid w:val="00991AF7"/>
    <w:rsid w:val="00991F32"/>
    <w:rsid w:val="00992A04"/>
    <w:rsid w:val="00992FD6"/>
    <w:rsid w:val="009930BA"/>
    <w:rsid w:val="009943A8"/>
    <w:rsid w:val="009948B2"/>
    <w:rsid w:val="00994E59"/>
    <w:rsid w:val="00994E9F"/>
    <w:rsid w:val="00995324"/>
    <w:rsid w:val="0099573B"/>
    <w:rsid w:val="00995F4E"/>
    <w:rsid w:val="00996895"/>
    <w:rsid w:val="00996F97"/>
    <w:rsid w:val="00997165"/>
    <w:rsid w:val="00997837"/>
    <w:rsid w:val="00997E8D"/>
    <w:rsid w:val="009A0027"/>
    <w:rsid w:val="009A0E69"/>
    <w:rsid w:val="009A16C4"/>
    <w:rsid w:val="009A1DFF"/>
    <w:rsid w:val="009A202E"/>
    <w:rsid w:val="009A2494"/>
    <w:rsid w:val="009A2524"/>
    <w:rsid w:val="009A37CA"/>
    <w:rsid w:val="009A3AD8"/>
    <w:rsid w:val="009A41CC"/>
    <w:rsid w:val="009A4B5D"/>
    <w:rsid w:val="009A4EA9"/>
    <w:rsid w:val="009A5C9F"/>
    <w:rsid w:val="009A5DD4"/>
    <w:rsid w:val="009A5F83"/>
    <w:rsid w:val="009A6C46"/>
    <w:rsid w:val="009B088F"/>
    <w:rsid w:val="009B0DD6"/>
    <w:rsid w:val="009B0F4F"/>
    <w:rsid w:val="009B1C83"/>
    <w:rsid w:val="009B25BE"/>
    <w:rsid w:val="009B2621"/>
    <w:rsid w:val="009B2D68"/>
    <w:rsid w:val="009B3751"/>
    <w:rsid w:val="009B393D"/>
    <w:rsid w:val="009B3C14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C00E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4153"/>
    <w:rsid w:val="009C43F4"/>
    <w:rsid w:val="009C4476"/>
    <w:rsid w:val="009C50B2"/>
    <w:rsid w:val="009C5511"/>
    <w:rsid w:val="009C5A5E"/>
    <w:rsid w:val="009C6BD1"/>
    <w:rsid w:val="009C6FF8"/>
    <w:rsid w:val="009C7C91"/>
    <w:rsid w:val="009D0C20"/>
    <w:rsid w:val="009D1510"/>
    <w:rsid w:val="009D184E"/>
    <w:rsid w:val="009D1999"/>
    <w:rsid w:val="009D22FE"/>
    <w:rsid w:val="009D2475"/>
    <w:rsid w:val="009D2DAD"/>
    <w:rsid w:val="009D38F9"/>
    <w:rsid w:val="009D4F4B"/>
    <w:rsid w:val="009D510B"/>
    <w:rsid w:val="009D5304"/>
    <w:rsid w:val="009D5B41"/>
    <w:rsid w:val="009D647D"/>
    <w:rsid w:val="009D66C1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2865"/>
    <w:rsid w:val="009E29C1"/>
    <w:rsid w:val="009E318A"/>
    <w:rsid w:val="009E42E7"/>
    <w:rsid w:val="009E4882"/>
    <w:rsid w:val="009E4C64"/>
    <w:rsid w:val="009E54FF"/>
    <w:rsid w:val="009E5B1D"/>
    <w:rsid w:val="009E6B9D"/>
    <w:rsid w:val="009E7015"/>
    <w:rsid w:val="009E7096"/>
    <w:rsid w:val="009E7FF7"/>
    <w:rsid w:val="009F056B"/>
    <w:rsid w:val="009F086F"/>
    <w:rsid w:val="009F136F"/>
    <w:rsid w:val="009F14A9"/>
    <w:rsid w:val="009F159D"/>
    <w:rsid w:val="009F166D"/>
    <w:rsid w:val="009F18A6"/>
    <w:rsid w:val="009F1AE8"/>
    <w:rsid w:val="009F1ED9"/>
    <w:rsid w:val="009F29B3"/>
    <w:rsid w:val="009F4759"/>
    <w:rsid w:val="009F4820"/>
    <w:rsid w:val="009F4FB1"/>
    <w:rsid w:val="009F514C"/>
    <w:rsid w:val="009F57AD"/>
    <w:rsid w:val="009F5DB9"/>
    <w:rsid w:val="009F5E55"/>
    <w:rsid w:val="009F621F"/>
    <w:rsid w:val="009F692F"/>
    <w:rsid w:val="009F757A"/>
    <w:rsid w:val="009F7C5E"/>
    <w:rsid w:val="00A00055"/>
    <w:rsid w:val="00A00554"/>
    <w:rsid w:val="00A00A33"/>
    <w:rsid w:val="00A01502"/>
    <w:rsid w:val="00A01CD1"/>
    <w:rsid w:val="00A01EC0"/>
    <w:rsid w:val="00A01F55"/>
    <w:rsid w:val="00A022C4"/>
    <w:rsid w:val="00A026D0"/>
    <w:rsid w:val="00A030E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7BF1"/>
    <w:rsid w:val="00A1031F"/>
    <w:rsid w:val="00A1074D"/>
    <w:rsid w:val="00A116B9"/>
    <w:rsid w:val="00A11E99"/>
    <w:rsid w:val="00A12F5C"/>
    <w:rsid w:val="00A13E8A"/>
    <w:rsid w:val="00A141F4"/>
    <w:rsid w:val="00A143A1"/>
    <w:rsid w:val="00A15609"/>
    <w:rsid w:val="00A15755"/>
    <w:rsid w:val="00A16218"/>
    <w:rsid w:val="00A163A0"/>
    <w:rsid w:val="00A16A5D"/>
    <w:rsid w:val="00A17635"/>
    <w:rsid w:val="00A17CE4"/>
    <w:rsid w:val="00A20E73"/>
    <w:rsid w:val="00A21572"/>
    <w:rsid w:val="00A21C26"/>
    <w:rsid w:val="00A22090"/>
    <w:rsid w:val="00A2362D"/>
    <w:rsid w:val="00A24017"/>
    <w:rsid w:val="00A24D4B"/>
    <w:rsid w:val="00A24FC6"/>
    <w:rsid w:val="00A251E9"/>
    <w:rsid w:val="00A257B0"/>
    <w:rsid w:val="00A26240"/>
    <w:rsid w:val="00A26A6B"/>
    <w:rsid w:val="00A26AB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20B9"/>
    <w:rsid w:val="00A3287A"/>
    <w:rsid w:val="00A32F96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E8"/>
    <w:rsid w:val="00A36A29"/>
    <w:rsid w:val="00A36AEE"/>
    <w:rsid w:val="00A36B24"/>
    <w:rsid w:val="00A37A1B"/>
    <w:rsid w:val="00A37DB1"/>
    <w:rsid w:val="00A37FF1"/>
    <w:rsid w:val="00A409A1"/>
    <w:rsid w:val="00A40A99"/>
    <w:rsid w:val="00A40B71"/>
    <w:rsid w:val="00A40BC5"/>
    <w:rsid w:val="00A411CC"/>
    <w:rsid w:val="00A4131C"/>
    <w:rsid w:val="00A43525"/>
    <w:rsid w:val="00A4361C"/>
    <w:rsid w:val="00A43CC6"/>
    <w:rsid w:val="00A43FF6"/>
    <w:rsid w:val="00A4464E"/>
    <w:rsid w:val="00A45509"/>
    <w:rsid w:val="00A45AB3"/>
    <w:rsid w:val="00A45F10"/>
    <w:rsid w:val="00A45F7F"/>
    <w:rsid w:val="00A46534"/>
    <w:rsid w:val="00A4664C"/>
    <w:rsid w:val="00A46EDB"/>
    <w:rsid w:val="00A46F6F"/>
    <w:rsid w:val="00A500BE"/>
    <w:rsid w:val="00A500D6"/>
    <w:rsid w:val="00A50198"/>
    <w:rsid w:val="00A5029C"/>
    <w:rsid w:val="00A5167F"/>
    <w:rsid w:val="00A51A02"/>
    <w:rsid w:val="00A51DAD"/>
    <w:rsid w:val="00A524D2"/>
    <w:rsid w:val="00A52F91"/>
    <w:rsid w:val="00A52FFB"/>
    <w:rsid w:val="00A54348"/>
    <w:rsid w:val="00A54405"/>
    <w:rsid w:val="00A545E2"/>
    <w:rsid w:val="00A54687"/>
    <w:rsid w:val="00A56019"/>
    <w:rsid w:val="00A566F9"/>
    <w:rsid w:val="00A56A02"/>
    <w:rsid w:val="00A60B94"/>
    <w:rsid w:val="00A612F4"/>
    <w:rsid w:val="00A617B7"/>
    <w:rsid w:val="00A6190D"/>
    <w:rsid w:val="00A61A64"/>
    <w:rsid w:val="00A61F53"/>
    <w:rsid w:val="00A62549"/>
    <w:rsid w:val="00A634CB"/>
    <w:rsid w:val="00A6364B"/>
    <w:rsid w:val="00A6380C"/>
    <w:rsid w:val="00A63D19"/>
    <w:rsid w:val="00A64063"/>
    <w:rsid w:val="00A6410B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5BD"/>
    <w:rsid w:val="00A73B53"/>
    <w:rsid w:val="00A73DBA"/>
    <w:rsid w:val="00A7413A"/>
    <w:rsid w:val="00A7422F"/>
    <w:rsid w:val="00A7427C"/>
    <w:rsid w:val="00A748A2"/>
    <w:rsid w:val="00A76052"/>
    <w:rsid w:val="00A761C7"/>
    <w:rsid w:val="00A76659"/>
    <w:rsid w:val="00A76D1B"/>
    <w:rsid w:val="00A7748A"/>
    <w:rsid w:val="00A77C05"/>
    <w:rsid w:val="00A80079"/>
    <w:rsid w:val="00A80AED"/>
    <w:rsid w:val="00A80FC8"/>
    <w:rsid w:val="00A81890"/>
    <w:rsid w:val="00A82B1F"/>
    <w:rsid w:val="00A83726"/>
    <w:rsid w:val="00A83BEE"/>
    <w:rsid w:val="00A84B81"/>
    <w:rsid w:val="00A850F7"/>
    <w:rsid w:val="00A859ED"/>
    <w:rsid w:val="00A85DE6"/>
    <w:rsid w:val="00A86724"/>
    <w:rsid w:val="00A87CBF"/>
    <w:rsid w:val="00A903F8"/>
    <w:rsid w:val="00A9099C"/>
    <w:rsid w:val="00A90E2E"/>
    <w:rsid w:val="00A91FEA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51BB"/>
    <w:rsid w:val="00A959DF"/>
    <w:rsid w:val="00A95BB1"/>
    <w:rsid w:val="00A95F98"/>
    <w:rsid w:val="00A96213"/>
    <w:rsid w:val="00A9634D"/>
    <w:rsid w:val="00A96685"/>
    <w:rsid w:val="00A96BEE"/>
    <w:rsid w:val="00A96E34"/>
    <w:rsid w:val="00A97097"/>
    <w:rsid w:val="00A9729D"/>
    <w:rsid w:val="00A97585"/>
    <w:rsid w:val="00AA019F"/>
    <w:rsid w:val="00AA0285"/>
    <w:rsid w:val="00AA06B5"/>
    <w:rsid w:val="00AA0F1E"/>
    <w:rsid w:val="00AA1832"/>
    <w:rsid w:val="00AA237C"/>
    <w:rsid w:val="00AA25FB"/>
    <w:rsid w:val="00AA2AE9"/>
    <w:rsid w:val="00AA2DE0"/>
    <w:rsid w:val="00AA30CA"/>
    <w:rsid w:val="00AA3696"/>
    <w:rsid w:val="00AA3E5A"/>
    <w:rsid w:val="00AA4B6C"/>
    <w:rsid w:val="00AA4E59"/>
    <w:rsid w:val="00AA5409"/>
    <w:rsid w:val="00AA5F5E"/>
    <w:rsid w:val="00AA626B"/>
    <w:rsid w:val="00AA69E1"/>
    <w:rsid w:val="00AA6BF6"/>
    <w:rsid w:val="00AA6C21"/>
    <w:rsid w:val="00AA733A"/>
    <w:rsid w:val="00AA7ADB"/>
    <w:rsid w:val="00AA7EA6"/>
    <w:rsid w:val="00AB00E3"/>
    <w:rsid w:val="00AB0704"/>
    <w:rsid w:val="00AB0738"/>
    <w:rsid w:val="00AB0DAA"/>
    <w:rsid w:val="00AB10EE"/>
    <w:rsid w:val="00AB1360"/>
    <w:rsid w:val="00AB214D"/>
    <w:rsid w:val="00AB2CC7"/>
    <w:rsid w:val="00AB2D5C"/>
    <w:rsid w:val="00AB373E"/>
    <w:rsid w:val="00AB428A"/>
    <w:rsid w:val="00AB4B2D"/>
    <w:rsid w:val="00AB5746"/>
    <w:rsid w:val="00AB64A6"/>
    <w:rsid w:val="00AB7734"/>
    <w:rsid w:val="00AB7B2B"/>
    <w:rsid w:val="00AC09D3"/>
    <w:rsid w:val="00AC11FD"/>
    <w:rsid w:val="00AC1BD7"/>
    <w:rsid w:val="00AC1F7C"/>
    <w:rsid w:val="00AC1FB4"/>
    <w:rsid w:val="00AC26F9"/>
    <w:rsid w:val="00AC297A"/>
    <w:rsid w:val="00AC437D"/>
    <w:rsid w:val="00AC49EB"/>
    <w:rsid w:val="00AC4D20"/>
    <w:rsid w:val="00AC5555"/>
    <w:rsid w:val="00AC56CD"/>
    <w:rsid w:val="00AC5D7E"/>
    <w:rsid w:val="00AC61BE"/>
    <w:rsid w:val="00AC683F"/>
    <w:rsid w:val="00AC6E05"/>
    <w:rsid w:val="00AC700E"/>
    <w:rsid w:val="00AC7EC9"/>
    <w:rsid w:val="00AD00A1"/>
    <w:rsid w:val="00AD04E8"/>
    <w:rsid w:val="00AD09E0"/>
    <w:rsid w:val="00AD0ED8"/>
    <w:rsid w:val="00AD220E"/>
    <w:rsid w:val="00AD271C"/>
    <w:rsid w:val="00AD2CFE"/>
    <w:rsid w:val="00AD3FB6"/>
    <w:rsid w:val="00AD408E"/>
    <w:rsid w:val="00AD45F2"/>
    <w:rsid w:val="00AD47AF"/>
    <w:rsid w:val="00AD494E"/>
    <w:rsid w:val="00AD4E32"/>
    <w:rsid w:val="00AD5DBA"/>
    <w:rsid w:val="00AD6104"/>
    <w:rsid w:val="00AD63C6"/>
    <w:rsid w:val="00AD6FF1"/>
    <w:rsid w:val="00AD7447"/>
    <w:rsid w:val="00AD7756"/>
    <w:rsid w:val="00AD7A02"/>
    <w:rsid w:val="00AD7D1A"/>
    <w:rsid w:val="00AE062F"/>
    <w:rsid w:val="00AE0C2D"/>
    <w:rsid w:val="00AE1464"/>
    <w:rsid w:val="00AE1D76"/>
    <w:rsid w:val="00AE22DC"/>
    <w:rsid w:val="00AE2794"/>
    <w:rsid w:val="00AE2A61"/>
    <w:rsid w:val="00AE3F25"/>
    <w:rsid w:val="00AE3FC6"/>
    <w:rsid w:val="00AE4F70"/>
    <w:rsid w:val="00AE5070"/>
    <w:rsid w:val="00AE52D3"/>
    <w:rsid w:val="00AE58D1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9F"/>
    <w:rsid w:val="00AF236F"/>
    <w:rsid w:val="00AF2407"/>
    <w:rsid w:val="00AF2435"/>
    <w:rsid w:val="00AF25E3"/>
    <w:rsid w:val="00AF300D"/>
    <w:rsid w:val="00AF3202"/>
    <w:rsid w:val="00AF35EA"/>
    <w:rsid w:val="00AF419B"/>
    <w:rsid w:val="00AF44EA"/>
    <w:rsid w:val="00AF4984"/>
    <w:rsid w:val="00AF52AD"/>
    <w:rsid w:val="00AF5C14"/>
    <w:rsid w:val="00AF5D69"/>
    <w:rsid w:val="00AF6398"/>
    <w:rsid w:val="00AF7090"/>
    <w:rsid w:val="00AF7A6B"/>
    <w:rsid w:val="00B00311"/>
    <w:rsid w:val="00B0079A"/>
    <w:rsid w:val="00B00D05"/>
    <w:rsid w:val="00B01B4D"/>
    <w:rsid w:val="00B01D9E"/>
    <w:rsid w:val="00B027E3"/>
    <w:rsid w:val="00B02A95"/>
    <w:rsid w:val="00B03275"/>
    <w:rsid w:val="00B03416"/>
    <w:rsid w:val="00B03872"/>
    <w:rsid w:val="00B03EBA"/>
    <w:rsid w:val="00B043D1"/>
    <w:rsid w:val="00B0480D"/>
    <w:rsid w:val="00B05743"/>
    <w:rsid w:val="00B05D3D"/>
    <w:rsid w:val="00B05E46"/>
    <w:rsid w:val="00B06163"/>
    <w:rsid w:val="00B061C8"/>
    <w:rsid w:val="00B06C42"/>
    <w:rsid w:val="00B06E63"/>
    <w:rsid w:val="00B0704F"/>
    <w:rsid w:val="00B07455"/>
    <w:rsid w:val="00B1003D"/>
    <w:rsid w:val="00B101AE"/>
    <w:rsid w:val="00B109B7"/>
    <w:rsid w:val="00B10DD9"/>
    <w:rsid w:val="00B10E88"/>
    <w:rsid w:val="00B114F4"/>
    <w:rsid w:val="00B117B6"/>
    <w:rsid w:val="00B118B0"/>
    <w:rsid w:val="00B11A6A"/>
    <w:rsid w:val="00B145DF"/>
    <w:rsid w:val="00B14EAF"/>
    <w:rsid w:val="00B15356"/>
    <w:rsid w:val="00B16624"/>
    <w:rsid w:val="00B17AA6"/>
    <w:rsid w:val="00B17D47"/>
    <w:rsid w:val="00B20147"/>
    <w:rsid w:val="00B208BF"/>
    <w:rsid w:val="00B20F3B"/>
    <w:rsid w:val="00B2101C"/>
    <w:rsid w:val="00B21264"/>
    <w:rsid w:val="00B21462"/>
    <w:rsid w:val="00B2226C"/>
    <w:rsid w:val="00B23B71"/>
    <w:rsid w:val="00B23D2E"/>
    <w:rsid w:val="00B2434A"/>
    <w:rsid w:val="00B25410"/>
    <w:rsid w:val="00B25772"/>
    <w:rsid w:val="00B259B7"/>
    <w:rsid w:val="00B25D7E"/>
    <w:rsid w:val="00B26821"/>
    <w:rsid w:val="00B26BC1"/>
    <w:rsid w:val="00B30266"/>
    <w:rsid w:val="00B302AA"/>
    <w:rsid w:val="00B30CA4"/>
    <w:rsid w:val="00B30D9F"/>
    <w:rsid w:val="00B31035"/>
    <w:rsid w:val="00B3161C"/>
    <w:rsid w:val="00B321CA"/>
    <w:rsid w:val="00B32CB9"/>
    <w:rsid w:val="00B3354A"/>
    <w:rsid w:val="00B335F0"/>
    <w:rsid w:val="00B336C7"/>
    <w:rsid w:val="00B33746"/>
    <w:rsid w:val="00B33FD2"/>
    <w:rsid w:val="00B35068"/>
    <w:rsid w:val="00B35CB4"/>
    <w:rsid w:val="00B36CCD"/>
    <w:rsid w:val="00B36FD7"/>
    <w:rsid w:val="00B37517"/>
    <w:rsid w:val="00B37563"/>
    <w:rsid w:val="00B40561"/>
    <w:rsid w:val="00B406DF"/>
    <w:rsid w:val="00B40822"/>
    <w:rsid w:val="00B4127A"/>
    <w:rsid w:val="00B41326"/>
    <w:rsid w:val="00B419E8"/>
    <w:rsid w:val="00B41B79"/>
    <w:rsid w:val="00B41C35"/>
    <w:rsid w:val="00B4204B"/>
    <w:rsid w:val="00B42C7B"/>
    <w:rsid w:val="00B42E3A"/>
    <w:rsid w:val="00B43741"/>
    <w:rsid w:val="00B43E14"/>
    <w:rsid w:val="00B43EA9"/>
    <w:rsid w:val="00B4592F"/>
    <w:rsid w:val="00B46583"/>
    <w:rsid w:val="00B46630"/>
    <w:rsid w:val="00B4689C"/>
    <w:rsid w:val="00B46D7F"/>
    <w:rsid w:val="00B472A3"/>
    <w:rsid w:val="00B47C93"/>
    <w:rsid w:val="00B50030"/>
    <w:rsid w:val="00B5010C"/>
    <w:rsid w:val="00B506E6"/>
    <w:rsid w:val="00B509AF"/>
    <w:rsid w:val="00B51058"/>
    <w:rsid w:val="00B5110D"/>
    <w:rsid w:val="00B5123E"/>
    <w:rsid w:val="00B515B6"/>
    <w:rsid w:val="00B52073"/>
    <w:rsid w:val="00B528FF"/>
    <w:rsid w:val="00B531E6"/>
    <w:rsid w:val="00B5495A"/>
    <w:rsid w:val="00B554C3"/>
    <w:rsid w:val="00B555BE"/>
    <w:rsid w:val="00B56558"/>
    <w:rsid w:val="00B56588"/>
    <w:rsid w:val="00B56EEB"/>
    <w:rsid w:val="00B5735B"/>
    <w:rsid w:val="00B57485"/>
    <w:rsid w:val="00B60B43"/>
    <w:rsid w:val="00B60B73"/>
    <w:rsid w:val="00B61366"/>
    <w:rsid w:val="00B631F1"/>
    <w:rsid w:val="00B632EA"/>
    <w:rsid w:val="00B633F0"/>
    <w:rsid w:val="00B63806"/>
    <w:rsid w:val="00B63A99"/>
    <w:rsid w:val="00B63C1A"/>
    <w:rsid w:val="00B64084"/>
    <w:rsid w:val="00B644BC"/>
    <w:rsid w:val="00B64952"/>
    <w:rsid w:val="00B67F80"/>
    <w:rsid w:val="00B70082"/>
    <w:rsid w:val="00B70281"/>
    <w:rsid w:val="00B703C8"/>
    <w:rsid w:val="00B708E5"/>
    <w:rsid w:val="00B7094C"/>
    <w:rsid w:val="00B70A36"/>
    <w:rsid w:val="00B70CD2"/>
    <w:rsid w:val="00B71471"/>
    <w:rsid w:val="00B718F2"/>
    <w:rsid w:val="00B72BF6"/>
    <w:rsid w:val="00B72D80"/>
    <w:rsid w:val="00B73FE4"/>
    <w:rsid w:val="00B74294"/>
    <w:rsid w:val="00B74EE0"/>
    <w:rsid w:val="00B7569D"/>
    <w:rsid w:val="00B76540"/>
    <w:rsid w:val="00B765BA"/>
    <w:rsid w:val="00B7671E"/>
    <w:rsid w:val="00B76DF9"/>
    <w:rsid w:val="00B7712C"/>
    <w:rsid w:val="00B77404"/>
    <w:rsid w:val="00B77797"/>
    <w:rsid w:val="00B7789B"/>
    <w:rsid w:val="00B809E7"/>
    <w:rsid w:val="00B8102D"/>
    <w:rsid w:val="00B81A23"/>
    <w:rsid w:val="00B81BB4"/>
    <w:rsid w:val="00B8249F"/>
    <w:rsid w:val="00B826A4"/>
    <w:rsid w:val="00B82E04"/>
    <w:rsid w:val="00B8339E"/>
    <w:rsid w:val="00B8353B"/>
    <w:rsid w:val="00B8389F"/>
    <w:rsid w:val="00B84441"/>
    <w:rsid w:val="00B84BE7"/>
    <w:rsid w:val="00B84D04"/>
    <w:rsid w:val="00B871B3"/>
    <w:rsid w:val="00B871E2"/>
    <w:rsid w:val="00B8789E"/>
    <w:rsid w:val="00B87936"/>
    <w:rsid w:val="00B87A9D"/>
    <w:rsid w:val="00B91894"/>
    <w:rsid w:val="00B91943"/>
    <w:rsid w:val="00B91C30"/>
    <w:rsid w:val="00B91F90"/>
    <w:rsid w:val="00B929D9"/>
    <w:rsid w:val="00B92C3B"/>
    <w:rsid w:val="00B92FFD"/>
    <w:rsid w:val="00B938C5"/>
    <w:rsid w:val="00B93B51"/>
    <w:rsid w:val="00B93E99"/>
    <w:rsid w:val="00B93F91"/>
    <w:rsid w:val="00B945E6"/>
    <w:rsid w:val="00B949D3"/>
    <w:rsid w:val="00B96AB5"/>
    <w:rsid w:val="00B97252"/>
    <w:rsid w:val="00BA0773"/>
    <w:rsid w:val="00BA08F2"/>
    <w:rsid w:val="00BA0B39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651A"/>
    <w:rsid w:val="00BA6D5D"/>
    <w:rsid w:val="00BA6FEA"/>
    <w:rsid w:val="00BA700E"/>
    <w:rsid w:val="00BA7BF5"/>
    <w:rsid w:val="00BA7EC2"/>
    <w:rsid w:val="00BB0D08"/>
    <w:rsid w:val="00BB15BF"/>
    <w:rsid w:val="00BB16A7"/>
    <w:rsid w:val="00BB1CE6"/>
    <w:rsid w:val="00BB1FC2"/>
    <w:rsid w:val="00BB223D"/>
    <w:rsid w:val="00BB24A7"/>
    <w:rsid w:val="00BB264A"/>
    <w:rsid w:val="00BB2C4D"/>
    <w:rsid w:val="00BB34E8"/>
    <w:rsid w:val="00BB3C2D"/>
    <w:rsid w:val="00BB406B"/>
    <w:rsid w:val="00BB4300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C0CB1"/>
    <w:rsid w:val="00BC0FDC"/>
    <w:rsid w:val="00BC13B6"/>
    <w:rsid w:val="00BC13F3"/>
    <w:rsid w:val="00BC1439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618F"/>
    <w:rsid w:val="00BC62FE"/>
    <w:rsid w:val="00BC6347"/>
    <w:rsid w:val="00BC66C8"/>
    <w:rsid w:val="00BC694C"/>
    <w:rsid w:val="00BC7A73"/>
    <w:rsid w:val="00BC7ADA"/>
    <w:rsid w:val="00BC7DB2"/>
    <w:rsid w:val="00BD025B"/>
    <w:rsid w:val="00BD0654"/>
    <w:rsid w:val="00BD2EBD"/>
    <w:rsid w:val="00BD2FED"/>
    <w:rsid w:val="00BD30AA"/>
    <w:rsid w:val="00BD38CE"/>
    <w:rsid w:val="00BD399B"/>
    <w:rsid w:val="00BD46D1"/>
    <w:rsid w:val="00BD49A3"/>
    <w:rsid w:val="00BD4B36"/>
    <w:rsid w:val="00BD4EB3"/>
    <w:rsid w:val="00BD51DD"/>
    <w:rsid w:val="00BD5571"/>
    <w:rsid w:val="00BD5739"/>
    <w:rsid w:val="00BD587E"/>
    <w:rsid w:val="00BD59F5"/>
    <w:rsid w:val="00BD5F21"/>
    <w:rsid w:val="00BD5FBF"/>
    <w:rsid w:val="00BD6153"/>
    <w:rsid w:val="00BD6239"/>
    <w:rsid w:val="00BD6AEB"/>
    <w:rsid w:val="00BD6B3D"/>
    <w:rsid w:val="00BD7F19"/>
    <w:rsid w:val="00BE01C3"/>
    <w:rsid w:val="00BE05FC"/>
    <w:rsid w:val="00BE0B15"/>
    <w:rsid w:val="00BE0D26"/>
    <w:rsid w:val="00BE0E57"/>
    <w:rsid w:val="00BE1241"/>
    <w:rsid w:val="00BE1927"/>
    <w:rsid w:val="00BE1B43"/>
    <w:rsid w:val="00BE23E5"/>
    <w:rsid w:val="00BE2D6F"/>
    <w:rsid w:val="00BE2F22"/>
    <w:rsid w:val="00BE30D2"/>
    <w:rsid w:val="00BE4BCF"/>
    <w:rsid w:val="00BE55F6"/>
    <w:rsid w:val="00BE56FB"/>
    <w:rsid w:val="00BE5C7F"/>
    <w:rsid w:val="00BE5E3D"/>
    <w:rsid w:val="00BE640D"/>
    <w:rsid w:val="00BE64BB"/>
    <w:rsid w:val="00BE7351"/>
    <w:rsid w:val="00BE739F"/>
    <w:rsid w:val="00BF05EA"/>
    <w:rsid w:val="00BF0B10"/>
    <w:rsid w:val="00BF0E34"/>
    <w:rsid w:val="00BF13F9"/>
    <w:rsid w:val="00BF16EA"/>
    <w:rsid w:val="00BF1801"/>
    <w:rsid w:val="00BF1844"/>
    <w:rsid w:val="00BF1C06"/>
    <w:rsid w:val="00BF1D6C"/>
    <w:rsid w:val="00BF1F6B"/>
    <w:rsid w:val="00BF20CC"/>
    <w:rsid w:val="00BF21FB"/>
    <w:rsid w:val="00BF2528"/>
    <w:rsid w:val="00BF2692"/>
    <w:rsid w:val="00BF29CE"/>
    <w:rsid w:val="00BF36EB"/>
    <w:rsid w:val="00BF3F20"/>
    <w:rsid w:val="00BF4701"/>
    <w:rsid w:val="00BF53C8"/>
    <w:rsid w:val="00BF5DDD"/>
    <w:rsid w:val="00BF6477"/>
    <w:rsid w:val="00BF686B"/>
    <w:rsid w:val="00BF7991"/>
    <w:rsid w:val="00BF7B0B"/>
    <w:rsid w:val="00C00922"/>
    <w:rsid w:val="00C010CD"/>
    <w:rsid w:val="00C0165A"/>
    <w:rsid w:val="00C01AFA"/>
    <w:rsid w:val="00C01B06"/>
    <w:rsid w:val="00C01C37"/>
    <w:rsid w:val="00C01D9E"/>
    <w:rsid w:val="00C0200F"/>
    <w:rsid w:val="00C03104"/>
    <w:rsid w:val="00C03857"/>
    <w:rsid w:val="00C03867"/>
    <w:rsid w:val="00C04699"/>
    <w:rsid w:val="00C04D1A"/>
    <w:rsid w:val="00C04EDE"/>
    <w:rsid w:val="00C05916"/>
    <w:rsid w:val="00C0599D"/>
    <w:rsid w:val="00C0691E"/>
    <w:rsid w:val="00C0750B"/>
    <w:rsid w:val="00C07F18"/>
    <w:rsid w:val="00C1042D"/>
    <w:rsid w:val="00C107E6"/>
    <w:rsid w:val="00C10938"/>
    <w:rsid w:val="00C10A17"/>
    <w:rsid w:val="00C10B3D"/>
    <w:rsid w:val="00C11260"/>
    <w:rsid w:val="00C114A3"/>
    <w:rsid w:val="00C11B93"/>
    <w:rsid w:val="00C11D0B"/>
    <w:rsid w:val="00C12139"/>
    <w:rsid w:val="00C1214C"/>
    <w:rsid w:val="00C128D9"/>
    <w:rsid w:val="00C139DA"/>
    <w:rsid w:val="00C141F1"/>
    <w:rsid w:val="00C142AF"/>
    <w:rsid w:val="00C1482C"/>
    <w:rsid w:val="00C149B7"/>
    <w:rsid w:val="00C14CB8"/>
    <w:rsid w:val="00C15231"/>
    <w:rsid w:val="00C15A62"/>
    <w:rsid w:val="00C168A2"/>
    <w:rsid w:val="00C1735F"/>
    <w:rsid w:val="00C2037C"/>
    <w:rsid w:val="00C2047C"/>
    <w:rsid w:val="00C2050A"/>
    <w:rsid w:val="00C20548"/>
    <w:rsid w:val="00C20793"/>
    <w:rsid w:val="00C20FE8"/>
    <w:rsid w:val="00C21475"/>
    <w:rsid w:val="00C218B9"/>
    <w:rsid w:val="00C219EB"/>
    <w:rsid w:val="00C21B96"/>
    <w:rsid w:val="00C227F9"/>
    <w:rsid w:val="00C230DA"/>
    <w:rsid w:val="00C23621"/>
    <w:rsid w:val="00C23E19"/>
    <w:rsid w:val="00C244F0"/>
    <w:rsid w:val="00C246D0"/>
    <w:rsid w:val="00C247B9"/>
    <w:rsid w:val="00C24B47"/>
    <w:rsid w:val="00C25865"/>
    <w:rsid w:val="00C25B69"/>
    <w:rsid w:val="00C25DC3"/>
    <w:rsid w:val="00C2654D"/>
    <w:rsid w:val="00C26742"/>
    <w:rsid w:val="00C2699D"/>
    <w:rsid w:val="00C26DCC"/>
    <w:rsid w:val="00C26F4C"/>
    <w:rsid w:val="00C270DD"/>
    <w:rsid w:val="00C27257"/>
    <w:rsid w:val="00C27353"/>
    <w:rsid w:val="00C274F5"/>
    <w:rsid w:val="00C27951"/>
    <w:rsid w:val="00C30029"/>
    <w:rsid w:val="00C3033F"/>
    <w:rsid w:val="00C30545"/>
    <w:rsid w:val="00C310D7"/>
    <w:rsid w:val="00C311EB"/>
    <w:rsid w:val="00C31680"/>
    <w:rsid w:val="00C317D0"/>
    <w:rsid w:val="00C319C1"/>
    <w:rsid w:val="00C31FA9"/>
    <w:rsid w:val="00C3411A"/>
    <w:rsid w:val="00C348A1"/>
    <w:rsid w:val="00C348BC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E11"/>
    <w:rsid w:val="00C4000F"/>
    <w:rsid w:val="00C4002C"/>
    <w:rsid w:val="00C408DF"/>
    <w:rsid w:val="00C40C0B"/>
    <w:rsid w:val="00C41717"/>
    <w:rsid w:val="00C427E0"/>
    <w:rsid w:val="00C428B1"/>
    <w:rsid w:val="00C43A74"/>
    <w:rsid w:val="00C444C1"/>
    <w:rsid w:val="00C455A6"/>
    <w:rsid w:val="00C455D8"/>
    <w:rsid w:val="00C45625"/>
    <w:rsid w:val="00C45E27"/>
    <w:rsid w:val="00C4717E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2B1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0A50"/>
    <w:rsid w:val="00C611AB"/>
    <w:rsid w:val="00C61378"/>
    <w:rsid w:val="00C61425"/>
    <w:rsid w:val="00C6193C"/>
    <w:rsid w:val="00C61AEF"/>
    <w:rsid w:val="00C6247F"/>
    <w:rsid w:val="00C62DF5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5013"/>
    <w:rsid w:val="00C65165"/>
    <w:rsid w:val="00C651F4"/>
    <w:rsid w:val="00C666BB"/>
    <w:rsid w:val="00C6680D"/>
    <w:rsid w:val="00C669F2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2F52"/>
    <w:rsid w:val="00C7356D"/>
    <w:rsid w:val="00C736C2"/>
    <w:rsid w:val="00C74B22"/>
    <w:rsid w:val="00C74FD7"/>
    <w:rsid w:val="00C75029"/>
    <w:rsid w:val="00C758BC"/>
    <w:rsid w:val="00C758D8"/>
    <w:rsid w:val="00C768AD"/>
    <w:rsid w:val="00C76E00"/>
    <w:rsid w:val="00C7723E"/>
    <w:rsid w:val="00C7747B"/>
    <w:rsid w:val="00C77AE3"/>
    <w:rsid w:val="00C8042E"/>
    <w:rsid w:val="00C806A9"/>
    <w:rsid w:val="00C80B1F"/>
    <w:rsid w:val="00C80D30"/>
    <w:rsid w:val="00C8188A"/>
    <w:rsid w:val="00C81989"/>
    <w:rsid w:val="00C81DA0"/>
    <w:rsid w:val="00C820AB"/>
    <w:rsid w:val="00C824D9"/>
    <w:rsid w:val="00C82DE1"/>
    <w:rsid w:val="00C83945"/>
    <w:rsid w:val="00C83E4F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4B8"/>
    <w:rsid w:val="00C868F4"/>
    <w:rsid w:val="00C86C03"/>
    <w:rsid w:val="00C87E84"/>
    <w:rsid w:val="00C90A52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EE0"/>
    <w:rsid w:val="00C9510E"/>
    <w:rsid w:val="00C95172"/>
    <w:rsid w:val="00C95CF0"/>
    <w:rsid w:val="00C96765"/>
    <w:rsid w:val="00C96992"/>
    <w:rsid w:val="00C973CF"/>
    <w:rsid w:val="00C97E4B"/>
    <w:rsid w:val="00CA0475"/>
    <w:rsid w:val="00CA05B7"/>
    <w:rsid w:val="00CA06A4"/>
    <w:rsid w:val="00CA07A5"/>
    <w:rsid w:val="00CA0B9E"/>
    <w:rsid w:val="00CA0C68"/>
    <w:rsid w:val="00CA106B"/>
    <w:rsid w:val="00CA1560"/>
    <w:rsid w:val="00CA2497"/>
    <w:rsid w:val="00CA2DC4"/>
    <w:rsid w:val="00CA2EEE"/>
    <w:rsid w:val="00CA3879"/>
    <w:rsid w:val="00CA42F5"/>
    <w:rsid w:val="00CA58E2"/>
    <w:rsid w:val="00CA6852"/>
    <w:rsid w:val="00CA7542"/>
    <w:rsid w:val="00CA79FC"/>
    <w:rsid w:val="00CA7DD2"/>
    <w:rsid w:val="00CA7E3B"/>
    <w:rsid w:val="00CA7EED"/>
    <w:rsid w:val="00CB239F"/>
    <w:rsid w:val="00CB2E77"/>
    <w:rsid w:val="00CB3447"/>
    <w:rsid w:val="00CB393A"/>
    <w:rsid w:val="00CB39D0"/>
    <w:rsid w:val="00CB43E5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E93"/>
    <w:rsid w:val="00CB7661"/>
    <w:rsid w:val="00CB7A75"/>
    <w:rsid w:val="00CC011D"/>
    <w:rsid w:val="00CC18FD"/>
    <w:rsid w:val="00CC1E0B"/>
    <w:rsid w:val="00CC2272"/>
    <w:rsid w:val="00CC2673"/>
    <w:rsid w:val="00CC27F3"/>
    <w:rsid w:val="00CC2C16"/>
    <w:rsid w:val="00CC3117"/>
    <w:rsid w:val="00CC43A5"/>
    <w:rsid w:val="00CC4574"/>
    <w:rsid w:val="00CC48A1"/>
    <w:rsid w:val="00CC493F"/>
    <w:rsid w:val="00CC4A38"/>
    <w:rsid w:val="00CC4E4D"/>
    <w:rsid w:val="00CC6696"/>
    <w:rsid w:val="00CC7648"/>
    <w:rsid w:val="00CC7670"/>
    <w:rsid w:val="00CC771F"/>
    <w:rsid w:val="00CC7D10"/>
    <w:rsid w:val="00CD090E"/>
    <w:rsid w:val="00CD1930"/>
    <w:rsid w:val="00CD1BE6"/>
    <w:rsid w:val="00CD20D5"/>
    <w:rsid w:val="00CD2E7C"/>
    <w:rsid w:val="00CD2E94"/>
    <w:rsid w:val="00CD3B52"/>
    <w:rsid w:val="00CD4827"/>
    <w:rsid w:val="00CD488B"/>
    <w:rsid w:val="00CD4A78"/>
    <w:rsid w:val="00CD4BE5"/>
    <w:rsid w:val="00CD5201"/>
    <w:rsid w:val="00CD572C"/>
    <w:rsid w:val="00CD58BB"/>
    <w:rsid w:val="00CD5ACA"/>
    <w:rsid w:val="00CD66E1"/>
    <w:rsid w:val="00CD6B2C"/>
    <w:rsid w:val="00CD6FC9"/>
    <w:rsid w:val="00CD706C"/>
    <w:rsid w:val="00CD7DCD"/>
    <w:rsid w:val="00CE020D"/>
    <w:rsid w:val="00CE08A2"/>
    <w:rsid w:val="00CE10F7"/>
    <w:rsid w:val="00CE1460"/>
    <w:rsid w:val="00CE1537"/>
    <w:rsid w:val="00CE1C36"/>
    <w:rsid w:val="00CE1FC7"/>
    <w:rsid w:val="00CE2B1A"/>
    <w:rsid w:val="00CE2BEC"/>
    <w:rsid w:val="00CE3EA2"/>
    <w:rsid w:val="00CE4798"/>
    <w:rsid w:val="00CE5048"/>
    <w:rsid w:val="00CE52FB"/>
    <w:rsid w:val="00CE544C"/>
    <w:rsid w:val="00CE5C24"/>
    <w:rsid w:val="00CE5D82"/>
    <w:rsid w:val="00CE7989"/>
    <w:rsid w:val="00CE7990"/>
    <w:rsid w:val="00CE7DC6"/>
    <w:rsid w:val="00CF0101"/>
    <w:rsid w:val="00CF052B"/>
    <w:rsid w:val="00CF0921"/>
    <w:rsid w:val="00CF1AF7"/>
    <w:rsid w:val="00CF1F49"/>
    <w:rsid w:val="00CF1FC1"/>
    <w:rsid w:val="00CF2364"/>
    <w:rsid w:val="00CF3893"/>
    <w:rsid w:val="00CF42DF"/>
    <w:rsid w:val="00CF57B8"/>
    <w:rsid w:val="00CF585A"/>
    <w:rsid w:val="00CF59A1"/>
    <w:rsid w:val="00CF59AD"/>
    <w:rsid w:val="00CF5D0D"/>
    <w:rsid w:val="00CF60C9"/>
    <w:rsid w:val="00CF6165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5B6"/>
    <w:rsid w:val="00D036B7"/>
    <w:rsid w:val="00D045AC"/>
    <w:rsid w:val="00D048D8"/>
    <w:rsid w:val="00D04941"/>
    <w:rsid w:val="00D04A82"/>
    <w:rsid w:val="00D05FB0"/>
    <w:rsid w:val="00D0639F"/>
    <w:rsid w:val="00D06744"/>
    <w:rsid w:val="00D07196"/>
    <w:rsid w:val="00D072B2"/>
    <w:rsid w:val="00D07A2A"/>
    <w:rsid w:val="00D07C8F"/>
    <w:rsid w:val="00D07E12"/>
    <w:rsid w:val="00D07FE2"/>
    <w:rsid w:val="00D1149F"/>
    <w:rsid w:val="00D12049"/>
    <w:rsid w:val="00D12D0E"/>
    <w:rsid w:val="00D13902"/>
    <w:rsid w:val="00D13CFB"/>
    <w:rsid w:val="00D143DF"/>
    <w:rsid w:val="00D15432"/>
    <w:rsid w:val="00D16098"/>
    <w:rsid w:val="00D16D50"/>
    <w:rsid w:val="00D172A4"/>
    <w:rsid w:val="00D17335"/>
    <w:rsid w:val="00D17795"/>
    <w:rsid w:val="00D1796A"/>
    <w:rsid w:val="00D17B3C"/>
    <w:rsid w:val="00D17D98"/>
    <w:rsid w:val="00D17DE1"/>
    <w:rsid w:val="00D20540"/>
    <w:rsid w:val="00D2068E"/>
    <w:rsid w:val="00D21B12"/>
    <w:rsid w:val="00D21B1D"/>
    <w:rsid w:val="00D21CD2"/>
    <w:rsid w:val="00D21D83"/>
    <w:rsid w:val="00D2200A"/>
    <w:rsid w:val="00D22106"/>
    <w:rsid w:val="00D22156"/>
    <w:rsid w:val="00D22342"/>
    <w:rsid w:val="00D223A8"/>
    <w:rsid w:val="00D22597"/>
    <w:rsid w:val="00D2281B"/>
    <w:rsid w:val="00D22DC6"/>
    <w:rsid w:val="00D2363E"/>
    <w:rsid w:val="00D2376E"/>
    <w:rsid w:val="00D23EEB"/>
    <w:rsid w:val="00D2433A"/>
    <w:rsid w:val="00D247F0"/>
    <w:rsid w:val="00D24BE1"/>
    <w:rsid w:val="00D2568C"/>
    <w:rsid w:val="00D25F10"/>
    <w:rsid w:val="00D26779"/>
    <w:rsid w:val="00D2689D"/>
    <w:rsid w:val="00D26CC0"/>
    <w:rsid w:val="00D26E5F"/>
    <w:rsid w:val="00D26F31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7B8"/>
    <w:rsid w:val="00D35F23"/>
    <w:rsid w:val="00D36173"/>
    <w:rsid w:val="00D37084"/>
    <w:rsid w:val="00D3774A"/>
    <w:rsid w:val="00D37860"/>
    <w:rsid w:val="00D37BD3"/>
    <w:rsid w:val="00D37C00"/>
    <w:rsid w:val="00D37EEA"/>
    <w:rsid w:val="00D407DE"/>
    <w:rsid w:val="00D40F5B"/>
    <w:rsid w:val="00D410CA"/>
    <w:rsid w:val="00D413E3"/>
    <w:rsid w:val="00D418CE"/>
    <w:rsid w:val="00D41FCE"/>
    <w:rsid w:val="00D42926"/>
    <w:rsid w:val="00D43B3C"/>
    <w:rsid w:val="00D44095"/>
    <w:rsid w:val="00D44495"/>
    <w:rsid w:val="00D454C0"/>
    <w:rsid w:val="00D459AE"/>
    <w:rsid w:val="00D46593"/>
    <w:rsid w:val="00D4668A"/>
    <w:rsid w:val="00D4688D"/>
    <w:rsid w:val="00D46B7B"/>
    <w:rsid w:val="00D4768A"/>
    <w:rsid w:val="00D4791E"/>
    <w:rsid w:val="00D47A0F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B66"/>
    <w:rsid w:val="00D53F92"/>
    <w:rsid w:val="00D54296"/>
    <w:rsid w:val="00D54F45"/>
    <w:rsid w:val="00D55949"/>
    <w:rsid w:val="00D55E1C"/>
    <w:rsid w:val="00D55FF3"/>
    <w:rsid w:val="00D56034"/>
    <w:rsid w:val="00D560D6"/>
    <w:rsid w:val="00D5748C"/>
    <w:rsid w:val="00D57768"/>
    <w:rsid w:val="00D6033C"/>
    <w:rsid w:val="00D60387"/>
    <w:rsid w:val="00D60DF8"/>
    <w:rsid w:val="00D63149"/>
    <w:rsid w:val="00D63288"/>
    <w:rsid w:val="00D63311"/>
    <w:rsid w:val="00D63D65"/>
    <w:rsid w:val="00D63E97"/>
    <w:rsid w:val="00D63F4E"/>
    <w:rsid w:val="00D6470D"/>
    <w:rsid w:val="00D64CB4"/>
    <w:rsid w:val="00D6502D"/>
    <w:rsid w:val="00D6551D"/>
    <w:rsid w:val="00D65C86"/>
    <w:rsid w:val="00D65D02"/>
    <w:rsid w:val="00D6605B"/>
    <w:rsid w:val="00D6723D"/>
    <w:rsid w:val="00D679EA"/>
    <w:rsid w:val="00D67C35"/>
    <w:rsid w:val="00D7032E"/>
    <w:rsid w:val="00D70368"/>
    <w:rsid w:val="00D70B6F"/>
    <w:rsid w:val="00D70C51"/>
    <w:rsid w:val="00D70E04"/>
    <w:rsid w:val="00D711ED"/>
    <w:rsid w:val="00D723B5"/>
    <w:rsid w:val="00D737B8"/>
    <w:rsid w:val="00D74067"/>
    <w:rsid w:val="00D742B1"/>
    <w:rsid w:val="00D74B44"/>
    <w:rsid w:val="00D75B21"/>
    <w:rsid w:val="00D763D7"/>
    <w:rsid w:val="00D7652A"/>
    <w:rsid w:val="00D76CA6"/>
    <w:rsid w:val="00D770A1"/>
    <w:rsid w:val="00D7743F"/>
    <w:rsid w:val="00D77553"/>
    <w:rsid w:val="00D7777F"/>
    <w:rsid w:val="00D77922"/>
    <w:rsid w:val="00D80251"/>
    <w:rsid w:val="00D80B9E"/>
    <w:rsid w:val="00D81D81"/>
    <w:rsid w:val="00D8275B"/>
    <w:rsid w:val="00D82942"/>
    <w:rsid w:val="00D844B9"/>
    <w:rsid w:val="00D854B4"/>
    <w:rsid w:val="00D85BAF"/>
    <w:rsid w:val="00D85ED4"/>
    <w:rsid w:val="00D85FD1"/>
    <w:rsid w:val="00D860B1"/>
    <w:rsid w:val="00D86C19"/>
    <w:rsid w:val="00D87886"/>
    <w:rsid w:val="00D87DEB"/>
    <w:rsid w:val="00D904B4"/>
    <w:rsid w:val="00D90A7A"/>
    <w:rsid w:val="00D912E9"/>
    <w:rsid w:val="00D91BAC"/>
    <w:rsid w:val="00D92AC2"/>
    <w:rsid w:val="00D92CB6"/>
    <w:rsid w:val="00D93153"/>
    <w:rsid w:val="00D932F3"/>
    <w:rsid w:val="00D9369D"/>
    <w:rsid w:val="00D93CB8"/>
    <w:rsid w:val="00D94180"/>
    <w:rsid w:val="00D94530"/>
    <w:rsid w:val="00D94E4C"/>
    <w:rsid w:val="00D94EFA"/>
    <w:rsid w:val="00D957A4"/>
    <w:rsid w:val="00D97406"/>
    <w:rsid w:val="00D976A4"/>
    <w:rsid w:val="00D97E34"/>
    <w:rsid w:val="00DA0354"/>
    <w:rsid w:val="00DA04F6"/>
    <w:rsid w:val="00DA11F7"/>
    <w:rsid w:val="00DA132D"/>
    <w:rsid w:val="00DA1D49"/>
    <w:rsid w:val="00DA2B55"/>
    <w:rsid w:val="00DA2FD2"/>
    <w:rsid w:val="00DA424F"/>
    <w:rsid w:val="00DA5758"/>
    <w:rsid w:val="00DA58A6"/>
    <w:rsid w:val="00DA5C9D"/>
    <w:rsid w:val="00DA5ECF"/>
    <w:rsid w:val="00DA68A4"/>
    <w:rsid w:val="00DA7206"/>
    <w:rsid w:val="00DA73DB"/>
    <w:rsid w:val="00DA7598"/>
    <w:rsid w:val="00DA78EC"/>
    <w:rsid w:val="00DA7EB5"/>
    <w:rsid w:val="00DB061D"/>
    <w:rsid w:val="00DB0732"/>
    <w:rsid w:val="00DB0829"/>
    <w:rsid w:val="00DB0E2F"/>
    <w:rsid w:val="00DB1B28"/>
    <w:rsid w:val="00DB2264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B0"/>
    <w:rsid w:val="00DB78EC"/>
    <w:rsid w:val="00DC05AD"/>
    <w:rsid w:val="00DC062A"/>
    <w:rsid w:val="00DC0A98"/>
    <w:rsid w:val="00DC0CAE"/>
    <w:rsid w:val="00DC0EFD"/>
    <w:rsid w:val="00DC250E"/>
    <w:rsid w:val="00DC29FB"/>
    <w:rsid w:val="00DC3250"/>
    <w:rsid w:val="00DC3484"/>
    <w:rsid w:val="00DC34AA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2024"/>
    <w:rsid w:val="00DD2E80"/>
    <w:rsid w:val="00DD3826"/>
    <w:rsid w:val="00DD4229"/>
    <w:rsid w:val="00DD431A"/>
    <w:rsid w:val="00DD47A5"/>
    <w:rsid w:val="00DD4857"/>
    <w:rsid w:val="00DD4E83"/>
    <w:rsid w:val="00DD58E5"/>
    <w:rsid w:val="00DD59CF"/>
    <w:rsid w:val="00DD7623"/>
    <w:rsid w:val="00DD7F8F"/>
    <w:rsid w:val="00DE05D5"/>
    <w:rsid w:val="00DE06D8"/>
    <w:rsid w:val="00DE1CD0"/>
    <w:rsid w:val="00DE1D9A"/>
    <w:rsid w:val="00DE26E6"/>
    <w:rsid w:val="00DE2C44"/>
    <w:rsid w:val="00DE2E47"/>
    <w:rsid w:val="00DE313E"/>
    <w:rsid w:val="00DE3E98"/>
    <w:rsid w:val="00DE3F69"/>
    <w:rsid w:val="00DE3FA9"/>
    <w:rsid w:val="00DE4CD8"/>
    <w:rsid w:val="00DE4DDA"/>
    <w:rsid w:val="00DE4F91"/>
    <w:rsid w:val="00DE6042"/>
    <w:rsid w:val="00DE62DA"/>
    <w:rsid w:val="00DE6396"/>
    <w:rsid w:val="00DE6648"/>
    <w:rsid w:val="00DE668A"/>
    <w:rsid w:val="00DE6BD6"/>
    <w:rsid w:val="00DE775F"/>
    <w:rsid w:val="00DE7788"/>
    <w:rsid w:val="00DF0A75"/>
    <w:rsid w:val="00DF0BF2"/>
    <w:rsid w:val="00DF1D0E"/>
    <w:rsid w:val="00DF21A1"/>
    <w:rsid w:val="00DF264E"/>
    <w:rsid w:val="00DF2B25"/>
    <w:rsid w:val="00DF2B2A"/>
    <w:rsid w:val="00DF31EF"/>
    <w:rsid w:val="00DF3355"/>
    <w:rsid w:val="00DF38A6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E005DD"/>
    <w:rsid w:val="00E016F3"/>
    <w:rsid w:val="00E01809"/>
    <w:rsid w:val="00E01838"/>
    <w:rsid w:val="00E01A8F"/>
    <w:rsid w:val="00E0218D"/>
    <w:rsid w:val="00E02500"/>
    <w:rsid w:val="00E0315A"/>
    <w:rsid w:val="00E031BB"/>
    <w:rsid w:val="00E03234"/>
    <w:rsid w:val="00E03765"/>
    <w:rsid w:val="00E03B6F"/>
    <w:rsid w:val="00E040AF"/>
    <w:rsid w:val="00E04662"/>
    <w:rsid w:val="00E056B5"/>
    <w:rsid w:val="00E05785"/>
    <w:rsid w:val="00E05B67"/>
    <w:rsid w:val="00E05C4F"/>
    <w:rsid w:val="00E06B0A"/>
    <w:rsid w:val="00E0702A"/>
    <w:rsid w:val="00E0712D"/>
    <w:rsid w:val="00E0717E"/>
    <w:rsid w:val="00E072AD"/>
    <w:rsid w:val="00E10C42"/>
    <w:rsid w:val="00E11EBD"/>
    <w:rsid w:val="00E120C6"/>
    <w:rsid w:val="00E123F6"/>
    <w:rsid w:val="00E12B72"/>
    <w:rsid w:val="00E1316A"/>
    <w:rsid w:val="00E13338"/>
    <w:rsid w:val="00E1389A"/>
    <w:rsid w:val="00E139D6"/>
    <w:rsid w:val="00E13AF5"/>
    <w:rsid w:val="00E1403A"/>
    <w:rsid w:val="00E1446E"/>
    <w:rsid w:val="00E14920"/>
    <w:rsid w:val="00E15D3E"/>
    <w:rsid w:val="00E15FBB"/>
    <w:rsid w:val="00E172DC"/>
    <w:rsid w:val="00E202FA"/>
    <w:rsid w:val="00E20387"/>
    <w:rsid w:val="00E2057A"/>
    <w:rsid w:val="00E21176"/>
    <w:rsid w:val="00E218F6"/>
    <w:rsid w:val="00E21908"/>
    <w:rsid w:val="00E22325"/>
    <w:rsid w:val="00E2288A"/>
    <w:rsid w:val="00E228DE"/>
    <w:rsid w:val="00E229EB"/>
    <w:rsid w:val="00E2307F"/>
    <w:rsid w:val="00E232E6"/>
    <w:rsid w:val="00E23A3B"/>
    <w:rsid w:val="00E23D0D"/>
    <w:rsid w:val="00E251A8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3074"/>
    <w:rsid w:val="00E3321E"/>
    <w:rsid w:val="00E33A91"/>
    <w:rsid w:val="00E33EAA"/>
    <w:rsid w:val="00E34667"/>
    <w:rsid w:val="00E34813"/>
    <w:rsid w:val="00E34A91"/>
    <w:rsid w:val="00E34C3E"/>
    <w:rsid w:val="00E34F92"/>
    <w:rsid w:val="00E350BF"/>
    <w:rsid w:val="00E357AA"/>
    <w:rsid w:val="00E35841"/>
    <w:rsid w:val="00E361B7"/>
    <w:rsid w:val="00E3651B"/>
    <w:rsid w:val="00E36FC8"/>
    <w:rsid w:val="00E37702"/>
    <w:rsid w:val="00E37E4A"/>
    <w:rsid w:val="00E4028C"/>
    <w:rsid w:val="00E4034A"/>
    <w:rsid w:val="00E40484"/>
    <w:rsid w:val="00E40509"/>
    <w:rsid w:val="00E4063F"/>
    <w:rsid w:val="00E40DC0"/>
    <w:rsid w:val="00E411DB"/>
    <w:rsid w:val="00E4158B"/>
    <w:rsid w:val="00E41B38"/>
    <w:rsid w:val="00E41DE0"/>
    <w:rsid w:val="00E424A2"/>
    <w:rsid w:val="00E4260D"/>
    <w:rsid w:val="00E435DC"/>
    <w:rsid w:val="00E4374E"/>
    <w:rsid w:val="00E43B3E"/>
    <w:rsid w:val="00E43CA9"/>
    <w:rsid w:val="00E43FD6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E97"/>
    <w:rsid w:val="00E5000E"/>
    <w:rsid w:val="00E50A0E"/>
    <w:rsid w:val="00E538AD"/>
    <w:rsid w:val="00E53E3B"/>
    <w:rsid w:val="00E54490"/>
    <w:rsid w:val="00E54AF7"/>
    <w:rsid w:val="00E54C18"/>
    <w:rsid w:val="00E5565A"/>
    <w:rsid w:val="00E55966"/>
    <w:rsid w:val="00E55EC2"/>
    <w:rsid w:val="00E56C3E"/>
    <w:rsid w:val="00E56C5E"/>
    <w:rsid w:val="00E571EA"/>
    <w:rsid w:val="00E57595"/>
    <w:rsid w:val="00E5771A"/>
    <w:rsid w:val="00E5784F"/>
    <w:rsid w:val="00E57C86"/>
    <w:rsid w:val="00E6076F"/>
    <w:rsid w:val="00E60E64"/>
    <w:rsid w:val="00E60E9D"/>
    <w:rsid w:val="00E6121F"/>
    <w:rsid w:val="00E61235"/>
    <w:rsid w:val="00E6160D"/>
    <w:rsid w:val="00E61A0B"/>
    <w:rsid w:val="00E61B1D"/>
    <w:rsid w:val="00E627E6"/>
    <w:rsid w:val="00E62E67"/>
    <w:rsid w:val="00E63315"/>
    <w:rsid w:val="00E63AA0"/>
    <w:rsid w:val="00E641AC"/>
    <w:rsid w:val="00E64440"/>
    <w:rsid w:val="00E65574"/>
    <w:rsid w:val="00E655F8"/>
    <w:rsid w:val="00E658C7"/>
    <w:rsid w:val="00E6597B"/>
    <w:rsid w:val="00E65BAA"/>
    <w:rsid w:val="00E66C9D"/>
    <w:rsid w:val="00E671D9"/>
    <w:rsid w:val="00E67992"/>
    <w:rsid w:val="00E67AD2"/>
    <w:rsid w:val="00E70083"/>
    <w:rsid w:val="00E707F5"/>
    <w:rsid w:val="00E70EB8"/>
    <w:rsid w:val="00E71131"/>
    <w:rsid w:val="00E719A4"/>
    <w:rsid w:val="00E71F66"/>
    <w:rsid w:val="00E7219C"/>
    <w:rsid w:val="00E732F8"/>
    <w:rsid w:val="00E73760"/>
    <w:rsid w:val="00E73A1F"/>
    <w:rsid w:val="00E74314"/>
    <w:rsid w:val="00E74349"/>
    <w:rsid w:val="00E744A3"/>
    <w:rsid w:val="00E747FB"/>
    <w:rsid w:val="00E75E6B"/>
    <w:rsid w:val="00E76935"/>
    <w:rsid w:val="00E76CB9"/>
    <w:rsid w:val="00E7750F"/>
    <w:rsid w:val="00E778C4"/>
    <w:rsid w:val="00E77CE3"/>
    <w:rsid w:val="00E800E9"/>
    <w:rsid w:val="00E8096A"/>
    <w:rsid w:val="00E811EA"/>
    <w:rsid w:val="00E81233"/>
    <w:rsid w:val="00E8131F"/>
    <w:rsid w:val="00E81941"/>
    <w:rsid w:val="00E821F3"/>
    <w:rsid w:val="00E832FA"/>
    <w:rsid w:val="00E83629"/>
    <w:rsid w:val="00E83D4F"/>
    <w:rsid w:val="00E83E7C"/>
    <w:rsid w:val="00E848B7"/>
    <w:rsid w:val="00E84FBC"/>
    <w:rsid w:val="00E85727"/>
    <w:rsid w:val="00E8599B"/>
    <w:rsid w:val="00E86C15"/>
    <w:rsid w:val="00E871EE"/>
    <w:rsid w:val="00E87A73"/>
    <w:rsid w:val="00E90271"/>
    <w:rsid w:val="00E90365"/>
    <w:rsid w:val="00E90952"/>
    <w:rsid w:val="00E9130C"/>
    <w:rsid w:val="00E926A9"/>
    <w:rsid w:val="00E926AB"/>
    <w:rsid w:val="00E92AF4"/>
    <w:rsid w:val="00E9313C"/>
    <w:rsid w:val="00E93FED"/>
    <w:rsid w:val="00E9445F"/>
    <w:rsid w:val="00E9531E"/>
    <w:rsid w:val="00E96B57"/>
    <w:rsid w:val="00E9719C"/>
    <w:rsid w:val="00E9737E"/>
    <w:rsid w:val="00E978A4"/>
    <w:rsid w:val="00EA0257"/>
    <w:rsid w:val="00EA07BF"/>
    <w:rsid w:val="00EA0BAA"/>
    <w:rsid w:val="00EA1354"/>
    <w:rsid w:val="00EA1F28"/>
    <w:rsid w:val="00EA20D8"/>
    <w:rsid w:val="00EA23BF"/>
    <w:rsid w:val="00EA3380"/>
    <w:rsid w:val="00EA33AF"/>
    <w:rsid w:val="00EA3858"/>
    <w:rsid w:val="00EA4452"/>
    <w:rsid w:val="00EA5A81"/>
    <w:rsid w:val="00EA68BC"/>
    <w:rsid w:val="00EA68D3"/>
    <w:rsid w:val="00EA6B8C"/>
    <w:rsid w:val="00EA72FE"/>
    <w:rsid w:val="00EA7865"/>
    <w:rsid w:val="00EA79CF"/>
    <w:rsid w:val="00EA7A6C"/>
    <w:rsid w:val="00EA7F84"/>
    <w:rsid w:val="00EA7FA6"/>
    <w:rsid w:val="00EB025F"/>
    <w:rsid w:val="00EB2B21"/>
    <w:rsid w:val="00EB39D3"/>
    <w:rsid w:val="00EB4846"/>
    <w:rsid w:val="00EB561C"/>
    <w:rsid w:val="00EB5E83"/>
    <w:rsid w:val="00EB5EC2"/>
    <w:rsid w:val="00EB5F32"/>
    <w:rsid w:val="00EB6E63"/>
    <w:rsid w:val="00EB6E6D"/>
    <w:rsid w:val="00EC03DB"/>
    <w:rsid w:val="00EC08B1"/>
    <w:rsid w:val="00EC1306"/>
    <w:rsid w:val="00EC14A8"/>
    <w:rsid w:val="00EC2451"/>
    <w:rsid w:val="00EC2C14"/>
    <w:rsid w:val="00EC32AF"/>
    <w:rsid w:val="00EC3E8E"/>
    <w:rsid w:val="00EC4018"/>
    <w:rsid w:val="00EC42E0"/>
    <w:rsid w:val="00EC46C6"/>
    <w:rsid w:val="00EC4A42"/>
    <w:rsid w:val="00EC4B32"/>
    <w:rsid w:val="00EC508C"/>
    <w:rsid w:val="00EC59A4"/>
    <w:rsid w:val="00EC70FC"/>
    <w:rsid w:val="00EC7163"/>
    <w:rsid w:val="00EC71C4"/>
    <w:rsid w:val="00EC7398"/>
    <w:rsid w:val="00EC74E1"/>
    <w:rsid w:val="00EC7A04"/>
    <w:rsid w:val="00ED0D01"/>
    <w:rsid w:val="00ED1227"/>
    <w:rsid w:val="00ED1923"/>
    <w:rsid w:val="00ED1FF8"/>
    <w:rsid w:val="00ED2142"/>
    <w:rsid w:val="00ED2278"/>
    <w:rsid w:val="00ED3580"/>
    <w:rsid w:val="00ED39F3"/>
    <w:rsid w:val="00ED3DAE"/>
    <w:rsid w:val="00ED3F7B"/>
    <w:rsid w:val="00ED4C9C"/>
    <w:rsid w:val="00ED4D70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F9B"/>
    <w:rsid w:val="00EE091B"/>
    <w:rsid w:val="00EE25C4"/>
    <w:rsid w:val="00EE2742"/>
    <w:rsid w:val="00EE2994"/>
    <w:rsid w:val="00EE2E31"/>
    <w:rsid w:val="00EE4937"/>
    <w:rsid w:val="00EE4AF8"/>
    <w:rsid w:val="00EE4C34"/>
    <w:rsid w:val="00EE5634"/>
    <w:rsid w:val="00EE5D57"/>
    <w:rsid w:val="00EE66C3"/>
    <w:rsid w:val="00EE70CE"/>
    <w:rsid w:val="00EF063E"/>
    <w:rsid w:val="00EF0862"/>
    <w:rsid w:val="00EF17B5"/>
    <w:rsid w:val="00EF1F84"/>
    <w:rsid w:val="00EF2049"/>
    <w:rsid w:val="00EF2135"/>
    <w:rsid w:val="00EF23EF"/>
    <w:rsid w:val="00EF3853"/>
    <w:rsid w:val="00EF3B4E"/>
    <w:rsid w:val="00EF3E4C"/>
    <w:rsid w:val="00EF40C7"/>
    <w:rsid w:val="00EF5387"/>
    <w:rsid w:val="00EF57E4"/>
    <w:rsid w:val="00EF5FC1"/>
    <w:rsid w:val="00EF6072"/>
    <w:rsid w:val="00EF6134"/>
    <w:rsid w:val="00EF6ED8"/>
    <w:rsid w:val="00EF72DA"/>
    <w:rsid w:val="00F00214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636B"/>
    <w:rsid w:val="00F06D61"/>
    <w:rsid w:val="00F07039"/>
    <w:rsid w:val="00F104D7"/>
    <w:rsid w:val="00F11075"/>
    <w:rsid w:val="00F11518"/>
    <w:rsid w:val="00F115D4"/>
    <w:rsid w:val="00F11B50"/>
    <w:rsid w:val="00F11BA2"/>
    <w:rsid w:val="00F11D47"/>
    <w:rsid w:val="00F129DD"/>
    <w:rsid w:val="00F13587"/>
    <w:rsid w:val="00F13878"/>
    <w:rsid w:val="00F13BDA"/>
    <w:rsid w:val="00F14098"/>
    <w:rsid w:val="00F142A9"/>
    <w:rsid w:val="00F14B43"/>
    <w:rsid w:val="00F16984"/>
    <w:rsid w:val="00F16B32"/>
    <w:rsid w:val="00F16BDE"/>
    <w:rsid w:val="00F17DEB"/>
    <w:rsid w:val="00F17FFC"/>
    <w:rsid w:val="00F208C2"/>
    <w:rsid w:val="00F20E6C"/>
    <w:rsid w:val="00F2108C"/>
    <w:rsid w:val="00F212F1"/>
    <w:rsid w:val="00F21B43"/>
    <w:rsid w:val="00F21E5A"/>
    <w:rsid w:val="00F223E8"/>
    <w:rsid w:val="00F22D87"/>
    <w:rsid w:val="00F22EAA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1914"/>
    <w:rsid w:val="00F31B3E"/>
    <w:rsid w:val="00F321A2"/>
    <w:rsid w:val="00F32D5C"/>
    <w:rsid w:val="00F33DE7"/>
    <w:rsid w:val="00F34931"/>
    <w:rsid w:val="00F34937"/>
    <w:rsid w:val="00F349EB"/>
    <w:rsid w:val="00F353A5"/>
    <w:rsid w:val="00F3596C"/>
    <w:rsid w:val="00F35B6E"/>
    <w:rsid w:val="00F3676C"/>
    <w:rsid w:val="00F36FE2"/>
    <w:rsid w:val="00F37065"/>
    <w:rsid w:val="00F3769A"/>
    <w:rsid w:val="00F376A3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205E"/>
    <w:rsid w:val="00F427A6"/>
    <w:rsid w:val="00F42A62"/>
    <w:rsid w:val="00F430AB"/>
    <w:rsid w:val="00F4381B"/>
    <w:rsid w:val="00F439F9"/>
    <w:rsid w:val="00F44273"/>
    <w:rsid w:val="00F444F9"/>
    <w:rsid w:val="00F44523"/>
    <w:rsid w:val="00F44CB0"/>
    <w:rsid w:val="00F45734"/>
    <w:rsid w:val="00F45C5D"/>
    <w:rsid w:val="00F45FBD"/>
    <w:rsid w:val="00F45FCC"/>
    <w:rsid w:val="00F46285"/>
    <w:rsid w:val="00F463C5"/>
    <w:rsid w:val="00F4642B"/>
    <w:rsid w:val="00F474F6"/>
    <w:rsid w:val="00F50FA1"/>
    <w:rsid w:val="00F50FF0"/>
    <w:rsid w:val="00F51429"/>
    <w:rsid w:val="00F51443"/>
    <w:rsid w:val="00F515E2"/>
    <w:rsid w:val="00F5178A"/>
    <w:rsid w:val="00F51C86"/>
    <w:rsid w:val="00F51D96"/>
    <w:rsid w:val="00F53090"/>
    <w:rsid w:val="00F53166"/>
    <w:rsid w:val="00F536E2"/>
    <w:rsid w:val="00F547E2"/>
    <w:rsid w:val="00F54CA1"/>
    <w:rsid w:val="00F552B2"/>
    <w:rsid w:val="00F558BA"/>
    <w:rsid w:val="00F56352"/>
    <w:rsid w:val="00F56D31"/>
    <w:rsid w:val="00F577BB"/>
    <w:rsid w:val="00F5789A"/>
    <w:rsid w:val="00F606B6"/>
    <w:rsid w:val="00F60963"/>
    <w:rsid w:val="00F61644"/>
    <w:rsid w:val="00F62B31"/>
    <w:rsid w:val="00F62E99"/>
    <w:rsid w:val="00F63061"/>
    <w:rsid w:val="00F63A07"/>
    <w:rsid w:val="00F644E6"/>
    <w:rsid w:val="00F646A0"/>
    <w:rsid w:val="00F6509A"/>
    <w:rsid w:val="00F65362"/>
    <w:rsid w:val="00F65985"/>
    <w:rsid w:val="00F659A8"/>
    <w:rsid w:val="00F6663E"/>
    <w:rsid w:val="00F67429"/>
    <w:rsid w:val="00F6762E"/>
    <w:rsid w:val="00F70DA9"/>
    <w:rsid w:val="00F70DFE"/>
    <w:rsid w:val="00F713CB"/>
    <w:rsid w:val="00F71794"/>
    <w:rsid w:val="00F75ACA"/>
    <w:rsid w:val="00F75C0F"/>
    <w:rsid w:val="00F764C2"/>
    <w:rsid w:val="00F80137"/>
    <w:rsid w:val="00F8093D"/>
    <w:rsid w:val="00F80E4E"/>
    <w:rsid w:val="00F80E9D"/>
    <w:rsid w:val="00F8134B"/>
    <w:rsid w:val="00F813F2"/>
    <w:rsid w:val="00F8169F"/>
    <w:rsid w:val="00F81930"/>
    <w:rsid w:val="00F81B46"/>
    <w:rsid w:val="00F81B50"/>
    <w:rsid w:val="00F81D0A"/>
    <w:rsid w:val="00F81FA3"/>
    <w:rsid w:val="00F820DA"/>
    <w:rsid w:val="00F823F7"/>
    <w:rsid w:val="00F83C8F"/>
    <w:rsid w:val="00F840CD"/>
    <w:rsid w:val="00F848DF"/>
    <w:rsid w:val="00F84AA3"/>
    <w:rsid w:val="00F85465"/>
    <w:rsid w:val="00F85581"/>
    <w:rsid w:val="00F85DB4"/>
    <w:rsid w:val="00F878D9"/>
    <w:rsid w:val="00F87904"/>
    <w:rsid w:val="00F87EF9"/>
    <w:rsid w:val="00F87F51"/>
    <w:rsid w:val="00F90CF3"/>
    <w:rsid w:val="00F90E27"/>
    <w:rsid w:val="00F914EB"/>
    <w:rsid w:val="00F919F1"/>
    <w:rsid w:val="00F91F5E"/>
    <w:rsid w:val="00F9244D"/>
    <w:rsid w:val="00F92B4B"/>
    <w:rsid w:val="00F92BF4"/>
    <w:rsid w:val="00F9312A"/>
    <w:rsid w:val="00F93275"/>
    <w:rsid w:val="00F93BE2"/>
    <w:rsid w:val="00F9401B"/>
    <w:rsid w:val="00F9444F"/>
    <w:rsid w:val="00F946EC"/>
    <w:rsid w:val="00F9546D"/>
    <w:rsid w:val="00F9595A"/>
    <w:rsid w:val="00F95A3C"/>
    <w:rsid w:val="00FA0351"/>
    <w:rsid w:val="00FA1976"/>
    <w:rsid w:val="00FA1CAF"/>
    <w:rsid w:val="00FA3230"/>
    <w:rsid w:val="00FA3239"/>
    <w:rsid w:val="00FA3240"/>
    <w:rsid w:val="00FA3396"/>
    <w:rsid w:val="00FA350A"/>
    <w:rsid w:val="00FA4D31"/>
    <w:rsid w:val="00FA551B"/>
    <w:rsid w:val="00FA5E0A"/>
    <w:rsid w:val="00FA6180"/>
    <w:rsid w:val="00FA6235"/>
    <w:rsid w:val="00FA647F"/>
    <w:rsid w:val="00FA6AFB"/>
    <w:rsid w:val="00FA6CD6"/>
    <w:rsid w:val="00FA6CD8"/>
    <w:rsid w:val="00FA73A9"/>
    <w:rsid w:val="00FA748B"/>
    <w:rsid w:val="00FA76E2"/>
    <w:rsid w:val="00FA7FD6"/>
    <w:rsid w:val="00FB03D0"/>
    <w:rsid w:val="00FB0D36"/>
    <w:rsid w:val="00FB0E67"/>
    <w:rsid w:val="00FB0EFA"/>
    <w:rsid w:val="00FB14D9"/>
    <w:rsid w:val="00FB19B8"/>
    <w:rsid w:val="00FB211A"/>
    <w:rsid w:val="00FB223D"/>
    <w:rsid w:val="00FB22FF"/>
    <w:rsid w:val="00FB36CD"/>
    <w:rsid w:val="00FB3CE6"/>
    <w:rsid w:val="00FB3F8A"/>
    <w:rsid w:val="00FB4519"/>
    <w:rsid w:val="00FB49F7"/>
    <w:rsid w:val="00FB53D1"/>
    <w:rsid w:val="00FB5453"/>
    <w:rsid w:val="00FB5728"/>
    <w:rsid w:val="00FB662F"/>
    <w:rsid w:val="00FB69C1"/>
    <w:rsid w:val="00FB6C09"/>
    <w:rsid w:val="00FB78CA"/>
    <w:rsid w:val="00FC07F4"/>
    <w:rsid w:val="00FC0823"/>
    <w:rsid w:val="00FC0C97"/>
    <w:rsid w:val="00FC18AE"/>
    <w:rsid w:val="00FC1CA7"/>
    <w:rsid w:val="00FC2685"/>
    <w:rsid w:val="00FC26FD"/>
    <w:rsid w:val="00FC2D11"/>
    <w:rsid w:val="00FC2E73"/>
    <w:rsid w:val="00FC2FEC"/>
    <w:rsid w:val="00FC4AF6"/>
    <w:rsid w:val="00FC4B86"/>
    <w:rsid w:val="00FC4BCD"/>
    <w:rsid w:val="00FC589F"/>
    <w:rsid w:val="00FC5DCC"/>
    <w:rsid w:val="00FC6782"/>
    <w:rsid w:val="00FC6F27"/>
    <w:rsid w:val="00FC75FF"/>
    <w:rsid w:val="00FC76F1"/>
    <w:rsid w:val="00FD04EC"/>
    <w:rsid w:val="00FD1368"/>
    <w:rsid w:val="00FD1515"/>
    <w:rsid w:val="00FD1ED5"/>
    <w:rsid w:val="00FD2147"/>
    <w:rsid w:val="00FD2277"/>
    <w:rsid w:val="00FD2DE6"/>
    <w:rsid w:val="00FD3734"/>
    <w:rsid w:val="00FD384D"/>
    <w:rsid w:val="00FD3906"/>
    <w:rsid w:val="00FD3917"/>
    <w:rsid w:val="00FD3D35"/>
    <w:rsid w:val="00FD548B"/>
    <w:rsid w:val="00FD56FB"/>
    <w:rsid w:val="00FD58AB"/>
    <w:rsid w:val="00FD5B4B"/>
    <w:rsid w:val="00FD600A"/>
    <w:rsid w:val="00FD6134"/>
    <w:rsid w:val="00FD668B"/>
    <w:rsid w:val="00FD6F31"/>
    <w:rsid w:val="00FD7024"/>
    <w:rsid w:val="00FD7150"/>
    <w:rsid w:val="00FD7369"/>
    <w:rsid w:val="00FD7836"/>
    <w:rsid w:val="00FD792F"/>
    <w:rsid w:val="00FD7E0F"/>
    <w:rsid w:val="00FD7F57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534B"/>
    <w:rsid w:val="00FE5581"/>
    <w:rsid w:val="00FE58FC"/>
    <w:rsid w:val="00FE6698"/>
    <w:rsid w:val="00FE6959"/>
    <w:rsid w:val="00FE7793"/>
    <w:rsid w:val="00FE7DB4"/>
    <w:rsid w:val="00FF10E4"/>
    <w:rsid w:val="00FF13BC"/>
    <w:rsid w:val="00FF1A76"/>
    <w:rsid w:val="00FF1D85"/>
    <w:rsid w:val="00FF201B"/>
    <w:rsid w:val="00FF2263"/>
    <w:rsid w:val="00FF2B70"/>
    <w:rsid w:val="00FF2C41"/>
    <w:rsid w:val="00FF32F4"/>
    <w:rsid w:val="00FF3591"/>
    <w:rsid w:val="00FF3A97"/>
    <w:rsid w:val="00FF3EF9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B1C2EB44-377D-4460-803C-8C5D48F1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6" ma:contentTypeDescription="สร้างเอกสารใหม่" ma:contentTypeScope="" ma:versionID="45e50e18e56c02d8cdf923130eb82f24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c9cef94b83e3bd2cf1919fbe08142b8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3AB79A06-5336-4C6E-B635-434E7DD1C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1555</TotalTime>
  <Pages>39</Pages>
  <Words>10293</Words>
  <Characters>43116</Characters>
  <Application>Microsoft Office Word</Application>
  <DocSecurity>0</DocSecurity>
  <Lines>359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Wanwisa Chaiyotin</cp:lastModifiedBy>
  <cp:revision>353</cp:revision>
  <cp:lastPrinted>2022-08-11T06:02:00Z</cp:lastPrinted>
  <dcterms:created xsi:type="dcterms:W3CDTF">2022-05-10T08:41:00Z</dcterms:created>
  <dcterms:modified xsi:type="dcterms:W3CDTF">2022-08-11T06:19:00Z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