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0B124" w14:textId="77777777" w:rsidR="00AC3006" w:rsidRPr="00106313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0CD879CA" w14:textId="77777777" w:rsidR="00D16F9C" w:rsidRPr="00106313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67C4E756" w14:textId="77777777" w:rsidR="00AC3006" w:rsidRPr="00106313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07EBCDD9" w14:textId="77777777" w:rsidR="00E16512" w:rsidRPr="00106313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C44BE1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06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sz w:val="52"/>
          <w:szCs w:val="52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sz w:val="52"/>
          <w:szCs w:val="52"/>
          <w:cs/>
        </w:rPr>
        <w:t xml:space="preserve"> จำกัด (มหาชน)</w:t>
      </w:r>
      <w:r w:rsidR="00A96457" w:rsidRPr="00106313">
        <w:rPr>
          <w:rFonts w:asciiTheme="majorBidi" w:hAnsiTheme="majorBidi" w:cstheme="majorBidi"/>
          <w:sz w:val="52"/>
          <w:szCs w:val="52"/>
        </w:rPr>
        <w:t xml:space="preserve"> </w:t>
      </w:r>
      <w:r w:rsidR="00497CB2" w:rsidRPr="00106313">
        <w:rPr>
          <w:rFonts w:asciiTheme="majorBidi" w:hAnsiTheme="majorBidi" w:cstheme="majorBidi"/>
          <w:sz w:val="52"/>
          <w:szCs w:val="52"/>
          <w:cs/>
        </w:rPr>
        <w:br/>
      </w:r>
      <w:r w:rsidR="00A96457" w:rsidRPr="0010631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43E7F4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1CA4D248" w14:textId="77777777" w:rsidR="00C73C94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ระหว่างกาลแบบย่อ</w:t>
      </w:r>
    </w:p>
    <w:p w14:paraId="7A23DCC2" w14:textId="006B2166" w:rsidR="00CD6A5C" w:rsidRPr="00106313" w:rsidRDefault="00005541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6015C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6B3B02" w:rsidRPr="0010631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57DA8" w:rsidRPr="00106313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CD8FF0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04551A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สอบทาน</w:t>
      </w:r>
      <w:r w:rsidR="00900D41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F49B602" w14:textId="77777777" w:rsidR="00DA7DD7" w:rsidRPr="00106313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871AC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DB292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851C5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5DE64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335756" w:rsidRPr="00106313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9A16469" w14:textId="77777777" w:rsidR="004B0599" w:rsidRPr="00106313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96184A" w14:textId="77777777" w:rsidR="000F4973" w:rsidRPr="00106313" w:rsidRDefault="000F4973" w:rsidP="000F497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10631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C2EAA5E" w14:textId="77777777" w:rsidR="00AB1D4A" w:rsidRPr="00106313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254AD009" w14:textId="77777777" w:rsidR="00AB1D4A" w:rsidRPr="00106313" w:rsidRDefault="00AB1D4A" w:rsidP="00AB1D4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0F4973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Pr="0010631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  <w:r w:rsidR="00782781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21BB4B9" w14:textId="77777777" w:rsidR="00AB1D4A" w:rsidRPr="00106313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7433E9AF" w14:textId="79496B92" w:rsidR="00005541" w:rsidRPr="0076015C" w:rsidRDefault="00005541" w:rsidP="0000554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76015C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ณ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วันที่</w:t>
      </w:r>
      <w:r w:rsidRPr="0076015C">
        <w:rPr>
          <w:rFonts w:ascii="Angsana New" w:hAnsi="Angsana New"/>
          <w:sz w:val="30"/>
          <w:szCs w:val="30"/>
        </w:rPr>
        <w:t xml:space="preserve"> 30 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2565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6015C">
        <w:rPr>
          <w:rFonts w:ascii="Angsana New" w:hAnsi="Angsana New"/>
          <w:sz w:val="30"/>
          <w:szCs w:val="30"/>
          <w:cs/>
        </w:rPr>
        <w:t>สำหรับงวด</w:t>
      </w:r>
      <w:r w:rsidRPr="0076015C">
        <w:rPr>
          <w:rFonts w:ascii="Angsana New" w:hAnsi="Angsana New" w:hint="cs"/>
          <w:sz w:val="30"/>
          <w:szCs w:val="30"/>
          <w:cs/>
        </w:rPr>
        <w:t>สามเดือนและหกเดือน</w:t>
      </w:r>
      <w:r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76015C">
        <w:rPr>
          <w:rFonts w:ascii="Angsana New" w:hAnsi="Angsana New"/>
          <w:sz w:val="30"/>
          <w:szCs w:val="30"/>
          <w:cs/>
        </w:rPr>
        <w:br/>
      </w:r>
      <w:r w:rsidRPr="0076015C">
        <w:rPr>
          <w:rFonts w:ascii="Angsana New" w:hAnsi="Angsana New"/>
          <w:sz w:val="30"/>
          <w:szCs w:val="30"/>
        </w:rPr>
        <w:t>30</w:t>
      </w:r>
      <w:r w:rsidRPr="007601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2565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76015C">
        <w:rPr>
          <w:rFonts w:ascii="Angsana New" w:hAnsi="Angsana New"/>
          <w:sz w:val="30"/>
          <w:szCs w:val="30"/>
          <w:cs/>
        </w:rPr>
        <w:t>สำหรับงวด</w:t>
      </w:r>
      <w:r w:rsidRPr="0076015C">
        <w:rPr>
          <w:rFonts w:ascii="Angsana New" w:hAnsi="Angsana New" w:hint="cs"/>
          <w:sz w:val="30"/>
          <w:szCs w:val="30"/>
          <w:cs/>
        </w:rPr>
        <w:t>หกเดือน</w:t>
      </w:r>
      <w:r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76015C">
        <w:rPr>
          <w:rFonts w:ascii="Angsana New" w:hAnsi="Angsana New"/>
          <w:sz w:val="30"/>
          <w:szCs w:val="30"/>
        </w:rPr>
        <w:t>30</w:t>
      </w:r>
      <w:r w:rsidRPr="007601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2565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76015C">
        <w:rPr>
          <w:rFonts w:ascii="Angsana New" w:hAnsi="Angsana New" w:hint="cs"/>
          <w:sz w:val="30"/>
          <w:szCs w:val="30"/>
          <w:cs/>
        </w:rPr>
        <w:t xml:space="preserve"> (“ข้อมูลทางการเงินระหว่างกาล”) </w:t>
      </w:r>
      <w:r w:rsidRPr="0076015C">
        <w:rPr>
          <w:rFonts w:ascii="Angsana New" w:hAnsi="Angsana New"/>
          <w:sz w:val="30"/>
          <w:szCs w:val="30"/>
          <w:cs/>
        </w:rPr>
        <w:t>ของบริษัท เซ็น คอร์ปอเรชั่น กรุ๊ป จำกัด (มหาชน)</w:t>
      </w:r>
      <w:r w:rsidRPr="0076015C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(“กลุ่มบริษัท”) และของเฉพาะ</w:t>
      </w:r>
      <w:r w:rsidRPr="0076015C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(“บริษัท”) ตามลำดับ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6015C">
        <w:rPr>
          <w:rFonts w:ascii="Angsana New" w:hAnsi="Angsana New" w:hint="cs"/>
          <w:sz w:val="30"/>
          <w:szCs w:val="30"/>
          <w:cs/>
        </w:rPr>
        <w:t>นำเสนอ</w:t>
      </w:r>
      <w:r w:rsidRPr="0076015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/>
          <w:sz w:val="30"/>
          <w:szCs w:val="30"/>
          <w:cs/>
        </w:rPr>
        <w:t xml:space="preserve"> เรื่อง</w:t>
      </w:r>
      <w:r w:rsidRPr="0076015C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76015C">
        <w:rPr>
          <w:rFonts w:ascii="Angsana New" w:hAnsi="Angsana New" w:hint="cs"/>
          <w:sz w:val="30"/>
          <w:szCs w:val="30"/>
          <w:cs/>
        </w:rPr>
        <w:t>ให้</w:t>
      </w:r>
      <w:r w:rsidRPr="0076015C">
        <w:rPr>
          <w:rFonts w:ascii="Angsana New" w:hAnsi="Angsana New"/>
          <w:sz w:val="30"/>
          <w:szCs w:val="30"/>
          <w:cs/>
        </w:rPr>
        <w:t>ข้อสรุป</w:t>
      </w:r>
      <w:r w:rsidRPr="0076015C">
        <w:rPr>
          <w:rFonts w:ascii="Angsana New" w:hAnsi="Angsana New" w:hint="cs"/>
          <w:sz w:val="30"/>
          <w:szCs w:val="30"/>
          <w:cs/>
        </w:rPr>
        <w:t>เกี่ยวกับ</w:t>
      </w:r>
      <w:r w:rsidRPr="0076015C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0698CFB8" w14:textId="77777777" w:rsidR="00005541" w:rsidRPr="0076015C" w:rsidRDefault="00005541" w:rsidP="0000554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65841C" w14:textId="77777777" w:rsidR="00005541" w:rsidRPr="0076015C" w:rsidRDefault="00005541" w:rsidP="0000554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489FDD6" w14:textId="77777777" w:rsidR="00005541" w:rsidRPr="0076015C" w:rsidRDefault="00005541" w:rsidP="0000554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ADF7F7" w14:textId="1CDBE884" w:rsidR="00F02BE3" w:rsidRPr="00106313" w:rsidRDefault="00005541" w:rsidP="0000554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รหัส</w:t>
      </w:r>
      <w:r w:rsidRPr="0076015C">
        <w:rPr>
          <w:rFonts w:ascii="Angsana New" w:hAnsi="Angsana New"/>
          <w:sz w:val="30"/>
          <w:szCs w:val="30"/>
        </w:rPr>
        <w:t xml:space="preserve"> 2410 “</w:t>
      </w:r>
      <w:r w:rsidRPr="007601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015C">
        <w:rPr>
          <w:rFonts w:ascii="Angsana New" w:hAnsi="Angsana New"/>
          <w:sz w:val="30"/>
          <w:szCs w:val="30"/>
        </w:rPr>
        <w:t>”</w:t>
      </w:r>
      <w:r w:rsidRPr="007601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6015C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6015C">
        <w:rPr>
          <w:rFonts w:ascii="Angsana New" w:hAnsi="Angsana New"/>
          <w:sz w:val="30"/>
          <w:szCs w:val="30"/>
          <w:cs/>
        </w:rPr>
        <w:t>รับผิดชอบ</w:t>
      </w:r>
      <w:r w:rsidRPr="0076015C">
        <w:rPr>
          <w:rFonts w:ascii="Angsana New" w:hAnsi="Angsana New" w:hint="cs"/>
          <w:sz w:val="30"/>
          <w:szCs w:val="30"/>
          <w:cs/>
        </w:rPr>
        <w:t>ด้าน</w:t>
      </w:r>
      <w:r w:rsidRPr="0076015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6015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6015C">
        <w:rPr>
          <w:rFonts w:ascii="Angsana New" w:hAnsi="Angsana New"/>
          <w:sz w:val="30"/>
          <w:szCs w:val="30"/>
          <w:cs/>
        </w:rPr>
        <w:t>ไม่สามารถ</w:t>
      </w:r>
      <w:r w:rsidRPr="0076015C">
        <w:rPr>
          <w:rFonts w:ascii="Angsana New" w:hAnsi="Angsana New" w:hint="cs"/>
          <w:sz w:val="30"/>
          <w:szCs w:val="30"/>
          <w:cs/>
        </w:rPr>
        <w:t>ได้</w:t>
      </w:r>
      <w:r w:rsidRPr="0076015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6015C">
        <w:rPr>
          <w:rFonts w:ascii="Angsana New" w:hAnsi="Angsana New" w:hint="cs"/>
          <w:sz w:val="30"/>
          <w:szCs w:val="30"/>
          <w:cs/>
        </w:rPr>
        <w:t>พบ</w:t>
      </w:r>
      <w:r w:rsidRPr="0076015C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D71F9E7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FA056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29D0F" w14:textId="488D11C5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A6244C" w:rsidSect="00A6244C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C33946C" w14:textId="77777777" w:rsidR="00DB7422" w:rsidRPr="0076015C" w:rsidRDefault="00DB7422" w:rsidP="00DB742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76015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1D1BF83" w14:textId="77777777" w:rsidR="00DB7422" w:rsidRPr="0076015C" w:rsidRDefault="00DB7422" w:rsidP="00DB742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6ACDAFC" w14:textId="77777777" w:rsidR="00DB7422" w:rsidRPr="0076015C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76015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76015C">
        <w:rPr>
          <w:rFonts w:ascii="Angsana New" w:hAnsi="Angsana New"/>
          <w:sz w:val="30"/>
          <w:szCs w:val="30"/>
          <w:cs/>
        </w:rPr>
        <w:t>ตาม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</w:t>
      </w:r>
      <w:r w:rsidRPr="0076015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3059B995" w14:textId="77777777" w:rsidR="00DB7422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316044" w14:textId="77777777" w:rsidR="00DB7422" w:rsidRPr="00F62B8A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471A6B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4CD75AE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192862E3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3D666DAA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/>
          <w:sz w:val="30"/>
          <w:szCs w:val="30"/>
        </w:rPr>
        <w:t>(</w:t>
      </w:r>
      <w:r w:rsidRPr="0076015C">
        <w:rPr>
          <w:rFonts w:ascii="Angsana New" w:hAnsi="Angsana New" w:hint="cs"/>
          <w:sz w:val="30"/>
          <w:szCs w:val="30"/>
          <w:cs/>
        </w:rPr>
        <w:t>ธนิต โอสถาเลิศ)</w:t>
      </w:r>
    </w:p>
    <w:p w14:paraId="1D89EC6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F3DDBA4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76015C">
        <w:rPr>
          <w:rFonts w:ascii="Angsana New" w:hAnsi="Angsana New"/>
          <w:sz w:val="30"/>
          <w:szCs w:val="30"/>
        </w:rPr>
        <w:t>5155</w:t>
      </w:r>
    </w:p>
    <w:p w14:paraId="13200855" w14:textId="77777777" w:rsidR="00DB7422" w:rsidRPr="0076015C" w:rsidRDefault="00DB7422" w:rsidP="00DB7422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EEC71FB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DD808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กรุงเทพมหานคร</w:t>
      </w:r>
      <w:r w:rsidRPr="0076015C">
        <w:rPr>
          <w:rFonts w:ascii="Angsana New" w:hAnsi="Angsana New"/>
          <w:sz w:val="30"/>
          <w:szCs w:val="30"/>
        </w:rPr>
        <w:t xml:space="preserve"> </w:t>
      </w:r>
    </w:p>
    <w:p w14:paraId="5449145D" w14:textId="4BE9C78A" w:rsidR="00984DD9" w:rsidRDefault="00FB7675" w:rsidP="00DB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DB7422" w:rsidRPr="0076015C">
        <w:rPr>
          <w:rFonts w:ascii="Angsana New" w:hAnsi="Angsana New"/>
          <w:sz w:val="30"/>
          <w:szCs w:val="30"/>
        </w:rPr>
        <w:t xml:space="preserve"> </w:t>
      </w:r>
      <w:r w:rsidR="00DB7422" w:rsidRPr="0076015C">
        <w:rPr>
          <w:rFonts w:ascii="Angsana New" w:hAnsi="Angsana New" w:hint="cs"/>
          <w:sz w:val="30"/>
          <w:szCs w:val="30"/>
          <w:cs/>
        </w:rPr>
        <w:t>สิงหาคม</w:t>
      </w:r>
      <w:r w:rsidR="00984DD9" w:rsidRPr="007E04DE">
        <w:rPr>
          <w:rFonts w:ascii="Angsana New" w:hAnsi="Angsana New" w:hint="cs"/>
          <w:sz w:val="30"/>
          <w:szCs w:val="30"/>
          <w:cs/>
        </w:rPr>
        <w:t xml:space="preserve"> </w:t>
      </w:r>
      <w:r w:rsidR="00984DD9" w:rsidRPr="007E04DE">
        <w:rPr>
          <w:rFonts w:ascii="Angsana New" w:hAnsi="Angsana New"/>
          <w:sz w:val="30"/>
          <w:szCs w:val="30"/>
        </w:rPr>
        <w:t>2565</w:t>
      </w:r>
    </w:p>
    <w:sectPr w:rsidR="00984DD9" w:rsidSect="00B6482C">
      <w:head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3E5B2" w14:textId="77777777" w:rsidR="00533095" w:rsidRDefault="00533095" w:rsidP="004956B4">
      <w:r>
        <w:separator/>
      </w:r>
    </w:p>
  </w:endnote>
  <w:endnote w:type="continuationSeparator" w:id="0">
    <w:p w14:paraId="0F3B5D16" w14:textId="77777777" w:rsidR="00533095" w:rsidRDefault="0053309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0313" w14:textId="77777777" w:rsidR="00533095" w:rsidRDefault="00533095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533095" w:rsidRDefault="00533095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533095" w:rsidRPr="005A0BA5" w:rsidRDefault="00533095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6ABD" w14:textId="77777777" w:rsidR="00533095" w:rsidRPr="00F175AD" w:rsidRDefault="00533095" w:rsidP="00F175AD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20102573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C9F783" w14:textId="5C666800" w:rsidR="00B6482C" w:rsidRPr="00B6482C" w:rsidRDefault="00B6482C" w:rsidP="00B6482C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B6482C">
          <w:rPr>
            <w:rFonts w:ascii="Angsana New" w:hAnsi="Angsana New" w:hint="cs"/>
            <w:sz w:val="30"/>
            <w:szCs w:val="30"/>
          </w:rPr>
          <w:fldChar w:fldCharType="begin"/>
        </w:r>
        <w:r w:rsidRPr="00B6482C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B6482C">
          <w:rPr>
            <w:rFonts w:ascii="Angsana New" w:hAnsi="Angsana New" w:hint="cs"/>
            <w:sz w:val="30"/>
            <w:szCs w:val="30"/>
          </w:rPr>
          <w:fldChar w:fldCharType="separate"/>
        </w:r>
        <w:r w:rsidRPr="00B6482C">
          <w:rPr>
            <w:rFonts w:ascii="Angsana New" w:hAnsi="Angsana New" w:hint="cs"/>
            <w:noProof/>
            <w:sz w:val="30"/>
            <w:szCs w:val="30"/>
          </w:rPr>
          <w:t>2</w:t>
        </w:r>
        <w:r w:rsidRPr="00B6482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1675E" w14:textId="77777777" w:rsidR="00533095" w:rsidRDefault="00533095" w:rsidP="004956B4">
      <w:r>
        <w:separator/>
      </w:r>
    </w:p>
  </w:footnote>
  <w:footnote w:type="continuationSeparator" w:id="0">
    <w:p w14:paraId="66288678" w14:textId="77777777" w:rsidR="00533095" w:rsidRDefault="0053309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4478" w14:textId="77777777" w:rsidR="00533095" w:rsidRPr="001E2301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533095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533095" w:rsidRPr="00133A03" w:rsidRDefault="00533095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C22A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7D932E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844852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AD727E4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220ED9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4A07D6F" w14:textId="77777777" w:rsidR="00533095" w:rsidRPr="00AC3006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8934" w14:textId="77777777" w:rsidR="00533095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41D6A8E" w14:textId="77777777" w:rsidR="00533095" w:rsidRPr="00401060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72C7F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C2D67B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7AB1E6C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ABB0B19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4A58D34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E26FCE6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8C0EACD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BFCC637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F384" w14:textId="77777777" w:rsidR="00533095" w:rsidRDefault="00533095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A4FF142" w14:textId="77777777" w:rsidR="00533095" w:rsidRPr="00401060" w:rsidRDefault="00533095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E756CD" w14:textId="1F69008F" w:rsidR="00533095" w:rsidRPr="00FE5A92" w:rsidRDefault="00DB7422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และหกเดือน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0 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>มิถุนายน</w:t>
    </w:r>
    <w:r w:rsidR="00533095"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 </w:t>
    </w:r>
    <w:r w:rsidR="00533095"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533095">
      <w:rPr>
        <w:rFonts w:ascii="Angsana New" w:hAnsi="Angsana New"/>
        <w:bCs/>
        <w:iCs/>
        <w:sz w:val="32"/>
        <w:szCs w:val="32"/>
        <w:lang w:bidi="th-TH"/>
      </w:rPr>
      <w:t>5</w:t>
    </w:r>
    <w:r w:rsidR="00533095">
      <w:rPr>
        <w:rFonts w:ascii="Angsana New" w:hAnsi="Angsana New" w:hint="cs"/>
        <w:bCs/>
        <w:iCs/>
        <w:sz w:val="32"/>
        <w:szCs w:val="32"/>
        <w:cs/>
        <w:lang w:bidi="th-TH"/>
      </w:rPr>
      <w:t xml:space="preserve"> </w:t>
    </w:r>
    <w:r w:rsidR="00533095"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00F9F0E9" w14:textId="77777777" w:rsidR="00533095" w:rsidRPr="00F611ED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970BC" w14:textId="77777777" w:rsidR="00B6482C" w:rsidRDefault="00B6482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C56C550" w14:textId="77777777" w:rsidR="00B6482C" w:rsidRPr="001F375E" w:rsidRDefault="00B6482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1"/>
  </w:num>
  <w:num w:numId="10">
    <w:abstractNumId w:val="17"/>
  </w:num>
  <w:num w:numId="11">
    <w:abstractNumId w:val="38"/>
  </w:num>
  <w:num w:numId="12">
    <w:abstractNumId w:val="22"/>
  </w:num>
  <w:num w:numId="13">
    <w:abstractNumId w:val="44"/>
  </w:num>
  <w:num w:numId="14">
    <w:abstractNumId w:val="9"/>
  </w:num>
  <w:num w:numId="15">
    <w:abstractNumId w:val="24"/>
  </w:num>
  <w:num w:numId="16">
    <w:abstractNumId w:val="41"/>
  </w:num>
  <w:num w:numId="17">
    <w:abstractNumId w:val="26"/>
  </w:num>
  <w:num w:numId="18">
    <w:abstractNumId w:val="31"/>
  </w:num>
  <w:num w:numId="19">
    <w:abstractNumId w:val="36"/>
  </w:num>
  <w:num w:numId="20">
    <w:abstractNumId w:val="40"/>
  </w:num>
  <w:num w:numId="21">
    <w:abstractNumId w:val="28"/>
  </w:num>
  <w:num w:numId="22">
    <w:abstractNumId w:val="19"/>
  </w:num>
  <w:num w:numId="23">
    <w:abstractNumId w:val="14"/>
  </w:num>
  <w:num w:numId="24">
    <w:abstractNumId w:val="37"/>
  </w:num>
  <w:num w:numId="25">
    <w:abstractNumId w:val="42"/>
  </w:num>
  <w:num w:numId="26">
    <w:abstractNumId w:val="30"/>
  </w:num>
  <w:num w:numId="27">
    <w:abstractNumId w:val="29"/>
  </w:num>
  <w:num w:numId="28">
    <w:abstractNumId w:val="45"/>
  </w:num>
  <w:num w:numId="29">
    <w:abstractNumId w:val="8"/>
  </w:num>
  <w:num w:numId="30">
    <w:abstractNumId w:val="43"/>
  </w:num>
  <w:num w:numId="31">
    <w:abstractNumId w:val="18"/>
  </w:num>
  <w:num w:numId="32">
    <w:abstractNumId w:val="32"/>
  </w:num>
  <w:num w:numId="33">
    <w:abstractNumId w:val="35"/>
  </w:num>
  <w:num w:numId="34">
    <w:abstractNumId w:val="27"/>
  </w:num>
  <w:num w:numId="35">
    <w:abstractNumId w:val="34"/>
  </w:num>
  <w:num w:numId="36">
    <w:abstractNumId w:val="10"/>
  </w:num>
  <w:num w:numId="37">
    <w:abstractNumId w:val="46"/>
  </w:num>
  <w:num w:numId="38">
    <w:abstractNumId w:val="23"/>
  </w:num>
  <w:num w:numId="39">
    <w:abstractNumId w:val="16"/>
  </w:num>
  <w:num w:numId="40">
    <w:abstractNumId w:val="33"/>
  </w:num>
  <w:num w:numId="41">
    <w:abstractNumId w:val="13"/>
  </w:num>
  <w:num w:numId="42">
    <w:abstractNumId w:val="15"/>
  </w:num>
  <w:num w:numId="43">
    <w:abstractNumId w:val="11"/>
  </w:num>
  <w:num w:numId="44">
    <w:abstractNumId w:val="39"/>
  </w:num>
  <w:num w:numId="45">
    <w:abstractNumId w:val="20"/>
  </w:num>
  <w:num w:numId="46">
    <w:abstractNumId w:val="12"/>
  </w:num>
  <w:num w:numId="47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95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564"/>
    <w:rsid w:val="00037B04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A35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63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DBF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270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CB6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6FC"/>
    <w:rsid w:val="00877164"/>
    <w:rsid w:val="0087751C"/>
    <w:rsid w:val="00877646"/>
    <w:rsid w:val="00877819"/>
    <w:rsid w:val="00877A49"/>
    <w:rsid w:val="00877A6F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7E6"/>
    <w:rsid w:val="00A90AA5"/>
    <w:rsid w:val="00A90AE0"/>
    <w:rsid w:val="00A90E52"/>
    <w:rsid w:val="00A90EA1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676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82C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DEF"/>
    <w:rsid w:val="00C310AE"/>
    <w:rsid w:val="00C3119F"/>
    <w:rsid w:val="00C31453"/>
    <w:rsid w:val="00C31745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BB3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3984"/>
    <w:rsid w:val="00EA4161"/>
    <w:rsid w:val="00EA436A"/>
    <w:rsid w:val="00EA4438"/>
    <w:rsid w:val="00EA46E3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416"/>
    <w:rsid w:val="00F005F0"/>
    <w:rsid w:val="00F008CF"/>
    <w:rsid w:val="00F00BCE"/>
    <w:rsid w:val="00F00E90"/>
    <w:rsid w:val="00F00EE2"/>
    <w:rsid w:val="00F0131D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893"/>
    <w:rsid w:val="00F57A0C"/>
    <w:rsid w:val="00F57A45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4FDD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417</Words>
  <Characters>1655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Saisamorn, Chimyoo</cp:lastModifiedBy>
  <cp:revision>3</cp:revision>
  <cp:lastPrinted>2022-08-08T12:12:00Z</cp:lastPrinted>
  <dcterms:created xsi:type="dcterms:W3CDTF">2022-08-11T07:27:00Z</dcterms:created>
  <dcterms:modified xsi:type="dcterms:W3CDTF">2022-08-11T07:29:00Z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