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F436F" w14:textId="44A86EB8" w:rsidR="004818D9" w:rsidRPr="00D36B78" w:rsidRDefault="004818D9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="00E46998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3DFAF7BB" w14:textId="77777777" w:rsidR="004818D9" w:rsidRPr="00D36B78" w:rsidRDefault="004818D9" w:rsidP="007753A2">
      <w:pPr>
        <w:pStyle w:val="IndexHeading1"/>
        <w:spacing w:after="0" w:line="240" w:lineRule="auto"/>
        <w:ind w:left="1260" w:right="-43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E230E5F" w14:textId="5318300C" w:rsidR="00275E7A" w:rsidRPr="007D7518" w:rsidRDefault="00142180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1EB260F" w14:textId="073BBFE6" w:rsidR="003B7FB4" w:rsidRPr="0078523F" w:rsidRDefault="003B7FB4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8523F">
        <w:rPr>
          <w:rFonts w:ascii="Angsana New" w:hAnsi="Angsana New" w:cs="Angsana New"/>
          <w:sz w:val="30"/>
          <w:szCs w:val="30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 w:rsidRPr="0078523F">
        <w:rPr>
          <w:rFonts w:ascii="Angsana New" w:hAnsi="Angsana New" w:cs="Angsana New"/>
          <w:b w:val="0"/>
          <w:bCs/>
          <w:sz w:val="30"/>
          <w:szCs w:val="30"/>
          <w:lang w:bidi="th-TH"/>
        </w:rPr>
        <w:t>2019</w:t>
      </w:r>
      <w:r w:rsidRPr="0078523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  <w:r w:rsidRPr="0099727D">
        <w:rPr>
          <w:rFonts w:ascii="Angsana New" w:hAnsi="Angsana New" w:cs="Angsana New"/>
          <w:sz w:val="30"/>
          <w:szCs w:val="30"/>
          <w:cs/>
          <w:lang w:bidi="th-TH"/>
        </w:rPr>
        <w:t>(</w:t>
      </w:r>
      <w:r w:rsidRPr="0078523F">
        <w:rPr>
          <w:rFonts w:ascii="Angsana New" w:hAnsi="Angsana New" w:cs="Angsana New"/>
          <w:b w:val="0"/>
          <w:bCs/>
          <w:sz w:val="30"/>
          <w:szCs w:val="30"/>
          <w:lang w:bidi="th-TH"/>
        </w:rPr>
        <w:t>Covid-19</w:t>
      </w:r>
      <w:r w:rsidRPr="0099727D">
        <w:rPr>
          <w:rFonts w:ascii="Angsana New" w:hAnsi="Angsana New" w:cs="Angsana New"/>
          <w:sz w:val="30"/>
          <w:szCs w:val="30"/>
          <w:cs/>
          <w:lang w:bidi="th-TH"/>
        </w:rPr>
        <w:t>)</w:t>
      </w:r>
    </w:p>
    <w:p w14:paraId="251FD53C" w14:textId="4733B26E" w:rsidR="00142180" w:rsidRDefault="00142180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FD94A87" w14:textId="3F40C984" w:rsidR="006D5163" w:rsidRPr="00D36B78" w:rsidRDefault="006D5163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7C349DF6" w14:textId="17877867" w:rsidR="00A07AD5" w:rsidRPr="00040C36" w:rsidRDefault="000B7B4F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FC67035" w14:textId="0544D707" w:rsidR="00142180" w:rsidRPr="003508E1" w:rsidRDefault="004C169D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820082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และรายได้</w:t>
      </w:r>
    </w:p>
    <w:p w14:paraId="7ACB98FC" w14:textId="59815580" w:rsidR="00142180" w:rsidRPr="00474207" w:rsidRDefault="00474207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สัญญาเช่า</w:t>
      </w:r>
    </w:p>
    <w:p w14:paraId="159E8F1F" w14:textId="715228DF" w:rsidR="00474207" w:rsidRDefault="00474207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7F6EE57" w14:textId="2C63DFFF" w:rsidR="006927BD" w:rsidRDefault="006927BD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2825B4E9" w14:textId="6107AF58" w:rsidR="00142180" w:rsidRPr="00D36B78" w:rsidRDefault="0081513E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99A17B3" w14:textId="3EE1AF79" w:rsidR="00142180" w:rsidRPr="00D36B78" w:rsidRDefault="000B7B4F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648B639" w14:textId="77777777" w:rsidR="00960CB8" w:rsidRDefault="000B7B4F" w:rsidP="00960CB8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14:paraId="17B3D450" w14:textId="7707FBBD" w:rsidR="00960CB8" w:rsidRPr="00960CB8" w:rsidRDefault="00960CB8" w:rsidP="00960CB8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เหตุ</w:t>
      </w:r>
      <w:r w:rsidRPr="00960CB8">
        <w:rPr>
          <w:rFonts w:ascii="Angsana New" w:hAnsi="Angsana New" w:cs="Angsana New" w:hint="cs"/>
          <w:sz w:val="30"/>
          <w:szCs w:val="30"/>
          <w:cs/>
          <w:lang w:bidi="th-TH"/>
        </w:rPr>
        <w:t>การณ์ภายหลังรอบระยะเวลารายงาน</w:t>
      </w:r>
    </w:p>
    <w:p w14:paraId="013EB89B" w14:textId="77777777" w:rsidR="004818D9" w:rsidRPr="00E62058" w:rsidRDefault="006E005A" w:rsidP="0045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br w:type="page"/>
      </w:r>
      <w:r w:rsidR="001126F0" w:rsidRPr="00E6205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1126F0" w:rsidRPr="00E62058">
        <w:rPr>
          <w:rFonts w:ascii="Angsana New" w:hAnsi="Angsana New" w:hint="cs"/>
          <w:sz w:val="30"/>
          <w:szCs w:val="30"/>
          <w:cs/>
        </w:rPr>
        <w:t>เ</w:t>
      </w:r>
      <w:r w:rsidR="004818D9" w:rsidRPr="00E62058">
        <w:rPr>
          <w:rFonts w:ascii="Angsana New" w:hAnsi="Angsana New"/>
          <w:sz w:val="30"/>
          <w:szCs w:val="30"/>
          <w:cs/>
        </w:rPr>
        <w:t>ป็นส่วนหนึ่งของงบการเงิน</w:t>
      </w:r>
      <w:r w:rsidR="00097415" w:rsidRPr="00E62058">
        <w:rPr>
          <w:rFonts w:ascii="Angsana New" w:hAnsi="Angsana New"/>
          <w:sz w:val="30"/>
          <w:szCs w:val="30"/>
          <w:cs/>
        </w:rPr>
        <w:t>ระหว่างกาล</w:t>
      </w:r>
      <w:r w:rsidR="004818D9" w:rsidRPr="00E62058">
        <w:rPr>
          <w:rFonts w:ascii="Angsana New" w:hAnsi="Angsana New"/>
          <w:sz w:val="30"/>
          <w:szCs w:val="30"/>
          <w:cs/>
        </w:rPr>
        <w:t>นี้</w:t>
      </w:r>
    </w:p>
    <w:p w14:paraId="5E3CCD47" w14:textId="77777777" w:rsidR="00866160" w:rsidRPr="00E62058" w:rsidRDefault="00866160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D9BF4C2" w14:textId="3749767A" w:rsidR="004818D9" w:rsidRPr="00E62058" w:rsidRDefault="004818D9" w:rsidP="007F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6205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101E08" w:rsidRPr="00E62058">
        <w:rPr>
          <w:rFonts w:ascii="Angsana New" w:hAnsi="Angsana New"/>
          <w:sz w:val="30"/>
          <w:szCs w:val="30"/>
          <w:cs/>
        </w:rPr>
        <w:t>คณะ</w:t>
      </w:r>
      <w:r w:rsidRPr="00E62058">
        <w:rPr>
          <w:rFonts w:ascii="Angsana New" w:hAnsi="Angsana New"/>
          <w:sz w:val="30"/>
          <w:szCs w:val="30"/>
          <w:cs/>
        </w:rPr>
        <w:t>กรรมการเมื่อ</w:t>
      </w:r>
      <w:r w:rsidR="001E6792" w:rsidRPr="00E62058">
        <w:rPr>
          <w:rFonts w:ascii="Angsana New" w:hAnsi="Angsana New"/>
          <w:sz w:val="30"/>
          <w:szCs w:val="30"/>
          <w:cs/>
        </w:rPr>
        <w:t>วันที่</w:t>
      </w:r>
      <w:r w:rsidR="0071654B" w:rsidRPr="00E62058">
        <w:rPr>
          <w:rFonts w:ascii="Angsana New" w:hAnsi="Angsana New"/>
          <w:sz w:val="30"/>
          <w:szCs w:val="30"/>
          <w:cs/>
        </w:rPr>
        <w:t xml:space="preserve"> </w:t>
      </w:r>
      <w:r w:rsidR="00B35525">
        <w:rPr>
          <w:rFonts w:ascii="Angsana New" w:hAnsi="Angsana New"/>
          <w:sz w:val="30"/>
          <w:szCs w:val="30"/>
        </w:rPr>
        <w:t xml:space="preserve">11 </w:t>
      </w:r>
      <w:r w:rsidR="00B35525">
        <w:rPr>
          <w:rFonts w:ascii="Angsana New" w:hAnsi="Angsana New" w:hint="cs"/>
          <w:sz w:val="30"/>
          <w:szCs w:val="30"/>
          <w:cs/>
        </w:rPr>
        <w:t>สิงหาคม</w:t>
      </w:r>
      <w:r w:rsidR="00707E6A" w:rsidRPr="00707E6A">
        <w:rPr>
          <w:rFonts w:ascii="Angsana New" w:hAnsi="Angsana New"/>
          <w:sz w:val="30"/>
          <w:szCs w:val="30"/>
          <w:cs/>
        </w:rPr>
        <w:t xml:space="preserve"> </w:t>
      </w:r>
      <w:r w:rsidR="00707E6A" w:rsidRPr="00707E6A">
        <w:rPr>
          <w:rFonts w:ascii="Angsana New" w:hAnsi="Angsana New"/>
          <w:sz w:val="30"/>
          <w:szCs w:val="30"/>
        </w:rPr>
        <w:t>2565</w:t>
      </w:r>
    </w:p>
    <w:p w14:paraId="381E6FDA" w14:textId="77777777" w:rsidR="00FB2EEF" w:rsidRPr="00E62058" w:rsidRDefault="00FB2EEF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2B5D6D7" w14:textId="49ABF5C9" w:rsidR="004818D9" w:rsidRPr="00E62058" w:rsidRDefault="00DA5296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62058">
        <w:rPr>
          <w:rFonts w:ascii="Angsana New" w:hAnsi="Angsana New"/>
          <w:b/>
          <w:bCs/>
          <w:sz w:val="30"/>
          <w:szCs w:val="30"/>
        </w:rPr>
        <w:t>1</w:t>
      </w:r>
      <w:r w:rsidR="004818D9" w:rsidRPr="00E62058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097415" w:rsidRPr="00E6205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14FFA503" w14:textId="36154AFF" w:rsidR="0012108A" w:rsidRPr="00E62058" w:rsidRDefault="0012108A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7BA4F6F" w14:textId="043AC434" w:rsidR="00117F8F" w:rsidRPr="00E62058" w:rsidRDefault="00117F8F" w:rsidP="00C268D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E62058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62058">
        <w:rPr>
          <w:rFonts w:ascii="Angsana New" w:hAnsi="Angsana New"/>
          <w:sz w:val="30"/>
          <w:szCs w:val="30"/>
        </w:rPr>
        <w:br/>
      </w:r>
      <w:r w:rsidRPr="00E62058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Pr="00E62058">
        <w:rPr>
          <w:rFonts w:ascii="Angsana New" w:hAnsi="Angsana New"/>
          <w:sz w:val="30"/>
          <w:szCs w:val="30"/>
        </w:rPr>
        <w:t>(“</w:t>
      </w:r>
      <w:r w:rsidRPr="00E6205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E62058">
        <w:rPr>
          <w:rFonts w:ascii="Angsana New" w:hAnsi="Angsana New"/>
          <w:sz w:val="30"/>
          <w:szCs w:val="30"/>
        </w:rPr>
        <w:t>”)</w:t>
      </w:r>
      <w:r w:rsidRPr="00E62058">
        <w:rPr>
          <w:rFonts w:ascii="Angsana New" w:hAnsi="Angsana New" w:hint="cs"/>
          <w:sz w:val="30"/>
          <w:szCs w:val="30"/>
          <w:cs/>
        </w:rPr>
        <w:t xml:space="preserve"> ตามมาตรฐานการบัญชี ฉบับที่</w:t>
      </w:r>
      <w:r w:rsidR="00873A17" w:rsidRPr="00E62058">
        <w:rPr>
          <w:rFonts w:ascii="Angsana New" w:hAnsi="Angsana New"/>
          <w:sz w:val="30"/>
          <w:szCs w:val="30"/>
        </w:rPr>
        <w:t xml:space="preserve"> 34</w:t>
      </w:r>
      <w:r w:rsidRPr="00E62058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E6205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62058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707E6A">
        <w:rPr>
          <w:rFonts w:ascii="Angsana New" w:hAnsi="Angsana New"/>
          <w:sz w:val="30"/>
          <w:szCs w:val="30"/>
        </w:rPr>
        <w:t xml:space="preserve"> </w:t>
      </w:r>
      <w:r w:rsidR="00C268D0" w:rsidRPr="00E62058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413BEB" w:rsidRPr="00E62058">
        <w:rPr>
          <w:rFonts w:ascii="Angsana New" w:hAnsi="Angsana New"/>
          <w:sz w:val="30"/>
          <w:szCs w:val="30"/>
          <w:cs/>
        </w:rPr>
        <w:t xml:space="preserve">บริษัทและบริษัทย่อยสำหรับปีสิ้นสุดวันที่ </w:t>
      </w:r>
      <w:r w:rsidR="00130916" w:rsidRPr="00E62058">
        <w:rPr>
          <w:rFonts w:ascii="Angsana New" w:hAnsi="Angsana New"/>
          <w:sz w:val="30"/>
          <w:szCs w:val="30"/>
        </w:rPr>
        <w:t>30</w:t>
      </w:r>
      <w:r w:rsidR="00413BEB" w:rsidRPr="00E62058">
        <w:rPr>
          <w:rFonts w:ascii="Angsana New" w:hAnsi="Angsana New"/>
          <w:sz w:val="30"/>
          <w:szCs w:val="30"/>
          <w:cs/>
        </w:rPr>
        <w:t xml:space="preserve"> </w:t>
      </w:r>
      <w:r w:rsidR="00130916" w:rsidRPr="00E62058">
        <w:rPr>
          <w:rFonts w:ascii="Angsana New" w:hAnsi="Angsana New" w:hint="cs"/>
          <w:sz w:val="30"/>
          <w:szCs w:val="30"/>
          <w:cs/>
        </w:rPr>
        <w:t>กันยายน</w:t>
      </w:r>
      <w:r w:rsidR="00413BEB" w:rsidRPr="00E62058">
        <w:rPr>
          <w:rFonts w:ascii="Angsana New" w:hAnsi="Angsana New"/>
          <w:sz w:val="30"/>
          <w:szCs w:val="30"/>
          <w:cs/>
        </w:rPr>
        <w:t xml:space="preserve"> </w:t>
      </w:r>
      <w:r w:rsidR="00130916" w:rsidRPr="00E62058">
        <w:rPr>
          <w:rFonts w:ascii="Angsana New" w:hAnsi="Angsana New"/>
          <w:sz w:val="30"/>
          <w:szCs w:val="30"/>
        </w:rPr>
        <w:t>256</w:t>
      </w:r>
      <w:r w:rsidR="00E80BFF" w:rsidRPr="00E62058">
        <w:rPr>
          <w:rFonts w:ascii="Angsana New" w:hAnsi="Angsana New"/>
          <w:sz w:val="30"/>
          <w:szCs w:val="30"/>
        </w:rPr>
        <w:t>4</w:t>
      </w:r>
    </w:p>
    <w:p w14:paraId="41865F44" w14:textId="778BCF3A" w:rsidR="001126F0" w:rsidRPr="00E62058" w:rsidRDefault="001126F0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8C32116" w14:textId="0D1027E9" w:rsidR="002C6259" w:rsidRPr="00E62058" w:rsidRDefault="002035B2" w:rsidP="00310D9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  <w:cs/>
        </w:rPr>
      </w:pPr>
      <w:r w:rsidRPr="00E6205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</w:t>
      </w:r>
      <w:r w:rsidRPr="00E62058">
        <w:rPr>
          <w:rFonts w:ascii="Angsana New" w:hAnsi="Angsana New" w:hint="cs"/>
          <w:sz w:val="30"/>
          <w:szCs w:val="30"/>
          <w:cs/>
        </w:rPr>
        <w:t>ท</w:t>
      </w:r>
      <w:r w:rsidRPr="00E62058">
        <w:rPr>
          <w:rFonts w:ascii="Angsana New" w:hAnsi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F32E70">
        <w:rPr>
          <w:rFonts w:ascii="Angsana New" w:hAnsi="Angsana New" w:hint="cs"/>
          <w:sz w:val="30"/>
          <w:szCs w:val="30"/>
          <w:cs/>
        </w:rPr>
        <w:t>ที่</w:t>
      </w:r>
      <w:r w:rsidRPr="00E62058">
        <w:rPr>
          <w:rFonts w:ascii="Angsana New" w:hAnsi="Angsana New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62058">
        <w:rPr>
          <w:rFonts w:ascii="Angsana New" w:hAnsi="Angsana New"/>
          <w:sz w:val="30"/>
          <w:szCs w:val="30"/>
        </w:rPr>
        <w:t>30</w:t>
      </w:r>
      <w:r w:rsidRPr="00E62058">
        <w:rPr>
          <w:rFonts w:ascii="Angsana New" w:hAnsi="Angsana New"/>
          <w:sz w:val="30"/>
          <w:szCs w:val="30"/>
          <w:cs/>
        </w:rPr>
        <w:t xml:space="preserve"> </w:t>
      </w:r>
      <w:r w:rsidRPr="00E62058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62058">
        <w:rPr>
          <w:rFonts w:ascii="Angsana New" w:hAnsi="Angsana New"/>
          <w:sz w:val="30"/>
          <w:szCs w:val="30"/>
        </w:rPr>
        <w:t>2564</w:t>
      </w:r>
    </w:p>
    <w:p w14:paraId="553C5DA0" w14:textId="1E14EC73" w:rsidR="00653ED5" w:rsidRPr="00E62058" w:rsidRDefault="00653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_Hlk31047958"/>
    </w:p>
    <w:bookmarkEnd w:id="0"/>
    <w:p w14:paraId="4CCECB9E" w14:textId="6CD91E0A" w:rsidR="003B7FB4" w:rsidRPr="00E62058" w:rsidRDefault="00C50494" w:rsidP="003B7FB4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E62058">
        <w:rPr>
          <w:rFonts w:ascii="Angsana New" w:hAnsi="Angsana New"/>
          <w:b/>
          <w:sz w:val="30"/>
          <w:szCs w:val="30"/>
        </w:rPr>
        <w:t>2</w:t>
      </w:r>
      <w:r w:rsidR="003B7FB4" w:rsidRPr="00E62058">
        <w:rPr>
          <w:rFonts w:ascii="Angsana New" w:hAnsi="Angsana New"/>
          <w:bCs/>
          <w:sz w:val="30"/>
          <w:szCs w:val="30"/>
          <w:cs/>
        </w:rPr>
        <w:tab/>
        <w:t xml:space="preserve">ผลกระทบจากการแพร่ระบาดของโรคติดเชื้อไวรัสโคโรนา </w:t>
      </w:r>
      <w:r w:rsidR="003B7FB4" w:rsidRPr="00E62058">
        <w:rPr>
          <w:rFonts w:ascii="Angsana New" w:hAnsi="Angsana New"/>
          <w:b/>
          <w:sz w:val="30"/>
          <w:szCs w:val="30"/>
        </w:rPr>
        <w:t>2019</w:t>
      </w:r>
      <w:r w:rsidR="003B7FB4" w:rsidRPr="00E62058">
        <w:rPr>
          <w:rFonts w:ascii="Angsana New" w:hAnsi="Angsana New"/>
          <w:bCs/>
          <w:sz w:val="30"/>
          <w:szCs w:val="30"/>
          <w:cs/>
        </w:rPr>
        <w:t xml:space="preserve"> (</w:t>
      </w:r>
      <w:r w:rsidR="003B7FB4" w:rsidRPr="00E62058">
        <w:rPr>
          <w:rFonts w:ascii="Angsana New" w:hAnsi="Angsana New"/>
          <w:b/>
          <w:sz w:val="30"/>
          <w:szCs w:val="30"/>
        </w:rPr>
        <w:t>Covid-19</w:t>
      </w:r>
      <w:r w:rsidR="003B7FB4" w:rsidRPr="00E62058">
        <w:rPr>
          <w:rFonts w:ascii="Angsana New" w:hAnsi="Angsana New"/>
          <w:bCs/>
          <w:sz w:val="30"/>
          <w:szCs w:val="30"/>
          <w:cs/>
        </w:rPr>
        <w:t>)</w:t>
      </w:r>
    </w:p>
    <w:p w14:paraId="34663E72" w14:textId="77777777" w:rsidR="003B7FB4" w:rsidRPr="00E62058" w:rsidRDefault="003B7FB4" w:rsidP="003B7FB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767148" w14:textId="5CE127C9" w:rsidR="003B7FB4" w:rsidRPr="00E62058" w:rsidRDefault="003B7FB4" w:rsidP="003B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62058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="00403EC8" w:rsidRPr="00E62058">
        <w:rPr>
          <w:rFonts w:asciiTheme="majorBidi" w:hAnsiTheme="majorBidi" w:cstheme="majorBidi" w:hint="cs"/>
          <w:sz w:val="30"/>
          <w:szCs w:val="30"/>
          <w:cs/>
        </w:rPr>
        <w:t>มีการนำ</w:t>
      </w:r>
      <w:r w:rsidRPr="00E62058">
        <w:rPr>
          <w:rFonts w:asciiTheme="majorBidi" w:hAnsiTheme="majorBidi" w:cstheme="majorBidi"/>
          <w:sz w:val="30"/>
          <w:szCs w:val="30"/>
          <w:cs/>
        </w:rPr>
        <w:t>มาตรการป้องกันหลายประการ</w:t>
      </w:r>
      <w:r w:rsidR="00403EC8" w:rsidRPr="00E62058">
        <w:rPr>
          <w:rFonts w:asciiTheme="majorBidi" w:hAnsiTheme="majorBidi" w:cstheme="majorBidi" w:hint="cs"/>
          <w:sz w:val="30"/>
          <w:szCs w:val="30"/>
          <w:cs/>
        </w:rPr>
        <w:t>มาถือปฏิบัติ</w:t>
      </w:r>
      <w:r w:rsidR="004747F6" w:rsidRPr="00E620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62058">
        <w:rPr>
          <w:rFonts w:asciiTheme="majorBidi" w:hAnsiTheme="majorBidi" w:cstheme="majorBidi"/>
          <w:sz w:val="30"/>
          <w:szCs w:val="30"/>
          <w:cs/>
        </w:rPr>
        <w:t>เพื่อป้องกันการแพร่ระบาดของ</w:t>
      </w:r>
      <w:r w:rsidR="00403EC8" w:rsidRPr="00E62058">
        <w:rPr>
          <w:rFonts w:asciiTheme="majorBidi" w:hAnsiTheme="majorBidi" w:cstheme="majorBidi"/>
          <w:sz w:val="30"/>
          <w:szCs w:val="30"/>
        </w:rPr>
        <w:t xml:space="preserve"> Covid-19</w:t>
      </w:r>
      <w:r w:rsidR="00403EC8" w:rsidRPr="00E62058">
        <w:rPr>
          <w:rFonts w:asciiTheme="majorBidi" w:hAnsiTheme="majorBidi"/>
          <w:sz w:val="30"/>
          <w:szCs w:val="30"/>
          <w:cs/>
        </w:rPr>
        <w:t xml:space="preserve"> </w:t>
      </w:r>
      <w:r w:rsidRPr="00E62058">
        <w:rPr>
          <w:rFonts w:asciiTheme="majorBidi" w:hAnsiTheme="majorBidi" w:cstheme="majorBidi"/>
          <w:sz w:val="30"/>
          <w:szCs w:val="30"/>
          <w:cs/>
        </w:rPr>
        <w:t>ซึ่ง</w:t>
      </w:r>
      <w:r w:rsidR="00403EC8" w:rsidRPr="00E62058">
        <w:rPr>
          <w:rFonts w:asciiTheme="majorBidi" w:hAnsiTheme="majorBidi" w:cstheme="majorBidi"/>
          <w:sz w:val="30"/>
          <w:szCs w:val="30"/>
          <w:cs/>
        </w:rPr>
        <w:br/>
      </w:r>
      <w:r w:rsidRPr="00E62058">
        <w:rPr>
          <w:rFonts w:asciiTheme="majorBidi" w:hAnsiTheme="majorBidi" w:cstheme="majorBidi"/>
          <w:sz w:val="30"/>
          <w:szCs w:val="30"/>
          <w:cs/>
        </w:rPr>
        <w:t>ส่งผลกระทบต่อการดำเนินชีวิตประจำวัน การกระจาย</w:t>
      </w:r>
      <w:r w:rsidRPr="00E62058">
        <w:rPr>
          <w:rFonts w:asciiTheme="majorBidi" w:hAnsiTheme="majorBidi" w:cstheme="majorBidi" w:hint="cs"/>
          <w:sz w:val="30"/>
          <w:szCs w:val="30"/>
          <w:cs/>
        </w:rPr>
        <w:t>และการขายสินค้าในประเทศ</w:t>
      </w:r>
      <w:r w:rsidRPr="00E62058">
        <w:rPr>
          <w:rFonts w:asciiTheme="majorBidi" w:hAnsiTheme="majorBidi" w:cstheme="majorBidi"/>
          <w:sz w:val="30"/>
          <w:szCs w:val="30"/>
        </w:rPr>
        <w:t xml:space="preserve"> </w:t>
      </w:r>
      <w:r w:rsidRPr="00E62058">
        <w:rPr>
          <w:rFonts w:asciiTheme="majorBidi" w:hAnsiTheme="majorBidi" w:cstheme="majorBidi"/>
          <w:sz w:val="30"/>
          <w:szCs w:val="30"/>
          <w:cs/>
        </w:rPr>
        <w:t xml:space="preserve">ทำให้ยอดขายลดลง </w:t>
      </w:r>
      <w:r w:rsidR="009978F0" w:rsidRPr="00E62058">
        <w:rPr>
          <w:rFonts w:asciiTheme="majorBidi" w:hAnsiTheme="majorBidi"/>
          <w:sz w:val="30"/>
          <w:szCs w:val="30"/>
          <w:cs/>
        </w:rPr>
        <w:t xml:space="preserve">สถานการณ์การแพร่ระบาดของ </w:t>
      </w:r>
      <w:r w:rsidR="00403EC8" w:rsidRPr="00E62058">
        <w:rPr>
          <w:rFonts w:asciiTheme="majorBidi" w:hAnsiTheme="majorBidi" w:cstheme="majorBidi"/>
          <w:sz w:val="30"/>
          <w:szCs w:val="30"/>
        </w:rPr>
        <w:t>Covid-19</w:t>
      </w:r>
      <w:r w:rsidR="00403EC8" w:rsidRPr="00E62058">
        <w:rPr>
          <w:rFonts w:asciiTheme="majorBidi" w:hAnsiTheme="majorBidi"/>
          <w:sz w:val="30"/>
          <w:szCs w:val="30"/>
          <w:cs/>
        </w:rPr>
        <w:t xml:space="preserve"> </w:t>
      </w:r>
      <w:r w:rsidR="009978F0" w:rsidRPr="00E62058">
        <w:rPr>
          <w:rFonts w:asciiTheme="majorBidi" w:hAnsiTheme="majorBidi"/>
          <w:sz w:val="30"/>
          <w:szCs w:val="30"/>
          <w:cs/>
        </w:rPr>
        <w:t xml:space="preserve">ยังคงเกิดขึ้นอย่างต่อเนื่อง </w:t>
      </w:r>
      <w:r w:rsidR="00403EC8" w:rsidRPr="00E62058">
        <w:rPr>
          <w:rFonts w:asciiTheme="majorBidi" w:hAnsiTheme="majorBidi" w:hint="cs"/>
          <w:sz w:val="30"/>
          <w:szCs w:val="30"/>
          <w:cs/>
        </w:rPr>
        <w:t>ถึงแม้จะมี</w:t>
      </w:r>
      <w:r w:rsidR="009978F0" w:rsidRPr="00E62058">
        <w:rPr>
          <w:rFonts w:asciiTheme="majorBidi" w:hAnsiTheme="majorBidi"/>
          <w:sz w:val="30"/>
          <w:szCs w:val="30"/>
          <w:cs/>
        </w:rPr>
        <w:t>การแจกจ่ายวัคซีน</w:t>
      </w:r>
      <w:r w:rsidR="00403EC8" w:rsidRPr="00E62058">
        <w:rPr>
          <w:rFonts w:asciiTheme="majorBidi" w:hAnsiTheme="majorBidi" w:hint="cs"/>
          <w:sz w:val="30"/>
          <w:szCs w:val="30"/>
          <w:cs/>
        </w:rPr>
        <w:t>ในระหว่าง</w:t>
      </w:r>
      <w:r w:rsidR="009978F0" w:rsidRPr="00E62058">
        <w:rPr>
          <w:rFonts w:asciiTheme="majorBidi" w:hAnsiTheme="majorBidi"/>
          <w:sz w:val="30"/>
          <w:szCs w:val="30"/>
          <w:cs/>
        </w:rPr>
        <w:t>ปี</w:t>
      </w:r>
      <w:r w:rsidR="009978F0" w:rsidRPr="00E62058">
        <w:rPr>
          <w:rFonts w:asciiTheme="majorBidi" w:hAnsiTheme="majorBidi"/>
          <w:sz w:val="30"/>
          <w:szCs w:val="30"/>
        </w:rPr>
        <w:t xml:space="preserve"> 2564</w:t>
      </w:r>
      <w:r w:rsidR="009978F0" w:rsidRPr="00E62058">
        <w:rPr>
          <w:rFonts w:asciiTheme="majorBidi" w:hAnsiTheme="majorBidi"/>
          <w:sz w:val="30"/>
          <w:szCs w:val="30"/>
          <w:cs/>
        </w:rPr>
        <w:t xml:space="preserve"> </w:t>
      </w:r>
      <w:r w:rsidRPr="00E62058">
        <w:rPr>
          <w:rFonts w:asciiTheme="majorBidi" w:hAnsiTheme="majorBidi" w:cstheme="majorBidi"/>
          <w:sz w:val="30"/>
          <w:szCs w:val="30"/>
          <w:cs/>
        </w:rPr>
        <w:t>อย่างไรก็ตาม ผู้บริหารจะยังคงสนับสนุนทางการค้ากับลูกค้าอย่างต่อเนื่องและพยายามอย่างยิ่งยวดเพื่อลดผลกระทบดังกล่าวโดยการหาตลาดอื่นมารองรับผลิตภัณฑ์ของกลุ่ม</w:t>
      </w:r>
      <w:r w:rsidRPr="002205D1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045C4B" w:rsidRPr="00045C4B">
        <w:rPr>
          <w:rFonts w:asciiTheme="majorBidi" w:hAnsiTheme="majorBidi"/>
          <w:sz w:val="30"/>
          <w:szCs w:val="30"/>
          <w:cs/>
        </w:rPr>
        <w:t>การควบคุมค่าใช้จ่ายและวิธีการต่างๆ</w:t>
      </w:r>
      <w:r w:rsidR="00045C4B">
        <w:rPr>
          <w:rFonts w:asciiTheme="majorBidi" w:hAnsiTheme="majorBidi"/>
          <w:sz w:val="30"/>
          <w:szCs w:val="30"/>
        </w:rPr>
        <w:t xml:space="preserve"> </w:t>
      </w:r>
      <w:r w:rsidRPr="00E62058">
        <w:rPr>
          <w:rFonts w:asciiTheme="majorBidi" w:hAnsiTheme="majorBidi" w:cstheme="majorBidi"/>
          <w:sz w:val="30"/>
          <w:szCs w:val="30"/>
          <w:cs/>
        </w:rPr>
        <w:t>ตลอดจนการปรับเปลี่ยนรูปแบบการ</w:t>
      </w:r>
      <w:r w:rsidRPr="00E62058">
        <w:rPr>
          <w:rFonts w:asciiTheme="majorBidi" w:hAnsiTheme="majorBidi" w:cstheme="majorBidi" w:hint="cs"/>
          <w:sz w:val="30"/>
          <w:szCs w:val="30"/>
          <w:cs/>
        </w:rPr>
        <w:t>ขายสินค้า</w:t>
      </w:r>
      <w:r w:rsidRPr="00E62058">
        <w:rPr>
          <w:rFonts w:asciiTheme="majorBidi" w:hAnsiTheme="majorBidi" w:cstheme="majorBidi"/>
          <w:sz w:val="30"/>
          <w:szCs w:val="30"/>
          <w:cs/>
        </w:rPr>
        <w:t>และการดำเนินงานเพื่อตอบสนองต่อ</w:t>
      </w:r>
      <w:r w:rsidR="00403EC8" w:rsidRPr="00E62058">
        <w:rPr>
          <w:rFonts w:asciiTheme="majorBidi" w:hAnsiTheme="majorBidi" w:cstheme="majorBidi" w:hint="cs"/>
          <w:sz w:val="30"/>
          <w:szCs w:val="30"/>
          <w:cs/>
        </w:rPr>
        <w:t>สถาน</w:t>
      </w:r>
      <w:r w:rsidRPr="00E62058">
        <w:rPr>
          <w:rFonts w:asciiTheme="majorBidi" w:hAnsiTheme="majorBidi" w:cstheme="majorBidi"/>
          <w:sz w:val="30"/>
          <w:szCs w:val="30"/>
          <w:cs/>
        </w:rPr>
        <w:t>การณ์ดังกล่าว</w:t>
      </w:r>
    </w:p>
    <w:p w14:paraId="47E4B724" w14:textId="417F8759" w:rsidR="003B7FB4" w:rsidRPr="00E62058" w:rsidRDefault="003B7FB4" w:rsidP="009A3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54784044" w14:textId="76356D94" w:rsidR="00E133F2" w:rsidRDefault="00E13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2C52ADB5" w14:textId="3726744E" w:rsidR="004818D9" w:rsidRPr="00D36B78" w:rsidRDefault="00C50494" w:rsidP="000A5908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lastRenderedPageBreak/>
        <w:t>3</w:t>
      </w:r>
      <w:r w:rsidR="000A5908" w:rsidRPr="000A5908">
        <w:rPr>
          <w:rFonts w:ascii="Angsana New" w:hAnsi="Angsana New"/>
          <w:b/>
          <w:sz w:val="30"/>
          <w:szCs w:val="30"/>
        </w:rPr>
        <w:tab/>
      </w:r>
      <w:r w:rsidR="004818D9" w:rsidRPr="000A5908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7ADEB31F" w14:textId="77777777" w:rsidR="004818D9" w:rsidRPr="00180FD5" w:rsidRDefault="004818D9" w:rsidP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BB0AD77" w14:textId="1006BEBE" w:rsidR="00A81403" w:rsidRDefault="00720F7B" w:rsidP="00720F7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ความสัมพันธ์</w:t>
      </w:r>
      <w:r w:rsidR="00A81403">
        <w:rPr>
          <w:rFonts w:ascii="Angsana New" w:hAnsi="Angsana New" w:hint="cs"/>
          <w:sz w:val="30"/>
          <w:szCs w:val="30"/>
          <w:cs/>
        </w:rPr>
        <w:t>ที่มีกับ</w:t>
      </w:r>
      <w:r w:rsidR="00A81403" w:rsidRPr="00A81403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</w:t>
      </w:r>
      <w:r w:rsidR="006A6295">
        <w:rPr>
          <w:rFonts w:ascii="Angsana New" w:hAnsi="Angsana New" w:hint="cs"/>
          <w:sz w:val="30"/>
          <w:szCs w:val="30"/>
          <w:cs/>
        </w:rPr>
        <w:t>เปลี่ยนแปลงไปอย่าง</w:t>
      </w:r>
      <w:r w:rsidR="00A81403" w:rsidRPr="00A81403">
        <w:rPr>
          <w:rFonts w:ascii="Angsana New" w:hAnsi="Angsana New"/>
          <w:sz w:val="30"/>
          <w:szCs w:val="30"/>
          <w:cs/>
        </w:rPr>
        <w:t>มีนัยสำคัญกับกลุ่มบริษัทในระหว่าง</w:t>
      </w:r>
      <w:r w:rsidR="00A81403">
        <w:rPr>
          <w:rFonts w:ascii="Angsana New" w:hAnsi="Angsana New" w:hint="cs"/>
          <w:sz w:val="30"/>
          <w:szCs w:val="30"/>
          <w:cs/>
        </w:rPr>
        <w:t>งวด</w:t>
      </w:r>
      <w:r w:rsidR="00A81403" w:rsidRPr="00A81403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4F35B5AC" w14:textId="77777777" w:rsidR="00A81403" w:rsidRDefault="00A81403" w:rsidP="00720F7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480" w:type="dxa"/>
        <w:tblInd w:w="450" w:type="dxa"/>
        <w:tblLook w:val="01E0" w:firstRow="1" w:lastRow="1" w:firstColumn="1" w:lastColumn="1" w:noHBand="0" w:noVBand="0"/>
      </w:tblPr>
      <w:tblGrid>
        <w:gridCol w:w="3690"/>
        <w:gridCol w:w="1488"/>
        <w:gridCol w:w="4302"/>
      </w:tblGrid>
      <w:tr w:rsidR="00A81403" w:rsidRPr="00A21FCB" w14:paraId="1962902B" w14:textId="77777777" w:rsidTr="00A81403">
        <w:trPr>
          <w:tblHeader/>
        </w:trPr>
        <w:tc>
          <w:tcPr>
            <w:tcW w:w="3690" w:type="dxa"/>
          </w:tcPr>
          <w:p w14:paraId="6E668A59" w14:textId="77777777" w:rsidR="00A81403" w:rsidRPr="00A21FCB" w:rsidRDefault="00A81403" w:rsidP="00A81403">
            <w:pPr>
              <w:tabs>
                <w:tab w:val="left" w:pos="0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CB">
              <w:rPr>
                <w:rFonts w:ascii="Angsana New" w:hAnsi="Angsana New"/>
                <w:sz w:val="24"/>
                <w:szCs w:val="24"/>
              </w:rPr>
              <w:br w:type="page"/>
            </w:r>
            <w:r w:rsidRPr="00A21FCB">
              <w:rPr>
                <w:rFonts w:ascii="Angsana New" w:hAnsi="Angsana New"/>
                <w:b/>
                <w:sz w:val="16"/>
                <w:szCs w:val="16"/>
                <w:cs/>
              </w:rPr>
              <w:br w:type="page"/>
            </w:r>
            <w:r w:rsidRPr="00A21FCB">
              <w:rPr>
                <w:rFonts w:ascii="Angsana New" w:hAnsi="Angsana New"/>
              </w:rPr>
              <w:br w:type="page"/>
            </w:r>
            <w:r w:rsidRPr="00A21FCB">
              <w:rPr>
                <w:rFonts w:ascii="Angsana New" w:hAnsi="Angsana New"/>
              </w:rPr>
              <w:br w:type="page"/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A21FCB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Pr="00A21FCB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  <w:r w:rsidRPr="00A21FCB">
              <w:rPr>
                <w:rFonts w:ascii="Angsana New" w:hAnsi="Angsana New"/>
                <w:sz w:val="30"/>
                <w:szCs w:val="30"/>
              </w:rPr>
              <w:br w:type="page"/>
            </w:r>
            <w:r w:rsidRPr="00A21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88" w:type="dxa"/>
          </w:tcPr>
          <w:p w14:paraId="6ED673E3" w14:textId="77777777" w:rsidR="00A81403" w:rsidRPr="00A21FCB" w:rsidRDefault="00A81403" w:rsidP="00D349E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 /</w:t>
            </w:r>
          </w:p>
        </w:tc>
        <w:tc>
          <w:tcPr>
            <w:tcW w:w="4302" w:type="dxa"/>
          </w:tcPr>
          <w:p w14:paraId="3428B989" w14:textId="77777777" w:rsidR="00A81403" w:rsidRPr="00A21FCB" w:rsidRDefault="00A81403" w:rsidP="00D349E8">
            <w:pPr>
              <w:tabs>
                <w:tab w:val="left" w:pos="540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81403" w:rsidRPr="00A21FCB" w14:paraId="0BE48E46" w14:textId="77777777" w:rsidTr="00A81403">
        <w:trPr>
          <w:tblHeader/>
        </w:trPr>
        <w:tc>
          <w:tcPr>
            <w:tcW w:w="3690" w:type="dxa"/>
          </w:tcPr>
          <w:p w14:paraId="75417B76" w14:textId="77777777" w:rsidR="00A81403" w:rsidRPr="00A21FCB" w:rsidRDefault="00A81403" w:rsidP="00D349E8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6C2A66C2" w14:textId="77777777" w:rsidR="00A81403" w:rsidRPr="00A21FCB" w:rsidRDefault="00A81403" w:rsidP="00D349E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02" w:type="dxa"/>
          </w:tcPr>
          <w:p w14:paraId="31B51B49" w14:textId="77777777" w:rsidR="00A81403" w:rsidRPr="00A21FCB" w:rsidRDefault="00A81403" w:rsidP="00D349E8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1403" w:rsidRPr="00A21FCB" w14:paraId="742D0431" w14:textId="77777777" w:rsidTr="00A81403">
        <w:tc>
          <w:tcPr>
            <w:tcW w:w="3690" w:type="dxa"/>
          </w:tcPr>
          <w:p w14:paraId="5A32C33C" w14:textId="7CA6E3C9" w:rsidR="00A81403" w:rsidRPr="00A21FCB" w:rsidRDefault="00975321" w:rsidP="00A8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5321">
              <w:rPr>
                <w:rFonts w:ascii="Angsana New" w:hAnsi="Angsana New"/>
                <w:sz w:val="30"/>
                <w:szCs w:val="30"/>
                <w:cs/>
              </w:rPr>
              <w:t>บริษัท อินทรประกันภัย จำกัด (มหาชน)</w:t>
            </w:r>
          </w:p>
        </w:tc>
        <w:tc>
          <w:tcPr>
            <w:tcW w:w="1488" w:type="dxa"/>
          </w:tcPr>
          <w:p w14:paraId="6878AA4A" w14:textId="11A20318" w:rsidR="00A81403" w:rsidRPr="00A21FCB" w:rsidRDefault="00A81403" w:rsidP="00A814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7829BC62" w14:textId="0F59A851" w:rsidR="00A81403" w:rsidRPr="00A21FCB" w:rsidRDefault="00A81403" w:rsidP="00A81403">
            <w:pPr>
              <w:tabs>
                <w:tab w:val="clear" w:pos="227"/>
                <w:tab w:val="clear" w:pos="3742"/>
                <w:tab w:val="left" w:pos="540"/>
              </w:tabs>
              <w:spacing w:line="240" w:lineRule="auto"/>
              <w:ind w:left="342" w:right="153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</w:tbl>
    <w:p w14:paraId="7C246449" w14:textId="4D139B8D" w:rsidR="00794836" w:rsidRDefault="00794836" w:rsidP="00180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344" w:type="dxa"/>
        <w:tblInd w:w="450" w:type="dxa"/>
        <w:tblLook w:val="01E0" w:firstRow="1" w:lastRow="1" w:firstColumn="1" w:lastColumn="1" w:noHBand="0" w:noVBand="0"/>
      </w:tblPr>
      <w:tblGrid>
        <w:gridCol w:w="3709"/>
        <w:gridCol w:w="1185"/>
        <w:gridCol w:w="243"/>
        <w:gridCol w:w="20"/>
        <w:gridCol w:w="1248"/>
        <w:gridCol w:w="260"/>
        <w:gridCol w:w="1185"/>
        <w:gridCol w:w="239"/>
        <w:gridCol w:w="1255"/>
      </w:tblGrid>
      <w:tr w:rsidR="00C25C36" w:rsidRPr="00356084" w14:paraId="1B50B904" w14:textId="77777777" w:rsidTr="00126F00">
        <w:trPr>
          <w:trHeight w:val="346"/>
          <w:tblHeader/>
        </w:trPr>
        <w:tc>
          <w:tcPr>
            <w:tcW w:w="3709" w:type="dxa"/>
          </w:tcPr>
          <w:p w14:paraId="0D9A0F75" w14:textId="77777777" w:rsidR="00C25C36" w:rsidRDefault="00C25C36" w:rsidP="0012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10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6A4FAFA7" w14:textId="77777777" w:rsidR="00C25C36" w:rsidRPr="00356084" w:rsidRDefault="00C25C36" w:rsidP="0012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B10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96" w:type="dxa"/>
            <w:gridSpan w:val="4"/>
          </w:tcPr>
          <w:p w14:paraId="0E1283B2" w14:textId="77777777" w:rsidR="00C25C36" w:rsidRPr="00356084" w:rsidRDefault="00C25C36" w:rsidP="0012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7752F7F6" w14:textId="77777777" w:rsidR="00C25C36" w:rsidRPr="00356084" w:rsidRDefault="00C25C36" w:rsidP="0012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9" w:type="dxa"/>
            <w:gridSpan w:val="3"/>
          </w:tcPr>
          <w:p w14:paraId="44FF9054" w14:textId="77777777" w:rsidR="00C25C36" w:rsidRPr="00356084" w:rsidRDefault="00C25C36" w:rsidP="0012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5C36" w:rsidRPr="00356084" w14:paraId="5D1308C3" w14:textId="77777777" w:rsidTr="00126F00">
        <w:trPr>
          <w:trHeight w:val="346"/>
          <w:tblHeader/>
        </w:trPr>
        <w:tc>
          <w:tcPr>
            <w:tcW w:w="3709" w:type="dxa"/>
          </w:tcPr>
          <w:p w14:paraId="02D68169" w14:textId="77777777" w:rsidR="00C25C36" w:rsidRPr="00356084" w:rsidRDefault="00C25C36" w:rsidP="0012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85" w:type="dxa"/>
          </w:tcPr>
          <w:p w14:paraId="7A2F3A09" w14:textId="55F80CB1" w:rsidR="00C25C36" w:rsidRPr="00356084" w:rsidRDefault="00C25C36" w:rsidP="0012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3" w:type="dxa"/>
            <w:gridSpan w:val="2"/>
          </w:tcPr>
          <w:p w14:paraId="00D26183" w14:textId="77777777" w:rsidR="00C25C36" w:rsidRPr="00356084" w:rsidRDefault="00C25C36" w:rsidP="0012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1F39AE9" w14:textId="053B6C12" w:rsidR="00C25C36" w:rsidRPr="00356084" w:rsidRDefault="00C25C36" w:rsidP="0012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0" w:type="dxa"/>
          </w:tcPr>
          <w:p w14:paraId="198A9897" w14:textId="77777777" w:rsidR="00C25C36" w:rsidRPr="00356084" w:rsidRDefault="00C25C36" w:rsidP="0012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50CA3D1" w14:textId="157A3844" w:rsidR="00C25C36" w:rsidRPr="00356084" w:rsidRDefault="00C25C36" w:rsidP="0012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9" w:type="dxa"/>
          </w:tcPr>
          <w:p w14:paraId="00F59203" w14:textId="77777777" w:rsidR="00C25C36" w:rsidRPr="00356084" w:rsidRDefault="00C25C36" w:rsidP="0012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7EF295F" w14:textId="48220B6C" w:rsidR="00C25C36" w:rsidRPr="00356084" w:rsidRDefault="00C25C36" w:rsidP="0012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25C36" w:rsidRPr="00356084" w14:paraId="1589D1ED" w14:textId="77777777" w:rsidTr="00126F00">
        <w:trPr>
          <w:trHeight w:val="346"/>
          <w:tblHeader/>
        </w:trPr>
        <w:tc>
          <w:tcPr>
            <w:tcW w:w="3709" w:type="dxa"/>
          </w:tcPr>
          <w:p w14:paraId="3E4411AF" w14:textId="77777777" w:rsidR="00C25C36" w:rsidRPr="00356084" w:rsidRDefault="00C25C36" w:rsidP="0012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5" w:type="dxa"/>
            <w:gridSpan w:val="8"/>
          </w:tcPr>
          <w:p w14:paraId="54672F2E" w14:textId="77777777" w:rsidR="00C25C36" w:rsidRPr="00356084" w:rsidRDefault="00C25C36" w:rsidP="0012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5C36" w:rsidRPr="00356084" w14:paraId="4D3BAD2D" w14:textId="77777777" w:rsidTr="00126F00">
        <w:trPr>
          <w:trHeight w:val="346"/>
        </w:trPr>
        <w:tc>
          <w:tcPr>
            <w:tcW w:w="3709" w:type="dxa"/>
          </w:tcPr>
          <w:p w14:paraId="63473F3F" w14:textId="77777777" w:rsidR="00C25C36" w:rsidRPr="00356084" w:rsidRDefault="00C25C36" w:rsidP="0012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52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185" w:type="dxa"/>
          </w:tcPr>
          <w:p w14:paraId="3F523F09" w14:textId="77777777" w:rsidR="00C25C36" w:rsidRPr="00356084" w:rsidRDefault="00C25C36" w:rsidP="0012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51490C5E" w14:textId="77777777" w:rsidR="00C25C36" w:rsidRPr="00356084" w:rsidRDefault="00C25C36" w:rsidP="0012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7A6C52A7" w14:textId="77777777" w:rsidR="00C25C36" w:rsidRPr="00356084" w:rsidRDefault="00C25C36" w:rsidP="0012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28ABCF13" w14:textId="77777777" w:rsidR="00C25C36" w:rsidRPr="00356084" w:rsidRDefault="00C25C36" w:rsidP="0012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233CFDC" w14:textId="77777777" w:rsidR="00C25C36" w:rsidRPr="00356084" w:rsidRDefault="00C25C36" w:rsidP="0012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8BA2175" w14:textId="77777777" w:rsidR="00C25C36" w:rsidRPr="00356084" w:rsidRDefault="00C25C36" w:rsidP="0012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5" w:type="dxa"/>
          </w:tcPr>
          <w:p w14:paraId="17A26CFC" w14:textId="77777777" w:rsidR="00C25C36" w:rsidRPr="00356084" w:rsidRDefault="00C25C36" w:rsidP="0012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5C36" w:rsidRPr="00373D13" w14:paraId="355A1887" w14:textId="77777777" w:rsidTr="00126F00">
        <w:trPr>
          <w:trHeight w:val="346"/>
        </w:trPr>
        <w:tc>
          <w:tcPr>
            <w:tcW w:w="3709" w:type="dxa"/>
          </w:tcPr>
          <w:p w14:paraId="056F88F1" w14:textId="77777777" w:rsidR="00C25C36" w:rsidRPr="00712C1C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22E5471D" w14:textId="1B6DA845" w:rsidR="00C25C36" w:rsidRPr="00FE0E0B" w:rsidRDefault="001C7B7A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2,027</w:t>
            </w:r>
          </w:p>
        </w:tc>
        <w:tc>
          <w:tcPr>
            <w:tcW w:w="263" w:type="dxa"/>
            <w:gridSpan w:val="2"/>
          </w:tcPr>
          <w:p w14:paraId="50E5FAE7" w14:textId="77777777" w:rsidR="00C25C36" w:rsidRPr="00FE0E0B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1D741D1" w14:textId="31C6A739" w:rsidR="00C25C36" w:rsidRPr="00FE0E0B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4541">
              <w:rPr>
                <w:rFonts w:ascii="Angsana New" w:hAnsi="Angsana New"/>
                <w:sz w:val="30"/>
                <w:szCs w:val="30"/>
                <w:cs/>
              </w:rPr>
              <w:t>796</w:t>
            </w:r>
          </w:p>
        </w:tc>
        <w:tc>
          <w:tcPr>
            <w:tcW w:w="260" w:type="dxa"/>
          </w:tcPr>
          <w:p w14:paraId="5A04B6DB" w14:textId="77777777" w:rsidR="00C25C36" w:rsidRPr="00FE0E0B" w:rsidRDefault="00C25C36" w:rsidP="00C25C36">
            <w:pPr>
              <w:tabs>
                <w:tab w:val="decimal" w:pos="969"/>
              </w:tabs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1E7D7CA" w14:textId="7F27BA6D" w:rsidR="00C25C36" w:rsidRPr="00FE0E0B" w:rsidRDefault="00DC7BB1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2,027</w:t>
            </w:r>
          </w:p>
        </w:tc>
        <w:tc>
          <w:tcPr>
            <w:tcW w:w="239" w:type="dxa"/>
          </w:tcPr>
          <w:p w14:paraId="364E06E6" w14:textId="77777777" w:rsidR="00C25C36" w:rsidRPr="00FE0E0B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A6B66F8" w14:textId="169804D0" w:rsidR="00C25C36" w:rsidRPr="00FE0E0B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4541">
              <w:rPr>
                <w:rFonts w:ascii="Angsana New" w:hAnsi="Angsana New"/>
                <w:sz w:val="30"/>
                <w:szCs w:val="30"/>
                <w:cs/>
              </w:rPr>
              <w:t>796</w:t>
            </w:r>
          </w:p>
        </w:tc>
      </w:tr>
      <w:tr w:rsidR="00C25C36" w:rsidRPr="00373D13" w14:paraId="78D24835" w14:textId="77777777" w:rsidTr="00126F00">
        <w:trPr>
          <w:trHeight w:val="346"/>
        </w:trPr>
        <w:tc>
          <w:tcPr>
            <w:tcW w:w="3709" w:type="dxa"/>
          </w:tcPr>
          <w:p w14:paraId="5C6BC41D" w14:textId="77777777" w:rsidR="00C25C36" w:rsidRPr="00712C1C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5" w:type="dxa"/>
          </w:tcPr>
          <w:p w14:paraId="2D4F7AE8" w14:textId="4782785D" w:rsidR="00C25C36" w:rsidRPr="00FE0E0B" w:rsidRDefault="001C7B7A" w:rsidP="00FF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5D2ADF1C" w14:textId="77777777" w:rsidR="00C25C36" w:rsidRPr="00FE0E0B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0BE244A" w14:textId="727F8802" w:rsidR="00C25C36" w:rsidRPr="00FE0E0B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454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60" w:type="dxa"/>
          </w:tcPr>
          <w:p w14:paraId="29831309" w14:textId="77777777" w:rsidR="00C25C36" w:rsidRPr="00FE0E0B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47E062E" w14:textId="70BA406D" w:rsidR="00C25C36" w:rsidRPr="00FE0E0B" w:rsidRDefault="001C7B7A" w:rsidP="00FF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1BFD83F" w14:textId="77777777" w:rsidR="00C25C36" w:rsidRPr="00FE0E0B" w:rsidRDefault="00C25C36" w:rsidP="00FF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7D7B1F2" w14:textId="702586C9" w:rsidR="00C25C36" w:rsidRPr="00FE0E0B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4541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C25C36" w:rsidRPr="00C1545E" w14:paraId="62D0EC90" w14:textId="77777777" w:rsidTr="00126F00">
        <w:trPr>
          <w:trHeight w:val="346"/>
        </w:trPr>
        <w:tc>
          <w:tcPr>
            <w:tcW w:w="3709" w:type="dxa"/>
          </w:tcPr>
          <w:p w14:paraId="36291B68" w14:textId="77777777" w:rsidR="00C25C36" w:rsidRPr="00356084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2C1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85" w:type="dxa"/>
          </w:tcPr>
          <w:p w14:paraId="620D2BE3" w14:textId="49E057D1" w:rsidR="00C25C36" w:rsidRPr="00FE0E0B" w:rsidRDefault="00DC7BB1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2,199</w:t>
            </w:r>
          </w:p>
        </w:tc>
        <w:tc>
          <w:tcPr>
            <w:tcW w:w="263" w:type="dxa"/>
            <w:gridSpan w:val="2"/>
          </w:tcPr>
          <w:p w14:paraId="2E598BC4" w14:textId="77777777" w:rsidR="00C25C36" w:rsidRPr="00FE0E0B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C53B20C" w14:textId="6B9AD9DE" w:rsidR="00C25C36" w:rsidRPr="00FE0E0B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4541">
              <w:rPr>
                <w:rFonts w:ascii="Angsana New" w:hAnsi="Angsana New"/>
                <w:sz w:val="30"/>
                <w:szCs w:val="30"/>
                <w:cs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4541">
              <w:rPr>
                <w:rFonts w:ascii="Angsana New" w:hAnsi="Angsana New"/>
                <w:sz w:val="30"/>
                <w:szCs w:val="30"/>
                <w:cs/>
              </w:rPr>
              <w:t>502</w:t>
            </w:r>
          </w:p>
        </w:tc>
        <w:tc>
          <w:tcPr>
            <w:tcW w:w="260" w:type="dxa"/>
          </w:tcPr>
          <w:p w14:paraId="71E25A03" w14:textId="77777777" w:rsidR="00C25C36" w:rsidRPr="00FE0E0B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3A41543" w14:textId="0839374A" w:rsidR="00C25C36" w:rsidRPr="00FE0E0B" w:rsidRDefault="00CB2BC3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B2BC3">
              <w:rPr>
                <w:rFonts w:ascii="Angsana New" w:hAnsi="Angsana New"/>
                <w:sz w:val="30"/>
                <w:szCs w:val="30"/>
              </w:rPr>
              <w:t>2,102</w:t>
            </w:r>
          </w:p>
        </w:tc>
        <w:tc>
          <w:tcPr>
            <w:tcW w:w="239" w:type="dxa"/>
          </w:tcPr>
          <w:p w14:paraId="18D05BAC" w14:textId="77777777" w:rsidR="00C25C36" w:rsidRPr="00FE0E0B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C598F08" w14:textId="1BDA942A" w:rsidR="00C25C36" w:rsidRPr="00FE0E0B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4541">
              <w:rPr>
                <w:rFonts w:ascii="Angsana New" w:hAnsi="Angsana New"/>
                <w:sz w:val="30"/>
                <w:szCs w:val="30"/>
                <w:cs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4541">
              <w:rPr>
                <w:rFonts w:ascii="Angsana New" w:hAnsi="Angsana New"/>
                <w:sz w:val="30"/>
                <w:szCs w:val="30"/>
                <w:cs/>
              </w:rPr>
              <w:t>502</w:t>
            </w:r>
          </w:p>
        </w:tc>
      </w:tr>
      <w:tr w:rsidR="00C25C36" w:rsidRPr="00356084" w14:paraId="42BEF709" w14:textId="77777777" w:rsidTr="00126F00">
        <w:trPr>
          <w:trHeight w:val="346"/>
        </w:trPr>
        <w:tc>
          <w:tcPr>
            <w:tcW w:w="3709" w:type="dxa"/>
          </w:tcPr>
          <w:p w14:paraId="0410352C" w14:textId="77777777" w:rsidR="00C25C36" w:rsidRPr="00356084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</w:tcPr>
          <w:p w14:paraId="7CD478D3" w14:textId="77777777" w:rsidR="00C25C36" w:rsidRPr="00356084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7E2C3E6B" w14:textId="77777777" w:rsidR="00C25C36" w:rsidRPr="00356084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263942C" w14:textId="77777777" w:rsidR="00C25C36" w:rsidRPr="00356084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13814DB" w14:textId="77777777" w:rsidR="00C25C36" w:rsidRPr="00356084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F84EA3B" w14:textId="77777777" w:rsidR="00C25C36" w:rsidRPr="00356084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91AADA7" w14:textId="77777777" w:rsidR="00C25C36" w:rsidRPr="00356084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5" w:type="dxa"/>
          </w:tcPr>
          <w:p w14:paraId="1F84BFCE" w14:textId="77777777" w:rsidR="00C25C36" w:rsidRPr="00356084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5C36" w:rsidRPr="00356084" w14:paraId="3632FBD3" w14:textId="77777777" w:rsidTr="00126F00">
        <w:trPr>
          <w:trHeight w:val="346"/>
        </w:trPr>
        <w:tc>
          <w:tcPr>
            <w:tcW w:w="3709" w:type="dxa"/>
          </w:tcPr>
          <w:p w14:paraId="3317ECC3" w14:textId="77777777" w:rsidR="00C25C36" w:rsidRPr="00356084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37E2BC2C" w14:textId="77777777" w:rsidR="00C25C36" w:rsidRPr="00356084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1059BAD4" w14:textId="77777777" w:rsidR="00C25C36" w:rsidRPr="00356084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D611E7F" w14:textId="77777777" w:rsidR="00C25C36" w:rsidRPr="00356084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71DBD2EA" w14:textId="77777777" w:rsidR="00C25C36" w:rsidRPr="00356084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937409D" w14:textId="77777777" w:rsidR="00C25C36" w:rsidRPr="00356084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7B68632" w14:textId="77777777" w:rsidR="00C25C36" w:rsidRPr="00356084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5" w:type="dxa"/>
          </w:tcPr>
          <w:p w14:paraId="30473117" w14:textId="77777777" w:rsidR="00C25C36" w:rsidRPr="00356084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7B7A" w:rsidRPr="008167F4" w14:paraId="301C37BB" w14:textId="77777777" w:rsidTr="00126F00">
        <w:trPr>
          <w:trHeight w:val="346"/>
        </w:trPr>
        <w:tc>
          <w:tcPr>
            <w:tcW w:w="3709" w:type="dxa"/>
          </w:tcPr>
          <w:p w14:paraId="5CF39788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5E4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080919FF" w14:textId="72BFEB8E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6036FA17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82535DF" w14:textId="0B375C0D" w:rsidR="001C7B7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06908CF9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27CE194" w14:textId="0AFBCE36" w:rsidR="001C7B7A" w:rsidRPr="00356084" w:rsidRDefault="003A25D6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9" w:type="dxa"/>
          </w:tcPr>
          <w:p w14:paraId="3BE6E2A7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391EC1F" w14:textId="6D3251A1" w:rsidR="001C7B7A" w:rsidRPr="008167F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40C49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1C7B7A" w:rsidRPr="008167F4" w14:paraId="4C45FF2E" w14:textId="77777777" w:rsidTr="00126F00">
        <w:trPr>
          <w:trHeight w:val="346"/>
        </w:trPr>
        <w:tc>
          <w:tcPr>
            <w:tcW w:w="3709" w:type="dxa"/>
          </w:tcPr>
          <w:p w14:paraId="4592CBF0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85" w:type="dxa"/>
          </w:tcPr>
          <w:p w14:paraId="2BA68936" w14:textId="47BCA48A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2EEA99FC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79222951" w14:textId="6EF20EBD" w:rsidR="001C7B7A" w:rsidRPr="00941748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2E980149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87626E9" w14:textId="2562B14B" w:rsidR="001C7B7A" w:rsidRPr="00356084" w:rsidRDefault="00CB2BC3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2BC3">
              <w:rPr>
                <w:rFonts w:ascii="Angsana New" w:hAnsi="Angsana New"/>
                <w:sz w:val="30"/>
                <w:szCs w:val="30"/>
              </w:rPr>
              <w:t>264,161</w:t>
            </w:r>
          </w:p>
        </w:tc>
        <w:tc>
          <w:tcPr>
            <w:tcW w:w="239" w:type="dxa"/>
          </w:tcPr>
          <w:p w14:paraId="07BF86E0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9A5E4C3" w14:textId="4A1D435B" w:rsidR="001C7B7A" w:rsidRPr="008167F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40C49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40C49">
              <w:rPr>
                <w:rFonts w:ascii="Angsana New" w:hAnsi="Angsana New"/>
                <w:sz w:val="30"/>
                <w:szCs w:val="30"/>
              </w:rPr>
              <w:t>501</w:t>
            </w:r>
          </w:p>
        </w:tc>
      </w:tr>
      <w:tr w:rsidR="001C7B7A" w:rsidRPr="00356084" w14:paraId="39B7DB7B" w14:textId="77777777" w:rsidTr="00126F00">
        <w:trPr>
          <w:trHeight w:val="346"/>
        </w:trPr>
        <w:tc>
          <w:tcPr>
            <w:tcW w:w="3709" w:type="dxa"/>
          </w:tcPr>
          <w:p w14:paraId="345B6898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 การ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85" w:type="dxa"/>
          </w:tcPr>
          <w:p w14:paraId="2B012903" w14:textId="77777777" w:rsidR="001C7B7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A71F4D" w14:textId="668F1AA0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7968BE69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ACBB9F8" w14:textId="77777777" w:rsidR="001C7B7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012190" w14:textId="54AA4226" w:rsidR="001C7B7A" w:rsidRPr="00941748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20716130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47281AE" w14:textId="77777777" w:rsidR="001C7B7A" w:rsidRDefault="001C7B7A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5817609" w14:textId="0C7D7FD7" w:rsidR="001C7B7A" w:rsidRPr="00356084" w:rsidRDefault="00CB2BC3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2BC3">
              <w:rPr>
                <w:rFonts w:ascii="Angsana New" w:hAnsi="Angsana New"/>
                <w:sz w:val="30"/>
                <w:szCs w:val="30"/>
              </w:rPr>
              <w:t>13,516</w:t>
            </w:r>
          </w:p>
        </w:tc>
        <w:tc>
          <w:tcPr>
            <w:tcW w:w="239" w:type="dxa"/>
          </w:tcPr>
          <w:p w14:paraId="029A2066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D83EF40" w14:textId="77777777" w:rsidR="001C7B7A" w:rsidRDefault="001C7B7A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F70E96D" w14:textId="397E3494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40C49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40C49">
              <w:rPr>
                <w:rFonts w:ascii="Angsana New" w:hAnsi="Angsana New"/>
                <w:sz w:val="30"/>
                <w:szCs w:val="30"/>
              </w:rPr>
              <w:t>903</w:t>
            </w:r>
          </w:p>
        </w:tc>
      </w:tr>
      <w:tr w:rsidR="001C7B7A" w:rsidRPr="00356084" w14:paraId="128E63CC" w14:textId="77777777" w:rsidTr="00126F00">
        <w:trPr>
          <w:trHeight w:val="346"/>
        </w:trPr>
        <w:tc>
          <w:tcPr>
            <w:tcW w:w="3709" w:type="dxa"/>
          </w:tcPr>
          <w:p w14:paraId="5D6BD234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5" w:type="dxa"/>
          </w:tcPr>
          <w:p w14:paraId="0C6BEA8A" w14:textId="1AFD515B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231154DA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AF0E2D2" w14:textId="1CA99415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363A71E6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B3055B3" w14:textId="4E63E74E" w:rsidR="001C7B7A" w:rsidRPr="00356084" w:rsidRDefault="003A25D6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6,434</w:t>
            </w:r>
          </w:p>
        </w:tc>
        <w:tc>
          <w:tcPr>
            <w:tcW w:w="239" w:type="dxa"/>
          </w:tcPr>
          <w:p w14:paraId="0854A95E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2F24002" w14:textId="47765E91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40C49">
              <w:rPr>
                <w:rFonts w:ascii="Angsana New" w:hAnsi="Angsana New"/>
                <w:sz w:val="30"/>
                <w:szCs w:val="30"/>
              </w:rPr>
              <w:t>966</w:t>
            </w:r>
          </w:p>
        </w:tc>
      </w:tr>
      <w:tr w:rsidR="001C7B7A" w:rsidRPr="00356084" w14:paraId="022936DF" w14:textId="77777777" w:rsidTr="00126F00">
        <w:trPr>
          <w:trHeight w:val="346"/>
        </w:trPr>
        <w:tc>
          <w:tcPr>
            <w:tcW w:w="3709" w:type="dxa"/>
          </w:tcPr>
          <w:p w14:paraId="7B973F21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745DD3C4" w14:textId="77777777" w:rsidR="001C7B7A" w:rsidRPr="00356084" w:rsidRDefault="001C7B7A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4E91ECEE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F3B4180" w14:textId="77777777" w:rsidR="001C7B7A" w:rsidRPr="00356084" w:rsidRDefault="001C7B7A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2F4C9994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8AC8095" w14:textId="77777777" w:rsidR="001C7B7A" w:rsidRPr="00356084" w:rsidRDefault="001C7B7A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CCDA858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8C03E76" w14:textId="77777777" w:rsidR="001C7B7A" w:rsidRPr="00356084" w:rsidRDefault="001C7B7A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7B7A" w:rsidRPr="00356084" w14:paraId="349BF68A" w14:textId="77777777" w:rsidTr="00126F00">
        <w:trPr>
          <w:trHeight w:val="346"/>
        </w:trPr>
        <w:tc>
          <w:tcPr>
            <w:tcW w:w="3709" w:type="dxa"/>
          </w:tcPr>
          <w:p w14:paraId="022AC230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3D684F42" w14:textId="77777777" w:rsidR="001C7B7A" w:rsidRPr="00356084" w:rsidRDefault="001C7B7A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65B55AB5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7965ABBD" w14:textId="77777777" w:rsidR="001C7B7A" w:rsidRPr="00356084" w:rsidRDefault="001C7B7A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C7A77A2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14C5301" w14:textId="77777777" w:rsidR="001C7B7A" w:rsidRPr="00356084" w:rsidRDefault="001C7B7A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818F5FA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0A13C88" w14:textId="77777777" w:rsidR="001C7B7A" w:rsidRPr="00356084" w:rsidRDefault="001C7B7A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7B7A" w:rsidRPr="00941748" w14:paraId="0F8BA0B9" w14:textId="77777777" w:rsidTr="00126F00">
        <w:trPr>
          <w:trHeight w:val="346"/>
        </w:trPr>
        <w:tc>
          <w:tcPr>
            <w:tcW w:w="3709" w:type="dxa"/>
          </w:tcPr>
          <w:p w14:paraId="5E4DCA66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85" w:type="dxa"/>
          </w:tcPr>
          <w:p w14:paraId="695A82B8" w14:textId="6986429E" w:rsidR="001C7B7A" w:rsidRPr="00356084" w:rsidRDefault="003A25D6" w:rsidP="001C7B7A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703,559</w:t>
            </w:r>
          </w:p>
        </w:tc>
        <w:tc>
          <w:tcPr>
            <w:tcW w:w="263" w:type="dxa"/>
            <w:gridSpan w:val="2"/>
          </w:tcPr>
          <w:p w14:paraId="5055BA9D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3E4F6D9" w14:textId="68DC6D34" w:rsidR="001C7B7A" w:rsidRPr="00941748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8329C">
              <w:rPr>
                <w:rFonts w:ascii="Angsana New" w:hAnsi="Angsana New"/>
                <w:color w:val="0D0D0D"/>
                <w:sz w:val="30"/>
                <w:szCs w:val="30"/>
              </w:rPr>
              <w:t>579</w:t>
            </w:r>
            <w:r>
              <w:rPr>
                <w:rFonts w:ascii="Angsana New" w:hAnsi="Angsana New"/>
                <w:color w:val="0D0D0D"/>
                <w:sz w:val="30"/>
                <w:szCs w:val="30"/>
              </w:rPr>
              <w:t>,</w:t>
            </w:r>
            <w:r w:rsidRPr="00C8329C">
              <w:rPr>
                <w:rFonts w:ascii="Angsana New" w:hAnsi="Angsana New"/>
                <w:color w:val="0D0D0D"/>
                <w:sz w:val="30"/>
                <w:szCs w:val="30"/>
              </w:rPr>
              <w:t>935</w:t>
            </w:r>
          </w:p>
        </w:tc>
        <w:tc>
          <w:tcPr>
            <w:tcW w:w="260" w:type="dxa"/>
          </w:tcPr>
          <w:p w14:paraId="01DEA632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59A8AF4" w14:textId="079DF560" w:rsidR="001C7B7A" w:rsidRPr="00356084" w:rsidRDefault="003A25D6" w:rsidP="001C7B7A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703,559</w:t>
            </w:r>
          </w:p>
        </w:tc>
        <w:tc>
          <w:tcPr>
            <w:tcW w:w="239" w:type="dxa"/>
          </w:tcPr>
          <w:p w14:paraId="24D194BA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7436523" w14:textId="38210118" w:rsidR="001C7B7A" w:rsidRPr="00941748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8329C">
              <w:rPr>
                <w:rFonts w:ascii="Angsana New" w:hAnsi="Angsana New"/>
                <w:color w:val="0D0D0D"/>
                <w:sz w:val="30"/>
                <w:szCs w:val="30"/>
              </w:rPr>
              <w:t>575</w:t>
            </w:r>
            <w:r>
              <w:rPr>
                <w:rFonts w:ascii="Angsana New" w:hAnsi="Angsana New"/>
                <w:color w:val="0D0D0D"/>
                <w:sz w:val="30"/>
                <w:szCs w:val="30"/>
              </w:rPr>
              <w:t>,</w:t>
            </w:r>
            <w:r w:rsidRPr="00C8329C">
              <w:rPr>
                <w:rFonts w:ascii="Angsana New" w:hAnsi="Angsana New"/>
                <w:color w:val="0D0D0D"/>
                <w:sz w:val="30"/>
                <w:szCs w:val="30"/>
              </w:rPr>
              <w:t>417</w:t>
            </w:r>
          </w:p>
        </w:tc>
      </w:tr>
      <w:tr w:rsidR="001C7B7A" w:rsidRPr="00286F97" w14:paraId="5FB7C010" w14:textId="77777777" w:rsidTr="00126F00">
        <w:trPr>
          <w:trHeight w:val="346"/>
        </w:trPr>
        <w:tc>
          <w:tcPr>
            <w:tcW w:w="3709" w:type="dxa"/>
          </w:tcPr>
          <w:p w14:paraId="7AA184BD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85" w:type="dxa"/>
          </w:tcPr>
          <w:p w14:paraId="216E34F5" w14:textId="5E0A282A" w:rsidR="001C7B7A" w:rsidRPr="00356084" w:rsidRDefault="003A25D6" w:rsidP="001C7B7A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33,000</w:t>
            </w:r>
          </w:p>
        </w:tc>
        <w:tc>
          <w:tcPr>
            <w:tcW w:w="263" w:type="dxa"/>
            <w:gridSpan w:val="2"/>
          </w:tcPr>
          <w:p w14:paraId="1BF25CDE" w14:textId="77777777" w:rsidR="001C7B7A" w:rsidRPr="00286F97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BE17D87" w14:textId="69D81A95" w:rsidR="001C7B7A" w:rsidRPr="00126EBB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63,000</w:t>
            </w:r>
          </w:p>
        </w:tc>
        <w:tc>
          <w:tcPr>
            <w:tcW w:w="260" w:type="dxa"/>
          </w:tcPr>
          <w:p w14:paraId="54996574" w14:textId="77777777" w:rsidR="001C7B7A" w:rsidRPr="00286F97" w:rsidRDefault="001C7B7A" w:rsidP="001C7B7A">
            <w:pPr>
              <w:tabs>
                <w:tab w:val="clear" w:pos="907"/>
                <w:tab w:val="left" w:pos="628"/>
              </w:tabs>
              <w:spacing w:line="240" w:lineRule="auto"/>
              <w:ind w:right="213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BD602F0" w14:textId="460D393A" w:rsidR="001C7B7A" w:rsidRPr="00356084" w:rsidRDefault="003A25D6" w:rsidP="001C7B7A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23,100</w:t>
            </w:r>
          </w:p>
        </w:tc>
        <w:tc>
          <w:tcPr>
            <w:tcW w:w="239" w:type="dxa"/>
          </w:tcPr>
          <w:p w14:paraId="7C3B64F6" w14:textId="77777777" w:rsidR="001C7B7A" w:rsidRPr="00286F97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D9D1EEA" w14:textId="0EA5FE86" w:rsidR="001C7B7A" w:rsidRPr="00286F97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C8329C">
              <w:rPr>
                <w:rFonts w:ascii="Angsana New" w:hAnsi="Angsana New"/>
                <w:color w:val="0D0D0D"/>
                <w:sz w:val="30"/>
                <w:szCs w:val="30"/>
              </w:rPr>
              <w:t>63</w:t>
            </w:r>
            <w:r>
              <w:rPr>
                <w:rFonts w:ascii="Angsana New" w:hAnsi="Angsana New"/>
                <w:color w:val="0D0D0D"/>
                <w:sz w:val="30"/>
                <w:szCs w:val="30"/>
              </w:rPr>
              <w:t>,</w:t>
            </w:r>
            <w:r w:rsidRPr="00C8329C">
              <w:rPr>
                <w:rFonts w:ascii="Angsana New" w:hAnsi="Angsana New"/>
                <w:color w:val="0D0D0D"/>
                <w:sz w:val="30"/>
                <w:szCs w:val="30"/>
              </w:rPr>
              <w:t>000</w:t>
            </w:r>
          </w:p>
        </w:tc>
      </w:tr>
      <w:tr w:rsidR="001C7B7A" w:rsidRPr="00286F97" w14:paraId="1BA03C38" w14:textId="77777777" w:rsidTr="00126F00">
        <w:trPr>
          <w:trHeight w:val="346"/>
        </w:trPr>
        <w:tc>
          <w:tcPr>
            <w:tcW w:w="3709" w:type="dxa"/>
          </w:tcPr>
          <w:p w14:paraId="2750037A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5" w:type="dxa"/>
          </w:tcPr>
          <w:p w14:paraId="43A214BF" w14:textId="1DF45C58" w:rsidR="001C7B7A" w:rsidRPr="00356084" w:rsidRDefault="003A25D6" w:rsidP="001C7B7A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36,600</w:t>
            </w:r>
          </w:p>
        </w:tc>
        <w:tc>
          <w:tcPr>
            <w:tcW w:w="263" w:type="dxa"/>
            <w:gridSpan w:val="2"/>
          </w:tcPr>
          <w:p w14:paraId="3C02AA6B" w14:textId="77777777" w:rsidR="001C7B7A" w:rsidRPr="00286F97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D50AC34" w14:textId="3DDBA3DE" w:rsidR="001C7B7A" w:rsidRPr="00126EBB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8329C">
              <w:rPr>
                <w:rFonts w:ascii="Angsana New" w:hAnsi="Angsana New"/>
                <w:color w:val="0D0D0D"/>
                <w:sz w:val="30"/>
                <w:szCs w:val="30"/>
              </w:rPr>
              <w:t>19</w:t>
            </w:r>
            <w:r>
              <w:rPr>
                <w:rFonts w:ascii="Angsana New" w:hAnsi="Angsana New"/>
                <w:color w:val="0D0D0D"/>
                <w:sz w:val="30"/>
                <w:szCs w:val="30"/>
              </w:rPr>
              <w:t>,</w:t>
            </w:r>
            <w:r w:rsidRPr="00C8329C">
              <w:rPr>
                <w:rFonts w:ascii="Angsana New" w:hAnsi="Angsana New"/>
                <w:color w:val="0D0D0D"/>
                <w:sz w:val="30"/>
                <w:szCs w:val="30"/>
              </w:rPr>
              <w:t>007</w:t>
            </w:r>
          </w:p>
        </w:tc>
        <w:tc>
          <w:tcPr>
            <w:tcW w:w="260" w:type="dxa"/>
          </w:tcPr>
          <w:p w14:paraId="2AEB1EDC" w14:textId="77777777" w:rsidR="001C7B7A" w:rsidRPr="00286F97" w:rsidRDefault="001C7B7A" w:rsidP="001C7B7A">
            <w:pPr>
              <w:tabs>
                <w:tab w:val="clear" w:pos="907"/>
                <w:tab w:val="left" w:pos="628"/>
              </w:tabs>
              <w:spacing w:line="240" w:lineRule="auto"/>
              <w:ind w:right="213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90B9AD7" w14:textId="76209FB3" w:rsidR="001C7B7A" w:rsidRPr="00356084" w:rsidRDefault="003A25D6" w:rsidP="001C7B7A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36,594</w:t>
            </w:r>
          </w:p>
        </w:tc>
        <w:tc>
          <w:tcPr>
            <w:tcW w:w="239" w:type="dxa"/>
          </w:tcPr>
          <w:p w14:paraId="6D3FF76E" w14:textId="77777777" w:rsidR="001C7B7A" w:rsidRPr="00286F97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A04222F" w14:textId="61C82EBD" w:rsidR="001C7B7A" w:rsidRPr="00286F97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C8329C">
              <w:rPr>
                <w:rFonts w:ascii="Angsana New" w:hAnsi="Angsana New"/>
                <w:color w:val="0D0D0D"/>
                <w:sz w:val="30"/>
                <w:szCs w:val="30"/>
              </w:rPr>
              <w:t>19</w:t>
            </w:r>
            <w:r>
              <w:rPr>
                <w:rFonts w:ascii="Angsana New" w:hAnsi="Angsana New"/>
                <w:color w:val="0D0D0D"/>
                <w:sz w:val="30"/>
                <w:szCs w:val="30"/>
              </w:rPr>
              <w:t>,</w:t>
            </w:r>
            <w:r w:rsidRPr="00C8329C">
              <w:rPr>
                <w:rFonts w:ascii="Angsana New" w:hAnsi="Angsana New"/>
                <w:color w:val="0D0D0D"/>
                <w:sz w:val="30"/>
                <w:szCs w:val="30"/>
              </w:rPr>
              <w:t>007</w:t>
            </w:r>
          </w:p>
        </w:tc>
      </w:tr>
      <w:tr w:rsidR="001C7B7A" w:rsidRPr="00356084" w14:paraId="024B6F2B" w14:textId="77777777" w:rsidTr="00126F00">
        <w:trPr>
          <w:trHeight w:val="346"/>
        </w:trPr>
        <w:tc>
          <w:tcPr>
            <w:tcW w:w="3709" w:type="dxa"/>
          </w:tcPr>
          <w:p w14:paraId="01C266D9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19F0426A" w14:textId="77777777" w:rsidR="001C7B7A" w:rsidRPr="00356084" w:rsidRDefault="001C7B7A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31309D19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107A897" w14:textId="77777777" w:rsidR="001C7B7A" w:rsidRPr="00356084" w:rsidRDefault="001C7B7A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DDB80E6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8ECBB71" w14:textId="77777777" w:rsidR="001C7B7A" w:rsidRPr="00356084" w:rsidRDefault="001C7B7A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CDFA741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B205435" w14:textId="77777777" w:rsidR="001C7B7A" w:rsidRPr="00356084" w:rsidRDefault="001C7B7A" w:rsidP="001C7B7A">
            <w:pPr>
              <w:tabs>
                <w:tab w:val="decimal" w:pos="62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7B7A" w:rsidRPr="00356084" w14:paraId="44E7FA80" w14:textId="77777777" w:rsidTr="00126F00">
        <w:trPr>
          <w:trHeight w:val="346"/>
        </w:trPr>
        <w:tc>
          <w:tcPr>
            <w:tcW w:w="3709" w:type="dxa"/>
          </w:tcPr>
          <w:p w14:paraId="0719AFBC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7F777624" w14:textId="77777777" w:rsidR="001C7B7A" w:rsidRPr="00356084" w:rsidRDefault="001C7B7A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24FC41C9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7C74757C" w14:textId="77777777" w:rsidR="001C7B7A" w:rsidRPr="00356084" w:rsidRDefault="001C7B7A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1ACC2277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452F1FE" w14:textId="77777777" w:rsidR="001C7B7A" w:rsidRPr="00356084" w:rsidRDefault="001C7B7A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D1A710C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A6F8FAF" w14:textId="77777777" w:rsidR="001C7B7A" w:rsidRPr="00356084" w:rsidRDefault="001C7B7A" w:rsidP="001C7B7A">
            <w:pPr>
              <w:tabs>
                <w:tab w:val="decimal" w:pos="62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7B7A" w:rsidRPr="00356084" w14:paraId="5BB9CEF9" w14:textId="77777777" w:rsidTr="00126F00">
        <w:trPr>
          <w:trHeight w:val="346"/>
        </w:trPr>
        <w:tc>
          <w:tcPr>
            <w:tcW w:w="3709" w:type="dxa"/>
          </w:tcPr>
          <w:p w14:paraId="1839DB68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85" w:type="dxa"/>
          </w:tcPr>
          <w:p w14:paraId="7EA2D435" w14:textId="77777777" w:rsidR="001C7B7A" w:rsidRPr="00356084" w:rsidRDefault="001C7B7A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47B3F4A2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DBCBC99" w14:textId="77777777" w:rsidR="001C7B7A" w:rsidRPr="00356084" w:rsidRDefault="001C7B7A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2C9C19F1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B9BFCA7" w14:textId="77777777" w:rsidR="001C7B7A" w:rsidRPr="00356084" w:rsidRDefault="001C7B7A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A388529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5593E59" w14:textId="77777777" w:rsidR="001C7B7A" w:rsidRPr="00356084" w:rsidRDefault="001C7B7A" w:rsidP="001C7B7A">
            <w:pPr>
              <w:tabs>
                <w:tab w:val="decimal" w:pos="62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7B7A" w:rsidRPr="00356084" w14:paraId="2CAE05CD" w14:textId="77777777" w:rsidTr="00126F00">
        <w:trPr>
          <w:trHeight w:val="346"/>
        </w:trPr>
        <w:tc>
          <w:tcPr>
            <w:tcW w:w="3709" w:type="dxa"/>
          </w:tcPr>
          <w:p w14:paraId="0245FCDA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85" w:type="dxa"/>
          </w:tcPr>
          <w:p w14:paraId="5201FB3B" w14:textId="77777777" w:rsidR="001C7B7A" w:rsidRPr="00356084" w:rsidRDefault="001C7B7A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310FDD94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8B44AC3" w14:textId="77777777" w:rsidR="001C7B7A" w:rsidRPr="00356084" w:rsidRDefault="001C7B7A" w:rsidP="001C7B7A">
            <w:pPr>
              <w:tabs>
                <w:tab w:val="decimal" w:pos="62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7A4E611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C1B021B" w14:textId="77777777" w:rsidR="001C7B7A" w:rsidRPr="00356084" w:rsidRDefault="001C7B7A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32C76D0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BD6DB75" w14:textId="77777777" w:rsidR="001C7B7A" w:rsidRPr="00356084" w:rsidRDefault="001C7B7A" w:rsidP="001C7B7A">
            <w:pPr>
              <w:tabs>
                <w:tab w:val="decimal" w:pos="62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7B7A" w:rsidRPr="00941748" w14:paraId="7C867A6E" w14:textId="77777777" w:rsidTr="00126F00">
        <w:trPr>
          <w:trHeight w:val="346"/>
        </w:trPr>
        <w:tc>
          <w:tcPr>
            <w:tcW w:w="3709" w:type="dxa"/>
          </w:tcPr>
          <w:p w14:paraId="2B214B56" w14:textId="4FA04152" w:rsidR="001C7B7A" w:rsidRPr="00CE352F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D6F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85" w:type="dxa"/>
            <w:shd w:val="clear" w:color="auto" w:fill="auto"/>
          </w:tcPr>
          <w:p w14:paraId="3753EF1F" w14:textId="716A487E" w:rsidR="001C7B7A" w:rsidRPr="002257A6" w:rsidRDefault="003A25D6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6,040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2A0939AD" w14:textId="77777777" w:rsidR="001C7B7A" w:rsidRPr="002257A6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3EF66B47" w14:textId="21DCE4B6" w:rsidR="001C7B7A" w:rsidRPr="002257A6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257A6">
              <w:rPr>
                <w:rFonts w:ascii="Angsana New" w:hAnsi="Angsana New"/>
                <w:sz w:val="30"/>
                <w:szCs w:val="30"/>
              </w:rPr>
              <w:t>6,370</w:t>
            </w:r>
          </w:p>
        </w:tc>
        <w:tc>
          <w:tcPr>
            <w:tcW w:w="260" w:type="dxa"/>
            <w:shd w:val="clear" w:color="auto" w:fill="auto"/>
          </w:tcPr>
          <w:p w14:paraId="0E7E5CEF" w14:textId="77777777" w:rsidR="001C7B7A" w:rsidRPr="002257A6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20C00402" w14:textId="56572638" w:rsidR="001C7B7A" w:rsidRPr="002257A6" w:rsidRDefault="003A25D6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6,040</w:t>
            </w:r>
          </w:p>
        </w:tc>
        <w:tc>
          <w:tcPr>
            <w:tcW w:w="239" w:type="dxa"/>
          </w:tcPr>
          <w:p w14:paraId="016689A3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55BADB93" w14:textId="7A2DCA6A" w:rsidR="001C7B7A" w:rsidRPr="00941748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257A6">
              <w:rPr>
                <w:rFonts w:ascii="Angsana New" w:hAnsi="Angsana New"/>
                <w:sz w:val="30"/>
                <w:szCs w:val="30"/>
              </w:rPr>
              <w:t>6,370</w:t>
            </w:r>
          </w:p>
        </w:tc>
      </w:tr>
      <w:tr w:rsidR="001C7B7A" w:rsidRPr="00941748" w14:paraId="04F15757" w14:textId="77777777" w:rsidTr="00126F00">
        <w:trPr>
          <w:trHeight w:val="346"/>
        </w:trPr>
        <w:tc>
          <w:tcPr>
            <w:tcW w:w="3709" w:type="dxa"/>
          </w:tcPr>
          <w:p w14:paraId="4E13C612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85" w:type="dxa"/>
            <w:shd w:val="clear" w:color="auto" w:fill="auto"/>
          </w:tcPr>
          <w:p w14:paraId="67A280F8" w14:textId="60782374" w:rsidR="001C7B7A" w:rsidRPr="00356084" w:rsidRDefault="003A25D6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603AA187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4453A66A" w14:textId="2E2B8B5A" w:rsidR="001C7B7A" w:rsidRPr="00941748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788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7788F"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260" w:type="dxa"/>
            <w:shd w:val="clear" w:color="auto" w:fill="auto"/>
          </w:tcPr>
          <w:p w14:paraId="5823F956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7721475C" w14:textId="4CD66F23" w:rsidR="001C7B7A" w:rsidRPr="00356084" w:rsidRDefault="003A25D6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239" w:type="dxa"/>
          </w:tcPr>
          <w:p w14:paraId="52BB7C92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7DA6D975" w14:textId="2E426325" w:rsidR="001C7B7A" w:rsidRPr="00941748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788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7788F">
              <w:rPr>
                <w:rFonts w:ascii="Angsana New" w:hAnsi="Angsana New"/>
                <w:sz w:val="30"/>
                <w:szCs w:val="30"/>
              </w:rPr>
              <w:t>308</w:t>
            </w:r>
          </w:p>
        </w:tc>
      </w:tr>
      <w:tr w:rsidR="001C7B7A" w14:paraId="4BE2753D" w14:textId="77777777" w:rsidTr="00126F00">
        <w:trPr>
          <w:trHeight w:val="346"/>
        </w:trPr>
        <w:tc>
          <w:tcPr>
            <w:tcW w:w="3709" w:type="dxa"/>
          </w:tcPr>
          <w:p w14:paraId="39B06592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185" w:type="dxa"/>
            <w:shd w:val="clear" w:color="auto" w:fill="auto"/>
          </w:tcPr>
          <w:p w14:paraId="3F355806" w14:textId="7F1D38B9" w:rsidR="001C7B7A" w:rsidRPr="00356084" w:rsidRDefault="003A25D6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7C7EAAAE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2266C083" w14:textId="76150826" w:rsidR="001C7B7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788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0" w:type="dxa"/>
            <w:shd w:val="clear" w:color="auto" w:fill="auto"/>
          </w:tcPr>
          <w:p w14:paraId="5AF41943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6179F79B" w14:textId="59726482" w:rsidR="001C7B7A" w:rsidRPr="00356084" w:rsidRDefault="003A25D6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1F1CCE1A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2F1B784A" w14:textId="5B23C88C" w:rsidR="001C7B7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788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C7B7A" w:rsidRPr="005E426A" w14:paraId="7EA5B53D" w14:textId="77777777" w:rsidTr="004C5E4E">
        <w:trPr>
          <w:trHeight w:val="346"/>
        </w:trPr>
        <w:tc>
          <w:tcPr>
            <w:tcW w:w="3709" w:type="dxa"/>
          </w:tcPr>
          <w:p w14:paraId="21069445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1472EA6B" w14:textId="77777777" w:rsidR="001C7B7A" w:rsidRPr="00F844AA" w:rsidRDefault="001C7B7A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797CC10" w14:textId="77777777" w:rsidR="001C7B7A" w:rsidRPr="00AF2D33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gridSpan w:val="2"/>
          </w:tcPr>
          <w:p w14:paraId="357C3657" w14:textId="77777777" w:rsidR="001C7B7A" w:rsidRPr="005E426A" w:rsidRDefault="001C7B7A" w:rsidP="001C7B7A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793D67BE" w14:textId="77777777" w:rsidR="001C7B7A" w:rsidRPr="00AF2D33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43C1D072" w14:textId="77777777" w:rsidR="001C7B7A" w:rsidRPr="009C08A9" w:rsidRDefault="001C7B7A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D6678F5" w14:textId="77777777" w:rsidR="001C7B7A" w:rsidRPr="00AF2D33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5" w:type="dxa"/>
          </w:tcPr>
          <w:p w14:paraId="5F3B3D26" w14:textId="77777777" w:rsidR="001C7B7A" w:rsidRPr="005E426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7B7A" w:rsidRPr="005E426A" w14:paraId="54A1BEFE" w14:textId="77777777" w:rsidTr="004C5E4E">
        <w:trPr>
          <w:trHeight w:val="346"/>
        </w:trPr>
        <w:tc>
          <w:tcPr>
            <w:tcW w:w="3709" w:type="dxa"/>
          </w:tcPr>
          <w:p w14:paraId="1D8B95A0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</w:tcPr>
          <w:p w14:paraId="0EF7E229" w14:textId="77777777" w:rsidR="001C7B7A" w:rsidRPr="00F844AA" w:rsidRDefault="001C7B7A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6AC055D" w14:textId="77777777" w:rsidR="001C7B7A" w:rsidRPr="00AF2D33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gridSpan w:val="2"/>
          </w:tcPr>
          <w:p w14:paraId="2056A767" w14:textId="77777777" w:rsidR="001C7B7A" w:rsidRPr="005E426A" w:rsidRDefault="001C7B7A" w:rsidP="001C7B7A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3760D7B6" w14:textId="77777777" w:rsidR="001C7B7A" w:rsidRPr="00AF2D33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19402AED" w14:textId="77777777" w:rsidR="001C7B7A" w:rsidRPr="009C08A9" w:rsidRDefault="001C7B7A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DBB765A" w14:textId="77777777" w:rsidR="001C7B7A" w:rsidRPr="00AF2D33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5" w:type="dxa"/>
          </w:tcPr>
          <w:p w14:paraId="2BB833A3" w14:textId="77777777" w:rsidR="001C7B7A" w:rsidRPr="005E426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7B7A" w:rsidRPr="00373D13" w14:paraId="6F0195D3" w14:textId="77777777" w:rsidTr="00126F00">
        <w:trPr>
          <w:trHeight w:val="346"/>
        </w:trPr>
        <w:tc>
          <w:tcPr>
            <w:tcW w:w="3709" w:type="dxa"/>
          </w:tcPr>
          <w:p w14:paraId="5C28FAC0" w14:textId="77777777" w:rsidR="001C7B7A" w:rsidRPr="00782197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2B2887D8" w14:textId="07BE1467" w:rsidR="001C7B7A" w:rsidRPr="00F844AA" w:rsidRDefault="003A25D6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2,601,300</w:t>
            </w:r>
          </w:p>
        </w:tc>
        <w:tc>
          <w:tcPr>
            <w:tcW w:w="243" w:type="dxa"/>
          </w:tcPr>
          <w:p w14:paraId="4CF0391E" w14:textId="77777777" w:rsidR="001C7B7A" w:rsidRPr="00AF2D33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8" w:type="dxa"/>
            <w:gridSpan w:val="2"/>
          </w:tcPr>
          <w:p w14:paraId="36CC10F6" w14:textId="691739DB" w:rsidR="001C7B7A" w:rsidRPr="00511C7A" w:rsidRDefault="001C7B7A" w:rsidP="001C7B7A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42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2542C">
              <w:rPr>
                <w:rFonts w:ascii="Angsana New" w:hAnsi="Angsana New"/>
                <w:sz w:val="30"/>
                <w:szCs w:val="30"/>
              </w:rPr>
              <w:t>378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2542C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60" w:type="dxa"/>
          </w:tcPr>
          <w:p w14:paraId="4DB377C5" w14:textId="77777777" w:rsidR="001C7B7A" w:rsidRPr="00511C7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906A890" w14:textId="464CB7B0" w:rsidR="001C7B7A" w:rsidRPr="00511C7A" w:rsidRDefault="003A25D6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2,584,919</w:t>
            </w:r>
          </w:p>
        </w:tc>
        <w:tc>
          <w:tcPr>
            <w:tcW w:w="239" w:type="dxa"/>
          </w:tcPr>
          <w:p w14:paraId="0F7DA104" w14:textId="77777777" w:rsidR="001C7B7A" w:rsidRPr="00511C7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196BDF0" w14:textId="2E9E05B5" w:rsidR="001C7B7A" w:rsidRPr="00511C7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032E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032E7">
              <w:rPr>
                <w:rFonts w:ascii="Angsana New" w:hAnsi="Angsana New"/>
                <w:sz w:val="30"/>
                <w:szCs w:val="30"/>
              </w:rPr>
              <w:t>333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032E7">
              <w:rPr>
                <w:rFonts w:ascii="Angsana New" w:hAnsi="Angsana New"/>
                <w:sz w:val="30"/>
                <w:szCs w:val="30"/>
              </w:rPr>
              <w:t>996</w:t>
            </w:r>
          </w:p>
        </w:tc>
      </w:tr>
      <w:tr w:rsidR="001C7B7A" w:rsidRPr="00373D13" w14:paraId="57711365" w14:textId="77777777" w:rsidTr="00126F00">
        <w:trPr>
          <w:trHeight w:val="346"/>
        </w:trPr>
        <w:tc>
          <w:tcPr>
            <w:tcW w:w="3709" w:type="dxa"/>
          </w:tcPr>
          <w:p w14:paraId="2ADDA03D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5" w:type="dxa"/>
          </w:tcPr>
          <w:p w14:paraId="1358FCE2" w14:textId="2DAE50DB" w:rsidR="001C7B7A" w:rsidRPr="00F844AA" w:rsidRDefault="00CB2BC3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2BC3">
              <w:rPr>
                <w:rFonts w:ascii="Angsana New" w:hAnsi="Angsana New"/>
                <w:sz w:val="30"/>
                <w:szCs w:val="30"/>
              </w:rPr>
              <w:t>41,766</w:t>
            </w:r>
          </w:p>
        </w:tc>
        <w:tc>
          <w:tcPr>
            <w:tcW w:w="243" w:type="dxa"/>
          </w:tcPr>
          <w:p w14:paraId="57EA30D5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4E604733" w14:textId="7487F6A4" w:rsidR="001C7B7A" w:rsidRPr="00511C7A" w:rsidRDefault="001C7B7A" w:rsidP="001C7B7A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42C">
              <w:rPr>
                <w:rFonts w:ascii="Angsana New" w:hAnsi="Angsana New"/>
                <w:sz w:val="30"/>
                <w:szCs w:val="30"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2542C"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260" w:type="dxa"/>
          </w:tcPr>
          <w:p w14:paraId="5E9857FA" w14:textId="77777777" w:rsidR="001C7B7A" w:rsidRPr="00511C7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573F39B" w14:textId="3E3F1EBF" w:rsidR="001C7B7A" w:rsidRPr="00511C7A" w:rsidRDefault="00CB2BC3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2BC3">
              <w:rPr>
                <w:rFonts w:ascii="Angsana New" w:hAnsi="Angsana New"/>
                <w:sz w:val="30"/>
                <w:szCs w:val="30"/>
              </w:rPr>
              <w:t>41,416</w:t>
            </w:r>
          </w:p>
        </w:tc>
        <w:tc>
          <w:tcPr>
            <w:tcW w:w="239" w:type="dxa"/>
          </w:tcPr>
          <w:p w14:paraId="1C55365C" w14:textId="77777777" w:rsidR="001C7B7A" w:rsidRPr="00511C7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C1331FB" w14:textId="2180EF39" w:rsidR="001C7B7A" w:rsidRPr="00511C7A" w:rsidRDefault="00CB2BC3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B2BC3">
              <w:rPr>
                <w:rFonts w:ascii="Angsana New" w:hAnsi="Angsana New"/>
                <w:sz w:val="30"/>
                <w:szCs w:val="30"/>
              </w:rPr>
              <w:t>48,135</w:t>
            </w:r>
          </w:p>
        </w:tc>
      </w:tr>
      <w:tr w:rsidR="001C7B7A" w:rsidRPr="00373D13" w14:paraId="47BEFDF8" w14:textId="77777777" w:rsidTr="00126F00">
        <w:trPr>
          <w:trHeight w:val="346"/>
        </w:trPr>
        <w:tc>
          <w:tcPr>
            <w:tcW w:w="3709" w:type="dxa"/>
          </w:tcPr>
          <w:p w14:paraId="2801DFC9" w14:textId="77777777" w:rsidR="001C7B7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85" w:type="dxa"/>
          </w:tcPr>
          <w:p w14:paraId="6AF2F08B" w14:textId="47EAFFD8" w:rsidR="001C7B7A" w:rsidRPr="00E75191" w:rsidRDefault="003A25D6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5,458</w:t>
            </w:r>
          </w:p>
        </w:tc>
        <w:tc>
          <w:tcPr>
            <w:tcW w:w="243" w:type="dxa"/>
          </w:tcPr>
          <w:p w14:paraId="0502EC20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5C294331" w14:textId="751B3629" w:rsidR="001C7B7A" w:rsidRPr="00511C7A" w:rsidRDefault="001C7B7A" w:rsidP="001C7B7A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42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2542C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60" w:type="dxa"/>
          </w:tcPr>
          <w:p w14:paraId="36039827" w14:textId="77777777" w:rsidR="001C7B7A" w:rsidRPr="00511C7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2F0D27B" w14:textId="06855288" w:rsidR="001C7B7A" w:rsidRPr="00511C7A" w:rsidRDefault="003A25D6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5,458</w:t>
            </w:r>
          </w:p>
        </w:tc>
        <w:tc>
          <w:tcPr>
            <w:tcW w:w="239" w:type="dxa"/>
          </w:tcPr>
          <w:p w14:paraId="2BC78902" w14:textId="77777777" w:rsidR="001C7B7A" w:rsidRPr="00511C7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0DFE0C7" w14:textId="4380F1A3" w:rsidR="001C7B7A" w:rsidRPr="00511C7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32E7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032E7">
              <w:rPr>
                <w:rFonts w:ascii="Angsana New" w:hAnsi="Angsana New"/>
                <w:sz w:val="30"/>
                <w:szCs w:val="30"/>
              </w:rPr>
              <w:t>846</w:t>
            </w:r>
          </w:p>
        </w:tc>
      </w:tr>
      <w:tr w:rsidR="001C7B7A" w:rsidRPr="00373D13" w14:paraId="6097CBA0" w14:textId="77777777" w:rsidTr="00126F00">
        <w:trPr>
          <w:trHeight w:val="346"/>
        </w:trPr>
        <w:tc>
          <w:tcPr>
            <w:tcW w:w="3709" w:type="dxa"/>
          </w:tcPr>
          <w:p w14:paraId="0521FE78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5" w:type="dxa"/>
          </w:tcPr>
          <w:p w14:paraId="042C003D" w14:textId="1D65EC8C" w:rsidR="001C7B7A" w:rsidRPr="00E75191" w:rsidRDefault="003A25D6" w:rsidP="00FF78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711D1F1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71AFE3B6" w14:textId="1BDE067C" w:rsidR="001C7B7A" w:rsidRPr="00511C7A" w:rsidRDefault="001C7B7A" w:rsidP="001C7B7A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42C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60" w:type="dxa"/>
          </w:tcPr>
          <w:p w14:paraId="03BFC32B" w14:textId="77777777" w:rsidR="001C7B7A" w:rsidRPr="00511C7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EAEFA72" w14:textId="43BBD90A" w:rsidR="001C7B7A" w:rsidRPr="00511C7A" w:rsidRDefault="003A25D6" w:rsidP="00FF78B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9CADF99" w14:textId="77777777" w:rsidR="001C7B7A" w:rsidRPr="00511C7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6F0D7E9" w14:textId="029B5FC3" w:rsidR="001C7B7A" w:rsidRPr="00511C7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32E7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1C7B7A" w:rsidRPr="00373D13" w14:paraId="47072FFB" w14:textId="77777777" w:rsidTr="00126F00">
        <w:trPr>
          <w:trHeight w:val="346"/>
        </w:trPr>
        <w:tc>
          <w:tcPr>
            <w:tcW w:w="3709" w:type="dxa"/>
          </w:tcPr>
          <w:p w14:paraId="3A6BABFE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ซื้อสินค้าและวัตถุดิบ </w:t>
            </w:r>
          </w:p>
        </w:tc>
        <w:tc>
          <w:tcPr>
            <w:tcW w:w="1185" w:type="dxa"/>
          </w:tcPr>
          <w:p w14:paraId="4FB1F435" w14:textId="1A5FC2F9" w:rsidR="001C7B7A" w:rsidRPr="00356084" w:rsidRDefault="00CB2BC3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2BC3">
              <w:rPr>
                <w:rFonts w:ascii="Angsana New" w:hAnsi="Angsana New"/>
                <w:sz w:val="30"/>
                <w:szCs w:val="30"/>
              </w:rPr>
              <w:t>2,703,909</w:t>
            </w:r>
          </w:p>
        </w:tc>
        <w:tc>
          <w:tcPr>
            <w:tcW w:w="243" w:type="dxa"/>
          </w:tcPr>
          <w:p w14:paraId="78F27349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083DB627" w14:textId="60E8D919" w:rsidR="001C7B7A" w:rsidRPr="00511C7A" w:rsidRDefault="001C7B7A" w:rsidP="001C7B7A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42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2542C">
              <w:rPr>
                <w:rFonts w:ascii="Angsana New" w:hAnsi="Angsana New"/>
                <w:sz w:val="30"/>
                <w:szCs w:val="30"/>
              </w:rPr>
              <w:t>440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2542C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60" w:type="dxa"/>
          </w:tcPr>
          <w:p w14:paraId="4281A8BF" w14:textId="77777777" w:rsidR="001C7B7A" w:rsidRPr="00511C7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333722B" w14:textId="6E1A7598" w:rsidR="001C7B7A" w:rsidRPr="00511C7A" w:rsidRDefault="00CB2BC3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2BC3">
              <w:rPr>
                <w:rFonts w:ascii="Angsana New" w:hAnsi="Angsana New"/>
                <w:sz w:val="30"/>
                <w:szCs w:val="30"/>
              </w:rPr>
              <w:t>2,632,770</w:t>
            </w:r>
          </w:p>
        </w:tc>
        <w:tc>
          <w:tcPr>
            <w:tcW w:w="239" w:type="dxa"/>
          </w:tcPr>
          <w:p w14:paraId="67AF99BC" w14:textId="77777777" w:rsidR="001C7B7A" w:rsidRPr="00511C7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6A9B164" w14:textId="1D3FA029" w:rsidR="001C7B7A" w:rsidRPr="00511C7A" w:rsidRDefault="00CB2BC3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B2BC3">
              <w:rPr>
                <w:rFonts w:ascii="Angsana New" w:hAnsi="Angsana New"/>
                <w:sz w:val="30"/>
                <w:szCs w:val="30"/>
              </w:rPr>
              <w:t>2,342,099</w:t>
            </w:r>
          </w:p>
        </w:tc>
      </w:tr>
      <w:tr w:rsidR="001C7B7A" w:rsidRPr="00373D13" w14:paraId="029B2D7A" w14:textId="77777777" w:rsidTr="00126F00">
        <w:trPr>
          <w:trHeight w:val="346"/>
        </w:trPr>
        <w:tc>
          <w:tcPr>
            <w:tcW w:w="3709" w:type="dxa"/>
          </w:tcPr>
          <w:p w14:paraId="79C8842D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185" w:type="dxa"/>
            <w:shd w:val="clear" w:color="auto" w:fill="FFFFFF"/>
          </w:tcPr>
          <w:p w14:paraId="1C83A3F1" w14:textId="03FCD538" w:rsidR="001C7B7A" w:rsidRPr="002257A6" w:rsidRDefault="003A25D6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302,020</w:t>
            </w:r>
          </w:p>
        </w:tc>
        <w:tc>
          <w:tcPr>
            <w:tcW w:w="243" w:type="dxa"/>
          </w:tcPr>
          <w:p w14:paraId="0135161E" w14:textId="77777777" w:rsidR="001C7B7A" w:rsidRPr="002257A6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gridSpan w:val="2"/>
          </w:tcPr>
          <w:p w14:paraId="6C9E2DE6" w14:textId="50807DDB" w:rsidR="001C7B7A" w:rsidRPr="002257A6" w:rsidRDefault="001C7B7A" w:rsidP="001C7B7A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7A6">
              <w:rPr>
                <w:rFonts w:ascii="Angsana New" w:hAnsi="Angsana New"/>
                <w:sz w:val="30"/>
                <w:szCs w:val="30"/>
              </w:rPr>
              <w:t>308,016</w:t>
            </w:r>
          </w:p>
        </w:tc>
        <w:tc>
          <w:tcPr>
            <w:tcW w:w="260" w:type="dxa"/>
          </w:tcPr>
          <w:p w14:paraId="0B53C8D2" w14:textId="77777777" w:rsidR="001C7B7A" w:rsidRPr="002257A6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FFFFFF"/>
          </w:tcPr>
          <w:p w14:paraId="284BCD79" w14:textId="51D6C1FC" w:rsidR="001C7B7A" w:rsidRPr="002257A6" w:rsidRDefault="003A25D6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302,020</w:t>
            </w:r>
          </w:p>
        </w:tc>
        <w:tc>
          <w:tcPr>
            <w:tcW w:w="239" w:type="dxa"/>
          </w:tcPr>
          <w:p w14:paraId="7F1662BC" w14:textId="77777777" w:rsidR="001C7B7A" w:rsidRPr="00511C7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8D6C6F4" w14:textId="394999FA" w:rsidR="001C7B7A" w:rsidRPr="00511C7A" w:rsidRDefault="00CB2BC3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B2BC3">
              <w:rPr>
                <w:rFonts w:ascii="Angsana New" w:hAnsi="Angsana New"/>
                <w:sz w:val="30"/>
                <w:szCs w:val="30"/>
              </w:rPr>
              <w:t>210,466</w:t>
            </w:r>
          </w:p>
        </w:tc>
      </w:tr>
      <w:tr w:rsidR="001C7B7A" w:rsidRPr="00373D13" w14:paraId="70188744" w14:textId="77777777" w:rsidTr="00126F00">
        <w:trPr>
          <w:trHeight w:val="346"/>
        </w:trPr>
        <w:tc>
          <w:tcPr>
            <w:tcW w:w="3709" w:type="dxa"/>
          </w:tcPr>
          <w:p w14:paraId="162C4297" w14:textId="77777777" w:rsidR="001C7B7A" w:rsidRPr="00356084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85" w:type="dxa"/>
          </w:tcPr>
          <w:p w14:paraId="3B036736" w14:textId="0A159C82" w:rsidR="001C7B7A" w:rsidRPr="002257A6" w:rsidRDefault="003A25D6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228,113</w:t>
            </w:r>
          </w:p>
        </w:tc>
        <w:tc>
          <w:tcPr>
            <w:tcW w:w="243" w:type="dxa"/>
          </w:tcPr>
          <w:p w14:paraId="0C9B509F" w14:textId="77777777" w:rsidR="001C7B7A" w:rsidRPr="002257A6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3D709A9C" w14:textId="19F7D3EC" w:rsidR="001C7B7A" w:rsidRPr="002257A6" w:rsidRDefault="001C7B7A" w:rsidP="001C7B7A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7A6">
              <w:rPr>
                <w:rFonts w:ascii="Angsana New" w:hAnsi="Angsana New"/>
                <w:sz w:val="30"/>
                <w:szCs w:val="30"/>
              </w:rPr>
              <w:t>197,633</w:t>
            </w:r>
          </w:p>
        </w:tc>
        <w:tc>
          <w:tcPr>
            <w:tcW w:w="260" w:type="dxa"/>
          </w:tcPr>
          <w:p w14:paraId="23E82B04" w14:textId="77777777" w:rsidR="001C7B7A" w:rsidRPr="002257A6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CC6F1DA" w14:textId="222D52AB" w:rsidR="001C7B7A" w:rsidRPr="002257A6" w:rsidRDefault="003A25D6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227,881</w:t>
            </w:r>
          </w:p>
        </w:tc>
        <w:tc>
          <w:tcPr>
            <w:tcW w:w="239" w:type="dxa"/>
          </w:tcPr>
          <w:p w14:paraId="1738F0EB" w14:textId="77777777" w:rsidR="001C7B7A" w:rsidRPr="00511C7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E7F2E1A" w14:textId="59FA7C45" w:rsidR="001C7B7A" w:rsidRPr="00511C7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257A6">
              <w:rPr>
                <w:rFonts w:ascii="Angsana New" w:hAnsi="Angsana New"/>
                <w:sz w:val="30"/>
                <w:szCs w:val="30"/>
              </w:rPr>
              <w:t>197,633</w:t>
            </w:r>
          </w:p>
        </w:tc>
      </w:tr>
      <w:tr w:rsidR="001C7B7A" w:rsidRPr="00550929" w14:paraId="2E26F64C" w14:textId="77777777" w:rsidTr="00126F00">
        <w:trPr>
          <w:trHeight w:val="346"/>
        </w:trPr>
        <w:tc>
          <w:tcPr>
            <w:tcW w:w="3709" w:type="dxa"/>
          </w:tcPr>
          <w:p w14:paraId="780A243A" w14:textId="77777777" w:rsidR="001C7B7A" w:rsidRPr="00FB43D5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43D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85" w:type="dxa"/>
          </w:tcPr>
          <w:p w14:paraId="381CADE5" w14:textId="681170C3" w:rsidR="001C7B7A" w:rsidRPr="00FB43D5" w:rsidRDefault="003A25D6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99,749</w:t>
            </w:r>
          </w:p>
        </w:tc>
        <w:tc>
          <w:tcPr>
            <w:tcW w:w="243" w:type="dxa"/>
          </w:tcPr>
          <w:p w14:paraId="3F480887" w14:textId="77777777" w:rsidR="001C7B7A" w:rsidRPr="00FB43D5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497BF0D1" w14:textId="67EAE494" w:rsidR="001C7B7A" w:rsidRPr="00511C7A" w:rsidRDefault="001C7B7A" w:rsidP="001C7B7A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42C">
              <w:rPr>
                <w:rFonts w:ascii="Angsana New" w:hAnsi="Angsana New"/>
                <w:sz w:val="30"/>
                <w:szCs w:val="30"/>
              </w:rPr>
              <w:t>96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2542C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260" w:type="dxa"/>
          </w:tcPr>
          <w:p w14:paraId="32D27099" w14:textId="77777777" w:rsidR="001C7B7A" w:rsidRPr="00511C7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E365BEC" w14:textId="7A1737A8" w:rsidR="001C7B7A" w:rsidRPr="00511C7A" w:rsidRDefault="00CB2BC3" w:rsidP="001C7B7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B2BC3">
              <w:rPr>
                <w:rFonts w:ascii="Angsana New" w:hAnsi="Angsana New"/>
                <w:sz w:val="30"/>
                <w:szCs w:val="30"/>
              </w:rPr>
              <w:t>97,841</w:t>
            </w:r>
          </w:p>
        </w:tc>
        <w:tc>
          <w:tcPr>
            <w:tcW w:w="239" w:type="dxa"/>
          </w:tcPr>
          <w:p w14:paraId="16714B5F" w14:textId="77777777" w:rsidR="001C7B7A" w:rsidRPr="00511C7A" w:rsidRDefault="001C7B7A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3653ECD" w14:textId="6ED770A0" w:rsidR="001C7B7A" w:rsidRPr="00511C7A" w:rsidRDefault="00CB2BC3" w:rsidP="001C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B2BC3">
              <w:rPr>
                <w:rFonts w:ascii="Angsana New" w:hAnsi="Angsana New"/>
                <w:sz w:val="30"/>
                <w:szCs w:val="30"/>
              </w:rPr>
              <w:t>95,935</w:t>
            </w:r>
          </w:p>
        </w:tc>
      </w:tr>
    </w:tbl>
    <w:p w14:paraId="3D458B5A" w14:textId="2FFFE186" w:rsidR="00ED2AC1" w:rsidRDefault="00ED2AC1" w:rsidP="00180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5518B88" w14:textId="193E6FED" w:rsidR="00600B8C" w:rsidRPr="00D36B78" w:rsidRDefault="00600B8C" w:rsidP="00046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</w:t>
      </w:r>
      <w:r w:rsidR="0004693D" w:rsidRPr="00D36B78">
        <w:rPr>
          <w:rFonts w:ascii="Angsana New" w:hAnsi="Angsana New"/>
          <w:sz w:val="30"/>
          <w:szCs w:val="30"/>
          <w:cs/>
        </w:rPr>
        <w:t xml:space="preserve">วันที่ </w:t>
      </w:r>
      <w:r w:rsidR="00C25C36">
        <w:rPr>
          <w:rFonts w:ascii="Angsana New" w:hAnsi="Angsana New"/>
          <w:sz w:val="30"/>
          <w:szCs w:val="30"/>
        </w:rPr>
        <w:t xml:space="preserve">30 </w:t>
      </w:r>
      <w:r w:rsidR="00C25C36">
        <w:rPr>
          <w:rFonts w:ascii="Angsana New" w:hAnsi="Angsana New" w:hint="cs"/>
          <w:sz w:val="30"/>
          <w:szCs w:val="30"/>
          <w:cs/>
        </w:rPr>
        <w:t>มิถุนายน</w:t>
      </w:r>
      <w:r w:rsidR="00FC0939">
        <w:rPr>
          <w:rFonts w:ascii="Angsana New" w:hAnsi="Angsana New" w:hint="cs"/>
          <w:sz w:val="30"/>
          <w:szCs w:val="30"/>
          <w:cs/>
        </w:rPr>
        <w:t xml:space="preserve"> </w:t>
      </w:r>
      <w:r w:rsidR="0004693D">
        <w:rPr>
          <w:rFonts w:ascii="Angsana New" w:hAnsi="Angsana New"/>
          <w:sz w:val="30"/>
          <w:szCs w:val="30"/>
        </w:rPr>
        <w:t>256</w:t>
      </w:r>
      <w:r w:rsidR="00FC0939">
        <w:rPr>
          <w:rFonts w:ascii="Angsana New" w:hAnsi="Angsana New"/>
          <w:sz w:val="30"/>
          <w:szCs w:val="30"/>
        </w:rPr>
        <w:t>5</w:t>
      </w:r>
      <w:r w:rsidR="0004693D" w:rsidRPr="00D36B78">
        <w:rPr>
          <w:rFonts w:ascii="Angsana New" w:hAnsi="Angsana New"/>
          <w:sz w:val="30"/>
          <w:szCs w:val="30"/>
        </w:rPr>
        <w:t xml:space="preserve"> </w:t>
      </w:r>
      <w:r w:rsidR="0004693D" w:rsidRPr="00D36B78">
        <w:rPr>
          <w:rFonts w:ascii="Angsana New" w:hAnsi="Angsana New"/>
          <w:sz w:val="30"/>
          <w:szCs w:val="30"/>
          <w:cs/>
        </w:rPr>
        <w:t xml:space="preserve">และ </w:t>
      </w:r>
      <w:r w:rsidR="0004693D" w:rsidRPr="00D36B78">
        <w:rPr>
          <w:rFonts w:ascii="Angsana New" w:hAnsi="Angsana New"/>
          <w:sz w:val="30"/>
          <w:szCs w:val="30"/>
        </w:rPr>
        <w:t>30</w:t>
      </w:r>
      <w:r w:rsidR="0004693D" w:rsidRPr="00D36B78">
        <w:rPr>
          <w:rFonts w:ascii="Angsana New" w:hAnsi="Angsana New"/>
          <w:sz w:val="30"/>
          <w:szCs w:val="30"/>
          <w:cs/>
        </w:rPr>
        <w:t xml:space="preserve"> กันยายน </w:t>
      </w:r>
      <w:r w:rsidR="0004693D">
        <w:rPr>
          <w:rFonts w:ascii="Angsana New" w:hAnsi="Angsana New"/>
          <w:sz w:val="30"/>
          <w:szCs w:val="30"/>
        </w:rPr>
        <w:t>256</w:t>
      </w:r>
      <w:r w:rsidR="00D67340">
        <w:rPr>
          <w:rFonts w:ascii="Angsana New" w:hAnsi="Angsana New"/>
          <w:sz w:val="30"/>
          <w:szCs w:val="30"/>
        </w:rPr>
        <w:t>4</w:t>
      </w:r>
      <w:r w:rsidR="0004693D" w:rsidRPr="00D36B7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4629515" w14:textId="77777777" w:rsidR="001D2534" w:rsidRPr="00A66A20" w:rsidRDefault="001D2534" w:rsidP="00A66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261"/>
        <w:gridCol w:w="253"/>
        <w:gridCol w:w="13"/>
        <w:gridCol w:w="1264"/>
        <w:gridCol w:w="266"/>
        <w:gridCol w:w="6"/>
        <w:gridCol w:w="1166"/>
        <w:gridCol w:w="6"/>
        <w:gridCol w:w="261"/>
        <w:gridCol w:w="9"/>
        <w:gridCol w:w="1253"/>
      </w:tblGrid>
      <w:tr w:rsidR="00A93508" w:rsidRPr="00951013" w14:paraId="4B7F6DA0" w14:textId="77777777" w:rsidTr="00951013">
        <w:trPr>
          <w:trHeight w:val="346"/>
          <w:tblHeader/>
        </w:trPr>
        <w:tc>
          <w:tcPr>
            <w:tcW w:w="1953" w:type="pct"/>
          </w:tcPr>
          <w:p w14:paraId="74FE14B4" w14:textId="04641F21" w:rsidR="00600B8C" w:rsidRPr="00951013" w:rsidRDefault="00600B8C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7" w:type="pct"/>
            <w:gridSpan w:val="4"/>
          </w:tcPr>
          <w:p w14:paraId="526D2192" w14:textId="77777777" w:rsidR="00600B8C" w:rsidRPr="00951013" w:rsidRDefault="00600B8C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3FADB255" w14:textId="77777777" w:rsidR="00600B8C" w:rsidRPr="00951013" w:rsidRDefault="00600B8C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pct"/>
            <w:gridSpan w:val="6"/>
          </w:tcPr>
          <w:p w14:paraId="059F4DFC" w14:textId="77777777" w:rsidR="00600B8C" w:rsidRPr="00951013" w:rsidRDefault="00600B8C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5C36" w:rsidRPr="00951013" w14:paraId="6038C88C" w14:textId="77777777" w:rsidTr="00951013">
        <w:trPr>
          <w:trHeight w:val="346"/>
          <w:tblHeader/>
        </w:trPr>
        <w:tc>
          <w:tcPr>
            <w:tcW w:w="1953" w:type="pct"/>
          </w:tcPr>
          <w:p w14:paraId="729D6BFD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1C44B316" w14:textId="0220433F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" w:type="pct"/>
          </w:tcPr>
          <w:p w14:paraId="1297154F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gridSpan w:val="2"/>
          </w:tcPr>
          <w:p w14:paraId="491921A9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642D1F71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321C2418" w14:textId="03201B82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  <w:gridSpan w:val="2"/>
          </w:tcPr>
          <w:p w14:paraId="7CA171B9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gridSpan w:val="2"/>
          </w:tcPr>
          <w:p w14:paraId="5894D193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C25C36" w:rsidRPr="00951013" w14:paraId="07D2133A" w14:textId="77777777" w:rsidTr="00951013">
        <w:trPr>
          <w:trHeight w:val="346"/>
          <w:tblHeader/>
        </w:trPr>
        <w:tc>
          <w:tcPr>
            <w:tcW w:w="1953" w:type="pct"/>
          </w:tcPr>
          <w:p w14:paraId="7D727C05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2C0CD1DD" w14:textId="7F7D31F4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4" w:type="pct"/>
          </w:tcPr>
          <w:p w14:paraId="02DBE37B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gridSpan w:val="2"/>
          </w:tcPr>
          <w:p w14:paraId="48B29124" w14:textId="05A8525E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0576F969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404AE7C4" w14:textId="0E43F2AA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1" w:type="pct"/>
            <w:gridSpan w:val="2"/>
          </w:tcPr>
          <w:p w14:paraId="14AA3401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gridSpan w:val="2"/>
          </w:tcPr>
          <w:p w14:paraId="6099D01F" w14:textId="4E9C7300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25C36" w:rsidRPr="00951013" w14:paraId="78E71242" w14:textId="77777777" w:rsidTr="004126C0">
        <w:trPr>
          <w:trHeight w:val="68"/>
          <w:tblHeader/>
        </w:trPr>
        <w:tc>
          <w:tcPr>
            <w:tcW w:w="1953" w:type="pct"/>
          </w:tcPr>
          <w:p w14:paraId="21384302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7" w:type="pct"/>
            <w:gridSpan w:val="11"/>
          </w:tcPr>
          <w:p w14:paraId="066F5A47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5C36" w:rsidRPr="00951013" w14:paraId="07291592" w14:textId="77777777" w:rsidTr="00951013">
        <w:trPr>
          <w:trHeight w:val="346"/>
        </w:trPr>
        <w:tc>
          <w:tcPr>
            <w:tcW w:w="1953" w:type="pct"/>
          </w:tcPr>
          <w:p w14:paraId="251A08A8" w14:textId="758181F9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7" w:type="pct"/>
          </w:tcPr>
          <w:p w14:paraId="72CAD4CB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A525FB0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46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gridSpan w:val="2"/>
          </w:tcPr>
          <w:p w14:paraId="752DCB29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78D7D722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0B651B48" w14:textId="77777777" w:rsidR="00C25C36" w:rsidRPr="00951013" w:rsidRDefault="00C25C36" w:rsidP="00C25C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40D44A3C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68" w:type="pct"/>
            <w:gridSpan w:val="2"/>
          </w:tcPr>
          <w:p w14:paraId="2B30B8AA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5C36" w:rsidRPr="00951013" w14:paraId="25F629DC" w14:textId="77777777" w:rsidTr="00951013">
        <w:trPr>
          <w:trHeight w:val="346"/>
        </w:trPr>
        <w:tc>
          <w:tcPr>
            <w:tcW w:w="1953" w:type="pct"/>
          </w:tcPr>
          <w:p w14:paraId="498F6814" w14:textId="06F8E388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67" w:type="pct"/>
          </w:tcPr>
          <w:p w14:paraId="1D98AA06" w14:textId="5184CA7E" w:rsidR="00C25C36" w:rsidRPr="00951013" w:rsidRDefault="003A25D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134" w:type="pct"/>
          </w:tcPr>
          <w:p w14:paraId="04BF6B18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46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gridSpan w:val="2"/>
          </w:tcPr>
          <w:p w14:paraId="3E7C3310" w14:textId="2EC9B668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141" w:type="pct"/>
          </w:tcPr>
          <w:p w14:paraId="3DBFC142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0065CFA8" w14:textId="0D65029D" w:rsidR="00C25C36" w:rsidRPr="00951013" w:rsidRDefault="003A25D6" w:rsidP="00C25C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576</w:t>
            </w:r>
          </w:p>
        </w:tc>
        <w:tc>
          <w:tcPr>
            <w:tcW w:w="141" w:type="pct"/>
            <w:gridSpan w:val="2"/>
          </w:tcPr>
          <w:p w14:paraId="5CDC08DE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gridSpan w:val="2"/>
          </w:tcPr>
          <w:p w14:paraId="004D0645" w14:textId="01BB03D0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</w:tr>
      <w:tr w:rsidR="00C25C36" w:rsidRPr="00951013" w14:paraId="4B0EA877" w14:textId="77777777" w:rsidTr="00951013">
        <w:trPr>
          <w:trHeight w:val="346"/>
        </w:trPr>
        <w:tc>
          <w:tcPr>
            <w:tcW w:w="1953" w:type="pct"/>
          </w:tcPr>
          <w:p w14:paraId="23404DD4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74F67F33" w14:textId="218852A7" w:rsidR="00C25C36" w:rsidRPr="00951013" w:rsidRDefault="003A25D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408,108</w:t>
            </w:r>
          </w:p>
        </w:tc>
        <w:tc>
          <w:tcPr>
            <w:tcW w:w="134" w:type="pct"/>
          </w:tcPr>
          <w:p w14:paraId="2F7AC8C8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bottom w:val="single" w:sz="4" w:space="0" w:color="auto"/>
            </w:tcBorders>
          </w:tcPr>
          <w:p w14:paraId="147560DF" w14:textId="1DA86A55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230,316</w:t>
            </w:r>
          </w:p>
        </w:tc>
        <w:tc>
          <w:tcPr>
            <w:tcW w:w="141" w:type="pct"/>
          </w:tcPr>
          <w:p w14:paraId="76121809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bottom w:val="single" w:sz="4" w:space="0" w:color="auto"/>
            </w:tcBorders>
          </w:tcPr>
          <w:p w14:paraId="2F3106FC" w14:textId="30BE6A27" w:rsidR="00C25C36" w:rsidRPr="00951013" w:rsidRDefault="003A25D6" w:rsidP="00C25C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405,655</w:t>
            </w:r>
          </w:p>
        </w:tc>
        <w:tc>
          <w:tcPr>
            <w:tcW w:w="141" w:type="pct"/>
            <w:gridSpan w:val="2"/>
          </w:tcPr>
          <w:p w14:paraId="06E5B2D0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gridSpan w:val="2"/>
            <w:tcBorders>
              <w:bottom w:val="single" w:sz="4" w:space="0" w:color="auto"/>
            </w:tcBorders>
          </w:tcPr>
          <w:p w14:paraId="3509910E" w14:textId="26B1B47B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227,101</w:t>
            </w:r>
          </w:p>
        </w:tc>
      </w:tr>
      <w:tr w:rsidR="00C25C36" w:rsidRPr="00951013" w14:paraId="11073199" w14:textId="77777777" w:rsidTr="00951013">
        <w:trPr>
          <w:trHeight w:val="346"/>
        </w:trPr>
        <w:tc>
          <w:tcPr>
            <w:tcW w:w="1953" w:type="pct"/>
          </w:tcPr>
          <w:p w14:paraId="0C61CA08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03E7E" w14:textId="421419CF" w:rsidR="00C25C36" w:rsidRPr="00951013" w:rsidRDefault="003A25D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408,684</w:t>
            </w:r>
          </w:p>
        </w:tc>
        <w:tc>
          <w:tcPr>
            <w:tcW w:w="134" w:type="pct"/>
            <w:tcBorders>
              <w:left w:val="nil"/>
            </w:tcBorders>
          </w:tcPr>
          <w:p w14:paraId="1EBA3A59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5D2240" w14:textId="397D8755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230,707</w:t>
            </w:r>
          </w:p>
        </w:tc>
        <w:tc>
          <w:tcPr>
            <w:tcW w:w="141" w:type="pct"/>
            <w:tcBorders>
              <w:left w:val="nil"/>
            </w:tcBorders>
          </w:tcPr>
          <w:p w14:paraId="34F7DAC0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8FC800" w14:textId="151141ED" w:rsidR="00C25C36" w:rsidRPr="00951013" w:rsidRDefault="003A25D6" w:rsidP="00C25C3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406,2</w:t>
            </w:r>
            <w:r w:rsidR="00FC06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41" w:type="pct"/>
            <w:gridSpan w:val="2"/>
            <w:tcBorders>
              <w:left w:val="nil"/>
            </w:tcBorders>
          </w:tcPr>
          <w:p w14:paraId="5DF87014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F0A56E" w14:textId="0A39F7C0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sz w:val="30"/>
                <w:szCs w:val="30"/>
              </w:rPr>
              <w:t>227,492</w:t>
            </w:r>
          </w:p>
        </w:tc>
      </w:tr>
      <w:tr w:rsidR="00C25C36" w:rsidRPr="00951013" w14:paraId="22CA36CE" w14:textId="77777777" w:rsidTr="00951013">
        <w:tc>
          <w:tcPr>
            <w:tcW w:w="1953" w:type="pct"/>
          </w:tcPr>
          <w:p w14:paraId="18512D50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7D440C62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369BFFE4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19B4A413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2072300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26D69663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11541036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60FE9C97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5C36" w:rsidRPr="00951013" w14:paraId="24DF457A" w14:textId="77777777" w:rsidTr="00951013">
        <w:tc>
          <w:tcPr>
            <w:tcW w:w="1953" w:type="pct"/>
          </w:tcPr>
          <w:p w14:paraId="7BE02812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616E31AC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B748C7E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213EA507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B4DBC8E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70478A92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39BEDF7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004D801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5C36" w:rsidRPr="00951013" w14:paraId="6ABAADE0" w14:textId="77777777" w:rsidTr="00951013">
        <w:tc>
          <w:tcPr>
            <w:tcW w:w="1953" w:type="pct"/>
          </w:tcPr>
          <w:p w14:paraId="7E2700BA" w14:textId="718928A3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667" w:type="pct"/>
          </w:tcPr>
          <w:p w14:paraId="3953D6EF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60694FEF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432C7E1B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CEEBC6F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0DBFB403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E6987B9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01887344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5C36" w:rsidRPr="00951013" w14:paraId="70399BD7" w14:textId="77777777" w:rsidTr="00951013">
        <w:tc>
          <w:tcPr>
            <w:tcW w:w="1953" w:type="pct"/>
          </w:tcPr>
          <w:p w14:paraId="3F2ABEEA" w14:textId="07D1AEF3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</w:tcPr>
          <w:p w14:paraId="65EAF557" w14:textId="77E80AE5" w:rsidR="00C25C36" w:rsidRPr="00951013" w:rsidRDefault="00562632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01D2FEC0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1683ADB2" w14:textId="45B2F1F4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4AB4401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495CD000" w14:textId="5646B3AE" w:rsidR="00C25C36" w:rsidRPr="00951013" w:rsidRDefault="00562632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7,380</w:t>
            </w:r>
          </w:p>
        </w:tc>
        <w:tc>
          <w:tcPr>
            <w:tcW w:w="143" w:type="pct"/>
            <w:gridSpan w:val="2"/>
          </w:tcPr>
          <w:p w14:paraId="08A47096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277FE324" w14:textId="49C52836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8,552</w:t>
            </w:r>
          </w:p>
        </w:tc>
      </w:tr>
      <w:tr w:rsidR="00C25C36" w:rsidRPr="00951013" w14:paraId="143E5779" w14:textId="77777777" w:rsidTr="00951013">
        <w:tc>
          <w:tcPr>
            <w:tcW w:w="1953" w:type="pct"/>
          </w:tcPr>
          <w:p w14:paraId="3B292609" w14:textId="0A107D29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7" w:type="pct"/>
          </w:tcPr>
          <w:p w14:paraId="34A4F69F" w14:textId="4BE7CF43" w:rsidR="00C25C36" w:rsidRPr="00951013" w:rsidRDefault="00562632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41" w:type="pct"/>
            <w:gridSpan w:val="2"/>
          </w:tcPr>
          <w:p w14:paraId="3795F2F3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0E962F2B" w14:textId="767478C4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30,276</w:t>
            </w:r>
          </w:p>
        </w:tc>
        <w:tc>
          <w:tcPr>
            <w:tcW w:w="144" w:type="pct"/>
            <w:gridSpan w:val="2"/>
          </w:tcPr>
          <w:p w14:paraId="329C44C3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3006B2E6" w14:textId="01FB56AF" w:rsidR="00C25C36" w:rsidRPr="00951013" w:rsidRDefault="00562632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43" w:type="pct"/>
            <w:gridSpan w:val="2"/>
          </w:tcPr>
          <w:p w14:paraId="0C09F507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509CE5A" w14:textId="5EEE5985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21,276</w:t>
            </w:r>
          </w:p>
        </w:tc>
      </w:tr>
      <w:tr w:rsidR="00C25C36" w:rsidRPr="00951013" w14:paraId="0F89F7DB" w14:textId="77777777" w:rsidTr="00951013">
        <w:tc>
          <w:tcPr>
            <w:tcW w:w="1953" w:type="pct"/>
          </w:tcPr>
          <w:p w14:paraId="36AE6B57" w14:textId="113C2256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7" w:type="pct"/>
          </w:tcPr>
          <w:p w14:paraId="5C58ACCA" w14:textId="4A4B6031" w:rsidR="00C25C36" w:rsidRPr="00951013" w:rsidRDefault="00562632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86,801</w:t>
            </w:r>
          </w:p>
        </w:tc>
        <w:tc>
          <w:tcPr>
            <w:tcW w:w="141" w:type="pct"/>
            <w:gridSpan w:val="2"/>
          </w:tcPr>
          <w:p w14:paraId="50E9A676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2EA3D7FB" w14:textId="48BF2CE0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64,630</w:t>
            </w:r>
          </w:p>
        </w:tc>
        <w:tc>
          <w:tcPr>
            <w:tcW w:w="144" w:type="pct"/>
            <w:gridSpan w:val="2"/>
          </w:tcPr>
          <w:p w14:paraId="5EA18D3A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76B3CA20" w14:textId="1C5D9C7C" w:rsidR="00C25C36" w:rsidRPr="00951013" w:rsidRDefault="00562632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86,7</w:t>
            </w:r>
            <w:r w:rsidR="00FC0642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43" w:type="pct"/>
            <w:gridSpan w:val="2"/>
          </w:tcPr>
          <w:p w14:paraId="6A5E2894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3947B8D1" w14:textId="3EDCF2AA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64,315</w:t>
            </w:r>
          </w:p>
        </w:tc>
      </w:tr>
      <w:tr w:rsidR="00C25C36" w:rsidRPr="00951013" w14:paraId="033945E3" w14:textId="77777777" w:rsidTr="00951013">
        <w:tc>
          <w:tcPr>
            <w:tcW w:w="1953" w:type="pct"/>
          </w:tcPr>
          <w:p w14:paraId="3AF63C70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13797127" w14:textId="082E84C7" w:rsidR="00C25C36" w:rsidRPr="00951013" w:rsidRDefault="00562632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86,928</w:t>
            </w:r>
          </w:p>
        </w:tc>
        <w:tc>
          <w:tcPr>
            <w:tcW w:w="141" w:type="pct"/>
            <w:gridSpan w:val="2"/>
          </w:tcPr>
          <w:p w14:paraId="34F69E30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741F7A0A" w14:textId="73108A2B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94,906</w:t>
            </w:r>
          </w:p>
        </w:tc>
        <w:tc>
          <w:tcPr>
            <w:tcW w:w="144" w:type="pct"/>
            <w:gridSpan w:val="2"/>
          </w:tcPr>
          <w:p w14:paraId="7699D355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4D4DE8" w14:textId="5F8296A2" w:rsidR="00C25C36" w:rsidRPr="00951013" w:rsidRDefault="00562632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</w:t>
            </w:r>
            <w:r w:rsidR="00FC06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143" w:type="pct"/>
            <w:gridSpan w:val="2"/>
          </w:tcPr>
          <w:p w14:paraId="5EB271A8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7EBF1298" w14:textId="306369CF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94,143</w:t>
            </w:r>
          </w:p>
        </w:tc>
      </w:tr>
      <w:tr w:rsidR="00C25C36" w:rsidRPr="00951013" w14:paraId="232041B3" w14:textId="77777777" w:rsidTr="00951013">
        <w:trPr>
          <w:trHeight w:val="346"/>
        </w:trPr>
        <w:tc>
          <w:tcPr>
            <w:tcW w:w="1953" w:type="pct"/>
          </w:tcPr>
          <w:p w14:paraId="6983D6DB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01D67DB5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CA13CAF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46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70A1B454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68FF88D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5C3EDA6A" w14:textId="77777777" w:rsidR="00C25C36" w:rsidRPr="00951013" w:rsidRDefault="00C25C36" w:rsidP="00C25C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24E0040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63" w:type="pct"/>
          </w:tcPr>
          <w:p w14:paraId="356C9F19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5C36" w:rsidRPr="00951013" w14:paraId="6C232FD9" w14:textId="77777777" w:rsidTr="00951013">
        <w:trPr>
          <w:trHeight w:val="346"/>
        </w:trPr>
        <w:tc>
          <w:tcPr>
            <w:tcW w:w="1953" w:type="pct"/>
          </w:tcPr>
          <w:p w14:paraId="596D037D" w14:textId="0B897FD4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67" w:type="pct"/>
          </w:tcPr>
          <w:p w14:paraId="462BCA85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90530AD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46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772926F3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0C82AC6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1A1D9006" w14:textId="77777777" w:rsidR="00C25C36" w:rsidRPr="00951013" w:rsidRDefault="00C25C36" w:rsidP="00C25C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B2B0274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63" w:type="pct"/>
          </w:tcPr>
          <w:p w14:paraId="3C0A2466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5C36" w:rsidRPr="00951013" w14:paraId="5E69D179" w14:textId="77777777" w:rsidTr="00951013">
        <w:trPr>
          <w:trHeight w:val="346"/>
        </w:trPr>
        <w:tc>
          <w:tcPr>
            <w:tcW w:w="1953" w:type="pct"/>
          </w:tcPr>
          <w:p w14:paraId="54B47397" w14:textId="534A3DF2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14:paraId="29C34CEF" w14:textId="49D7226A" w:rsidR="00C25C36" w:rsidRPr="00951013" w:rsidRDefault="009C17D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  <w:tcBorders>
              <w:left w:val="nil"/>
            </w:tcBorders>
          </w:tcPr>
          <w:p w14:paraId="446B47F0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62B3973B" w14:textId="178CAE66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tcBorders>
              <w:left w:val="nil"/>
            </w:tcBorders>
          </w:tcPr>
          <w:p w14:paraId="1EBD927E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bottom w:val="double" w:sz="4" w:space="0" w:color="auto"/>
            </w:tcBorders>
          </w:tcPr>
          <w:p w14:paraId="69A9C05E" w14:textId="54793AF1" w:rsidR="00C25C36" w:rsidRPr="00951013" w:rsidRDefault="009C17D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460,000</w:t>
            </w:r>
          </w:p>
        </w:tc>
        <w:tc>
          <w:tcPr>
            <w:tcW w:w="143" w:type="pct"/>
            <w:gridSpan w:val="2"/>
            <w:tcBorders>
              <w:left w:val="nil"/>
            </w:tcBorders>
          </w:tcPr>
          <w:p w14:paraId="3045B2C3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</w:tcPr>
          <w:p w14:paraId="7CE7A9CB" w14:textId="4A1105A3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460,000</w:t>
            </w:r>
          </w:p>
        </w:tc>
      </w:tr>
      <w:tr w:rsidR="00C25C36" w:rsidRPr="00951013" w14:paraId="6ACA065C" w14:textId="77777777" w:rsidTr="00951013">
        <w:tc>
          <w:tcPr>
            <w:tcW w:w="1953" w:type="pct"/>
          </w:tcPr>
          <w:p w14:paraId="0881AEA8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72161621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45BEB8B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69" w:type="pct"/>
          </w:tcPr>
          <w:p w14:paraId="65682190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6DC8AFE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35CD31E1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1BFF4507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63" w:type="pct"/>
          </w:tcPr>
          <w:p w14:paraId="2B07F18A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5C36" w:rsidRPr="00951013" w14:paraId="713E2B4E" w14:textId="77777777" w:rsidTr="00951013">
        <w:tc>
          <w:tcPr>
            <w:tcW w:w="1953" w:type="pct"/>
          </w:tcPr>
          <w:p w14:paraId="6AE097D1" w14:textId="680C2B2D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67" w:type="pct"/>
          </w:tcPr>
          <w:p w14:paraId="452D1959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6E323EE0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69" w:type="pct"/>
          </w:tcPr>
          <w:p w14:paraId="18A30586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11799C1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4172642B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5C79A467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63" w:type="pct"/>
          </w:tcPr>
          <w:p w14:paraId="41A4FB01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17D6" w:rsidRPr="00951013" w14:paraId="23B80DEC" w14:textId="77777777" w:rsidTr="00951013">
        <w:tc>
          <w:tcPr>
            <w:tcW w:w="1953" w:type="pct"/>
          </w:tcPr>
          <w:p w14:paraId="74494042" w14:textId="41AA4312" w:rsidR="009C17D6" w:rsidRPr="009C17D6" w:rsidRDefault="009C17D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67" w:type="pct"/>
          </w:tcPr>
          <w:p w14:paraId="39332CF2" w14:textId="2C5029C5" w:rsidR="009C17D6" w:rsidRPr="00951013" w:rsidRDefault="009C17D6" w:rsidP="0054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</w:t>
            </w:r>
          </w:p>
        </w:tc>
        <w:tc>
          <w:tcPr>
            <w:tcW w:w="141" w:type="pct"/>
            <w:gridSpan w:val="2"/>
          </w:tcPr>
          <w:p w14:paraId="7B501B40" w14:textId="77777777" w:rsidR="009C17D6" w:rsidRPr="009C17D6" w:rsidRDefault="009C17D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4B325033" w14:textId="1DE4D031" w:rsidR="009C17D6" w:rsidRPr="00951013" w:rsidRDefault="009C17D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43B885F" w14:textId="77777777" w:rsidR="009C17D6" w:rsidRPr="009C17D6" w:rsidRDefault="009C17D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5AEB882A" w14:textId="12F32A35" w:rsidR="009C17D6" w:rsidRPr="00951013" w:rsidRDefault="009C17D6" w:rsidP="00030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8D3A36E" w14:textId="77777777" w:rsidR="009C17D6" w:rsidRPr="009C17D6" w:rsidRDefault="009C17D6" w:rsidP="00030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0A316338" w14:textId="15A6DCEB" w:rsidR="009C17D6" w:rsidRPr="00951013" w:rsidRDefault="009C17D6" w:rsidP="00030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25C36" w:rsidRPr="00951013" w14:paraId="58F1F75C" w14:textId="77777777" w:rsidTr="00951013">
        <w:tc>
          <w:tcPr>
            <w:tcW w:w="1953" w:type="pct"/>
          </w:tcPr>
          <w:p w14:paraId="551214EF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</w:tcPr>
          <w:p w14:paraId="31BA060B" w14:textId="1A5F22C4" w:rsidR="00C25C36" w:rsidRPr="00951013" w:rsidRDefault="009C17D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gridSpan w:val="2"/>
          </w:tcPr>
          <w:p w14:paraId="48869914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6EAB803C" w14:textId="419C0B23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463742F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366D089D" w14:textId="0C9BA306" w:rsidR="00C25C36" w:rsidRPr="00951013" w:rsidRDefault="009C17D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357,865</w:t>
            </w:r>
          </w:p>
        </w:tc>
        <w:tc>
          <w:tcPr>
            <w:tcW w:w="143" w:type="pct"/>
            <w:gridSpan w:val="2"/>
          </w:tcPr>
          <w:p w14:paraId="0FF04B33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63" w:type="pct"/>
          </w:tcPr>
          <w:p w14:paraId="1081A70A" w14:textId="794AA795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277,475</w:t>
            </w:r>
          </w:p>
        </w:tc>
      </w:tr>
      <w:tr w:rsidR="00C25C36" w:rsidRPr="00951013" w14:paraId="48A49490" w14:textId="77777777" w:rsidTr="00951013">
        <w:tc>
          <w:tcPr>
            <w:tcW w:w="1953" w:type="pct"/>
          </w:tcPr>
          <w:p w14:paraId="55AB5E43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7" w:type="pct"/>
            <w:shd w:val="clear" w:color="auto" w:fill="FFFFFF"/>
          </w:tcPr>
          <w:p w14:paraId="2A4C0203" w14:textId="74FCCB9B" w:rsidR="00C25C36" w:rsidRPr="007F6F25" w:rsidRDefault="0041106C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A6C3E">
              <w:rPr>
                <w:rFonts w:asciiTheme="majorBidi" w:hAnsiTheme="majorBidi" w:cstheme="majorBidi"/>
                <w:sz w:val="30"/>
                <w:szCs w:val="30"/>
              </w:rPr>
              <w:t>109,867</w:t>
            </w:r>
          </w:p>
        </w:tc>
        <w:tc>
          <w:tcPr>
            <w:tcW w:w="141" w:type="pct"/>
            <w:gridSpan w:val="2"/>
          </w:tcPr>
          <w:p w14:paraId="40F6067B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39636AE9" w14:textId="0D920CA2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0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59,114</w:t>
            </w:r>
          </w:p>
        </w:tc>
        <w:tc>
          <w:tcPr>
            <w:tcW w:w="144" w:type="pct"/>
            <w:gridSpan w:val="2"/>
          </w:tcPr>
          <w:p w14:paraId="36093866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1AC56D09" w14:textId="1FC25FFA" w:rsidR="00C25C36" w:rsidRPr="00FA6C3E" w:rsidRDefault="009C17D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A6C3E">
              <w:rPr>
                <w:rFonts w:asciiTheme="majorBidi" w:hAnsiTheme="majorBidi" w:cstheme="majorBidi"/>
                <w:sz w:val="30"/>
                <w:szCs w:val="30"/>
              </w:rPr>
              <w:t>109,86</w:t>
            </w:r>
            <w:r w:rsidR="00FA6C3E" w:rsidRPr="00FA6C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gridSpan w:val="2"/>
          </w:tcPr>
          <w:p w14:paraId="22F4ACCA" w14:textId="77777777" w:rsidR="00C25C36" w:rsidRPr="00FA6C3E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F9595E7" w14:textId="28B96155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57,530</w:t>
            </w:r>
          </w:p>
        </w:tc>
      </w:tr>
      <w:tr w:rsidR="00C25C36" w:rsidRPr="00951013" w14:paraId="580620EF" w14:textId="77777777" w:rsidTr="00951013">
        <w:tc>
          <w:tcPr>
            <w:tcW w:w="1953" w:type="pct"/>
          </w:tcPr>
          <w:p w14:paraId="6CE42363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7" w:type="pct"/>
            <w:shd w:val="clear" w:color="auto" w:fill="FFFFFF"/>
          </w:tcPr>
          <w:p w14:paraId="072E8D52" w14:textId="73770841" w:rsidR="00C25C36" w:rsidRPr="00951013" w:rsidRDefault="0041106C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1106C">
              <w:rPr>
                <w:rFonts w:asciiTheme="majorBidi" w:hAnsiTheme="majorBidi" w:cstheme="majorBidi"/>
                <w:sz w:val="30"/>
                <w:szCs w:val="30"/>
              </w:rPr>
              <w:t>440,218</w:t>
            </w:r>
          </w:p>
        </w:tc>
        <w:tc>
          <w:tcPr>
            <w:tcW w:w="141" w:type="pct"/>
            <w:gridSpan w:val="2"/>
          </w:tcPr>
          <w:p w14:paraId="1FF03C1D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5E3ED649" w14:textId="61291D56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261,003</w:t>
            </w:r>
          </w:p>
        </w:tc>
        <w:tc>
          <w:tcPr>
            <w:tcW w:w="144" w:type="pct"/>
            <w:gridSpan w:val="2"/>
          </w:tcPr>
          <w:p w14:paraId="2BAF9FBD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0B8FDABF" w14:textId="3F2A8FD5" w:rsidR="00C25C36" w:rsidRPr="00951013" w:rsidRDefault="009C17D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417,79</w:t>
            </w:r>
            <w:r w:rsidR="00FA6C3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  <w:gridSpan w:val="2"/>
          </w:tcPr>
          <w:p w14:paraId="28C796FF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63" w:type="pct"/>
          </w:tcPr>
          <w:p w14:paraId="0BF884AA" w14:textId="156102B3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248,756</w:t>
            </w:r>
          </w:p>
        </w:tc>
      </w:tr>
      <w:tr w:rsidR="00C25C36" w:rsidRPr="00951013" w14:paraId="4B9E9102" w14:textId="77777777" w:rsidTr="00951013">
        <w:tc>
          <w:tcPr>
            <w:tcW w:w="1953" w:type="pct"/>
          </w:tcPr>
          <w:p w14:paraId="7E2A4CFC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7D8496C" w14:textId="365BF70C" w:rsidR="00C25C36" w:rsidRPr="00951013" w:rsidRDefault="00030372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3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550,096</w:t>
            </w:r>
          </w:p>
        </w:tc>
        <w:tc>
          <w:tcPr>
            <w:tcW w:w="141" w:type="pct"/>
            <w:gridSpan w:val="2"/>
          </w:tcPr>
          <w:p w14:paraId="7F858108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3FB41714" w14:textId="0D6776F3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320,117</w:t>
            </w:r>
          </w:p>
        </w:tc>
        <w:tc>
          <w:tcPr>
            <w:tcW w:w="144" w:type="pct"/>
            <w:gridSpan w:val="2"/>
          </w:tcPr>
          <w:p w14:paraId="7AE627D0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9256B0" w14:textId="01130883" w:rsidR="00C25C36" w:rsidRPr="00951013" w:rsidRDefault="009C17D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885,523</w:t>
            </w:r>
          </w:p>
        </w:tc>
        <w:tc>
          <w:tcPr>
            <w:tcW w:w="143" w:type="pct"/>
            <w:gridSpan w:val="2"/>
          </w:tcPr>
          <w:p w14:paraId="0B148F28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2EC4B69E" w14:textId="6A398FBB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583,761</w:t>
            </w:r>
          </w:p>
        </w:tc>
      </w:tr>
      <w:tr w:rsidR="00C25C36" w:rsidRPr="00951013" w14:paraId="6A53E8E2" w14:textId="77777777" w:rsidTr="00951013">
        <w:trPr>
          <w:cantSplit/>
        </w:trPr>
        <w:tc>
          <w:tcPr>
            <w:tcW w:w="1953" w:type="pct"/>
          </w:tcPr>
          <w:p w14:paraId="40C0A894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3A100A23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461A86D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01870A8F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4ACC2D4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62BAFF4E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AE132D5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6C67EF4A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5C36" w:rsidRPr="00951013" w14:paraId="0BEBE06F" w14:textId="77777777" w:rsidTr="00951013">
        <w:trPr>
          <w:cantSplit/>
        </w:trPr>
        <w:tc>
          <w:tcPr>
            <w:tcW w:w="1953" w:type="pct"/>
          </w:tcPr>
          <w:p w14:paraId="72EF030F" w14:textId="520523CE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67" w:type="pct"/>
          </w:tcPr>
          <w:p w14:paraId="56554019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F88DD6B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60A31FA5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D01EB9C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7DB8A45F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F86D583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62B9C5F3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5C36" w:rsidRPr="00951013" w14:paraId="667652C5" w14:textId="77777777" w:rsidTr="00951013">
        <w:trPr>
          <w:cantSplit/>
        </w:trPr>
        <w:tc>
          <w:tcPr>
            <w:tcW w:w="1953" w:type="pct"/>
          </w:tcPr>
          <w:p w14:paraId="50004C25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67" w:type="pct"/>
          </w:tcPr>
          <w:p w14:paraId="3675FCEF" w14:textId="320FDB6E" w:rsidR="00C25C36" w:rsidRPr="00951013" w:rsidRDefault="009C17D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2,293</w:t>
            </w:r>
          </w:p>
        </w:tc>
        <w:tc>
          <w:tcPr>
            <w:tcW w:w="141" w:type="pct"/>
            <w:gridSpan w:val="2"/>
          </w:tcPr>
          <w:p w14:paraId="67754054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1831B8C0" w14:textId="2177381B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80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4,498</w:t>
            </w:r>
          </w:p>
        </w:tc>
        <w:tc>
          <w:tcPr>
            <w:tcW w:w="144" w:type="pct"/>
            <w:gridSpan w:val="2"/>
          </w:tcPr>
          <w:p w14:paraId="4689563F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1DBE8714" w14:textId="1BBF5878" w:rsidR="00C25C36" w:rsidRPr="00951013" w:rsidRDefault="009C17D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2,279</w:t>
            </w:r>
          </w:p>
        </w:tc>
        <w:tc>
          <w:tcPr>
            <w:tcW w:w="143" w:type="pct"/>
            <w:gridSpan w:val="2"/>
          </w:tcPr>
          <w:p w14:paraId="3150DC17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06181F52" w14:textId="7E7B9621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4,402</w:t>
            </w:r>
          </w:p>
        </w:tc>
      </w:tr>
      <w:tr w:rsidR="00C25C36" w:rsidRPr="00951013" w14:paraId="1F025F4F" w14:textId="77777777" w:rsidTr="00951013">
        <w:trPr>
          <w:cantSplit/>
        </w:trPr>
        <w:tc>
          <w:tcPr>
            <w:tcW w:w="1953" w:type="pct"/>
          </w:tcPr>
          <w:p w14:paraId="6452426E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</w:tcPr>
          <w:p w14:paraId="42CB6142" w14:textId="2561DD9C" w:rsidR="00C25C36" w:rsidRPr="00951013" w:rsidRDefault="009C17D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1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0F5EFF04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4A69EE5B" w14:textId="1D533E99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CE9F1D9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15EFF50A" w14:textId="07F1E0B0" w:rsidR="00C25C36" w:rsidRPr="00951013" w:rsidRDefault="000A11AB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143" w:type="pct"/>
            <w:gridSpan w:val="2"/>
          </w:tcPr>
          <w:p w14:paraId="319846FE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39E84741" w14:textId="282268D3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1,592</w:t>
            </w:r>
          </w:p>
        </w:tc>
      </w:tr>
      <w:tr w:rsidR="00C25C36" w:rsidRPr="00951013" w14:paraId="40A9BB59" w14:textId="77777777" w:rsidTr="00951013">
        <w:trPr>
          <w:cantSplit/>
        </w:trPr>
        <w:tc>
          <w:tcPr>
            <w:tcW w:w="1953" w:type="pct"/>
          </w:tcPr>
          <w:p w14:paraId="390F133F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7" w:type="pct"/>
          </w:tcPr>
          <w:p w14:paraId="12621E8C" w14:textId="385A43C6" w:rsidR="00C25C36" w:rsidRPr="00AD2D7E" w:rsidRDefault="009C17D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2D7E">
              <w:rPr>
                <w:rFonts w:asciiTheme="majorBidi" w:hAnsiTheme="majorBidi" w:cstheme="majorBidi"/>
                <w:sz w:val="30"/>
                <w:szCs w:val="30"/>
              </w:rPr>
              <w:t>116,246</w:t>
            </w:r>
          </w:p>
        </w:tc>
        <w:tc>
          <w:tcPr>
            <w:tcW w:w="141" w:type="pct"/>
            <w:gridSpan w:val="2"/>
          </w:tcPr>
          <w:p w14:paraId="593A9F59" w14:textId="77777777" w:rsidR="00C25C36" w:rsidRPr="00AD2D7E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390005E7" w14:textId="01FB07D2" w:rsidR="00C25C36" w:rsidRPr="00AD2D7E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80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D2D7E">
              <w:rPr>
                <w:rFonts w:asciiTheme="majorBidi" w:hAnsiTheme="majorBidi" w:cstheme="majorBidi"/>
                <w:sz w:val="30"/>
                <w:szCs w:val="30"/>
              </w:rPr>
              <w:t>181,691</w:t>
            </w:r>
          </w:p>
        </w:tc>
        <w:tc>
          <w:tcPr>
            <w:tcW w:w="144" w:type="pct"/>
            <w:gridSpan w:val="2"/>
          </w:tcPr>
          <w:p w14:paraId="50EF5053" w14:textId="77777777" w:rsidR="00C25C36" w:rsidRPr="00AD2D7E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07E95F17" w14:textId="499EE918" w:rsidR="00C25C36" w:rsidRPr="00AD2D7E" w:rsidRDefault="009C17D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D2D7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A11A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D2D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A11AB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143" w:type="pct"/>
            <w:gridSpan w:val="2"/>
          </w:tcPr>
          <w:p w14:paraId="1EF1AE27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38B2DBDF" w14:textId="2774F031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181,537</w:t>
            </w:r>
          </w:p>
        </w:tc>
      </w:tr>
      <w:tr w:rsidR="00C25C36" w:rsidRPr="00951013" w14:paraId="195C0950" w14:textId="77777777" w:rsidTr="00951013">
        <w:trPr>
          <w:cantSplit/>
          <w:trHeight w:val="424"/>
        </w:trPr>
        <w:tc>
          <w:tcPr>
            <w:tcW w:w="1953" w:type="pct"/>
          </w:tcPr>
          <w:p w14:paraId="4A852E28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724892CA" w14:textId="1D975C67" w:rsidR="00C25C36" w:rsidRPr="00951013" w:rsidRDefault="009C17D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118,539</w:t>
            </w:r>
          </w:p>
        </w:tc>
        <w:tc>
          <w:tcPr>
            <w:tcW w:w="141" w:type="pct"/>
            <w:gridSpan w:val="2"/>
          </w:tcPr>
          <w:p w14:paraId="65343C8D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2003E017" w14:textId="23B39AF0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80" w:right="-9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186,189</w:t>
            </w:r>
          </w:p>
        </w:tc>
        <w:tc>
          <w:tcPr>
            <w:tcW w:w="144" w:type="pct"/>
            <w:gridSpan w:val="2"/>
          </w:tcPr>
          <w:p w14:paraId="4FB8974A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CFEA" w14:textId="222CE489" w:rsidR="00C25C36" w:rsidRPr="00951013" w:rsidRDefault="009C17D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118,866</w:t>
            </w:r>
          </w:p>
        </w:tc>
        <w:tc>
          <w:tcPr>
            <w:tcW w:w="143" w:type="pct"/>
            <w:gridSpan w:val="2"/>
          </w:tcPr>
          <w:p w14:paraId="098542A4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585A4027" w14:textId="42024CCC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187,531</w:t>
            </w:r>
          </w:p>
        </w:tc>
      </w:tr>
      <w:tr w:rsidR="00C25C36" w:rsidRPr="00951013" w14:paraId="4C01398C" w14:textId="77777777" w:rsidTr="004126C0">
        <w:trPr>
          <w:cantSplit/>
          <w:trHeight w:val="38"/>
        </w:trPr>
        <w:tc>
          <w:tcPr>
            <w:tcW w:w="1953" w:type="pct"/>
          </w:tcPr>
          <w:p w14:paraId="304A0F54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243AC7EF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7E14DB0F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</w:tcPr>
          <w:p w14:paraId="0124DA58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DD91A3D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0CD07FD0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5C411ED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63" w:type="pct"/>
          </w:tcPr>
          <w:p w14:paraId="3DF06FE3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C25C36" w:rsidRPr="009C17D6" w14:paraId="6406705A" w14:textId="77777777" w:rsidTr="004126C0">
        <w:trPr>
          <w:cantSplit/>
          <w:trHeight w:val="38"/>
        </w:trPr>
        <w:tc>
          <w:tcPr>
            <w:tcW w:w="1953" w:type="pct"/>
          </w:tcPr>
          <w:p w14:paraId="615A7566" w14:textId="5D8B615F" w:rsidR="00C25C36" w:rsidRPr="009D6276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27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67" w:type="pct"/>
          </w:tcPr>
          <w:p w14:paraId="6656C216" w14:textId="77777777" w:rsidR="00C25C36" w:rsidRPr="009D6276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2960C5BF" w14:textId="77777777" w:rsidR="00C25C36" w:rsidRPr="009D6276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</w:tcPr>
          <w:p w14:paraId="008EFE9E" w14:textId="77777777" w:rsidR="00C25C36" w:rsidRPr="009D6276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8CA98CB" w14:textId="77777777" w:rsidR="00C25C36" w:rsidRPr="009D6276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5F54495C" w14:textId="77777777" w:rsidR="00C25C36" w:rsidRPr="009D6276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F8F3ACE" w14:textId="77777777" w:rsidR="00C25C36" w:rsidRPr="009D6276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</w:tcPr>
          <w:p w14:paraId="74CFD40A" w14:textId="77777777" w:rsidR="00C25C36" w:rsidRPr="009D6276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5C36" w:rsidRPr="009C17D6" w14:paraId="4166FE5C" w14:textId="77777777" w:rsidTr="00951013">
        <w:trPr>
          <w:cantSplit/>
          <w:trHeight w:val="424"/>
        </w:trPr>
        <w:tc>
          <w:tcPr>
            <w:tcW w:w="1953" w:type="pct"/>
          </w:tcPr>
          <w:p w14:paraId="66111C1D" w14:textId="0E81F440" w:rsidR="00C25C36" w:rsidRPr="009D6276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627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14:paraId="39706232" w14:textId="7DD0E0AD" w:rsidR="00C25C36" w:rsidRPr="009D6276" w:rsidRDefault="009D627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62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268,695</w:t>
            </w:r>
          </w:p>
        </w:tc>
        <w:tc>
          <w:tcPr>
            <w:tcW w:w="141" w:type="pct"/>
            <w:gridSpan w:val="2"/>
          </w:tcPr>
          <w:p w14:paraId="2773F3F4" w14:textId="77777777" w:rsidR="00C25C36" w:rsidRPr="009D6276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26629EAD" w14:textId="23B1EB99" w:rsidR="00C25C36" w:rsidRPr="009D6276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62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260,571</w:t>
            </w:r>
          </w:p>
        </w:tc>
        <w:tc>
          <w:tcPr>
            <w:tcW w:w="144" w:type="pct"/>
            <w:gridSpan w:val="2"/>
          </w:tcPr>
          <w:p w14:paraId="306E0DD1" w14:textId="77777777" w:rsidR="00C25C36" w:rsidRPr="009D6276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bottom w:val="double" w:sz="4" w:space="0" w:color="auto"/>
            </w:tcBorders>
          </w:tcPr>
          <w:p w14:paraId="0914E2E5" w14:textId="24E87C9C" w:rsidR="00C25C36" w:rsidRPr="009D6276" w:rsidRDefault="009D627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62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268,223</w:t>
            </w:r>
          </w:p>
        </w:tc>
        <w:tc>
          <w:tcPr>
            <w:tcW w:w="143" w:type="pct"/>
            <w:gridSpan w:val="2"/>
          </w:tcPr>
          <w:p w14:paraId="0151281D" w14:textId="77777777" w:rsidR="00C25C36" w:rsidRPr="009D6276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</w:tcPr>
          <w:p w14:paraId="217C8780" w14:textId="40BB88B1" w:rsidR="00C25C36" w:rsidRPr="009D6276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62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259,939</w:t>
            </w:r>
          </w:p>
        </w:tc>
      </w:tr>
      <w:tr w:rsidR="00C25C36" w:rsidRPr="004126C0" w14:paraId="1CC278D0" w14:textId="77777777" w:rsidTr="004126C0">
        <w:trPr>
          <w:cantSplit/>
          <w:trHeight w:val="38"/>
        </w:trPr>
        <w:tc>
          <w:tcPr>
            <w:tcW w:w="1953" w:type="pct"/>
          </w:tcPr>
          <w:p w14:paraId="55B223CB" w14:textId="2FD9A2AA" w:rsidR="00FC0642" w:rsidRPr="004126C0" w:rsidRDefault="00FC0642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2E13FA6A" w14:textId="77777777" w:rsidR="00C25C36" w:rsidRPr="004126C0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4F7A7BEA" w14:textId="77777777" w:rsidR="00C25C36" w:rsidRPr="004126C0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28F09DD2" w14:textId="77777777" w:rsidR="00C25C36" w:rsidRPr="004126C0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1E344A7" w14:textId="77777777" w:rsidR="00C25C36" w:rsidRPr="004126C0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76CD7974" w14:textId="77777777" w:rsidR="00C25C36" w:rsidRPr="004126C0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3B95F96" w14:textId="77777777" w:rsidR="00C25C36" w:rsidRPr="004126C0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3994CE7E" w14:textId="77777777" w:rsidR="00C25C36" w:rsidRPr="004126C0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5C36" w:rsidRPr="00951013" w14:paraId="334A2555" w14:textId="77777777" w:rsidTr="00951013">
        <w:trPr>
          <w:cantSplit/>
          <w:trHeight w:val="424"/>
        </w:trPr>
        <w:tc>
          <w:tcPr>
            <w:tcW w:w="1953" w:type="pct"/>
          </w:tcPr>
          <w:p w14:paraId="029F1FAF" w14:textId="036B2990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667" w:type="pct"/>
          </w:tcPr>
          <w:p w14:paraId="2D8F2304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673F0AE6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</w:tcPr>
          <w:p w14:paraId="7891FE1B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3CE48DF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6BCE5E9D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7109170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</w:tcPr>
          <w:p w14:paraId="01A85ED1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5C36" w:rsidRPr="00951013" w14:paraId="269AD425" w14:textId="77777777" w:rsidTr="00951013">
        <w:trPr>
          <w:cantSplit/>
          <w:trHeight w:val="424"/>
        </w:trPr>
        <w:tc>
          <w:tcPr>
            <w:tcW w:w="1953" w:type="pct"/>
          </w:tcPr>
          <w:p w14:paraId="69723A68" w14:textId="77777777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14:paraId="5E3789B6" w14:textId="3F60CBC9" w:rsidR="00C25C36" w:rsidRPr="00951013" w:rsidRDefault="009C17D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gridSpan w:val="2"/>
          </w:tcPr>
          <w:p w14:paraId="13AAF478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207161E8" w14:textId="60C187DC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38C5D19B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bottom w:val="double" w:sz="4" w:space="0" w:color="auto"/>
            </w:tcBorders>
          </w:tcPr>
          <w:p w14:paraId="1806F65C" w14:textId="1095AC2A" w:rsidR="00C25C36" w:rsidRPr="00951013" w:rsidRDefault="009C17D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  <w:tc>
          <w:tcPr>
            <w:tcW w:w="143" w:type="pct"/>
            <w:gridSpan w:val="2"/>
          </w:tcPr>
          <w:p w14:paraId="5E25F319" w14:textId="77777777" w:rsidR="00C25C36" w:rsidRPr="00951013" w:rsidRDefault="00C25C36" w:rsidP="00C25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</w:tcPr>
          <w:p w14:paraId="70EBF174" w14:textId="709382C6" w:rsidR="00C25C36" w:rsidRPr="00951013" w:rsidRDefault="00C25C36" w:rsidP="00C2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</w:tr>
    </w:tbl>
    <w:p w14:paraId="658661FF" w14:textId="6F90B029" w:rsidR="00BC2044" w:rsidRPr="000966DD" w:rsidRDefault="00BC2044" w:rsidP="00B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color w:val="0D0D0D"/>
          <w:sz w:val="30"/>
          <w:szCs w:val="30"/>
          <w:cs/>
        </w:rPr>
      </w:pPr>
      <w:r w:rsidRPr="002018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  <w:r w:rsidR="001A3395" w:rsidRPr="0020188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และมีการเปลี่ยนแปลงในระหว่างงวด</w:t>
      </w:r>
    </w:p>
    <w:p w14:paraId="6F6A5916" w14:textId="391C9633" w:rsidR="00BC2044" w:rsidRPr="004126C0" w:rsidRDefault="00BC2044" w:rsidP="00412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7D3837D8" w14:textId="77777777" w:rsidR="0049208C" w:rsidRPr="0049208C" w:rsidRDefault="0049208C" w:rsidP="0049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9208C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สัญญาให้ผลิตสินค้า</w:t>
      </w:r>
    </w:p>
    <w:p w14:paraId="70C34CA2" w14:textId="77777777" w:rsidR="0049208C" w:rsidRPr="0049208C" w:rsidRDefault="0049208C" w:rsidP="0049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FC3BD" w14:textId="650732FC" w:rsidR="0049208C" w:rsidRPr="0049208C" w:rsidRDefault="0049208C" w:rsidP="004920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208C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ทำ</w:t>
      </w:r>
      <w:r w:rsidRPr="0049208C">
        <w:rPr>
          <w:rFonts w:asciiTheme="majorBidi" w:hAnsiTheme="majorBidi" w:cstheme="majorBidi"/>
          <w:sz w:val="30"/>
          <w:szCs w:val="30"/>
          <w:cs/>
        </w:rPr>
        <w:t>สัญญากับบริษัทที่เกี่ยวข้องกันแห่งหนึ่งเพื่อ</w:t>
      </w:r>
      <w:r w:rsidR="000849C1">
        <w:rPr>
          <w:rFonts w:asciiTheme="majorBidi" w:hAnsiTheme="majorBidi" w:cstheme="majorBidi" w:hint="cs"/>
          <w:sz w:val="30"/>
          <w:szCs w:val="30"/>
          <w:cs/>
        </w:rPr>
        <w:t>แต่งตั้ง</w:t>
      </w:r>
      <w:r w:rsidRPr="0049208C">
        <w:rPr>
          <w:rFonts w:asciiTheme="majorBidi" w:hAnsiTheme="majorBidi" w:cstheme="majorBidi"/>
          <w:sz w:val="30"/>
          <w:szCs w:val="30"/>
          <w:cs/>
        </w:rPr>
        <w:t>เป็นผู้ผลิตน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้ำ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ดื่มภายใต้เครื่องหมายการค้า “คริสตัล” โดยมีระยะเวลาตั้งแต่วันที่ </w:t>
      </w:r>
      <w:r w:rsidRPr="0049208C">
        <w:rPr>
          <w:rFonts w:asciiTheme="majorBidi" w:hAnsiTheme="majorBidi" w:cstheme="majorBidi"/>
          <w:sz w:val="30"/>
          <w:szCs w:val="30"/>
        </w:rPr>
        <w:t>1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208C">
        <w:rPr>
          <w:rFonts w:asciiTheme="majorBidi" w:hAnsiTheme="majorBidi" w:cstheme="majorBidi"/>
          <w:sz w:val="30"/>
          <w:szCs w:val="30"/>
        </w:rPr>
        <w:t>2565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49208C">
        <w:rPr>
          <w:rFonts w:asciiTheme="majorBidi" w:hAnsiTheme="majorBidi" w:cstheme="majorBidi"/>
          <w:sz w:val="30"/>
          <w:szCs w:val="30"/>
        </w:rPr>
        <w:t xml:space="preserve">30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49208C">
        <w:rPr>
          <w:rFonts w:asciiTheme="majorBidi" w:hAnsiTheme="majorBidi" w:cstheme="majorBidi"/>
          <w:sz w:val="30"/>
          <w:szCs w:val="30"/>
        </w:rPr>
        <w:t xml:space="preserve">2567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49208C">
        <w:rPr>
          <w:rFonts w:asciiTheme="majorBidi" w:hAnsiTheme="majorBidi" w:cstheme="majorBidi"/>
          <w:sz w:val="30"/>
          <w:szCs w:val="30"/>
        </w:rPr>
        <w:t>1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67E4D7E4" w14:textId="77777777" w:rsidR="0049208C" w:rsidRPr="0049208C" w:rsidRDefault="0049208C" w:rsidP="0049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13B2270" w14:textId="77777777" w:rsidR="0049208C" w:rsidRPr="0049208C" w:rsidRDefault="0049208C" w:rsidP="0049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9208C">
        <w:rPr>
          <w:rFonts w:asciiTheme="majorBidi" w:hAnsiTheme="majorBidi" w:cstheme="majorBidi"/>
          <w:i/>
          <w:iCs/>
          <w:sz w:val="30"/>
          <w:szCs w:val="30"/>
          <w:cs/>
        </w:rPr>
        <w:t>สัญญาแต่งตั้งผู้จัดจำหน่ายสินค้า</w:t>
      </w:r>
    </w:p>
    <w:p w14:paraId="64A51002" w14:textId="77777777" w:rsidR="0049208C" w:rsidRPr="0049208C" w:rsidRDefault="0049208C" w:rsidP="0049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</w:p>
    <w:p w14:paraId="2B63F717" w14:textId="77777777" w:rsidR="0049208C" w:rsidRPr="0049208C" w:rsidRDefault="0049208C" w:rsidP="0049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9208C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กันหลายแห่ง</w:t>
      </w:r>
      <w:r w:rsidRPr="0049208C">
        <w:rPr>
          <w:rFonts w:asciiTheme="majorBidi" w:hAnsiTheme="majorBidi" w:cstheme="majorBidi"/>
          <w:sz w:val="30"/>
          <w:szCs w:val="30"/>
          <w:cs/>
        </w:rPr>
        <w:t>เพื่อแต่งตั้งเป็นผู้จัดจำหน่ายสินค้าภายใต้เครื่องหมายการค้า "</w:t>
      </w:r>
      <w:r w:rsidRPr="0049208C">
        <w:rPr>
          <w:rFonts w:asciiTheme="majorBidi" w:hAnsiTheme="majorBidi" w:cstheme="majorBidi"/>
          <w:sz w:val="30"/>
          <w:szCs w:val="30"/>
        </w:rPr>
        <w:t xml:space="preserve">Crystal" "Ranger" "Sarsi" "Est" </w:t>
      </w:r>
      <w:r w:rsidRPr="0049208C">
        <w:rPr>
          <w:rFonts w:asciiTheme="majorBidi" w:hAnsiTheme="majorBidi" w:cstheme="majorBidi"/>
          <w:sz w:val="30"/>
          <w:szCs w:val="30"/>
          <w:cs/>
        </w:rPr>
        <w:t>และ "</w:t>
      </w:r>
      <w:r w:rsidRPr="0049208C">
        <w:rPr>
          <w:rFonts w:asciiTheme="majorBidi" w:hAnsiTheme="majorBidi" w:cstheme="majorBidi"/>
          <w:sz w:val="30"/>
          <w:szCs w:val="30"/>
        </w:rPr>
        <w:t xml:space="preserve">Power Plus" </w:t>
      </w:r>
      <w:r w:rsidRPr="0049208C">
        <w:rPr>
          <w:rFonts w:asciiTheme="majorBidi" w:hAnsiTheme="majorBidi" w:cstheme="majorBidi"/>
          <w:sz w:val="30"/>
          <w:szCs w:val="30"/>
          <w:cs/>
        </w:rPr>
        <w:t>โดย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มีระยะเวลา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49208C">
        <w:rPr>
          <w:rFonts w:asciiTheme="majorBidi" w:hAnsiTheme="majorBidi" w:cstheme="majorBidi"/>
          <w:sz w:val="30"/>
          <w:szCs w:val="30"/>
        </w:rPr>
        <w:t xml:space="preserve">1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49208C">
        <w:rPr>
          <w:rFonts w:asciiTheme="majorBidi" w:hAnsiTheme="majorBidi" w:cstheme="majorBidi"/>
          <w:sz w:val="30"/>
          <w:szCs w:val="30"/>
        </w:rPr>
        <w:t xml:space="preserve">2565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49208C">
        <w:rPr>
          <w:rFonts w:asciiTheme="majorBidi" w:hAnsiTheme="majorBidi" w:cstheme="majorBidi"/>
          <w:sz w:val="30"/>
          <w:szCs w:val="30"/>
        </w:rPr>
        <w:t xml:space="preserve">30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49208C">
        <w:rPr>
          <w:rFonts w:asciiTheme="majorBidi" w:hAnsiTheme="majorBidi" w:cstheme="majorBidi"/>
          <w:sz w:val="30"/>
          <w:szCs w:val="30"/>
        </w:rPr>
        <w:t>2568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49208C">
        <w:rPr>
          <w:rFonts w:asciiTheme="majorBidi" w:hAnsiTheme="majorBidi" w:cstheme="majorBidi"/>
          <w:sz w:val="30"/>
          <w:szCs w:val="30"/>
        </w:rPr>
        <w:t>1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350B0971" w14:textId="77777777" w:rsidR="0049208C" w:rsidRPr="0049208C" w:rsidRDefault="0049208C" w:rsidP="0049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37616F6" w14:textId="77777777" w:rsidR="0049208C" w:rsidRPr="0049208C" w:rsidRDefault="0049208C" w:rsidP="0049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9208C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สัญญาซื้อขายผลิตภัณฑ์</w:t>
      </w:r>
    </w:p>
    <w:p w14:paraId="645B85DA" w14:textId="77777777" w:rsidR="0049208C" w:rsidRPr="0049208C" w:rsidRDefault="0049208C" w:rsidP="0049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62AD5A9" w14:textId="77777777" w:rsidR="0049208C" w:rsidRPr="0049208C" w:rsidRDefault="0049208C" w:rsidP="0049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9208C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กันแห่งหนึ่งเพื่อซื้อขายผลิตภัณฑ์เครื่องดื่มภายใต้เครื่องหมายการค้า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208C">
        <w:rPr>
          <w:rFonts w:asciiTheme="majorBidi" w:hAnsiTheme="majorBidi" w:cstheme="majorBidi"/>
          <w:sz w:val="30"/>
          <w:szCs w:val="30"/>
          <w:cs/>
        </w:rPr>
        <w:t>"</w:t>
      </w:r>
      <w:r w:rsidRPr="0049208C">
        <w:rPr>
          <w:rFonts w:asciiTheme="majorBidi" w:hAnsiTheme="majorBidi" w:cstheme="majorBidi"/>
          <w:sz w:val="30"/>
          <w:szCs w:val="30"/>
        </w:rPr>
        <w:t xml:space="preserve">Crystal" "Ranger" "Sarsi" "Est" </w:t>
      </w:r>
      <w:r w:rsidRPr="0049208C">
        <w:rPr>
          <w:rFonts w:asciiTheme="majorBidi" w:hAnsiTheme="majorBidi" w:cstheme="majorBidi"/>
          <w:sz w:val="30"/>
          <w:szCs w:val="30"/>
          <w:cs/>
        </w:rPr>
        <w:t>และ "</w:t>
      </w:r>
      <w:r w:rsidRPr="0049208C">
        <w:rPr>
          <w:rFonts w:asciiTheme="majorBidi" w:hAnsiTheme="majorBidi" w:cstheme="majorBidi"/>
          <w:sz w:val="30"/>
          <w:szCs w:val="30"/>
        </w:rPr>
        <w:t xml:space="preserve">Power Plus" </w:t>
      </w:r>
      <w:r w:rsidRPr="0049208C">
        <w:rPr>
          <w:rFonts w:asciiTheme="majorBidi" w:hAnsiTheme="majorBidi" w:cstheme="majorBidi"/>
          <w:sz w:val="30"/>
          <w:szCs w:val="30"/>
          <w:cs/>
        </w:rPr>
        <w:t>โดย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มีระยะเวลา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49208C">
        <w:rPr>
          <w:rFonts w:asciiTheme="majorBidi" w:hAnsiTheme="majorBidi" w:cstheme="majorBidi"/>
          <w:sz w:val="30"/>
          <w:szCs w:val="30"/>
        </w:rPr>
        <w:t xml:space="preserve">1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49208C">
        <w:rPr>
          <w:rFonts w:asciiTheme="majorBidi" w:hAnsiTheme="majorBidi" w:cstheme="majorBidi"/>
          <w:sz w:val="30"/>
          <w:szCs w:val="30"/>
        </w:rPr>
        <w:t xml:space="preserve">2565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49208C">
        <w:rPr>
          <w:rFonts w:asciiTheme="majorBidi" w:hAnsiTheme="majorBidi" w:cstheme="majorBidi"/>
          <w:sz w:val="30"/>
          <w:szCs w:val="30"/>
        </w:rPr>
        <w:t xml:space="preserve">30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49208C">
        <w:rPr>
          <w:rFonts w:asciiTheme="majorBidi" w:hAnsiTheme="majorBidi" w:cstheme="majorBidi"/>
          <w:sz w:val="30"/>
          <w:szCs w:val="30"/>
        </w:rPr>
        <w:t xml:space="preserve">2568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49208C">
        <w:rPr>
          <w:rFonts w:asciiTheme="majorBidi" w:hAnsiTheme="majorBidi" w:cstheme="majorBidi"/>
          <w:sz w:val="30"/>
          <w:szCs w:val="30"/>
        </w:rPr>
        <w:t>1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54538996" w14:textId="77777777" w:rsidR="0049208C" w:rsidRPr="0049208C" w:rsidRDefault="0049208C" w:rsidP="0049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D22D7D" w14:textId="0CC3B5E6" w:rsidR="0049208C" w:rsidRPr="0049208C" w:rsidRDefault="0049208C" w:rsidP="0049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9208C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สัญญาเช่าช่วงพื้นที่อาคารสำนักงานและสัญญาบริการ</w:t>
      </w:r>
    </w:p>
    <w:p w14:paraId="5127E0C3" w14:textId="77777777" w:rsidR="0049208C" w:rsidRPr="0049208C" w:rsidRDefault="0049208C" w:rsidP="0049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CC90062" w14:textId="1AB1CB57" w:rsidR="0049208C" w:rsidRDefault="0049208C" w:rsidP="00030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49208C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บริษัทได้ทำสัญญาเช่าช่วงพื้นที่อาคารสำนักงาน</w:t>
      </w:r>
      <w:r w:rsidRPr="0049208C">
        <w:rPr>
          <w:rFonts w:asciiTheme="majorBidi" w:hAnsiTheme="majorBidi" w:cstheme="majorBidi"/>
          <w:sz w:val="30"/>
          <w:szCs w:val="30"/>
        </w:rPr>
        <w:t xml:space="preserve"> </w:t>
      </w:r>
      <w:r w:rsidRPr="0049208C">
        <w:rPr>
          <w:rFonts w:asciiTheme="majorBidi" w:hAnsiTheme="majorBidi" w:cstheme="majorBidi"/>
          <w:sz w:val="30"/>
          <w:szCs w:val="30"/>
          <w:cs/>
        </w:rPr>
        <w:t>พื้นที่เก็บของ และสัญญาบริการกับบริษัทที่เกี่ยวข้องกันแห่งหนึ่ง โดยบริษัทมีภาระผูกพันที่จะต้องจ่ายค่าเช่าและค่าบริการตามอัตราที่ระบุไว้ในสัญญา โดย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มีระยะเวลา</w:t>
      </w:r>
      <w:r w:rsidRPr="0049208C">
        <w:rPr>
          <w:rFonts w:asciiTheme="majorBidi" w:hAnsiTheme="majorBidi" w:cstheme="majorBidi"/>
          <w:sz w:val="30"/>
          <w:szCs w:val="30"/>
          <w:cs/>
        </w:rPr>
        <w:t>ตั้งแต่วันที่</w:t>
      </w:r>
      <w:r w:rsidR="00B7748E">
        <w:rPr>
          <w:rFonts w:asciiTheme="majorBidi" w:hAnsiTheme="majorBidi" w:cstheme="majorBidi"/>
          <w:sz w:val="30"/>
          <w:szCs w:val="30"/>
        </w:rPr>
        <w:br/>
      </w:r>
      <w:r w:rsidRPr="0049208C">
        <w:rPr>
          <w:rFonts w:asciiTheme="majorBidi" w:hAnsiTheme="majorBidi" w:cstheme="majorBidi"/>
          <w:sz w:val="30"/>
          <w:szCs w:val="30"/>
        </w:rPr>
        <w:t xml:space="preserve">23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49208C">
        <w:rPr>
          <w:rFonts w:asciiTheme="majorBidi" w:hAnsiTheme="majorBidi" w:cstheme="majorBidi"/>
          <w:sz w:val="30"/>
          <w:szCs w:val="30"/>
        </w:rPr>
        <w:t xml:space="preserve">2565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49208C">
        <w:rPr>
          <w:rFonts w:asciiTheme="majorBidi" w:hAnsiTheme="majorBidi" w:cstheme="majorBidi"/>
          <w:sz w:val="30"/>
          <w:szCs w:val="30"/>
        </w:rPr>
        <w:t xml:space="preserve">22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49208C">
        <w:rPr>
          <w:rFonts w:asciiTheme="majorBidi" w:hAnsiTheme="majorBidi" w:cstheme="majorBidi"/>
          <w:sz w:val="30"/>
          <w:szCs w:val="30"/>
        </w:rPr>
        <w:t>2568</w:t>
      </w:r>
    </w:p>
    <w:p w14:paraId="55531649" w14:textId="40468369" w:rsidR="0039652E" w:rsidRDefault="00396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2099AA" w14:textId="77777777" w:rsidR="0049208C" w:rsidRPr="0049208C" w:rsidRDefault="0049208C" w:rsidP="0049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9208C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สัญญาให้บริการพื้นที่</w:t>
      </w:r>
    </w:p>
    <w:p w14:paraId="6BB3D9C2" w14:textId="77777777" w:rsidR="0049208C" w:rsidRPr="0049208C" w:rsidRDefault="0049208C" w:rsidP="0049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DB5E0DC" w14:textId="2A26A542" w:rsidR="0049208C" w:rsidRPr="0049208C" w:rsidRDefault="0049208C" w:rsidP="00A7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49208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และบริษัทย่อยแห่งหนึ่ง</w:t>
      </w:r>
      <w:r w:rsidRPr="0049208C">
        <w:rPr>
          <w:rFonts w:asciiTheme="majorBidi" w:hAnsiTheme="majorBidi" w:cstheme="majorBidi"/>
          <w:sz w:val="30"/>
          <w:szCs w:val="30"/>
          <w:cs/>
        </w:rPr>
        <w:t>ได้ทำสัญญากับบริษัทที่เกี่ยวข้อง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Pr="0049208C">
        <w:rPr>
          <w:rFonts w:asciiTheme="majorBidi" w:hAnsiTheme="majorBidi" w:cstheme="majorBidi"/>
          <w:sz w:val="30"/>
          <w:szCs w:val="30"/>
          <w:cs/>
        </w:rPr>
        <w:t>แห่งหนึ่งเพื่อให้</w:t>
      </w:r>
      <w:r w:rsidR="00A73152">
        <w:rPr>
          <w:rFonts w:asciiTheme="majorBidi" w:hAnsiTheme="majorBidi" w:cstheme="majorBidi" w:hint="cs"/>
          <w:sz w:val="30"/>
          <w:szCs w:val="30"/>
          <w:cs/>
        </w:rPr>
        <w:t>ใช้พื้นที่บางส่วนในการ</w:t>
      </w:r>
      <w:r w:rsidRPr="0049208C">
        <w:rPr>
          <w:rFonts w:asciiTheme="majorBidi" w:hAnsiTheme="majorBidi" w:cstheme="majorBidi"/>
          <w:sz w:val="30"/>
          <w:szCs w:val="30"/>
          <w:cs/>
        </w:rPr>
        <w:t>ติดตั้</w:t>
      </w:r>
      <w:r w:rsidR="00A73152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ระบบผลิตไฟฟ้าจากพลังงานแสงอาทิตย์บนหลังคา</w:t>
      </w:r>
      <w:r w:rsidRPr="0049208C">
        <w:rPr>
          <w:rFonts w:asciiTheme="majorBidi" w:hAnsiTheme="majorBidi" w:cstheme="majorBidi"/>
          <w:sz w:val="30"/>
          <w:szCs w:val="30"/>
        </w:rPr>
        <w:t xml:space="preserve">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 w:rsidR="007735F8">
        <w:rPr>
          <w:rFonts w:asciiTheme="majorBidi" w:hAnsiTheme="majorBidi" w:cstheme="majorBidi"/>
          <w:sz w:val="30"/>
          <w:szCs w:val="30"/>
        </w:rPr>
        <w:t>1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7735F8">
        <w:rPr>
          <w:rFonts w:asciiTheme="majorBidi" w:hAnsiTheme="majorBidi" w:cstheme="majorBidi"/>
          <w:sz w:val="30"/>
          <w:szCs w:val="30"/>
        </w:rPr>
        <w:t>2565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7735F8">
        <w:rPr>
          <w:rFonts w:asciiTheme="majorBidi" w:hAnsiTheme="majorBidi" w:cstheme="majorBidi"/>
          <w:sz w:val="30"/>
          <w:szCs w:val="30"/>
        </w:rPr>
        <w:t>31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7735F8">
        <w:rPr>
          <w:rFonts w:asciiTheme="majorBidi" w:hAnsiTheme="majorBidi" w:cstheme="majorBidi"/>
          <w:sz w:val="30"/>
          <w:szCs w:val="30"/>
        </w:rPr>
        <w:t>2585</w:t>
      </w:r>
    </w:p>
    <w:p w14:paraId="08070F7F" w14:textId="77777777" w:rsidR="0049208C" w:rsidRPr="0049208C" w:rsidRDefault="0049208C" w:rsidP="0049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1EA30F0" w14:textId="77777777" w:rsidR="0049208C" w:rsidRPr="0049208C" w:rsidRDefault="0049208C" w:rsidP="0049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9208C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สัญญาซื้อขายไฟฟ้า</w:t>
      </w:r>
    </w:p>
    <w:p w14:paraId="60642AB2" w14:textId="77777777" w:rsidR="0049208C" w:rsidRPr="00BF489D" w:rsidRDefault="0049208C" w:rsidP="0049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7DC6E1C0" w14:textId="5CA27A70" w:rsidR="0049208C" w:rsidRPr="0049208C" w:rsidRDefault="0049208C" w:rsidP="0049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49208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และบริษัทย่อยแห่งหนึ่ง</w:t>
      </w:r>
      <w:r w:rsidRPr="0049208C">
        <w:rPr>
          <w:rFonts w:asciiTheme="majorBidi" w:hAnsiTheme="majorBidi" w:cstheme="majorBidi"/>
          <w:sz w:val="30"/>
          <w:szCs w:val="30"/>
          <w:cs/>
        </w:rPr>
        <w:t>ได้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ทำ</w:t>
      </w:r>
      <w:r w:rsidRPr="0049208C">
        <w:rPr>
          <w:rFonts w:asciiTheme="majorBidi" w:hAnsiTheme="majorBidi" w:cstheme="majorBidi"/>
          <w:sz w:val="30"/>
          <w:szCs w:val="30"/>
          <w:cs/>
        </w:rPr>
        <w:t>สัญญา</w:t>
      </w:r>
      <w:r w:rsidR="00D632B6" w:rsidRPr="0049208C">
        <w:rPr>
          <w:rFonts w:asciiTheme="majorBidi" w:hAnsiTheme="majorBidi" w:cstheme="majorBidi"/>
          <w:sz w:val="30"/>
          <w:szCs w:val="30"/>
          <w:cs/>
        </w:rPr>
        <w:t>กับบริษัทที่เกี่ยวข้องกันแห่งหนึ่ง</w:t>
      </w:r>
      <w:r w:rsidR="0028732C">
        <w:rPr>
          <w:rFonts w:asciiTheme="majorBidi" w:hAnsiTheme="majorBidi" w:cstheme="majorBidi" w:hint="cs"/>
          <w:sz w:val="30"/>
          <w:szCs w:val="30"/>
          <w:cs/>
        </w:rPr>
        <w:t>เพื่อ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 xml:space="preserve">ซื้อขายไฟฟ้าจากระบบผลิตไฟฟ้าจากพลังงานแสงอาทิตย์บนหลังคา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 w:rsidR="007735F8">
        <w:rPr>
          <w:rFonts w:asciiTheme="majorBidi" w:hAnsiTheme="majorBidi" w:cstheme="majorBidi"/>
          <w:sz w:val="30"/>
          <w:szCs w:val="30"/>
        </w:rPr>
        <w:t>1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7735F8">
        <w:rPr>
          <w:rFonts w:asciiTheme="majorBidi" w:hAnsiTheme="majorBidi" w:cstheme="majorBidi"/>
          <w:sz w:val="30"/>
          <w:szCs w:val="30"/>
        </w:rPr>
        <w:t>2565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7735F8">
        <w:rPr>
          <w:rFonts w:asciiTheme="majorBidi" w:hAnsiTheme="majorBidi" w:cstheme="majorBidi"/>
          <w:sz w:val="30"/>
          <w:szCs w:val="30"/>
        </w:rPr>
        <w:t>31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7735F8">
        <w:rPr>
          <w:rFonts w:asciiTheme="majorBidi" w:hAnsiTheme="majorBidi" w:cstheme="majorBidi"/>
          <w:sz w:val="30"/>
          <w:szCs w:val="30"/>
        </w:rPr>
        <w:t>2585</w:t>
      </w:r>
    </w:p>
    <w:p w14:paraId="3D7F6253" w14:textId="77777777" w:rsidR="0049208C" w:rsidRPr="00BF489D" w:rsidRDefault="0049208C" w:rsidP="0049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AEBD441" w14:textId="77777777" w:rsidR="0049208C" w:rsidRPr="0049208C" w:rsidRDefault="0049208C" w:rsidP="0049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9208C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</w:p>
    <w:p w14:paraId="243AB41B" w14:textId="77777777" w:rsidR="0049208C" w:rsidRPr="00BF489D" w:rsidRDefault="0049208C" w:rsidP="0049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B1C3843" w14:textId="77777777" w:rsidR="0049208C" w:rsidRPr="0049208C" w:rsidRDefault="0049208C" w:rsidP="0049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9208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และบริษัทย่อยหลายแห่ง</w:t>
      </w:r>
      <w:r w:rsidRPr="0049208C">
        <w:rPr>
          <w:rFonts w:asciiTheme="majorBidi" w:hAnsiTheme="majorBidi" w:cstheme="majorBidi"/>
          <w:sz w:val="30"/>
          <w:szCs w:val="30"/>
          <w:cs/>
        </w:rPr>
        <w:t>ได้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ทำ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สัญญากับบริษัทที่เกี่ยวข้องกันแห่งหนึ่งเพื่อเช่าพาเลทไม้ โดยมีระยะเวลาตั้งแต่วันที่ </w:t>
      </w:r>
      <w:r w:rsidRPr="0049208C">
        <w:rPr>
          <w:rFonts w:asciiTheme="majorBidi" w:hAnsiTheme="majorBidi" w:cstheme="majorBidi"/>
          <w:sz w:val="30"/>
          <w:szCs w:val="30"/>
        </w:rPr>
        <w:t xml:space="preserve">1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49208C">
        <w:rPr>
          <w:rFonts w:asciiTheme="majorBidi" w:hAnsiTheme="majorBidi" w:cstheme="majorBidi"/>
          <w:sz w:val="30"/>
          <w:szCs w:val="30"/>
        </w:rPr>
        <w:t xml:space="preserve">2564 </w:t>
      </w:r>
      <w:r w:rsidRPr="0049208C">
        <w:rPr>
          <w:rFonts w:asciiTheme="majorBidi" w:hAnsiTheme="majorBidi" w:cstheme="majorBidi"/>
          <w:sz w:val="30"/>
          <w:szCs w:val="30"/>
          <w:cs/>
        </w:rPr>
        <w:t>ถึง</w:t>
      </w:r>
      <w:r w:rsidRPr="0049208C">
        <w:rPr>
          <w:rFonts w:asciiTheme="majorBidi" w:hAnsiTheme="majorBidi" w:cstheme="majorBidi"/>
          <w:sz w:val="30"/>
          <w:szCs w:val="30"/>
        </w:rPr>
        <w:t xml:space="preserve"> 31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9208C">
        <w:rPr>
          <w:rFonts w:asciiTheme="majorBidi" w:hAnsiTheme="majorBidi" w:cstheme="majorBidi"/>
          <w:sz w:val="30"/>
          <w:szCs w:val="30"/>
        </w:rPr>
        <w:t xml:space="preserve">2567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49208C">
        <w:rPr>
          <w:rFonts w:asciiTheme="majorBidi" w:hAnsiTheme="majorBidi" w:cstheme="majorBidi"/>
          <w:sz w:val="30"/>
          <w:szCs w:val="30"/>
        </w:rPr>
        <w:t>1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13CEF0F1" w14:textId="6251E019" w:rsidR="00482DAE" w:rsidRDefault="00482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4"/>
          <w:szCs w:val="24"/>
        </w:rPr>
      </w:pPr>
    </w:p>
    <w:p w14:paraId="53038303" w14:textId="77777777" w:rsidR="00B628A4" w:rsidRPr="006224C4" w:rsidRDefault="00B628A4" w:rsidP="00B62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00"/>
          <w:sz w:val="30"/>
          <w:szCs w:val="30"/>
          <w:highlight w:val="yellow"/>
        </w:rPr>
      </w:pPr>
      <w:r w:rsidRPr="00206775">
        <w:rPr>
          <w:rFonts w:ascii="Angsana New" w:hAnsi="Angsana New"/>
          <w:bCs/>
          <w:i/>
          <w:iCs/>
          <w:sz w:val="30"/>
          <w:szCs w:val="30"/>
          <w:cs/>
        </w:rPr>
        <w:t>ภาระผูกพันอื่นๆ</w:t>
      </w:r>
    </w:p>
    <w:p w14:paraId="48C5DD09" w14:textId="77777777" w:rsidR="00B628A4" w:rsidRPr="004126C0" w:rsidRDefault="00B628A4" w:rsidP="00B62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69BD7F07" w14:textId="77777777" w:rsidR="00B628A4" w:rsidRPr="009C1987" w:rsidRDefault="00B628A4" w:rsidP="00B628A4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9D627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D6276">
        <w:rPr>
          <w:rFonts w:ascii="Angsana New" w:hAnsi="Angsana New"/>
          <w:sz w:val="30"/>
          <w:szCs w:val="30"/>
        </w:rPr>
        <w:t xml:space="preserve">30 </w:t>
      </w:r>
      <w:r w:rsidRPr="009D627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9D6276">
        <w:rPr>
          <w:rFonts w:ascii="Angsana New" w:hAnsi="Angsana New"/>
          <w:sz w:val="30"/>
          <w:szCs w:val="30"/>
        </w:rPr>
        <w:t>2565</w:t>
      </w:r>
      <w:r w:rsidRPr="009D6276">
        <w:rPr>
          <w:rFonts w:ascii="Angsana New" w:hAnsi="Angsana New"/>
          <w:sz w:val="30"/>
          <w:szCs w:val="30"/>
          <w:cs/>
        </w:rPr>
        <w:t xml:space="preserve"> บริษัทมีภาระผูกพันจากคำสั่งซื้อสินค้ากับกิจการที่เกี่ยวข้องกันเป็นจำนวนเงิน</w:t>
      </w:r>
      <w:r w:rsidRPr="009D6276">
        <w:rPr>
          <w:rFonts w:ascii="Angsana New" w:hAnsi="Angsana New"/>
          <w:sz w:val="30"/>
          <w:szCs w:val="30"/>
        </w:rPr>
        <w:t xml:space="preserve"> 426.17</w:t>
      </w:r>
      <w:r w:rsidRPr="009D6276">
        <w:rPr>
          <w:rFonts w:ascii="Angsana New" w:hAnsi="Angsana New"/>
          <w:sz w:val="30"/>
          <w:szCs w:val="30"/>
        </w:rPr>
        <w:br/>
      </w:r>
      <w:r w:rsidRPr="009D6276">
        <w:rPr>
          <w:rFonts w:ascii="Angsana New" w:hAnsi="Angsana New"/>
          <w:sz w:val="30"/>
          <w:szCs w:val="30"/>
          <w:cs/>
        </w:rPr>
        <w:t>ล้านบาท</w:t>
      </w:r>
      <w:r w:rsidRPr="009D6276">
        <w:rPr>
          <w:rFonts w:ascii="Angsana New" w:hAnsi="Angsana New"/>
          <w:sz w:val="30"/>
          <w:szCs w:val="30"/>
        </w:rPr>
        <w:t xml:space="preserve"> (</w:t>
      </w:r>
      <w:r w:rsidRPr="009D6276">
        <w:rPr>
          <w:rFonts w:ascii="Angsana New" w:hAnsi="Angsana New"/>
          <w:i/>
          <w:iCs/>
          <w:sz w:val="30"/>
          <w:szCs w:val="30"/>
        </w:rPr>
        <w:t xml:space="preserve">30 </w:t>
      </w:r>
      <w:r w:rsidRPr="009D6276">
        <w:rPr>
          <w:rFonts w:ascii="Angsana New" w:hAnsi="Angsana New"/>
          <w:i/>
          <w:iCs/>
          <w:sz w:val="30"/>
          <w:szCs w:val="30"/>
          <w:cs/>
        </w:rPr>
        <w:t xml:space="preserve">กันยายน </w:t>
      </w:r>
      <w:r w:rsidRPr="009D6276">
        <w:rPr>
          <w:rFonts w:ascii="Angsana New" w:hAnsi="Angsana New"/>
          <w:i/>
          <w:iCs/>
          <w:sz w:val="30"/>
          <w:szCs w:val="30"/>
        </w:rPr>
        <w:t>2564:</w:t>
      </w:r>
      <w:r w:rsidRPr="009D627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9D6276">
        <w:rPr>
          <w:rFonts w:ascii="Angsana New" w:hAnsi="Angsana New"/>
          <w:i/>
          <w:iCs/>
          <w:sz w:val="30"/>
          <w:szCs w:val="30"/>
        </w:rPr>
        <w:t>61.44</w:t>
      </w:r>
      <w:r w:rsidRPr="009D6276">
        <w:rPr>
          <w:rFonts w:ascii="Angsana New" w:hAnsi="Angsana New" w:hint="cs"/>
          <w:i/>
          <w:iCs/>
          <w:sz w:val="30"/>
          <w:szCs w:val="30"/>
          <w:cs/>
        </w:rPr>
        <w:t xml:space="preserve"> ล้าน</w:t>
      </w:r>
      <w:r w:rsidRPr="009D6276">
        <w:rPr>
          <w:rFonts w:ascii="Angsana New" w:hAnsi="Angsana New"/>
          <w:i/>
          <w:iCs/>
          <w:sz w:val="30"/>
          <w:szCs w:val="30"/>
          <w:cs/>
        </w:rPr>
        <w:t>บาท</w:t>
      </w:r>
      <w:r w:rsidRPr="009D6276">
        <w:rPr>
          <w:rFonts w:ascii="Angsana New" w:hAnsi="Angsana New"/>
          <w:sz w:val="30"/>
          <w:szCs w:val="30"/>
        </w:rPr>
        <w:t>)</w:t>
      </w:r>
    </w:p>
    <w:p w14:paraId="488FE2FB" w14:textId="70C9E5FC" w:rsidR="00B628A4" w:rsidRDefault="00B62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4"/>
          <w:szCs w:val="24"/>
        </w:rPr>
      </w:pPr>
      <w:r>
        <w:rPr>
          <w:rFonts w:ascii="Angsana New" w:hAnsi="Angsana New"/>
          <w:spacing w:val="-4"/>
          <w:sz w:val="24"/>
          <w:szCs w:val="24"/>
        </w:rPr>
        <w:br w:type="page"/>
      </w:r>
    </w:p>
    <w:p w14:paraId="6938BD03" w14:textId="4152B48A" w:rsidR="007C4747" w:rsidRDefault="00D43336" w:rsidP="001C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1C6187">
        <w:rPr>
          <w:rFonts w:ascii="Angsana New" w:hAnsi="Angsana New"/>
          <w:b/>
          <w:bCs/>
          <w:sz w:val="30"/>
          <w:szCs w:val="30"/>
        </w:rPr>
        <w:tab/>
      </w:r>
      <w:r w:rsidR="007C4747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1CE4F3D7" w14:textId="166B538D" w:rsidR="007C4747" w:rsidRPr="00BF489D" w:rsidRDefault="007C4747" w:rsidP="007C4747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24"/>
          <w:szCs w:val="2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80"/>
        <w:gridCol w:w="1170"/>
        <w:gridCol w:w="178"/>
        <w:gridCol w:w="1172"/>
        <w:gridCol w:w="180"/>
        <w:gridCol w:w="1164"/>
        <w:gridCol w:w="6"/>
      </w:tblGrid>
      <w:tr w:rsidR="007C4747" w:rsidRPr="007C4747" w14:paraId="186C1BC1" w14:textId="77777777" w:rsidTr="003922AE">
        <w:trPr>
          <w:cantSplit/>
          <w:tblHeader/>
        </w:trPr>
        <w:tc>
          <w:tcPr>
            <w:tcW w:w="4050" w:type="dxa"/>
            <w:vAlign w:val="bottom"/>
            <w:hideMark/>
          </w:tcPr>
          <w:p w14:paraId="00CA6AE6" w14:textId="5BFFF7A7" w:rsidR="007C4747" w:rsidRPr="007C4747" w:rsidRDefault="007C4747" w:rsidP="00E72AD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073AE27" w14:textId="0EE763C6" w:rsidR="007C4747" w:rsidRPr="007C4747" w:rsidRDefault="007C4747" w:rsidP="00E72AD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C474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0ECFBA4" w14:textId="77777777" w:rsidR="007C4747" w:rsidRPr="007C4747" w:rsidRDefault="007C4747" w:rsidP="00E72AD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4"/>
            <w:vAlign w:val="bottom"/>
          </w:tcPr>
          <w:p w14:paraId="3E7E9021" w14:textId="35690971" w:rsidR="007C4747" w:rsidRPr="007C4747" w:rsidRDefault="007C4747" w:rsidP="00E72AD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263E" w:rsidRPr="007C4747" w14:paraId="6CADFEB7" w14:textId="77777777" w:rsidTr="003922AE">
        <w:trPr>
          <w:cantSplit/>
          <w:tblHeader/>
        </w:trPr>
        <w:tc>
          <w:tcPr>
            <w:tcW w:w="4050" w:type="dxa"/>
            <w:vAlign w:val="bottom"/>
          </w:tcPr>
          <w:p w14:paraId="067185D2" w14:textId="49FE1E35" w:rsidR="0086263E" w:rsidRPr="007C4747" w:rsidRDefault="0086263E" w:rsidP="0086263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050EE2" w14:textId="09628672" w:rsidR="0086263E" w:rsidRDefault="0086263E" w:rsidP="008626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  <w:p w14:paraId="4C278070" w14:textId="4563A277" w:rsidR="0086263E" w:rsidRPr="007C4747" w:rsidRDefault="0086263E" w:rsidP="008626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C474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277168A" w14:textId="77777777" w:rsidR="0086263E" w:rsidRPr="007C4747" w:rsidRDefault="0086263E" w:rsidP="0086263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DF93B3" w14:textId="77777777" w:rsidR="0086263E" w:rsidRDefault="0086263E" w:rsidP="0086263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30 </w:t>
            </w:r>
            <w:r w:rsidRPr="007C4747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</w:p>
          <w:p w14:paraId="4DA87B68" w14:textId="11D29D0C" w:rsidR="0086263E" w:rsidRPr="007C4747" w:rsidRDefault="0086263E" w:rsidP="0086263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C4747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Pr="007C474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5393255D" w14:textId="77777777" w:rsidR="0086263E" w:rsidRPr="007C4747" w:rsidRDefault="0086263E" w:rsidP="008626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D1C2977" w14:textId="77777777" w:rsidR="0086263E" w:rsidRDefault="0086263E" w:rsidP="008626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  <w:p w14:paraId="4F0D3FCB" w14:textId="0C6F805E" w:rsidR="0086263E" w:rsidRPr="009A5843" w:rsidRDefault="0086263E" w:rsidP="0086263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7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4A5534E0" w14:textId="77777777" w:rsidR="0086263E" w:rsidRPr="007C4747" w:rsidRDefault="0086263E" w:rsidP="008626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5C41B8B" w14:textId="77777777" w:rsidR="0086263E" w:rsidRDefault="0086263E" w:rsidP="0086263E">
            <w:pPr>
              <w:pStyle w:val="acctmergecolhdg"/>
              <w:spacing w:line="240" w:lineRule="auto"/>
              <w:ind w:left="-84" w:right="-78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30 </w:t>
            </w:r>
            <w:r w:rsidRPr="007C4747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</w:p>
          <w:p w14:paraId="41DA3EF4" w14:textId="392AB08E" w:rsidR="0086263E" w:rsidRPr="007C4747" w:rsidRDefault="0086263E" w:rsidP="0086263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C4747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Pr="007C474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4</w:t>
            </w:r>
          </w:p>
        </w:tc>
      </w:tr>
      <w:tr w:rsidR="0086263E" w:rsidRPr="007C4747" w14:paraId="45778C87" w14:textId="77777777" w:rsidTr="003922AE">
        <w:trPr>
          <w:gridAfter w:val="1"/>
          <w:wAfter w:w="6" w:type="dxa"/>
          <w:cantSplit/>
          <w:tblHeader/>
        </w:trPr>
        <w:tc>
          <w:tcPr>
            <w:tcW w:w="4050" w:type="dxa"/>
            <w:vAlign w:val="bottom"/>
            <w:hideMark/>
          </w:tcPr>
          <w:p w14:paraId="6A1197C8" w14:textId="77777777" w:rsidR="0086263E" w:rsidRPr="007C4747" w:rsidRDefault="0086263E" w:rsidP="0086263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214" w:type="dxa"/>
            <w:gridSpan w:val="7"/>
            <w:vAlign w:val="bottom"/>
            <w:hideMark/>
          </w:tcPr>
          <w:p w14:paraId="3FF8C3AD" w14:textId="253DFD6F" w:rsidR="0086263E" w:rsidRPr="007C4747" w:rsidRDefault="0086263E" w:rsidP="008626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C47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6263E" w:rsidRPr="007C6858" w14:paraId="150EDC0D" w14:textId="77777777" w:rsidTr="00257981">
        <w:trPr>
          <w:cantSplit/>
        </w:trPr>
        <w:tc>
          <w:tcPr>
            <w:tcW w:w="4050" w:type="dxa"/>
          </w:tcPr>
          <w:p w14:paraId="17B82280" w14:textId="66F7FB45" w:rsidR="0086263E" w:rsidRPr="007C6858" w:rsidRDefault="0086263E" w:rsidP="0086263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68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0E104F89" w14:textId="77777777" w:rsidR="0086263E" w:rsidRPr="007C6858" w:rsidRDefault="0086263E" w:rsidP="0086263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C7F5BD" w14:textId="77777777" w:rsidR="0086263E" w:rsidRPr="007C6858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2B2BA0" w14:textId="77777777" w:rsidR="0086263E" w:rsidRPr="007C6858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F357C68" w14:textId="77777777" w:rsidR="0086263E" w:rsidRPr="007C6858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51F26F2E" w14:textId="77777777" w:rsidR="0086263E" w:rsidRPr="007C6858" w:rsidRDefault="0086263E" w:rsidP="0086263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CA029E6" w14:textId="77777777" w:rsidR="0086263E" w:rsidRPr="007C6858" w:rsidRDefault="0086263E" w:rsidP="0086263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77455DE" w14:textId="77777777" w:rsidR="0086263E" w:rsidRPr="007C6858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6263E" w:rsidRPr="007C4747" w14:paraId="2E7BAB16" w14:textId="77777777" w:rsidTr="00257981">
        <w:trPr>
          <w:cantSplit/>
        </w:trPr>
        <w:tc>
          <w:tcPr>
            <w:tcW w:w="4050" w:type="dxa"/>
          </w:tcPr>
          <w:p w14:paraId="5F1B3D1F" w14:textId="032CFB65" w:rsidR="0086263E" w:rsidRPr="007C4747" w:rsidRDefault="0086263E" w:rsidP="008626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04BC08" w14:textId="5440BAC7" w:rsidR="0086263E" w:rsidRPr="00CA3DD0" w:rsidRDefault="00E478D4" w:rsidP="0086263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35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408,684</w:t>
            </w:r>
          </w:p>
        </w:tc>
        <w:tc>
          <w:tcPr>
            <w:tcW w:w="180" w:type="dxa"/>
          </w:tcPr>
          <w:p w14:paraId="57AE5CB7" w14:textId="77777777" w:rsidR="0086263E" w:rsidRPr="007C4747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27C234" w14:textId="0FE9E7CB" w:rsidR="0086263E" w:rsidRPr="00CA3DD0" w:rsidRDefault="0086263E" w:rsidP="0086263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A3D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230,707</w:t>
            </w:r>
          </w:p>
        </w:tc>
        <w:tc>
          <w:tcPr>
            <w:tcW w:w="178" w:type="dxa"/>
          </w:tcPr>
          <w:p w14:paraId="2B522A0C" w14:textId="77777777" w:rsidR="0086263E" w:rsidRPr="007C4747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A23CA15" w14:textId="44D7B4E9" w:rsidR="0086263E" w:rsidRPr="00CA3DD0" w:rsidRDefault="00E478D4" w:rsidP="0086263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406,2</w:t>
            </w:r>
            <w:r w:rsidR="00FC06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80" w:type="dxa"/>
          </w:tcPr>
          <w:p w14:paraId="1A0C3231" w14:textId="77777777" w:rsidR="0086263E" w:rsidRPr="007C4747" w:rsidRDefault="0086263E" w:rsidP="008626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0EE3BDE" w14:textId="3852056D" w:rsidR="0086263E" w:rsidRPr="00CA3DD0" w:rsidRDefault="0086263E" w:rsidP="0086263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3D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227,492</w:t>
            </w:r>
          </w:p>
        </w:tc>
      </w:tr>
      <w:tr w:rsidR="0086263E" w:rsidRPr="007C4747" w14:paraId="3BCFE9C8" w14:textId="77777777" w:rsidTr="00257981">
        <w:trPr>
          <w:cantSplit/>
        </w:trPr>
        <w:tc>
          <w:tcPr>
            <w:tcW w:w="4050" w:type="dxa"/>
          </w:tcPr>
          <w:p w14:paraId="3FE9A882" w14:textId="77777777" w:rsidR="0086263E" w:rsidRPr="007C4747" w:rsidRDefault="0086263E" w:rsidP="008626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F26B91" w14:textId="77777777" w:rsidR="0086263E" w:rsidRPr="007C4747" w:rsidRDefault="0086263E" w:rsidP="0086263E">
            <w:pPr>
              <w:pStyle w:val="acctfourfigures"/>
              <w:tabs>
                <w:tab w:val="decimal" w:pos="465"/>
                <w:tab w:val="decimal" w:pos="910"/>
              </w:tabs>
              <w:spacing w:line="240" w:lineRule="auto"/>
              <w:ind w:left="-83" w:right="-35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155DDC" w14:textId="77777777" w:rsidR="0086263E" w:rsidRPr="007C4747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BEA600" w14:textId="77777777" w:rsidR="0086263E" w:rsidRPr="007C4747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EF3401E" w14:textId="77777777" w:rsidR="0086263E" w:rsidRPr="007C4747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4EF8AE0" w14:textId="77777777" w:rsidR="0086263E" w:rsidRPr="007C4747" w:rsidRDefault="0086263E" w:rsidP="0086263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AF9442" w14:textId="77777777" w:rsidR="0086263E" w:rsidRPr="007C4747" w:rsidRDefault="0086263E" w:rsidP="008626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4ED77C7F" w14:textId="77777777" w:rsidR="0086263E" w:rsidRPr="007C4747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263E" w:rsidRPr="00CA3DD0" w14:paraId="687EE3AF" w14:textId="77777777" w:rsidTr="003922AE">
        <w:trPr>
          <w:cantSplit/>
        </w:trPr>
        <w:tc>
          <w:tcPr>
            <w:tcW w:w="4050" w:type="dxa"/>
          </w:tcPr>
          <w:p w14:paraId="34EC799A" w14:textId="3757A317" w:rsidR="0086263E" w:rsidRPr="00CA3DD0" w:rsidRDefault="0086263E" w:rsidP="0086263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3D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170" w:type="dxa"/>
          </w:tcPr>
          <w:p w14:paraId="6F01D811" w14:textId="77777777" w:rsidR="0086263E" w:rsidRPr="00CA3DD0" w:rsidRDefault="0086263E" w:rsidP="0086263E">
            <w:pPr>
              <w:pStyle w:val="acctfourfigures"/>
              <w:tabs>
                <w:tab w:val="decimal" w:pos="465"/>
                <w:tab w:val="decimal" w:pos="910"/>
              </w:tabs>
              <w:spacing w:line="240" w:lineRule="auto"/>
              <w:ind w:left="-83" w:right="-350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4CAFD30" w14:textId="77777777" w:rsidR="0086263E" w:rsidRPr="00CA3DD0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5FDB66" w14:textId="77777777" w:rsidR="0086263E" w:rsidRPr="00CA3DD0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A70C466" w14:textId="77777777" w:rsidR="0086263E" w:rsidRPr="00CA3DD0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532B6FEB" w14:textId="77777777" w:rsidR="0086263E" w:rsidRPr="00CA3DD0" w:rsidRDefault="0086263E" w:rsidP="0086263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47175BE" w14:textId="77777777" w:rsidR="0086263E" w:rsidRPr="00CA3DD0" w:rsidRDefault="0086263E" w:rsidP="0086263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FBEDF07" w14:textId="77777777" w:rsidR="0086263E" w:rsidRPr="00CA3DD0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6263E" w:rsidRPr="007C4747" w14:paraId="4618EABF" w14:textId="77777777" w:rsidTr="003922AE">
        <w:trPr>
          <w:cantSplit/>
        </w:trPr>
        <w:tc>
          <w:tcPr>
            <w:tcW w:w="4050" w:type="dxa"/>
            <w:hideMark/>
          </w:tcPr>
          <w:p w14:paraId="1656F83A" w14:textId="77777777" w:rsidR="0086263E" w:rsidRPr="007C4747" w:rsidRDefault="0086263E" w:rsidP="008626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217D931A" w14:textId="38E63565" w:rsidR="0086263E" w:rsidRPr="00CA3DD0" w:rsidRDefault="003C3276" w:rsidP="0086263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3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32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222,95</w:t>
            </w:r>
            <w:r w:rsidR="00A01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981119A" w14:textId="77777777" w:rsidR="0086263E" w:rsidRPr="007C4747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8D33E3" w14:textId="6EB36650" w:rsidR="0086263E" w:rsidRPr="00CA3DD0" w:rsidRDefault="0086263E" w:rsidP="0086263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145,010</w:t>
            </w:r>
          </w:p>
        </w:tc>
        <w:tc>
          <w:tcPr>
            <w:tcW w:w="178" w:type="dxa"/>
          </w:tcPr>
          <w:p w14:paraId="1F0C575F" w14:textId="77777777" w:rsidR="0086263E" w:rsidRPr="007C4747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7808B10" w14:textId="656D7A0B" w:rsidR="0086263E" w:rsidRPr="00BC5D95" w:rsidRDefault="004D2C5F" w:rsidP="0086263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D2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222,957</w:t>
            </w:r>
          </w:p>
        </w:tc>
        <w:tc>
          <w:tcPr>
            <w:tcW w:w="180" w:type="dxa"/>
          </w:tcPr>
          <w:p w14:paraId="5963BD74" w14:textId="77777777" w:rsidR="0086263E" w:rsidRPr="007C4747" w:rsidRDefault="0086263E" w:rsidP="008626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267E068" w14:textId="1A847FF0" w:rsidR="0086263E" w:rsidRPr="00CA3DD0" w:rsidRDefault="0086263E" w:rsidP="0086263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145,010</w:t>
            </w:r>
          </w:p>
        </w:tc>
      </w:tr>
      <w:tr w:rsidR="0086263E" w:rsidRPr="007C4747" w14:paraId="62664169" w14:textId="77777777" w:rsidTr="003922AE">
        <w:trPr>
          <w:cantSplit/>
        </w:trPr>
        <w:tc>
          <w:tcPr>
            <w:tcW w:w="4050" w:type="dxa"/>
            <w:hideMark/>
          </w:tcPr>
          <w:p w14:paraId="44F2699E" w14:textId="77777777" w:rsidR="0086263E" w:rsidRPr="007C4747" w:rsidRDefault="0086263E" w:rsidP="008626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22CAB023" w14:textId="77777777" w:rsidR="0086263E" w:rsidRPr="007C4747" w:rsidRDefault="0086263E" w:rsidP="0086263E">
            <w:pPr>
              <w:pStyle w:val="acctfourfigures"/>
              <w:tabs>
                <w:tab w:val="decimal" w:pos="465"/>
                <w:tab w:val="decimal" w:pos="910"/>
              </w:tabs>
              <w:spacing w:line="240" w:lineRule="auto"/>
              <w:ind w:left="-83" w:right="-35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4D3EB1B" w14:textId="77777777" w:rsidR="0086263E" w:rsidRPr="007C4747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EF5415" w14:textId="77777777" w:rsidR="0086263E" w:rsidRPr="007C4747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8798B56" w14:textId="77777777" w:rsidR="0086263E" w:rsidRPr="007C4747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9E336B0" w14:textId="77777777" w:rsidR="0086263E" w:rsidRPr="007C4747" w:rsidRDefault="0086263E" w:rsidP="0086263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B5CC9D" w14:textId="77777777" w:rsidR="0086263E" w:rsidRPr="007C4747" w:rsidRDefault="0086263E" w:rsidP="008626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577723C" w14:textId="77777777" w:rsidR="0086263E" w:rsidRPr="00CA3DD0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263E" w:rsidRPr="007C4747" w14:paraId="251906BF" w14:textId="77777777" w:rsidTr="003922AE">
        <w:trPr>
          <w:cantSplit/>
        </w:trPr>
        <w:tc>
          <w:tcPr>
            <w:tcW w:w="4050" w:type="dxa"/>
            <w:hideMark/>
          </w:tcPr>
          <w:p w14:paraId="07E83C47" w14:textId="72B15E15" w:rsidR="0086263E" w:rsidRPr="007C4747" w:rsidRDefault="0086263E" w:rsidP="0086263E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74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35D2F2E" w14:textId="7B34FF2D" w:rsidR="0086263E" w:rsidRPr="00D45EEF" w:rsidRDefault="00E478D4" w:rsidP="0086263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3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31,278</w:t>
            </w:r>
          </w:p>
        </w:tc>
        <w:tc>
          <w:tcPr>
            <w:tcW w:w="180" w:type="dxa"/>
          </w:tcPr>
          <w:p w14:paraId="58E7EB2D" w14:textId="77777777" w:rsidR="0086263E" w:rsidRPr="007C4747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35F3BD" w14:textId="359DACCE" w:rsidR="0086263E" w:rsidRPr="007C4747" w:rsidRDefault="0086263E" w:rsidP="0086263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25,549</w:t>
            </w:r>
          </w:p>
        </w:tc>
        <w:tc>
          <w:tcPr>
            <w:tcW w:w="178" w:type="dxa"/>
          </w:tcPr>
          <w:p w14:paraId="34D4840F" w14:textId="77777777" w:rsidR="0086263E" w:rsidRPr="007C4747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7DB0A97" w14:textId="3346935D" w:rsidR="0086263E" w:rsidRPr="00D45EEF" w:rsidRDefault="00E478D4" w:rsidP="0086263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31,278</w:t>
            </w:r>
          </w:p>
        </w:tc>
        <w:tc>
          <w:tcPr>
            <w:tcW w:w="180" w:type="dxa"/>
          </w:tcPr>
          <w:p w14:paraId="09322637" w14:textId="77777777" w:rsidR="0086263E" w:rsidRPr="007C4747" w:rsidRDefault="0086263E" w:rsidP="008626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3F0B9E9" w14:textId="1E025495" w:rsidR="0086263E" w:rsidRPr="00CA3DD0" w:rsidRDefault="0086263E" w:rsidP="0086263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25,549</w:t>
            </w:r>
          </w:p>
        </w:tc>
      </w:tr>
      <w:tr w:rsidR="0086263E" w:rsidRPr="007C4747" w14:paraId="5BBE265E" w14:textId="77777777" w:rsidTr="003922AE">
        <w:trPr>
          <w:cantSplit/>
        </w:trPr>
        <w:tc>
          <w:tcPr>
            <w:tcW w:w="4050" w:type="dxa"/>
            <w:hideMark/>
          </w:tcPr>
          <w:p w14:paraId="4C24A4D4" w14:textId="2CC2B1B7" w:rsidR="0086263E" w:rsidRPr="007C4747" w:rsidRDefault="0086263E" w:rsidP="0086263E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74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34D431E2" w14:textId="50B16387" w:rsidR="0086263E" w:rsidRPr="00D45EEF" w:rsidRDefault="00E478D4" w:rsidP="0086263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3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8,285</w:t>
            </w:r>
          </w:p>
        </w:tc>
        <w:tc>
          <w:tcPr>
            <w:tcW w:w="180" w:type="dxa"/>
          </w:tcPr>
          <w:p w14:paraId="4B8A6EE9" w14:textId="77777777" w:rsidR="0086263E" w:rsidRPr="007C4747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CDC93F" w14:textId="3419283C" w:rsidR="0086263E" w:rsidRPr="007C4747" w:rsidRDefault="0086263E" w:rsidP="0086263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4,487</w:t>
            </w:r>
          </w:p>
        </w:tc>
        <w:tc>
          <w:tcPr>
            <w:tcW w:w="178" w:type="dxa"/>
          </w:tcPr>
          <w:p w14:paraId="29AE3F3E" w14:textId="77777777" w:rsidR="0086263E" w:rsidRPr="007C4747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CBD00B2" w14:textId="54BBB9D2" w:rsidR="0086263E" w:rsidRPr="00D45EEF" w:rsidRDefault="00E478D4" w:rsidP="0086263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8,285</w:t>
            </w:r>
          </w:p>
        </w:tc>
        <w:tc>
          <w:tcPr>
            <w:tcW w:w="180" w:type="dxa"/>
          </w:tcPr>
          <w:p w14:paraId="19D077F8" w14:textId="77777777" w:rsidR="0086263E" w:rsidRPr="007C4747" w:rsidRDefault="0086263E" w:rsidP="008626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D972D9F" w14:textId="1F23FAF2" w:rsidR="0086263E" w:rsidRPr="00CA3DD0" w:rsidRDefault="0086263E" w:rsidP="0086263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4,487</w:t>
            </w:r>
          </w:p>
        </w:tc>
      </w:tr>
      <w:tr w:rsidR="0086263E" w:rsidRPr="007C4747" w14:paraId="4FF1FD06" w14:textId="77777777" w:rsidTr="003922AE">
        <w:trPr>
          <w:cantSplit/>
        </w:trPr>
        <w:tc>
          <w:tcPr>
            <w:tcW w:w="4050" w:type="dxa"/>
            <w:hideMark/>
          </w:tcPr>
          <w:p w14:paraId="702F6514" w14:textId="6F23A65D" w:rsidR="0086263E" w:rsidRPr="007C4747" w:rsidRDefault="0086263E" w:rsidP="0086263E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59D22" w14:textId="2DF2177D" w:rsidR="0086263E" w:rsidRPr="00D45EEF" w:rsidRDefault="004D2C5F" w:rsidP="0086263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3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17,812</w:t>
            </w:r>
          </w:p>
        </w:tc>
        <w:tc>
          <w:tcPr>
            <w:tcW w:w="180" w:type="dxa"/>
          </w:tcPr>
          <w:p w14:paraId="3AAA1EB5" w14:textId="77777777" w:rsidR="0086263E" w:rsidRPr="007C4747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8DB2C" w14:textId="7BC542EE" w:rsidR="0086263E" w:rsidRPr="007C4747" w:rsidRDefault="0086263E" w:rsidP="0086263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21,135</w:t>
            </w:r>
          </w:p>
        </w:tc>
        <w:tc>
          <w:tcPr>
            <w:tcW w:w="178" w:type="dxa"/>
          </w:tcPr>
          <w:p w14:paraId="70AD0385" w14:textId="77777777" w:rsidR="0086263E" w:rsidRPr="007C4747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CEBAB" w14:textId="345AF7EE" w:rsidR="0086263E" w:rsidRPr="00D45EEF" w:rsidRDefault="003C3276" w:rsidP="0086263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276">
              <w:rPr>
                <w:rFonts w:asciiTheme="majorBidi" w:hAnsiTheme="majorBidi" w:cstheme="majorBidi"/>
                <w:sz w:val="30"/>
                <w:szCs w:val="30"/>
              </w:rPr>
              <w:t>17,783</w:t>
            </w:r>
          </w:p>
        </w:tc>
        <w:tc>
          <w:tcPr>
            <w:tcW w:w="180" w:type="dxa"/>
          </w:tcPr>
          <w:p w14:paraId="4599DDC1" w14:textId="77777777" w:rsidR="0086263E" w:rsidRPr="007C4747" w:rsidRDefault="0086263E" w:rsidP="008626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D1EC3" w14:textId="203D284B" w:rsidR="0086263E" w:rsidRPr="00CA3DD0" w:rsidRDefault="0086263E" w:rsidP="0086263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21,105</w:t>
            </w:r>
          </w:p>
        </w:tc>
      </w:tr>
      <w:tr w:rsidR="0086263E" w:rsidRPr="007C4747" w14:paraId="72B26535" w14:textId="77777777" w:rsidTr="003922AE">
        <w:trPr>
          <w:cantSplit/>
        </w:trPr>
        <w:tc>
          <w:tcPr>
            <w:tcW w:w="4050" w:type="dxa"/>
            <w:hideMark/>
          </w:tcPr>
          <w:p w14:paraId="1184B563" w14:textId="77777777" w:rsidR="0086263E" w:rsidRPr="007C4747" w:rsidRDefault="0086263E" w:rsidP="008626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F4127" w14:textId="4718ED26" w:rsidR="0086263E" w:rsidRPr="00E80C83" w:rsidRDefault="00E478D4" w:rsidP="0086263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35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280,33</w:t>
            </w:r>
            <w:r w:rsidR="00A01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EE332C2" w14:textId="77777777" w:rsidR="0086263E" w:rsidRPr="007C4747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F2227" w14:textId="1DB6D354" w:rsidR="0086263E" w:rsidRPr="007C4747" w:rsidRDefault="0086263E" w:rsidP="0086263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196,181</w:t>
            </w:r>
          </w:p>
        </w:tc>
        <w:tc>
          <w:tcPr>
            <w:tcW w:w="178" w:type="dxa"/>
          </w:tcPr>
          <w:p w14:paraId="2E6E1EAA" w14:textId="77777777" w:rsidR="0086263E" w:rsidRPr="007C4747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B3A32" w14:textId="42E49859" w:rsidR="0086263E" w:rsidRPr="007C4747" w:rsidRDefault="00E478D4" w:rsidP="0086263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280,303</w:t>
            </w:r>
          </w:p>
        </w:tc>
        <w:tc>
          <w:tcPr>
            <w:tcW w:w="180" w:type="dxa"/>
          </w:tcPr>
          <w:p w14:paraId="4B147338" w14:textId="77777777" w:rsidR="0086263E" w:rsidRPr="007C4747" w:rsidRDefault="0086263E" w:rsidP="0086263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A950A20" w14:textId="7C88F856" w:rsidR="0086263E" w:rsidRPr="007C4747" w:rsidRDefault="0086263E" w:rsidP="0086263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196,151</w:t>
            </w:r>
          </w:p>
        </w:tc>
      </w:tr>
      <w:tr w:rsidR="0086263E" w:rsidRPr="007C4747" w14:paraId="21837ED0" w14:textId="77777777" w:rsidTr="003922AE">
        <w:trPr>
          <w:cantSplit/>
          <w:trHeight w:val="71"/>
        </w:trPr>
        <w:tc>
          <w:tcPr>
            <w:tcW w:w="4050" w:type="dxa"/>
            <w:vAlign w:val="bottom"/>
            <w:hideMark/>
          </w:tcPr>
          <w:p w14:paraId="16FC8C95" w14:textId="77777777" w:rsidR="0086263E" w:rsidRDefault="0086263E" w:rsidP="0086263E">
            <w:pPr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C4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40E19E8F" w14:textId="6E82D3DA" w:rsidR="0086263E" w:rsidRPr="007C4747" w:rsidRDefault="0086263E" w:rsidP="0086263E">
            <w:pPr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</w:t>
            </w:r>
            <w:r w:rsidRPr="007C4747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A8CBAFA" w14:textId="429E577A" w:rsidR="0086263E" w:rsidRPr="00CA3DD0" w:rsidRDefault="00E478D4" w:rsidP="0086263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3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(21,811)</w:t>
            </w:r>
          </w:p>
        </w:tc>
        <w:tc>
          <w:tcPr>
            <w:tcW w:w="180" w:type="dxa"/>
            <w:vAlign w:val="bottom"/>
          </w:tcPr>
          <w:p w14:paraId="73EDD94A" w14:textId="77777777" w:rsidR="0086263E" w:rsidRPr="007C4747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06B5EF3C" w14:textId="0A8ED1B7" w:rsidR="0086263E" w:rsidRPr="00CA3DD0" w:rsidRDefault="0086263E" w:rsidP="0086263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A3DD0">
              <w:rPr>
                <w:rFonts w:asciiTheme="majorBidi" w:hAnsiTheme="majorBidi" w:cstheme="majorBidi"/>
                <w:sz w:val="30"/>
                <w:szCs w:val="30"/>
              </w:rPr>
              <w:t>(15,408)</w:t>
            </w:r>
          </w:p>
        </w:tc>
        <w:tc>
          <w:tcPr>
            <w:tcW w:w="178" w:type="dxa"/>
            <w:vAlign w:val="bottom"/>
          </w:tcPr>
          <w:p w14:paraId="0CA79450" w14:textId="77777777" w:rsidR="0086263E" w:rsidRPr="007C4747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13F1676E" w14:textId="2FDDB6EB" w:rsidR="0086263E" w:rsidRPr="00E80C83" w:rsidRDefault="00E478D4" w:rsidP="0086263E">
            <w:pPr>
              <w:pStyle w:val="acctfourfigures"/>
              <w:tabs>
                <w:tab w:val="decimal" w:pos="701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(21,811)</w:t>
            </w:r>
          </w:p>
        </w:tc>
        <w:tc>
          <w:tcPr>
            <w:tcW w:w="180" w:type="dxa"/>
            <w:vAlign w:val="bottom"/>
          </w:tcPr>
          <w:p w14:paraId="2F199A70" w14:textId="77777777" w:rsidR="0086263E" w:rsidRPr="007C4747" w:rsidRDefault="0086263E" w:rsidP="0086263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04468C5D" w14:textId="7A68186B" w:rsidR="0086263E" w:rsidRPr="008A6640" w:rsidRDefault="0086263E" w:rsidP="0086263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8A6640">
              <w:rPr>
                <w:rFonts w:asciiTheme="majorBidi" w:hAnsiTheme="majorBidi" w:cstheme="majorBidi"/>
                <w:sz w:val="30"/>
                <w:szCs w:val="30"/>
              </w:rPr>
              <w:t>(15,408)</w:t>
            </w:r>
          </w:p>
        </w:tc>
      </w:tr>
      <w:tr w:rsidR="0086263E" w:rsidRPr="007C4747" w14:paraId="1CDD758A" w14:textId="77777777" w:rsidTr="003922AE">
        <w:trPr>
          <w:cantSplit/>
        </w:trPr>
        <w:tc>
          <w:tcPr>
            <w:tcW w:w="4050" w:type="dxa"/>
            <w:hideMark/>
          </w:tcPr>
          <w:p w14:paraId="4CA4BFCA" w14:textId="77777777" w:rsidR="0086263E" w:rsidRPr="007C4747" w:rsidRDefault="0086263E" w:rsidP="008626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675E7422" w14:textId="3F0C143C" w:rsidR="0086263E" w:rsidRPr="00CA3DD0" w:rsidRDefault="00E478D4" w:rsidP="0086263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35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258,52</w:t>
            </w:r>
            <w:r w:rsidR="00A01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D9A2EB2" w14:textId="77777777" w:rsidR="0086263E" w:rsidRPr="007C4747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0EFE1D30" w14:textId="38722811" w:rsidR="0086263E" w:rsidRPr="007C4747" w:rsidRDefault="0086263E" w:rsidP="0086263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180,773</w:t>
            </w:r>
          </w:p>
        </w:tc>
        <w:tc>
          <w:tcPr>
            <w:tcW w:w="178" w:type="dxa"/>
          </w:tcPr>
          <w:p w14:paraId="45B26898" w14:textId="77777777" w:rsidR="0086263E" w:rsidRPr="007C4747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686364DC" w14:textId="755A6741" w:rsidR="0086263E" w:rsidRPr="007C4747" w:rsidRDefault="00E478D4" w:rsidP="0086263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258,492</w:t>
            </w:r>
          </w:p>
        </w:tc>
        <w:tc>
          <w:tcPr>
            <w:tcW w:w="180" w:type="dxa"/>
          </w:tcPr>
          <w:p w14:paraId="48213D5D" w14:textId="77777777" w:rsidR="0086263E" w:rsidRPr="007C4747" w:rsidRDefault="0086263E" w:rsidP="0086263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E3BF2C6" w14:textId="5278E4E4" w:rsidR="0086263E" w:rsidRPr="007C4747" w:rsidRDefault="0086263E" w:rsidP="0086263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180,743</w:t>
            </w:r>
          </w:p>
        </w:tc>
      </w:tr>
      <w:tr w:rsidR="0086263E" w:rsidRPr="00A54DAB" w14:paraId="60B5DB5C" w14:textId="77777777" w:rsidTr="003922AE">
        <w:trPr>
          <w:cantSplit/>
        </w:trPr>
        <w:tc>
          <w:tcPr>
            <w:tcW w:w="4050" w:type="dxa"/>
          </w:tcPr>
          <w:p w14:paraId="375E7FE4" w14:textId="77777777" w:rsidR="0086263E" w:rsidRPr="00A54DAB" w:rsidRDefault="0086263E" w:rsidP="008626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right w:val="nil"/>
            </w:tcBorders>
          </w:tcPr>
          <w:p w14:paraId="3F5D2725" w14:textId="08B24E5D" w:rsidR="0086263E" w:rsidRPr="00A54DAB" w:rsidRDefault="0086263E" w:rsidP="0086263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3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3B37DB2" w14:textId="77777777" w:rsidR="0086263E" w:rsidRPr="00A54DAB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right w:val="nil"/>
            </w:tcBorders>
          </w:tcPr>
          <w:p w14:paraId="47EA0BE7" w14:textId="27F1F78B" w:rsidR="0086263E" w:rsidRPr="00A54DAB" w:rsidRDefault="0086263E" w:rsidP="0086263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78D768AB" w14:textId="77777777" w:rsidR="0086263E" w:rsidRPr="00A54DAB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2" w:space="0" w:color="auto"/>
              <w:left w:val="nil"/>
              <w:right w:val="nil"/>
            </w:tcBorders>
          </w:tcPr>
          <w:p w14:paraId="7AD75A75" w14:textId="7BD4A605" w:rsidR="0086263E" w:rsidRPr="00A54DAB" w:rsidRDefault="0086263E" w:rsidP="0086263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2B641E7" w14:textId="77777777" w:rsidR="0086263E" w:rsidRPr="00A54DAB" w:rsidRDefault="0086263E" w:rsidP="008626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2" w:space="0" w:color="auto"/>
            </w:tcBorders>
          </w:tcPr>
          <w:p w14:paraId="150AF717" w14:textId="107F39AF" w:rsidR="0086263E" w:rsidRPr="00A54DAB" w:rsidRDefault="0086263E" w:rsidP="0086263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6263E" w:rsidRPr="007C4747" w14:paraId="55E45EE7" w14:textId="77777777" w:rsidTr="003922AE">
        <w:trPr>
          <w:cantSplit/>
        </w:trPr>
        <w:tc>
          <w:tcPr>
            <w:tcW w:w="4050" w:type="dxa"/>
          </w:tcPr>
          <w:p w14:paraId="4376BA23" w14:textId="2FDCEBD4" w:rsidR="0086263E" w:rsidRPr="007C4747" w:rsidRDefault="0086263E" w:rsidP="008626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CCFB379" w14:textId="0491ECAC" w:rsidR="0086263E" w:rsidRPr="00CA3DD0" w:rsidRDefault="00E478D4" w:rsidP="0086263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35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667,20</w:t>
            </w:r>
            <w:r w:rsidR="00A01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724EBDF" w14:textId="77777777" w:rsidR="0086263E" w:rsidRPr="007C4747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E79855B" w14:textId="32F86BE5" w:rsidR="0086263E" w:rsidRPr="00A54DAB" w:rsidRDefault="0086263E" w:rsidP="0086263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411,480</w:t>
            </w:r>
          </w:p>
        </w:tc>
        <w:tc>
          <w:tcPr>
            <w:tcW w:w="178" w:type="dxa"/>
          </w:tcPr>
          <w:p w14:paraId="06FDC882" w14:textId="77777777" w:rsidR="0086263E" w:rsidRPr="007C4747" w:rsidRDefault="0086263E" w:rsidP="0086263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5101CB8A" w14:textId="44E30448" w:rsidR="0086263E" w:rsidRPr="007C4747" w:rsidRDefault="00E478D4" w:rsidP="0086263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664,7</w:t>
            </w:r>
            <w:r w:rsidR="003F0DB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</w:t>
            </w:r>
          </w:p>
        </w:tc>
        <w:tc>
          <w:tcPr>
            <w:tcW w:w="180" w:type="dxa"/>
          </w:tcPr>
          <w:p w14:paraId="4CEA3C55" w14:textId="77777777" w:rsidR="0086263E" w:rsidRPr="007C4747" w:rsidRDefault="0086263E" w:rsidP="0086263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5119627E" w14:textId="7EA97868" w:rsidR="0086263E" w:rsidRDefault="0086263E" w:rsidP="0086263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408,235</w:t>
            </w:r>
          </w:p>
        </w:tc>
      </w:tr>
    </w:tbl>
    <w:p w14:paraId="7E961908" w14:textId="77777777" w:rsidR="00BF489D" w:rsidRPr="00F66315" w:rsidRDefault="00BF489D">
      <w:pPr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80"/>
        <w:gridCol w:w="1170"/>
        <w:gridCol w:w="178"/>
        <w:gridCol w:w="1172"/>
        <w:gridCol w:w="180"/>
        <w:gridCol w:w="1170"/>
      </w:tblGrid>
      <w:tr w:rsidR="00CE3BA7" w:rsidRPr="00CE3BA7" w14:paraId="7D2075DB" w14:textId="77777777" w:rsidTr="003922AE">
        <w:trPr>
          <w:cantSplit/>
          <w:tblHeader/>
        </w:trPr>
        <w:tc>
          <w:tcPr>
            <w:tcW w:w="4050" w:type="dxa"/>
            <w:vAlign w:val="bottom"/>
            <w:hideMark/>
          </w:tcPr>
          <w:p w14:paraId="5C6C1BD9" w14:textId="7626AD7D" w:rsidR="00CE3BA7" w:rsidRPr="00CE3BA7" w:rsidRDefault="00CE3BA7" w:rsidP="00E72AD6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E3BA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CE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3A754414" w14:textId="729BE37B" w:rsidR="00CE3BA7" w:rsidRPr="00CE3BA7" w:rsidRDefault="00CE3BA7" w:rsidP="00E72AD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E3BA7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FC175F4" w14:textId="77777777" w:rsidR="00CE3BA7" w:rsidRPr="00CE3BA7" w:rsidRDefault="00CE3BA7" w:rsidP="00E72AD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7BD6DE70" w14:textId="5A88ACFA" w:rsidR="00CE3BA7" w:rsidRPr="00CE3BA7" w:rsidRDefault="00CE3BA7" w:rsidP="00E72AD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E3BA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5843" w:rsidRPr="00CE3BA7" w14:paraId="0D80CF25" w14:textId="77777777" w:rsidTr="003922AE">
        <w:trPr>
          <w:cantSplit/>
          <w:tblHeader/>
        </w:trPr>
        <w:tc>
          <w:tcPr>
            <w:tcW w:w="4050" w:type="dxa"/>
            <w:vAlign w:val="bottom"/>
          </w:tcPr>
          <w:p w14:paraId="61564679" w14:textId="0339FCE4" w:rsidR="009A5843" w:rsidRPr="00CE3BA7" w:rsidRDefault="009A5843" w:rsidP="009A584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CE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17A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412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817A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CE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817A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817A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45DA69CC" w14:textId="46A7ED70" w:rsidR="009A5843" w:rsidRPr="009A5843" w:rsidRDefault="009A5843" w:rsidP="009A58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9A584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71988C7" w14:textId="77777777" w:rsidR="009A5843" w:rsidRPr="00CE3BA7" w:rsidRDefault="009A5843" w:rsidP="009A584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A13A0B" w14:textId="203C0D4E" w:rsidR="009A5843" w:rsidRPr="00CE3BA7" w:rsidRDefault="009A5843" w:rsidP="009A584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9A584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78" w:type="dxa"/>
          </w:tcPr>
          <w:p w14:paraId="193CAC96" w14:textId="77777777" w:rsidR="009A5843" w:rsidRPr="00CE3BA7" w:rsidRDefault="009A5843" w:rsidP="009A58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7B5C23F" w14:textId="53D1014D" w:rsidR="009A5843" w:rsidRPr="00CE3BA7" w:rsidRDefault="009A5843" w:rsidP="009A584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E3BA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32D9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22E9B6DE" w14:textId="77777777" w:rsidR="009A5843" w:rsidRPr="00CE3BA7" w:rsidRDefault="009A5843" w:rsidP="009A584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191D2A" w14:textId="6F2BCABD" w:rsidR="009A5843" w:rsidRPr="00CE3BA7" w:rsidRDefault="009A5843" w:rsidP="009A584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9A584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9A5843" w:rsidRPr="00CE3BA7" w14:paraId="7AC55381" w14:textId="77777777" w:rsidTr="003922AE">
        <w:trPr>
          <w:cantSplit/>
          <w:tblHeader/>
        </w:trPr>
        <w:tc>
          <w:tcPr>
            <w:tcW w:w="4050" w:type="dxa"/>
            <w:vAlign w:val="bottom"/>
            <w:hideMark/>
          </w:tcPr>
          <w:p w14:paraId="21976DB9" w14:textId="4860DE6B" w:rsidR="009A5843" w:rsidRPr="00CE3BA7" w:rsidRDefault="009A5843" w:rsidP="009A584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49591D49" w14:textId="42DA4E04" w:rsidR="009A5843" w:rsidRPr="00CE3BA7" w:rsidRDefault="009A5843" w:rsidP="009A58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E3BA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A5843" w:rsidRPr="00CE3BA7" w14:paraId="573CD82D" w14:textId="77777777" w:rsidTr="003922AE">
        <w:trPr>
          <w:cantSplit/>
        </w:trPr>
        <w:tc>
          <w:tcPr>
            <w:tcW w:w="4050" w:type="dxa"/>
          </w:tcPr>
          <w:p w14:paraId="792E54B9" w14:textId="7712B6A7" w:rsidR="009A5843" w:rsidRPr="00CE3BA7" w:rsidRDefault="003B7B51" w:rsidP="009A5843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ขาดทุนด้านเครดิต (</w:t>
            </w:r>
            <w:r w:rsidR="009A5843" w:rsidRPr="00CE3BA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01752B22" w14:textId="13EEC5FE" w:rsidR="009A5843" w:rsidRPr="00CE3BA7" w:rsidRDefault="00E478D4" w:rsidP="00145B6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35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6,403</w:t>
            </w:r>
          </w:p>
        </w:tc>
        <w:tc>
          <w:tcPr>
            <w:tcW w:w="180" w:type="dxa"/>
          </w:tcPr>
          <w:p w14:paraId="07045673" w14:textId="77777777" w:rsidR="009A5843" w:rsidRPr="00CE3BA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753BDD" w14:textId="0AFCD32A" w:rsidR="009A5843" w:rsidRPr="00E80C83" w:rsidRDefault="00EC5C02" w:rsidP="00145B6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(3,144)</w:t>
            </w:r>
          </w:p>
        </w:tc>
        <w:tc>
          <w:tcPr>
            <w:tcW w:w="178" w:type="dxa"/>
          </w:tcPr>
          <w:p w14:paraId="48867A91" w14:textId="77777777" w:rsidR="009A5843" w:rsidRPr="00CE3BA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A18F6C6" w14:textId="22FEC55A" w:rsidR="009A5843" w:rsidRPr="00CE3BA7" w:rsidRDefault="00E478D4" w:rsidP="009A584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6,403</w:t>
            </w:r>
          </w:p>
        </w:tc>
        <w:tc>
          <w:tcPr>
            <w:tcW w:w="180" w:type="dxa"/>
          </w:tcPr>
          <w:p w14:paraId="5ABFEB8F" w14:textId="77777777" w:rsidR="009A5843" w:rsidRPr="00CE3BA7" w:rsidRDefault="009A5843" w:rsidP="009A58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BCC0CB" w14:textId="79FA58B9" w:rsidR="009A5843" w:rsidRPr="00CE3BA7" w:rsidRDefault="00EC5C02" w:rsidP="009A584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(3,144)</w:t>
            </w:r>
          </w:p>
        </w:tc>
      </w:tr>
    </w:tbl>
    <w:p w14:paraId="48095D24" w14:textId="75A2D4CA" w:rsidR="00B628A4" w:rsidRDefault="00B628A4" w:rsidP="001C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02CA44B8" w14:textId="77777777" w:rsidR="00B628A4" w:rsidRDefault="00B62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F042E58" w14:textId="35B54CEB" w:rsidR="001C6187" w:rsidRPr="006B2351" w:rsidRDefault="007C4747" w:rsidP="001C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>
        <w:rPr>
          <w:rFonts w:ascii="Angsana New" w:hAnsi="Angsana New"/>
          <w:b/>
          <w:bCs/>
          <w:sz w:val="30"/>
          <w:szCs w:val="30"/>
        </w:rPr>
        <w:tab/>
      </w:r>
      <w:r w:rsidR="001C6187" w:rsidRPr="00D36B78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2E7294BA" w14:textId="2198592B" w:rsidR="001C6187" w:rsidRPr="004126C0" w:rsidRDefault="001C6187" w:rsidP="004126C0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583"/>
        <w:gridCol w:w="1530"/>
        <w:gridCol w:w="180"/>
        <w:gridCol w:w="1477"/>
      </w:tblGrid>
      <w:tr w:rsidR="004126C0" w:rsidRPr="00B126E2" w14:paraId="0E9C58F4" w14:textId="77777777" w:rsidTr="00091E62">
        <w:trPr>
          <w:cantSplit/>
          <w:tblHeader/>
        </w:trPr>
        <w:tc>
          <w:tcPr>
            <w:tcW w:w="4500" w:type="dxa"/>
            <w:vAlign w:val="bottom"/>
          </w:tcPr>
          <w:p w14:paraId="1433CA7C" w14:textId="7814F83A" w:rsidR="004126C0" w:rsidRPr="00EB3618" w:rsidRDefault="004126C0" w:rsidP="008F1AC9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817A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</w:t>
            </w:r>
            <w:r w:rsidR="00817A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้า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817A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817A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83" w:type="dxa"/>
            <w:vAlign w:val="bottom"/>
          </w:tcPr>
          <w:p w14:paraId="21EBB910" w14:textId="77777777" w:rsidR="004126C0" w:rsidRPr="00EB3618" w:rsidRDefault="004126C0" w:rsidP="008F1AC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B274F43" w14:textId="77777777" w:rsidR="004126C0" w:rsidRPr="00EB3618" w:rsidRDefault="004126C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6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E189CDF" w14:textId="77777777" w:rsidR="004126C0" w:rsidRPr="00EB3618" w:rsidRDefault="004126C0" w:rsidP="008F1AC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14:paraId="714707A0" w14:textId="77777777" w:rsidR="004126C0" w:rsidRPr="00EB3618" w:rsidRDefault="004126C0" w:rsidP="008F1AC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B361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4CFC858D" w14:textId="77777777" w:rsidR="004126C0" w:rsidRPr="00EB3618" w:rsidRDefault="004126C0" w:rsidP="008F1AC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B361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126C0" w:rsidRPr="00121F9D" w14:paraId="6E998B3A" w14:textId="77777777" w:rsidTr="00091E62">
        <w:trPr>
          <w:cantSplit/>
        </w:trPr>
        <w:tc>
          <w:tcPr>
            <w:tcW w:w="4500" w:type="dxa"/>
          </w:tcPr>
          <w:p w14:paraId="1F0D3D3E" w14:textId="77777777" w:rsidR="004126C0" w:rsidRPr="00EB3618" w:rsidRDefault="004126C0" w:rsidP="008F1AC9">
            <w:pPr>
              <w:spacing w:line="240" w:lineRule="auto"/>
              <w:ind w:firstLine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3" w:type="dxa"/>
          </w:tcPr>
          <w:p w14:paraId="59F33AA1" w14:textId="77777777" w:rsidR="004126C0" w:rsidRPr="00EB3618" w:rsidRDefault="004126C0" w:rsidP="008F1AC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87" w:type="dxa"/>
            <w:gridSpan w:val="3"/>
          </w:tcPr>
          <w:p w14:paraId="631D1AC9" w14:textId="77777777" w:rsidR="004126C0" w:rsidRPr="00EB3618" w:rsidRDefault="004126C0" w:rsidP="008F1A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B3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B36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B3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126C0" w14:paraId="34332932" w14:textId="77777777" w:rsidTr="00091E62">
        <w:trPr>
          <w:cantSplit/>
        </w:trPr>
        <w:tc>
          <w:tcPr>
            <w:tcW w:w="4500" w:type="dxa"/>
          </w:tcPr>
          <w:p w14:paraId="137F13BA" w14:textId="77777777" w:rsidR="004126C0" w:rsidRPr="00EB3618" w:rsidRDefault="004126C0" w:rsidP="008F1AC9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61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83" w:type="dxa"/>
          </w:tcPr>
          <w:p w14:paraId="0D249087" w14:textId="77777777" w:rsidR="004126C0" w:rsidRPr="00EB3618" w:rsidRDefault="004126C0" w:rsidP="008F1AC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EC9493C" w14:textId="401A25F3" w:rsidR="004126C0" w:rsidRPr="00700068" w:rsidRDefault="00C23B49" w:rsidP="008F1AC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C23B49">
              <w:rPr>
                <w:rFonts w:asciiTheme="majorBidi" w:hAnsiTheme="majorBidi"/>
                <w:sz w:val="30"/>
                <w:szCs w:val="30"/>
                <w:lang w:val="en-US" w:bidi="th-TH"/>
              </w:rPr>
              <w:t>146,283</w:t>
            </w:r>
          </w:p>
        </w:tc>
        <w:tc>
          <w:tcPr>
            <w:tcW w:w="180" w:type="dxa"/>
          </w:tcPr>
          <w:p w14:paraId="1B0B537F" w14:textId="77777777" w:rsidR="004126C0" w:rsidRPr="00585EBB" w:rsidRDefault="004126C0" w:rsidP="008F1A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</w:tcPr>
          <w:p w14:paraId="1C8EFAAB" w14:textId="0F94DCA4" w:rsidR="004126C0" w:rsidRPr="006352EA" w:rsidRDefault="00C23B49" w:rsidP="008F1AC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 w:rsidRPr="00C23B49">
              <w:rPr>
                <w:rFonts w:asciiTheme="majorBidi" w:hAnsiTheme="majorBidi"/>
                <w:sz w:val="30"/>
                <w:szCs w:val="30"/>
                <w:lang w:val="en-US" w:bidi="th-TH"/>
              </w:rPr>
              <w:t>140,958</w:t>
            </w:r>
          </w:p>
        </w:tc>
      </w:tr>
      <w:tr w:rsidR="004126C0" w14:paraId="5BBF0B99" w14:textId="77777777" w:rsidTr="00091E62">
        <w:trPr>
          <w:cantSplit/>
        </w:trPr>
        <w:tc>
          <w:tcPr>
            <w:tcW w:w="4500" w:type="dxa"/>
          </w:tcPr>
          <w:p w14:paraId="29C02A0C" w14:textId="77777777" w:rsidR="004126C0" w:rsidRPr="00EB3618" w:rsidRDefault="004126C0" w:rsidP="008F1AC9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61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583" w:type="dxa"/>
          </w:tcPr>
          <w:p w14:paraId="4C19E1C1" w14:textId="77777777" w:rsidR="004126C0" w:rsidRPr="00EB3618" w:rsidRDefault="004126C0" w:rsidP="008F1AC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7F68953" w14:textId="422C9686" w:rsidR="004126C0" w:rsidRPr="00700068" w:rsidRDefault="00C23B49" w:rsidP="008F1AC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C23B49">
              <w:rPr>
                <w:rFonts w:asciiTheme="majorBidi" w:hAnsiTheme="majorBidi"/>
                <w:sz w:val="30"/>
                <w:szCs w:val="30"/>
                <w:lang w:val="en-US" w:bidi="th-TH"/>
              </w:rPr>
              <w:t>(5,873)</w:t>
            </w:r>
          </w:p>
        </w:tc>
        <w:tc>
          <w:tcPr>
            <w:tcW w:w="180" w:type="dxa"/>
          </w:tcPr>
          <w:p w14:paraId="67FEF151" w14:textId="77777777" w:rsidR="004126C0" w:rsidRPr="00337886" w:rsidRDefault="004126C0" w:rsidP="008F1A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</w:tcPr>
          <w:p w14:paraId="3A7CAB29" w14:textId="4A328264" w:rsidR="004126C0" w:rsidRPr="00700068" w:rsidRDefault="00C23B49" w:rsidP="008F1AC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C23B49">
              <w:rPr>
                <w:rFonts w:asciiTheme="majorBidi" w:hAnsiTheme="majorBidi"/>
                <w:sz w:val="30"/>
                <w:szCs w:val="30"/>
                <w:lang w:val="en-US" w:bidi="th-TH"/>
              </w:rPr>
              <w:t>(5,86</w:t>
            </w:r>
            <w:r w:rsidR="00D317D1">
              <w:rPr>
                <w:rFonts w:asciiTheme="majorBidi" w:hAnsiTheme="majorBidi"/>
                <w:sz w:val="30"/>
                <w:szCs w:val="30"/>
                <w:lang w:val="en-US" w:bidi="th-TH"/>
              </w:rPr>
              <w:t>2</w:t>
            </w:r>
            <w:r w:rsidRPr="00C23B49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126C0" w14:paraId="52B40A3A" w14:textId="77777777" w:rsidTr="00091E62">
        <w:trPr>
          <w:cantSplit/>
        </w:trPr>
        <w:tc>
          <w:tcPr>
            <w:tcW w:w="4500" w:type="dxa"/>
          </w:tcPr>
          <w:p w14:paraId="4B2CE644" w14:textId="77777777" w:rsidR="004126C0" w:rsidRPr="00E277FD" w:rsidRDefault="004126C0" w:rsidP="008F1AC9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7FD">
              <w:rPr>
                <w:rFonts w:asciiTheme="majorBidi" w:hAnsiTheme="majorBidi"/>
                <w:sz w:val="30"/>
                <w:szCs w:val="30"/>
                <w:cs/>
              </w:rPr>
              <w:t>ขาดทุนจากการด้อยค่าภาชนะบรรจุ</w:t>
            </w:r>
          </w:p>
        </w:tc>
        <w:tc>
          <w:tcPr>
            <w:tcW w:w="1583" w:type="dxa"/>
          </w:tcPr>
          <w:p w14:paraId="148A97F2" w14:textId="77777777" w:rsidR="004126C0" w:rsidRPr="00EB3618" w:rsidRDefault="004126C0" w:rsidP="008F1AC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3F3DF34" w14:textId="5B30BE10" w:rsidR="004126C0" w:rsidRPr="00700068" w:rsidRDefault="00C23B49" w:rsidP="008F1AC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C23B49">
              <w:rPr>
                <w:rFonts w:asciiTheme="majorBidi" w:hAnsiTheme="majorBidi"/>
                <w:sz w:val="30"/>
                <w:szCs w:val="30"/>
                <w:lang w:val="en-US" w:bidi="th-TH"/>
              </w:rPr>
              <w:t>14,553</w:t>
            </w:r>
          </w:p>
        </w:tc>
        <w:tc>
          <w:tcPr>
            <w:tcW w:w="180" w:type="dxa"/>
          </w:tcPr>
          <w:p w14:paraId="5DC6A1E2" w14:textId="3A5EB12D" w:rsidR="004126C0" w:rsidRPr="00585EBB" w:rsidRDefault="004126C0" w:rsidP="008F1A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</w:tcPr>
          <w:p w14:paraId="283D4CB2" w14:textId="7B693EA3" w:rsidR="004126C0" w:rsidRPr="00700068" w:rsidRDefault="00C23B49" w:rsidP="008F1AC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C23B49">
              <w:rPr>
                <w:rFonts w:asciiTheme="majorBidi" w:hAnsiTheme="majorBidi"/>
                <w:sz w:val="30"/>
                <w:szCs w:val="30"/>
                <w:lang w:val="en-US" w:bidi="th-TH"/>
              </w:rPr>
              <w:t>14,326</w:t>
            </w:r>
          </w:p>
        </w:tc>
      </w:tr>
    </w:tbl>
    <w:p w14:paraId="6E6EF280" w14:textId="77777777" w:rsidR="004126C0" w:rsidRDefault="004126C0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72CC90D" w14:textId="46992953" w:rsidR="001C6187" w:rsidRDefault="00F7042B" w:rsidP="00F10E24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96421">
        <w:rPr>
          <w:rFonts w:ascii="Angsana New" w:hAnsi="Angsana New" w:cs="Angsana New"/>
          <w:b/>
          <w:bCs/>
          <w:sz w:val="30"/>
          <w:szCs w:val="30"/>
        </w:rPr>
        <w:t>6</w:t>
      </w:r>
      <w:r w:rsidR="001C6187" w:rsidRPr="00796421">
        <w:rPr>
          <w:rFonts w:ascii="Angsana New" w:hAnsi="Angsana New" w:cs="Angsana New"/>
          <w:b/>
          <w:bCs/>
          <w:sz w:val="30"/>
          <w:szCs w:val="30"/>
        </w:rPr>
        <w:tab/>
      </w:r>
      <w:r w:rsidR="001C6187" w:rsidRPr="00263906">
        <w:rPr>
          <w:rFonts w:ascii="Angsana New" w:hAnsi="Angsana New" w:cs="Angsana New" w:hint="cs"/>
          <w:b/>
          <w:bCs/>
          <w:sz w:val="30"/>
          <w:szCs w:val="30"/>
          <w:cs/>
        </w:rPr>
        <w:t>ส่วนงานดำเนินงาน</w:t>
      </w:r>
      <w:r w:rsidR="00694580" w:rsidRPr="00263906">
        <w:rPr>
          <w:rFonts w:ascii="Angsana New" w:hAnsi="Angsana New" w:cs="Angsana New" w:hint="cs"/>
          <w:b/>
          <w:bCs/>
          <w:sz w:val="30"/>
          <w:szCs w:val="30"/>
          <w:cs/>
        </w:rPr>
        <w:t>และรายได้</w:t>
      </w:r>
    </w:p>
    <w:p w14:paraId="7CD32CE4" w14:textId="77777777" w:rsidR="00191F40" w:rsidRPr="00F210EA" w:rsidRDefault="00191F40" w:rsidP="00F10E24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 w:cstheme="minorBidi"/>
          <w:b/>
          <w:bCs/>
          <w:sz w:val="30"/>
          <w:szCs w:val="30"/>
          <w:cs/>
        </w:rPr>
      </w:pPr>
    </w:p>
    <w:tbl>
      <w:tblPr>
        <w:tblW w:w="944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733"/>
        <w:gridCol w:w="720"/>
        <w:gridCol w:w="29"/>
        <w:gridCol w:w="241"/>
        <w:gridCol w:w="29"/>
        <w:gridCol w:w="713"/>
        <w:gridCol w:w="7"/>
        <w:gridCol w:w="8"/>
        <w:gridCol w:w="221"/>
        <w:gridCol w:w="7"/>
        <w:gridCol w:w="42"/>
        <w:gridCol w:w="665"/>
        <w:gridCol w:w="41"/>
        <w:gridCol w:w="242"/>
        <w:gridCol w:w="649"/>
        <w:gridCol w:w="46"/>
        <w:gridCol w:w="206"/>
        <w:gridCol w:w="19"/>
        <w:gridCol w:w="47"/>
        <w:gridCol w:w="816"/>
        <w:gridCol w:w="270"/>
        <w:gridCol w:w="697"/>
      </w:tblGrid>
      <w:tr w:rsidR="00191F40" w:rsidRPr="00817A65" w14:paraId="0201B1D7" w14:textId="77777777" w:rsidTr="008B5D64">
        <w:trPr>
          <w:tblHeader/>
        </w:trPr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</w:tcPr>
          <w:p w14:paraId="032DA3AD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  <w:bottom w:val="nil"/>
            </w:tcBorders>
          </w:tcPr>
          <w:p w14:paraId="08ECDDB2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1F40" w:rsidRPr="00817A65" w14:paraId="1821E236" w14:textId="77777777" w:rsidTr="008B5D64">
        <w:trPr>
          <w:tblHeader/>
        </w:trPr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</w:tcPr>
          <w:p w14:paraId="161023BF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43805C7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74424703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AB386E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6" w:type="dxa"/>
            <w:gridSpan w:val="6"/>
            <w:tcBorders>
              <w:top w:val="nil"/>
              <w:left w:val="nil"/>
              <w:bottom w:val="nil"/>
            </w:tcBorders>
          </w:tcPr>
          <w:p w14:paraId="1CA0A70F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5A35AEC8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</w:tcBorders>
          </w:tcPr>
          <w:p w14:paraId="587F21AC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30" w:type="dxa"/>
            <w:gridSpan w:val="4"/>
          </w:tcPr>
          <w:p w14:paraId="203B965B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2903F6DA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191F40" w:rsidRPr="00817A65" w14:paraId="713B2840" w14:textId="77777777" w:rsidTr="008B5D64">
        <w:trPr>
          <w:trHeight w:val="64"/>
          <w:tblHeader/>
        </w:trPr>
        <w:tc>
          <w:tcPr>
            <w:tcW w:w="37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F0035D" w14:textId="00A2133D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7964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</w:p>
          <w:p w14:paraId="20BDE725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7964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7964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7964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9408C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0E06FC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EE05E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24280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9E05DD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53AF34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50F0C" w14:textId="77777777" w:rsidR="00191F40" w:rsidRPr="00F51819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0CEF8D5" w14:textId="5E3C9A11" w:rsidR="00191F40" w:rsidRPr="00F51819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181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F51819">
              <w:rPr>
                <w:rFonts w:ascii="Angsana New" w:hAnsi="Angsana New" w:hint="cs"/>
                <w:sz w:val="30"/>
                <w:szCs w:val="30"/>
              </w:rPr>
              <w:t>6</w:t>
            </w:r>
            <w:r w:rsidR="00F51819" w:rsidRPr="00F5181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CC312" w14:textId="77777777" w:rsidR="00191F40" w:rsidRPr="00F51819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13444C28" w14:textId="77777777" w:rsidR="00191F40" w:rsidRPr="00F51819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E2A4581" w14:textId="5C8E866A" w:rsidR="00191F40" w:rsidRPr="00F51819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181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F5181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F51819">
              <w:rPr>
                <w:rFonts w:ascii="Angsana New" w:hAnsi="Angsana New" w:hint="cs"/>
                <w:sz w:val="30"/>
                <w:szCs w:val="30"/>
              </w:rPr>
              <w:t>6</w:t>
            </w:r>
            <w:r w:rsidR="00F51819" w:rsidRPr="00F5181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2" w:type="dxa"/>
            <w:gridSpan w:val="2"/>
          </w:tcPr>
          <w:p w14:paraId="76B93313" w14:textId="77777777" w:rsidR="00191F40" w:rsidRPr="00F51819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82" w:type="dxa"/>
            <w:gridSpan w:val="3"/>
          </w:tcPr>
          <w:p w14:paraId="39E953E4" w14:textId="77777777" w:rsidR="00191F40" w:rsidRPr="00F51819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44328F" w14:textId="1816A0B2" w:rsidR="00191F40" w:rsidRPr="00F51819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181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F51819">
              <w:rPr>
                <w:rFonts w:ascii="Angsana New" w:hAnsi="Angsana New" w:hint="cs"/>
                <w:sz w:val="30"/>
                <w:szCs w:val="30"/>
              </w:rPr>
              <w:t>6</w:t>
            </w:r>
            <w:r w:rsidR="00F51819" w:rsidRPr="00F5181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E5484E6" w14:textId="77777777" w:rsidR="00191F40" w:rsidRPr="00F51819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</w:tcPr>
          <w:p w14:paraId="2B7B2314" w14:textId="77777777" w:rsidR="00191F40" w:rsidRPr="00F51819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DFD8099" w14:textId="4FF965F0" w:rsidR="00191F40" w:rsidRPr="00F51819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181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F51819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="00F51819" w:rsidRPr="00F5181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91F40" w:rsidRPr="00817A65" w14:paraId="6E296C19" w14:textId="77777777" w:rsidTr="008B5D64">
        <w:trPr>
          <w:tblHeader/>
        </w:trPr>
        <w:tc>
          <w:tcPr>
            <w:tcW w:w="3733" w:type="dxa"/>
            <w:tcBorders>
              <w:top w:val="nil"/>
              <w:left w:val="nil"/>
              <w:right w:val="nil"/>
            </w:tcBorders>
          </w:tcPr>
          <w:p w14:paraId="058401B6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</w:tcBorders>
            <w:vAlign w:val="bottom"/>
          </w:tcPr>
          <w:p w14:paraId="34424A4E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79642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191F40" w:rsidRPr="00817A65" w14:paraId="567901E5" w14:textId="77777777" w:rsidTr="008B5D64">
        <w:tc>
          <w:tcPr>
            <w:tcW w:w="37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24EC26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96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844B65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4D1026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714CF4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A233F5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0B04001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9445E5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4A52BB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7954C98A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44C4ABD8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0148EC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74575C33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91F40" w:rsidRPr="00817A65" w14:paraId="035F9C83" w14:textId="77777777" w:rsidTr="008B5D64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4A8149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9642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EB837" w14:textId="117C889E" w:rsidR="00191F40" w:rsidRPr="00796421" w:rsidRDefault="00E67463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FE0900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BF195" w14:textId="6DE695FE" w:rsidR="00191F40" w:rsidRPr="00191F40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 w:right="-83" w:hanging="8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997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FBDE4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4A8B9" w14:textId="57EB6684" w:rsidR="00191F40" w:rsidRPr="00796421" w:rsidRDefault="00E67463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</w:t>
            </w:r>
            <w:r w:rsidR="00D11A0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C99355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5DA5A" w14:textId="1B9D03A4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1,562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55368A8E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286E5DF4" w14:textId="3C629EEA" w:rsidR="00191F40" w:rsidRPr="00796421" w:rsidRDefault="00E67463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2,93</w:t>
            </w:r>
            <w:r w:rsidR="00D11A06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17107D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</w:tcPr>
          <w:p w14:paraId="68E063C0" w14:textId="7DEDCF71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2,559</w:t>
            </w:r>
          </w:p>
        </w:tc>
      </w:tr>
      <w:tr w:rsidR="00191F40" w:rsidRPr="00817A65" w14:paraId="2A165DB5" w14:textId="77777777" w:rsidTr="008B5D64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040650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2F1CB" w14:textId="739D15B8" w:rsidR="00191F40" w:rsidRPr="00796421" w:rsidRDefault="00E67463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2E491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77721" w14:textId="6069F439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997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1E868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DB932" w14:textId="39D912BF" w:rsidR="00191F40" w:rsidRPr="00796421" w:rsidRDefault="00E67463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182F">
              <w:rPr>
                <w:rFonts w:ascii="Angsana New" w:hAnsi="Angsana New"/>
                <w:b/>
                <w:bCs/>
                <w:sz w:val="30"/>
                <w:szCs w:val="30"/>
              </w:rPr>
              <w:t>1,88</w:t>
            </w:r>
            <w:r w:rsidR="00D11A0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67DB8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1CB6B" w14:textId="7D494C15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1,562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2EC59DF7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9DB41" w14:textId="340913A0" w:rsidR="00191F40" w:rsidRPr="00796421" w:rsidRDefault="00E67463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4182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2,93</w:t>
            </w:r>
            <w:r w:rsidR="00D11A0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6D343E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9EA17" w14:textId="3AB0C359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2,559</w:t>
            </w:r>
          </w:p>
        </w:tc>
      </w:tr>
      <w:tr w:rsidR="00191F40" w:rsidRPr="00F10E24" w14:paraId="55CBB05F" w14:textId="77777777" w:rsidTr="008B5D64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15AB11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507B7F" w14:textId="77777777" w:rsidR="00191F40" w:rsidRPr="00E97EA6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EAC8E" w14:textId="77777777" w:rsidR="00191F40" w:rsidRPr="00E97EA6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4E68E6" w14:textId="77777777" w:rsidR="00191F40" w:rsidRPr="00E97EA6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B2AEE" w14:textId="77777777" w:rsidR="00191F40" w:rsidRPr="00E97EA6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4AAB19" w14:textId="77777777" w:rsidR="00191F40" w:rsidRPr="00E97EA6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92D896" w14:textId="77777777" w:rsidR="00191F40" w:rsidRPr="00E97EA6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8BF206" w14:textId="77777777" w:rsidR="00191F40" w:rsidRPr="00E97EA6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1BD089A7" w14:textId="77777777" w:rsidR="00191F40" w:rsidRPr="00E97EA6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2A3D8B5C" w14:textId="77777777" w:rsidR="00191F40" w:rsidRPr="00E97EA6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180B09" w14:textId="77777777" w:rsidR="00191F40" w:rsidRPr="00E97EA6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</w:tcPr>
          <w:p w14:paraId="336C1E1B" w14:textId="77777777" w:rsidR="00191F40" w:rsidRPr="00E97EA6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191F40" w:rsidRPr="00817A65" w14:paraId="731BD89F" w14:textId="77777777" w:rsidTr="008B5D64"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A200E" w14:textId="77777777" w:rsidR="00191F40" w:rsidRPr="0079642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79642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กำไรตามส่วนงานก่อนหักภาษีเงินได้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EC7003" w14:textId="495708C1" w:rsidR="00191F40" w:rsidRPr="00E97EA6" w:rsidRDefault="00E67463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E97EA6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91DC0A" w14:textId="77777777" w:rsidR="00191F40" w:rsidRPr="00E97EA6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B337E7" w14:textId="1EBFC7C8" w:rsidR="00191F40" w:rsidRPr="00E97EA6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97EA6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746011" w14:textId="77777777" w:rsidR="00191F40" w:rsidRPr="00E97EA6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961E6A" w14:textId="67884C0D" w:rsidR="00191F40" w:rsidRPr="00E97EA6" w:rsidRDefault="00E67463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E97EA6">
              <w:rPr>
                <w:rFonts w:ascii="Angsana New" w:hAnsi="Angsana New"/>
                <w:sz w:val="30"/>
                <w:szCs w:val="30"/>
              </w:rPr>
              <w:t>59</w:t>
            </w:r>
            <w:r w:rsidR="00923C4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19AD7A" w14:textId="77777777" w:rsidR="00191F40" w:rsidRPr="00E97EA6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20DEC2" w14:textId="6E50691A" w:rsidR="00191F40" w:rsidRPr="00E97EA6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E97EA6">
              <w:rPr>
                <w:rFonts w:ascii="Angsana New" w:hAnsi="Angsana New"/>
                <w:sz w:val="30"/>
                <w:szCs w:val="30"/>
              </w:rPr>
              <w:t>61</w:t>
            </w:r>
            <w:r w:rsidR="00923C4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140EB695" w14:textId="77777777" w:rsidR="00191F40" w:rsidRPr="00E97EA6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137F4095" w14:textId="4564EEE0" w:rsidR="00191F40" w:rsidRPr="00E97EA6" w:rsidRDefault="00E67463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E97EA6">
              <w:rPr>
                <w:rFonts w:ascii="Angsana New" w:hAnsi="Angsana New"/>
                <w:sz w:val="30"/>
                <w:szCs w:val="30"/>
              </w:rPr>
              <w:t>80</w:t>
            </w:r>
            <w:r w:rsidR="00923C4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DD4E6D" w14:textId="77777777" w:rsidR="00191F40" w:rsidRPr="00E97EA6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double" w:sz="4" w:space="0" w:color="auto"/>
            </w:tcBorders>
            <w:shd w:val="clear" w:color="auto" w:fill="auto"/>
          </w:tcPr>
          <w:p w14:paraId="2C166B37" w14:textId="7E929553" w:rsidR="00191F40" w:rsidRPr="00E97EA6" w:rsidRDefault="00191F40" w:rsidP="0001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E97EA6">
              <w:rPr>
                <w:rFonts w:ascii="Angsana New" w:hAnsi="Angsana New"/>
                <w:sz w:val="30"/>
                <w:szCs w:val="30"/>
              </w:rPr>
              <w:t>7</w:t>
            </w:r>
            <w:r w:rsidR="00EB0C28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191F40" w:rsidRPr="00817A65" w14:paraId="70C944C0" w14:textId="77777777" w:rsidTr="008B5D64"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23C15" w14:textId="77777777" w:rsidR="00191F40" w:rsidRPr="00817A65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D7AFE6" w14:textId="77777777" w:rsidR="00191F40" w:rsidRPr="00817A65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3BBDD" w14:textId="77777777" w:rsidR="00191F40" w:rsidRPr="00817A65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CAAE54" w14:textId="77777777" w:rsidR="00191F40" w:rsidRPr="00817A65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EAA54" w14:textId="77777777" w:rsidR="00191F40" w:rsidRPr="00817A65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291BDF" w14:textId="77777777" w:rsidR="00191F40" w:rsidRPr="00817A65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F4588" w14:textId="77777777" w:rsidR="00191F40" w:rsidRPr="00817A65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BB2E46" w14:textId="77777777" w:rsidR="00191F40" w:rsidRPr="00817A65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4FEB124A" w14:textId="77777777" w:rsidR="00191F40" w:rsidRPr="00817A65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297914" w14:textId="77777777" w:rsidR="00191F40" w:rsidRPr="00817A65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169FBA" w14:textId="77777777" w:rsidR="00191F40" w:rsidRPr="00817A65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FA6389" w14:textId="77777777" w:rsidR="00191F40" w:rsidRPr="00817A65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14:paraId="4614E159" w14:textId="226C6923" w:rsidR="00B628A4" w:rsidRDefault="00B628A4" w:rsidP="00191F40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40A25E1" w14:textId="77777777" w:rsidR="00B628A4" w:rsidRDefault="00B62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</w:p>
    <w:tbl>
      <w:tblPr>
        <w:tblW w:w="92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441"/>
        <w:gridCol w:w="1063"/>
        <w:gridCol w:w="269"/>
        <w:gridCol w:w="1205"/>
      </w:tblGrid>
      <w:tr w:rsidR="00191F40" w:rsidRPr="00171211" w14:paraId="7A95054F" w14:textId="77777777" w:rsidTr="008B5D6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BD6AE69" w14:textId="77777777" w:rsidR="00191F40" w:rsidRPr="0017121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45EDB0DC" w14:textId="77777777" w:rsidR="00191F40" w:rsidRPr="00171211" w:rsidRDefault="00191F40" w:rsidP="008B5D64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A6C309" w14:textId="77777777" w:rsidR="00191F40" w:rsidRPr="00171211" w:rsidRDefault="00191F40" w:rsidP="008B5D64">
            <w:pPr>
              <w:tabs>
                <w:tab w:val="clear" w:pos="680"/>
                <w:tab w:val="left" w:pos="540"/>
              </w:tabs>
              <w:ind w:left="540" w:right="-100" w:hanging="6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1F40" w:rsidRPr="00171211" w14:paraId="153849B5" w14:textId="77777777" w:rsidTr="008B5D6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1F9AE1F" w14:textId="4C8B5730" w:rsidR="00191F40" w:rsidRPr="0017121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675E4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2299B002" w14:textId="77777777" w:rsidR="00191F40" w:rsidRPr="00171211" w:rsidRDefault="00191F40" w:rsidP="008B5D64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D0200E8" w14:textId="77777777" w:rsidR="00191F40" w:rsidRPr="00171211" w:rsidRDefault="00191F40" w:rsidP="008B5D64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0E9CFB9" w14:textId="77777777" w:rsidR="00191F40" w:rsidRPr="00171211" w:rsidRDefault="00191F40" w:rsidP="008B5D64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4D2C765" w14:textId="77777777" w:rsidR="00191F40" w:rsidRPr="00171211" w:rsidRDefault="00191F40" w:rsidP="008B5D64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191F40" w:rsidRPr="00171211" w14:paraId="4D46D26E" w14:textId="77777777" w:rsidTr="008B5D6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B705A54" w14:textId="77777777" w:rsidR="00191F40" w:rsidRPr="00171211" w:rsidRDefault="00191F40" w:rsidP="008B5D64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10461D7D" w14:textId="77777777" w:rsidR="00191F40" w:rsidRPr="00171211" w:rsidRDefault="00191F40" w:rsidP="008B5D64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E5F722" w14:textId="77777777" w:rsidR="00191F40" w:rsidRPr="00171211" w:rsidRDefault="00191F40" w:rsidP="008B5D64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712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91F40" w:rsidRPr="00171211" w14:paraId="0C764FB1" w14:textId="77777777" w:rsidTr="008B5D6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103A233" w14:textId="77777777" w:rsidR="00191F40" w:rsidRPr="00171211" w:rsidRDefault="00191F40" w:rsidP="008B5D6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กำไรจากส่วนงานที่รายงาน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73724901" w14:textId="77777777" w:rsidR="00191F40" w:rsidRPr="00171211" w:rsidRDefault="00191F40" w:rsidP="008B5D64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2679A56" w14:textId="7BE3002E" w:rsidR="00A82855" w:rsidRPr="00171211" w:rsidRDefault="00E67463" w:rsidP="00A8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80</w:t>
            </w:r>
            <w:r w:rsidR="00111777">
              <w:rPr>
                <w:rFonts w:ascii="Angsana New" w:hAnsi="Angsana New"/>
                <w:color w:val="0D0D0D"/>
                <w:sz w:val="30"/>
                <w:szCs w:val="30"/>
              </w:rPr>
              <w:t>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8892B" w14:textId="77777777" w:rsidR="00191F40" w:rsidRPr="0017121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5D30BBF" w14:textId="1F39FC44" w:rsidR="00191F40" w:rsidRPr="00675E41" w:rsidRDefault="00675E41" w:rsidP="0001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GB"/>
              </w:rPr>
              <w:t>7</w:t>
            </w:r>
            <w:r w:rsidR="004064A3">
              <w:rPr>
                <w:rFonts w:ascii="Angsana New" w:hAnsi="Angsana New"/>
                <w:color w:val="0D0D0D"/>
                <w:sz w:val="30"/>
                <w:szCs w:val="30"/>
                <w:lang w:val="en-GB"/>
              </w:rPr>
              <w:t>90</w:t>
            </w:r>
          </w:p>
        </w:tc>
      </w:tr>
      <w:tr w:rsidR="00191F40" w:rsidRPr="00171211" w14:paraId="166E50AF" w14:textId="77777777" w:rsidTr="008B5D64">
        <w:trPr>
          <w:trHeight w:val="821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1DC00B5" w14:textId="77777777" w:rsidR="00191F40" w:rsidRPr="00171211" w:rsidRDefault="00191F40" w:rsidP="008B5D6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14:paraId="6013FD90" w14:textId="77777777" w:rsidR="00191F40" w:rsidRPr="001765B9" w:rsidRDefault="00191F40" w:rsidP="008B5D64">
            <w:pPr>
              <w:tabs>
                <w:tab w:val="clear" w:pos="227"/>
                <w:tab w:val="clear" w:pos="680"/>
                <w:tab w:val="left" w:pos="340"/>
                <w:tab w:val="left" w:pos="540"/>
              </w:tabs>
              <w:ind w:left="340" w:hanging="1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79F36708" w14:textId="77777777" w:rsidR="00191F40" w:rsidRPr="00171211" w:rsidRDefault="00191F40" w:rsidP="008B5D64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E4D6060" w14:textId="77777777" w:rsidR="00191F40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09C4A96D" w14:textId="2F380A9F" w:rsidR="00E67463" w:rsidRPr="00171211" w:rsidRDefault="00E67463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(44)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8A47677" w14:textId="77777777" w:rsidR="00191F40" w:rsidRPr="0017121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8619217" w14:textId="77777777" w:rsidR="00191F40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122E548D" w14:textId="310018AD" w:rsidR="00191F40" w:rsidRPr="00171211" w:rsidRDefault="00191F40" w:rsidP="0001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A82855">
              <w:rPr>
                <w:rFonts w:ascii="Angsana New" w:hAnsi="Angsana New"/>
                <w:color w:val="0D0D0D"/>
                <w:sz w:val="30"/>
                <w:szCs w:val="30"/>
              </w:rPr>
              <w:t>(</w:t>
            </w:r>
            <w:r w:rsidR="00675E41" w:rsidRPr="00A82855">
              <w:rPr>
                <w:rFonts w:ascii="Angsana New" w:hAnsi="Angsana New"/>
                <w:color w:val="0D0D0D"/>
                <w:sz w:val="30"/>
                <w:szCs w:val="30"/>
              </w:rPr>
              <w:t>3</w:t>
            </w:r>
            <w:r w:rsidR="004064A3">
              <w:rPr>
                <w:rFonts w:ascii="Angsana New" w:hAnsi="Angsana New"/>
                <w:color w:val="0D0D0D"/>
                <w:sz w:val="30"/>
                <w:szCs w:val="30"/>
              </w:rPr>
              <w:t>7</w:t>
            </w:r>
            <w:r w:rsidRPr="00A82855">
              <w:rPr>
                <w:rFonts w:ascii="Angsana New" w:hAnsi="Angsana New"/>
                <w:color w:val="0D0D0D"/>
                <w:sz w:val="30"/>
                <w:szCs w:val="30"/>
              </w:rPr>
              <w:t>)</w:t>
            </w:r>
          </w:p>
        </w:tc>
      </w:tr>
      <w:tr w:rsidR="00191F40" w:rsidRPr="00171211" w14:paraId="3A443B17" w14:textId="77777777" w:rsidTr="008B5D6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11A0A8A" w14:textId="77777777" w:rsidR="00191F40" w:rsidRPr="00171211" w:rsidRDefault="00191F40" w:rsidP="008B5D6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7F13161D" w14:textId="77777777" w:rsidR="00191F40" w:rsidRPr="00171211" w:rsidRDefault="00191F40" w:rsidP="008B5D64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44967" w14:textId="37EB3D59" w:rsidR="00191F40" w:rsidRPr="00171211" w:rsidRDefault="00E67463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(65</w:t>
            </w:r>
            <w:r w:rsidR="00747771">
              <w:rPr>
                <w:rFonts w:ascii="Angsana New" w:hAnsi="Angsana New"/>
                <w:color w:val="0D0D0D"/>
                <w:sz w:val="30"/>
                <w:szCs w:val="30"/>
              </w:rPr>
              <w:t>5</w:t>
            </w:r>
            <w:r>
              <w:rPr>
                <w:rFonts w:ascii="Angsana New" w:hAnsi="Angsana New"/>
                <w:color w:val="0D0D0D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8C0B96D" w14:textId="77777777" w:rsidR="00191F40" w:rsidRPr="00171211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66F9A" w14:textId="005259A5" w:rsidR="00191F40" w:rsidRPr="00171211" w:rsidRDefault="00191F40" w:rsidP="0001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</w:t>
            </w:r>
            <w:r w:rsidR="00675E41">
              <w:rPr>
                <w:rFonts w:ascii="Angsana New" w:hAnsi="Angsana New"/>
                <w:color w:val="0D0D0D"/>
                <w:sz w:val="30"/>
                <w:szCs w:val="30"/>
              </w:rPr>
              <w:t>595</w:t>
            </w:r>
            <w:r>
              <w:rPr>
                <w:rFonts w:ascii="Angsana New" w:hAnsi="Angsana New"/>
                <w:color w:val="0D0D0D"/>
                <w:sz w:val="30"/>
                <w:szCs w:val="30"/>
              </w:rPr>
              <w:t>)</w:t>
            </w:r>
          </w:p>
        </w:tc>
      </w:tr>
      <w:tr w:rsidR="00191F40" w:rsidRPr="00356084" w14:paraId="1B64A023" w14:textId="77777777" w:rsidTr="008B5D6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69BBA85" w14:textId="77777777" w:rsidR="00191F40" w:rsidRPr="00356084" w:rsidRDefault="00191F40" w:rsidP="008B5D64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7F4F5FFF" w14:textId="77777777" w:rsidR="00191F40" w:rsidRPr="00356084" w:rsidRDefault="00191F40" w:rsidP="008B5D64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22B81E" w14:textId="140BB2A5" w:rsidR="00191F40" w:rsidRPr="00356084" w:rsidRDefault="00E67463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</w:t>
            </w:r>
            <w:r w:rsidR="00747771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09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5FE21C1" w14:textId="77777777" w:rsidR="00191F40" w:rsidRPr="00356084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1AE34" w14:textId="73574786" w:rsidR="00191F40" w:rsidRPr="00356084" w:rsidRDefault="00675E41" w:rsidP="0001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158</w:t>
            </w:r>
          </w:p>
        </w:tc>
      </w:tr>
      <w:tr w:rsidR="00191F40" w:rsidRPr="00356084" w14:paraId="368BF72B" w14:textId="77777777" w:rsidTr="008B5D6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E602EBC" w14:textId="77777777" w:rsidR="00191F40" w:rsidRPr="00356084" w:rsidRDefault="00191F40" w:rsidP="008B5D6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4AEDEDB3" w14:textId="77777777" w:rsidR="00191F40" w:rsidRPr="00356084" w:rsidRDefault="00191F40" w:rsidP="008B5D64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4D6F4" w14:textId="77777777" w:rsidR="00191F40" w:rsidRPr="00356084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E7709D6" w14:textId="77777777" w:rsidR="00191F40" w:rsidRPr="00356084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11D40" w14:textId="77777777" w:rsidR="00191F40" w:rsidRPr="00356084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1F40" w:rsidRPr="00356084" w14:paraId="3C7ADE8B" w14:textId="77777777" w:rsidTr="008B5D6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295FB12" w14:textId="77777777" w:rsidR="00191F40" w:rsidRPr="00356084" w:rsidRDefault="00191F40" w:rsidP="008B5D64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ECDC232" w14:textId="77777777" w:rsidR="00191F40" w:rsidRPr="00356084" w:rsidRDefault="00191F40" w:rsidP="008B5D64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69FDE23" w14:textId="5D38BD75" w:rsidR="00191F40" w:rsidRPr="00356084" w:rsidRDefault="00E67463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</w:t>
            </w:r>
            <w:r w:rsidR="0013089D">
              <w:rPr>
                <w:rFonts w:ascii="Angsana New" w:hAnsi="Angsana New"/>
                <w:color w:val="0D0D0D"/>
                <w:sz w:val="30"/>
                <w:szCs w:val="30"/>
              </w:rPr>
              <w:t>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E19ED15" w14:textId="77777777" w:rsidR="00191F40" w:rsidRPr="00356084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73A92EF2" w14:textId="3541D272" w:rsidR="00191F40" w:rsidRPr="00356084" w:rsidRDefault="00675E41" w:rsidP="0001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A82855">
              <w:rPr>
                <w:rFonts w:ascii="Angsana New" w:hAnsi="Angsana New"/>
                <w:color w:val="0D0D0D"/>
                <w:sz w:val="30"/>
                <w:szCs w:val="30"/>
              </w:rPr>
              <w:t>34</w:t>
            </w:r>
          </w:p>
        </w:tc>
      </w:tr>
      <w:tr w:rsidR="00191F40" w:rsidRPr="00356084" w14:paraId="3335DF3E" w14:textId="77777777" w:rsidTr="008B5D6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0B8523D" w14:textId="77777777" w:rsidR="00191F40" w:rsidRPr="00356084" w:rsidRDefault="00191F40" w:rsidP="008B5D64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4A37BC89" w14:textId="77777777" w:rsidR="00191F40" w:rsidRPr="00356084" w:rsidRDefault="00191F40" w:rsidP="008B5D64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748AD75" w14:textId="33E8F200" w:rsidR="00191F40" w:rsidRPr="00356084" w:rsidRDefault="00E67463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(15</w:t>
            </w:r>
            <w:r w:rsidR="00747771">
              <w:rPr>
                <w:rFonts w:ascii="Angsana New" w:hAnsi="Angsana New"/>
                <w:color w:val="0D0D0D"/>
                <w:sz w:val="30"/>
                <w:szCs w:val="30"/>
              </w:rPr>
              <w:t>7</w:t>
            </w:r>
            <w:r>
              <w:rPr>
                <w:rFonts w:ascii="Angsana New" w:hAnsi="Angsana New"/>
                <w:color w:val="0D0D0D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A334B9B" w14:textId="77777777" w:rsidR="00191F40" w:rsidRPr="00356084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CE83494" w14:textId="12227F65" w:rsidR="00191F40" w:rsidRPr="00356084" w:rsidRDefault="00191F40" w:rsidP="0001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</w:t>
            </w:r>
            <w:r w:rsidR="00675E41">
              <w:rPr>
                <w:rFonts w:ascii="Angsana New" w:hAnsi="Angsana New"/>
                <w:color w:val="0D0D0D"/>
                <w:sz w:val="30"/>
                <w:szCs w:val="30"/>
              </w:rPr>
              <w:t>222</w:t>
            </w:r>
            <w:r>
              <w:rPr>
                <w:rFonts w:ascii="Angsana New" w:hAnsi="Angsana New"/>
                <w:color w:val="0D0D0D"/>
                <w:sz w:val="30"/>
                <w:szCs w:val="30"/>
              </w:rPr>
              <w:t>)</w:t>
            </w:r>
          </w:p>
        </w:tc>
      </w:tr>
      <w:tr w:rsidR="00191F40" w:rsidRPr="00DE38CF" w14:paraId="12AC20E6" w14:textId="77777777" w:rsidTr="008B5D6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4C22052" w14:textId="77777777" w:rsidR="00191F40" w:rsidRPr="00DE38CF" w:rsidRDefault="00191F40" w:rsidP="008B5D64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DE38CF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165EB89E" w14:textId="77777777" w:rsidR="00191F40" w:rsidRPr="00DE38CF" w:rsidRDefault="00191F40" w:rsidP="008B5D64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ADD3C2C" w14:textId="2AF27646" w:rsidR="00191F40" w:rsidRPr="00DE38CF" w:rsidRDefault="00E67463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(3)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45A355C" w14:textId="77777777" w:rsidR="00191F40" w:rsidRPr="00DE38CF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3BDC7F0" w14:textId="1FAC9727" w:rsidR="00191F40" w:rsidRPr="00DE38CF" w:rsidRDefault="00191F40" w:rsidP="0001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A82855">
              <w:rPr>
                <w:rFonts w:ascii="Angsana New" w:hAnsi="Angsana New"/>
                <w:color w:val="0D0D0D"/>
                <w:sz w:val="30"/>
                <w:szCs w:val="30"/>
              </w:rPr>
              <w:t>(</w:t>
            </w:r>
            <w:r w:rsidR="00747771">
              <w:rPr>
                <w:rFonts w:ascii="Angsana New" w:hAnsi="Angsana New"/>
                <w:color w:val="0D0D0D"/>
                <w:sz w:val="30"/>
                <w:szCs w:val="30"/>
              </w:rPr>
              <w:t>3</w:t>
            </w:r>
            <w:r w:rsidRPr="00A82855">
              <w:rPr>
                <w:rFonts w:ascii="Angsana New" w:hAnsi="Angsana New"/>
                <w:color w:val="0D0D0D"/>
                <w:sz w:val="30"/>
                <w:szCs w:val="30"/>
              </w:rPr>
              <w:t>)</w:t>
            </w:r>
          </w:p>
        </w:tc>
      </w:tr>
      <w:tr w:rsidR="00191F40" w:rsidRPr="00356084" w14:paraId="309F35CC" w14:textId="77777777" w:rsidTr="008B5D6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076E1CE" w14:textId="77777777" w:rsidR="00191F40" w:rsidRDefault="00191F40" w:rsidP="008B5D6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1BC19C44" w14:textId="77777777" w:rsidR="00191F40" w:rsidRPr="00356084" w:rsidRDefault="00191F40" w:rsidP="008B5D6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63B83">
              <w:rPr>
                <w:rFonts w:ascii="Angsana New" w:hAnsi="Angsana New"/>
                <w:sz w:val="30"/>
                <w:szCs w:val="30"/>
              </w:rPr>
              <w:t>(</w:t>
            </w:r>
            <w:r w:rsidRPr="00A63B83">
              <w:rPr>
                <w:rFonts w:ascii="Angsana New" w:hAnsi="Angsana New"/>
                <w:sz w:val="30"/>
                <w:szCs w:val="30"/>
                <w:cs/>
              </w:rPr>
              <w:t>สุทธิจากภาษีเงินได้)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6D949D10" w14:textId="77777777" w:rsidR="00191F40" w:rsidRPr="00356084" w:rsidRDefault="00191F40" w:rsidP="008B5D64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212AA" w14:textId="77777777" w:rsidR="00191F40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795A7023" w14:textId="3D898FF5" w:rsidR="00E67463" w:rsidRPr="00356084" w:rsidRDefault="00E67463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54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D8CDC56" w14:textId="77777777" w:rsidR="00191F40" w:rsidRPr="00356084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D9F31" w14:textId="77777777" w:rsidR="00191F40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1A00ED60" w14:textId="596E7B5F" w:rsidR="00191F40" w:rsidRPr="00356084" w:rsidRDefault="00675E41" w:rsidP="0001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56</w:t>
            </w:r>
          </w:p>
        </w:tc>
      </w:tr>
      <w:tr w:rsidR="00191F40" w:rsidRPr="00356084" w14:paraId="6C9260D1" w14:textId="77777777" w:rsidTr="008B5D6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6DF963E" w14:textId="77777777" w:rsidR="00191F40" w:rsidRPr="00356084" w:rsidRDefault="00191F40" w:rsidP="008B5D6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2A93BF23" w14:textId="77777777" w:rsidR="00191F40" w:rsidRPr="00356084" w:rsidRDefault="00191F40" w:rsidP="008B5D64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1869CD" w14:textId="04747E1C" w:rsidR="00191F40" w:rsidRPr="00356084" w:rsidRDefault="0013089D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31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09F86E9" w14:textId="77777777" w:rsidR="00191F40" w:rsidRPr="00356084" w:rsidRDefault="00191F40" w:rsidP="008B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075D48" w14:textId="27CBD3B9" w:rsidR="00191F40" w:rsidRPr="00356084" w:rsidRDefault="00675E41" w:rsidP="00BB7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 w:rsidRPr="00A82855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2</w:t>
            </w:r>
            <w:r w:rsidR="00747771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3</w:t>
            </w:r>
          </w:p>
        </w:tc>
      </w:tr>
    </w:tbl>
    <w:p w14:paraId="2E6B236A" w14:textId="77777777" w:rsidR="00A703F2" w:rsidRDefault="00A703F2" w:rsidP="009551D7">
      <w:pPr>
        <w:tabs>
          <w:tab w:val="clear" w:pos="227"/>
          <w:tab w:val="clear" w:pos="454"/>
          <w:tab w:val="clear" w:pos="680"/>
          <w:tab w:val="left" w:pos="720"/>
        </w:tabs>
        <w:ind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10"/>
        <w:gridCol w:w="720"/>
        <w:gridCol w:w="29"/>
        <w:gridCol w:w="241"/>
        <w:gridCol w:w="29"/>
        <w:gridCol w:w="713"/>
        <w:gridCol w:w="7"/>
        <w:gridCol w:w="8"/>
        <w:gridCol w:w="221"/>
        <w:gridCol w:w="7"/>
        <w:gridCol w:w="42"/>
        <w:gridCol w:w="665"/>
        <w:gridCol w:w="41"/>
        <w:gridCol w:w="242"/>
        <w:gridCol w:w="649"/>
        <w:gridCol w:w="46"/>
        <w:gridCol w:w="206"/>
        <w:gridCol w:w="19"/>
        <w:gridCol w:w="47"/>
        <w:gridCol w:w="816"/>
        <w:gridCol w:w="270"/>
        <w:gridCol w:w="697"/>
      </w:tblGrid>
      <w:tr w:rsidR="00817A65" w:rsidRPr="00817A65" w14:paraId="69F94120" w14:textId="77777777" w:rsidTr="00BB781B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E65D2FF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  <w:bottom w:val="nil"/>
            </w:tcBorders>
          </w:tcPr>
          <w:p w14:paraId="635C60C5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17A65" w:rsidRPr="00817A65" w14:paraId="6E6B03A2" w14:textId="77777777" w:rsidTr="00BB781B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A44677B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D42A104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1027ED4C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C74417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6" w:type="dxa"/>
            <w:gridSpan w:val="6"/>
            <w:tcBorders>
              <w:top w:val="nil"/>
              <w:left w:val="nil"/>
              <w:bottom w:val="nil"/>
            </w:tcBorders>
          </w:tcPr>
          <w:p w14:paraId="058C0B23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6893FCF4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</w:tcBorders>
          </w:tcPr>
          <w:p w14:paraId="105C022C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30" w:type="dxa"/>
            <w:gridSpan w:val="4"/>
          </w:tcPr>
          <w:p w14:paraId="34CC0A2E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12AF6965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817A65" w:rsidRPr="00817A65" w14:paraId="5EB505AE" w14:textId="77777777" w:rsidTr="00BB781B">
        <w:trPr>
          <w:trHeight w:val="64"/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7743AF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สำหรับงวดเก้าเดือนสิ้นสุด</w:t>
            </w:r>
          </w:p>
          <w:p w14:paraId="6C6C3E5A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7964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7964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7964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BA32F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DF248B" w14:textId="20A6F256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9A82F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2BB0C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5A3448E" w14:textId="36A0290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89E083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6F522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DA6D06C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796421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6AC7B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3663BE3B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B85A537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9642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796421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  <w:tc>
          <w:tcPr>
            <w:tcW w:w="252" w:type="dxa"/>
            <w:gridSpan w:val="2"/>
          </w:tcPr>
          <w:p w14:paraId="41200945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82" w:type="dxa"/>
            <w:gridSpan w:val="3"/>
          </w:tcPr>
          <w:p w14:paraId="05107130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2D2FF19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796421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539158EB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</w:tcPr>
          <w:p w14:paraId="0A0D0C5C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19FE8DC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96421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Pr="0079642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817A65" w:rsidRPr="00817A65" w14:paraId="17AC1E12" w14:textId="77777777" w:rsidTr="00BB781B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61A7C22B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</w:tcBorders>
            <w:vAlign w:val="bottom"/>
          </w:tcPr>
          <w:p w14:paraId="7BD0E347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79642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817A65" w:rsidRPr="00817A65" w14:paraId="6BA6B5BA" w14:textId="77777777" w:rsidTr="00BB781B">
        <w:tc>
          <w:tcPr>
            <w:tcW w:w="35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0A5502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96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6BF79B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06D2E4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D57004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36EE3E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25EA17B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65C72C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96B482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5A97AAAE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077BABAF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75FD37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7F7FF9FF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17A65" w:rsidRPr="00817A65" w14:paraId="64CA75C6" w14:textId="77777777" w:rsidTr="00BB781B"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9697C7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9642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9AD32" w14:textId="687A7002" w:rsidR="00817A65" w:rsidRPr="00796421" w:rsidRDefault="009A63D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63366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EC0E5" w14:textId="3E83065B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sz w:val="30"/>
                <w:szCs w:val="30"/>
              </w:rPr>
              <w:t>2,960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B0050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77BEEC" w14:textId="779CB09F" w:rsidR="00817A65" w:rsidRPr="00796421" w:rsidRDefault="009A63D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5,051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E456F9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97663" w14:textId="7B23B1EB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sz w:val="30"/>
                <w:szCs w:val="30"/>
              </w:rPr>
              <w:t>4,485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436F64F8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23814FFE" w14:textId="73104135" w:rsidR="00817A65" w:rsidRPr="00796421" w:rsidRDefault="009A63D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7,855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E68B35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</w:tcPr>
          <w:p w14:paraId="5177321D" w14:textId="4F91B91B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color w:val="000000"/>
                <w:sz w:val="30"/>
                <w:szCs w:val="30"/>
              </w:rPr>
              <w:t>7,445</w:t>
            </w:r>
          </w:p>
        </w:tc>
      </w:tr>
      <w:tr w:rsidR="00817A65" w:rsidRPr="00817A65" w14:paraId="7C4931D6" w14:textId="77777777" w:rsidTr="00BB781B"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1514B5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82D2F" w14:textId="5F610469" w:rsidR="00817A65" w:rsidRPr="00796421" w:rsidRDefault="009A63D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2,804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A3E36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18B29" w14:textId="2A2871DA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b/>
                <w:bCs/>
                <w:sz w:val="30"/>
                <w:szCs w:val="30"/>
              </w:rPr>
              <w:t>2,960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4932A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FE81FB" w14:textId="63914E4E" w:rsidR="00817A65" w:rsidRPr="00796421" w:rsidRDefault="009A63D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5,051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D5E37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A42A44" w14:textId="3D35D9B2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b/>
                <w:bCs/>
                <w:sz w:val="30"/>
                <w:szCs w:val="30"/>
              </w:rPr>
              <w:t>4,485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27F634B7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12B4C" w14:textId="5CCB7CCF" w:rsidR="00817A65" w:rsidRPr="00796421" w:rsidRDefault="009A63D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7,855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F6BBC7" w14:textId="77777777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EB1D7" w14:textId="07323065" w:rsidR="00817A65" w:rsidRPr="00796421" w:rsidRDefault="00817A65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7,445</w:t>
            </w:r>
          </w:p>
        </w:tc>
      </w:tr>
      <w:tr w:rsidR="00506323" w:rsidRPr="00F10E24" w14:paraId="213B1F23" w14:textId="77777777" w:rsidTr="00BB781B"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09C971" w14:textId="77777777" w:rsidR="00506323" w:rsidRPr="00796421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81C0B4" w14:textId="77777777" w:rsidR="00506323" w:rsidRPr="00796421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A8C42" w14:textId="77777777" w:rsidR="00506323" w:rsidRPr="00796421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73BC23" w14:textId="77777777" w:rsidR="00506323" w:rsidRPr="00796421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053D72" w14:textId="77777777" w:rsidR="00506323" w:rsidRPr="00796421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12F0C5" w14:textId="77777777" w:rsidR="00506323" w:rsidRPr="00796421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AB6B70" w14:textId="77777777" w:rsidR="00506323" w:rsidRPr="00796421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459888" w14:textId="77777777" w:rsidR="00506323" w:rsidRPr="00796421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4DF96203" w14:textId="77777777" w:rsidR="00506323" w:rsidRPr="00796421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7331E74D" w14:textId="77777777" w:rsidR="00506323" w:rsidRPr="00796421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83697C" w14:textId="77777777" w:rsidR="00506323" w:rsidRPr="00796421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</w:tcPr>
          <w:p w14:paraId="3872A545" w14:textId="77777777" w:rsidR="00506323" w:rsidRPr="00796421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06323" w:rsidRPr="00817A65" w14:paraId="5A0A0C4C" w14:textId="77777777" w:rsidTr="00BB781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637BC" w14:textId="4E54565A" w:rsidR="00506323" w:rsidRPr="00796421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79642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กำไรตามส่วนงานก่อนหักภาษีเงินได้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352613" w14:textId="62CF7B47" w:rsidR="00506323" w:rsidRPr="00DB12F1" w:rsidRDefault="009A63D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DB12F1"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028DA2" w14:textId="77777777" w:rsidR="00506323" w:rsidRPr="00DB12F1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003488" w14:textId="14818B19" w:rsidR="00506323" w:rsidRPr="00DB12F1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12F1">
              <w:rPr>
                <w:rFonts w:ascii="Angsana New" w:hAnsi="Angsana New" w:hint="cs"/>
                <w:sz w:val="30"/>
                <w:szCs w:val="30"/>
              </w:rPr>
              <w:t>523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EBED1F" w14:textId="77777777" w:rsidR="00506323" w:rsidRPr="00DB12F1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F47C15" w14:textId="21F99D08" w:rsidR="00506323" w:rsidRPr="00DB12F1" w:rsidRDefault="009A63D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DB12F1">
              <w:rPr>
                <w:rFonts w:ascii="Angsana New" w:hAnsi="Angsana New"/>
                <w:sz w:val="30"/>
                <w:szCs w:val="30"/>
              </w:rPr>
              <w:t>1,687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8DF7D" w14:textId="77777777" w:rsidR="00506323" w:rsidRPr="00DB12F1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B2782F" w14:textId="48C1EDBC" w:rsidR="00506323" w:rsidRPr="00DB12F1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DB12F1">
              <w:rPr>
                <w:rFonts w:ascii="Angsana New" w:hAnsi="Angsana New" w:hint="cs"/>
                <w:sz w:val="30"/>
                <w:szCs w:val="30"/>
              </w:rPr>
              <w:t>1,784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28B95846" w14:textId="77777777" w:rsidR="00506323" w:rsidRPr="00DB12F1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697C4DEB" w14:textId="1B6F60CD" w:rsidR="00506323" w:rsidRPr="00DB12F1" w:rsidRDefault="00E53263" w:rsidP="00E5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69"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9A63D3" w:rsidRPr="00DB12F1">
              <w:rPr>
                <w:rFonts w:ascii="Angsana New" w:hAnsi="Angsana New"/>
                <w:sz w:val="30"/>
                <w:szCs w:val="30"/>
              </w:rPr>
              <w:t>2,266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C61E10" w14:textId="77777777" w:rsidR="00506323" w:rsidRPr="00DB12F1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double" w:sz="4" w:space="0" w:color="auto"/>
            </w:tcBorders>
            <w:shd w:val="clear" w:color="auto" w:fill="auto"/>
          </w:tcPr>
          <w:p w14:paraId="2B7C4905" w14:textId="52CA3337" w:rsidR="00506323" w:rsidRPr="00DB12F1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DB12F1">
              <w:rPr>
                <w:rFonts w:ascii="Angsana New" w:hAnsi="Angsana New" w:hint="cs"/>
                <w:sz w:val="30"/>
                <w:szCs w:val="30"/>
              </w:rPr>
              <w:t>2,307</w:t>
            </w:r>
          </w:p>
        </w:tc>
      </w:tr>
      <w:tr w:rsidR="00506323" w:rsidRPr="00817A65" w14:paraId="5898F488" w14:textId="77777777" w:rsidTr="00BB781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6A463" w14:textId="321BB0BB" w:rsidR="00506323" w:rsidRPr="00817A65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5D4F92" w14:textId="67DEF3C4" w:rsidR="00506323" w:rsidRPr="00817A65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25333" w14:textId="77777777" w:rsidR="00506323" w:rsidRPr="00817A65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FED073" w14:textId="6B57B10D" w:rsidR="00506323" w:rsidRPr="00817A65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FAE9B" w14:textId="77777777" w:rsidR="00506323" w:rsidRPr="00817A65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2A608D" w14:textId="671FC0BA" w:rsidR="00506323" w:rsidRPr="00817A65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C6DECF" w14:textId="77777777" w:rsidR="00506323" w:rsidRPr="00817A65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5E8004" w14:textId="1E3025A1" w:rsidR="00506323" w:rsidRPr="00817A65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1A620AF9" w14:textId="77777777" w:rsidR="00506323" w:rsidRPr="00817A65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4BAD0D" w14:textId="664F41B5" w:rsidR="00506323" w:rsidRPr="00817A65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3AA735" w14:textId="77777777" w:rsidR="00506323" w:rsidRPr="00817A65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2D9423" w14:textId="3820462A" w:rsidR="00506323" w:rsidRPr="00817A65" w:rsidRDefault="00506323" w:rsidP="00817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14:paraId="242D449F" w14:textId="400E5FE1" w:rsidR="00817A65" w:rsidRDefault="00817A65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28102C0" w14:textId="2A532238" w:rsidR="009551D7" w:rsidRDefault="009551D7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254871A" w14:textId="0FCFC93D" w:rsidR="009551D7" w:rsidRDefault="009551D7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167E601" w14:textId="77777777" w:rsidR="009551D7" w:rsidRDefault="009551D7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441"/>
        <w:gridCol w:w="1063"/>
        <w:gridCol w:w="269"/>
        <w:gridCol w:w="1205"/>
      </w:tblGrid>
      <w:tr w:rsidR="005E2861" w:rsidRPr="00171211" w14:paraId="425A9F27" w14:textId="77777777" w:rsidTr="00126F0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4496AF0" w14:textId="77777777" w:rsidR="005E2861" w:rsidRPr="00171211" w:rsidRDefault="005E2861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5F983714" w14:textId="77777777" w:rsidR="005E2861" w:rsidRPr="00171211" w:rsidRDefault="005E2861" w:rsidP="005E286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5D573" w14:textId="77777777" w:rsidR="005E2861" w:rsidRPr="00171211" w:rsidRDefault="005E2861" w:rsidP="005E2861">
            <w:pPr>
              <w:tabs>
                <w:tab w:val="clear" w:pos="680"/>
                <w:tab w:val="left" w:pos="540"/>
              </w:tabs>
              <w:ind w:left="540" w:right="-100" w:hanging="6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E2861" w:rsidRPr="00171211" w14:paraId="49F9113C" w14:textId="77777777" w:rsidTr="00126F0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998771B" w14:textId="77777777" w:rsidR="005E2861" w:rsidRPr="00171211" w:rsidRDefault="005E2861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เก้าเดือน</w:t>
            </w: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591E1BC7" w14:textId="77777777" w:rsidR="005E2861" w:rsidRPr="00171211" w:rsidRDefault="005E2861" w:rsidP="005E286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31C7A61" w14:textId="44A63818" w:rsidR="005E2861" w:rsidRPr="00171211" w:rsidRDefault="005E2861" w:rsidP="005E2861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68FDA52" w14:textId="77777777" w:rsidR="005E2861" w:rsidRPr="00171211" w:rsidRDefault="005E2861" w:rsidP="005E2861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77B731A9" w14:textId="2A6F6F48" w:rsidR="005E2861" w:rsidRPr="00171211" w:rsidRDefault="005E2861" w:rsidP="005E2861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5E2861" w:rsidRPr="00171211" w14:paraId="3047641D" w14:textId="77777777" w:rsidTr="00126F0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31719EA" w14:textId="77777777" w:rsidR="005E2861" w:rsidRPr="00171211" w:rsidRDefault="005E2861" w:rsidP="005E2861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584A0E28" w14:textId="77777777" w:rsidR="005E2861" w:rsidRPr="00171211" w:rsidRDefault="005E2861" w:rsidP="005E2861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0E00F4" w14:textId="77777777" w:rsidR="005E2861" w:rsidRPr="00171211" w:rsidRDefault="005E2861" w:rsidP="005E2861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712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E2861" w:rsidRPr="00171211" w14:paraId="6153A821" w14:textId="77777777" w:rsidTr="00126F0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DD86D59" w14:textId="77777777" w:rsidR="005E2861" w:rsidRPr="00171211" w:rsidRDefault="005E2861" w:rsidP="005E286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กำไรจากส่วนงานที่รายงาน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2E7CDBE" w14:textId="77777777" w:rsidR="005E2861" w:rsidRPr="00171211" w:rsidRDefault="005E2861" w:rsidP="005E286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1CCC6C5" w14:textId="3FD4A279" w:rsidR="005E2861" w:rsidRPr="00171211" w:rsidRDefault="009A63D3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2,266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237C1" w14:textId="77777777" w:rsidR="005E2861" w:rsidRPr="00171211" w:rsidRDefault="005E2861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1251A5D5" w14:textId="64FC564B" w:rsidR="005E2861" w:rsidRPr="00171211" w:rsidRDefault="005E2861" w:rsidP="0001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2,307</w:t>
            </w:r>
          </w:p>
        </w:tc>
      </w:tr>
      <w:tr w:rsidR="005E2861" w:rsidRPr="00171211" w14:paraId="092D64A5" w14:textId="77777777" w:rsidTr="00126F00">
        <w:trPr>
          <w:trHeight w:val="821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165EC54" w14:textId="77777777" w:rsidR="005E2861" w:rsidRPr="00171211" w:rsidRDefault="005E2861" w:rsidP="005E286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14:paraId="1E283366" w14:textId="77777777" w:rsidR="005E2861" w:rsidRPr="001765B9" w:rsidRDefault="005E2861" w:rsidP="005E2861">
            <w:pPr>
              <w:tabs>
                <w:tab w:val="clear" w:pos="227"/>
                <w:tab w:val="clear" w:pos="680"/>
                <w:tab w:val="left" w:pos="340"/>
                <w:tab w:val="left" w:pos="540"/>
              </w:tabs>
              <w:ind w:left="340" w:hanging="1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0748A494" w14:textId="77777777" w:rsidR="005E2861" w:rsidRPr="00171211" w:rsidRDefault="005E2861" w:rsidP="005E286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5C8E0F6" w14:textId="77777777" w:rsidR="005E2861" w:rsidRDefault="005E2861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58A3A470" w14:textId="513EDF44" w:rsidR="009A63D3" w:rsidRPr="00171211" w:rsidRDefault="009A63D3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(135)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8E836AE" w14:textId="77777777" w:rsidR="005E2861" w:rsidRPr="00171211" w:rsidRDefault="005E2861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9531693" w14:textId="77777777" w:rsidR="005E2861" w:rsidRDefault="005E2861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02AEDBA8" w14:textId="1395D342" w:rsidR="005E2861" w:rsidRPr="00171211" w:rsidRDefault="005E2861" w:rsidP="0001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(120)</w:t>
            </w:r>
          </w:p>
        </w:tc>
      </w:tr>
      <w:tr w:rsidR="005E2861" w:rsidRPr="00171211" w14:paraId="65409FE0" w14:textId="77777777" w:rsidTr="00126F0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D7AD2A8" w14:textId="77777777" w:rsidR="005E2861" w:rsidRPr="00171211" w:rsidRDefault="005E2861" w:rsidP="005E286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5BF030CA" w14:textId="77777777" w:rsidR="005E2861" w:rsidRPr="00171211" w:rsidRDefault="005E2861" w:rsidP="005E286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CA810" w14:textId="5363033B" w:rsidR="005E2861" w:rsidRPr="00171211" w:rsidRDefault="009A63D3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(1,805)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718348C" w14:textId="77777777" w:rsidR="005E2861" w:rsidRPr="00171211" w:rsidRDefault="005E2861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4A452" w14:textId="35916C0C" w:rsidR="005E2861" w:rsidRPr="00171211" w:rsidRDefault="005E2861" w:rsidP="0001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(1,723)</w:t>
            </w:r>
          </w:p>
        </w:tc>
      </w:tr>
      <w:tr w:rsidR="005E2861" w:rsidRPr="00356084" w14:paraId="6E4AD614" w14:textId="77777777" w:rsidTr="00126F0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B423627" w14:textId="77777777" w:rsidR="005E2861" w:rsidRPr="00356084" w:rsidRDefault="005E2861" w:rsidP="005E2861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62477F2" w14:textId="77777777" w:rsidR="005E2861" w:rsidRPr="00356084" w:rsidRDefault="005E2861" w:rsidP="005E286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A4978" w14:textId="099A2D00" w:rsidR="005E2861" w:rsidRPr="00356084" w:rsidRDefault="009A63D3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326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B81502A" w14:textId="77777777" w:rsidR="005E2861" w:rsidRPr="00356084" w:rsidRDefault="005E2861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D57B7" w14:textId="1CBDC726" w:rsidR="005E2861" w:rsidRPr="00356084" w:rsidRDefault="005E2861" w:rsidP="0001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 w:rsidRPr="00A82855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464</w:t>
            </w:r>
          </w:p>
        </w:tc>
      </w:tr>
      <w:tr w:rsidR="005E2861" w:rsidRPr="00356084" w14:paraId="11A71217" w14:textId="77777777" w:rsidTr="00126F0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803ABDC" w14:textId="77777777" w:rsidR="005E2861" w:rsidRPr="00356084" w:rsidRDefault="005E2861" w:rsidP="005E286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4FE4F4A8" w14:textId="77777777" w:rsidR="005E2861" w:rsidRPr="00356084" w:rsidRDefault="005E2861" w:rsidP="005E286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B3CA" w14:textId="77777777" w:rsidR="005E2861" w:rsidRPr="00356084" w:rsidRDefault="005E2861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D200F4B" w14:textId="77777777" w:rsidR="005E2861" w:rsidRPr="00356084" w:rsidRDefault="005E2861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791F5" w14:textId="77777777" w:rsidR="005E2861" w:rsidRPr="00356084" w:rsidRDefault="005E2861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2861" w:rsidRPr="00356084" w14:paraId="2274C82E" w14:textId="77777777" w:rsidTr="00126F0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16DA4AB" w14:textId="77777777" w:rsidR="005E2861" w:rsidRPr="00356084" w:rsidRDefault="005E2861" w:rsidP="005E2861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76531A52" w14:textId="77777777" w:rsidR="005E2861" w:rsidRPr="00356084" w:rsidRDefault="005E2861" w:rsidP="005E286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D25B2B3" w14:textId="0D0F3BA9" w:rsidR="005E2861" w:rsidRPr="00495A56" w:rsidRDefault="009A63D3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10</w:t>
            </w:r>
            <w:r w:rsidR="00495A56">
              <w:rPr>
                <w:rFonts w:ascii="Angsana New" w:hAnsi="Angsana New"/>
                <w:color w:val="0D0D0D"/>
                <w:sz w:val="30"/>
                <w:szCs w:val="30"/>
                <w:lang w:val="en-GB"/>
              </w:rPr>
              <w:t>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A45610E" w14:textId="77777777" w:rsidR="005E2861" w:rsidRPr="00356084" w:rsidRDefault="005E2861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2A942CF" w14:textId="54626CCA" w:rsidR="005E2861" w:rsidRPr="00356084" w:rsidRDefault="005E2861" w:rsidP="0001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93</w:t>
            </w:r>
          </w:p>
        </w:tc>
      </w:tr>
      <w:tr w:rsidR="005E2861" w:rsidRPr="00356084" w14:paraId="06897779" w14:textId="77777777" w:rsidTr="00126F0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5306366" w14:textId="77777777" w:rsidR="005E2861" w:rsidRPr="00356084" w:rsidRDefault="005E2861" w:rsidP="005E2861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5C624653" w14:textId="77777777" w:rsidR="005E2861" w:rsidRPr="00356084" w:rsidRDefault="005E2861" w:rsidP="005E286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130CB2C" w14:textId="204D0A5C" w:rsidR="005E2861" w:rsidRPr="00356084" w:rsidRDefault="009A63D3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(45</w:t>
            </w:r>
            <w:r w:rsidR="00495A56">
              <w:rPr>
                <w:rFonts w:ascii="Angsana New" w:hAnsi="Angsana New"/>
                <w:color w:val="0D0D0D"/>
                <w:sz w:val="30"/>
                <w:szCs w:val="30"/>
              </w:rPr>
              <w:t>7</w:t>
            </w:r>
            <w:r>
              <w:rPr>
                <w:rFonts w:ascii="Angsana New" w:hAnsi="Angsana New"/>
                <w:color w:val="0D0D0D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7EF3BD7" w14:textId="77777777" w:rsidR="005E2861" w:rsidRPr="00356084" w:rsidRDefault="005E2861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7FD76D4F" w14:textId="608D1DAB" w:rsidR="005E2861" w:rsidRPr="00356084" w:rsidRDefault="005E2861" w:rsidP="0001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(541)</w:t>
            </w:r>
          </w:p>
        </w:tc>
      </w:tr>
      <w:tr w:rsidR="005E2861" w:rsidRPr="00DE38CF" w14:paraId="2EA3DF4C" w14:textId="77777777" w:rsidTr="00126F0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2B91587" w14:textId="77777777" w:rsidR="005E2861" w:rsidRPr="00DE38CF" w:rsidRDefault="005E2861" w:rsidP="005E2861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DE38CF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717BBB33" w14:textId="77777777" w:rsidR="005E2861" w:rsidRPr="00DE38CF" w:rsidRDefault="005E2861" w:rsidP="005E286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2C98798" w14:textId="630B2B1C" w:rsidR="005E2861" w:rsidRPr="00DE38CF" w:rsidRDefault="009A63D3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(9)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86393A1" w14:textId="77777777" w:rsidR="005E2861" w:rsidRPr="00DE38CF" w:rsidRDefault="005E2861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1F237749" w14:textId="51CBC135" w:rsidR="005E2861" w:rsidRPr="00DE38CF" w:rsidRDefault="005E2861" w:rsidP="0001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(8)</w:t>
            </w:r>
          </w:p>
        </w:tc>
      </w:tr>
      <w:tr w:rsidR="005E2861" w:rsidRPr="00356084" w14:paraId="6B2DD116" w14:textId="77777777" w:rsidTr="00126F0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FBA2DCA" w14:textId="77777777" w:rsidR="005E2861" w:rsidRDefault="005E2861" w:rsidP="005E286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47B8DA8" w14:textId="77777777" w:rsidR="005E2861" w:rsidRPr="00356084" w:rsidRDefault="005E2861" w:rsidP="005E286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63B83">
              <w:rPr>
                <w:rFonts w:ascii="Angsana New" w:hAnsi="Angsana New"/>
                <w:sz w:val="30"/>
                <w:szCs w:val="30"/>
              </w:rPr>
              <w:t>(</w:t>
            </w:r>
            <w:r w:rsidRPr="00A63B83">
              <w:rPr>
                <w:rFonts w:ascii="Angsana New" w:hAnsi="Angsana New"/>
                <w:sz w:val="30"/>
                <w:szCs w:val="30"/>
                <w:cs/>
              </w:rPr>
              <w:t>สุทธิจากภาษีเงินได้)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12F60F65" w14:textId="77777777" w:rsidR="005E2861" w:rsidRPr="00356084" w:rsidRDefault="005E2861" w:rsidP="005E286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1974D" w14:textId="77777777" w:rsidR="009A63D3" w:rsidRDefault="009A63D3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54BFB6B4" w14:textId="7855AAAD" w:rsidR="005E2861" w:rsidRPr="00356084" w:rsidRDefault="009A63D3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116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9D0FFC4" w14:textId="77777777" w:rsidR="005E2861" w:rsidRPr="00356084" w:rsidRDefault="005E2861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A7F8DC" w14:textId="77777777" w:rsidR="005E2861" w:rsidRDefault="005E2861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505BC1FC" w14:textId="4302D12F" w:rsidR="005E2861" w:rsidRPr="00356084" w:rsidRDefault="005E2861" w:rsidP="0001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119</w:t>
            </w:r>
          </w:p>
        </w:tc>
      </w:tr>
      <w:tr w:rsidR="005E2861" w:rsidRPr="00356084" w14:paraId="3859F215" w14:textId="77777777" w:rsidTr="00126F0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7BB3273" w14:textId="77777777" w:rsidR="005E2861" w:rsidRPr="00356084" w:rsidRDefault="005E2861" w:rsidP="005E286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438B508D" w14:textId="77777777" w:rsidR="005E2861" w:rsidRPr="00356084" w:rsidRDefault="005E2861" w:rsidP="005E286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9E04D8" w14:textId="086175A6" w:rsidR="005E2861" w:rsidRPr="00356084" w:rsidRDefault="0013089D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83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32CA139" w14:textId="77777777" w:rsidR="005E2861" w:rsidRPr="00356084" w:rsidRDefault="005E2861" w:rsidP="005E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31B783" w14:textId="06F861D8" w:rsidR="005E2861" w:rsidRPr="00356084" w:rsidRDefault="005E2861" w:rsidP="0001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127</w:t>
            </w:r>
          </w:p>
        </w:tc>
      </w:tr>
    </w:tbl>
    <w:p w14:paraId="6A492E62" w14:textId="77777777" w:rsidR="008D522A" w:rsidRPr="00D36B78" w:rsidRDefault="008D522A" w:rsidP="008D522A">
      <w:pPr>
        <w:spacing w:line="240" w:lineRule="auto"/>
        <w:rPr>
          <w:rFonts w:ascii="Angsana New" w:hAnsi="Angsana New"/>
          <w:sz w:val="2"/>
          <w:szCs w:val="2"/>
        </w:rPr>
      </w:pPr>
    </w:p>
    <w:p w14:paraId="16C3A560" w14:textId="77777777" w:rsidR="00A5548B" w:rsidRPr="00A5548B" w:rsidRDefault="00A5548B" w:rsidP="00A5548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720"/>
        </w:tabs>
        <w:spacing w:line="240" w:lineRule="auto"/>
        <w:ind w:left="540" w:right="288"/>
        <w:jc w:val="both"/>
        <w:rPr>
          <w:rFonts w:ascii="Angsana New" w:hAnsi="Angsana New"/>
          <w:b w:val="0"/>
          <w:bCs w:val="0"/>
          <w:sz w:val="30"/>
          <w:szCs w:val="30"/>
          <w:u w:val="none"/>
        </w:rPr>
      </w:pPr>
    </w:p>
    <w:p w14:paraId="3D9547A0" w14:textId="76F10116" w:rsidR="001765B9" w:rsidRPr="009A5843" w:rsidRDefault="001765B9" w:rsidP="00A5548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720"/>
        </w:tabs>
        <w:spacing w:line="240" w:lineRule="auto"/>
        <w:ind w:left="540" w:right="288"/>
        <w:jc w:val="both"/>
        <w:rPr>
          <w:rFonts w:ascii="Angsana New" w:hAnsi="Angsana New"/>
          <w:i/>
          <w:iCs/>
          <w:sz w:val="30"/>
          <w:szCs w:val="30"/>
          <w:u w:val="none"/>
        </w:rPr>
      </w:pPr>
      <w:r w:rsidRPr="009A5843">
        <w:rPr>
          <w:rFonts w:ascii="Angsana New" w:hAnsi="Angsana New"/>
          <w:i/>
          <w:iCs/>
          <w:sz w:val="30"/>
          <w:szCs w:val="30"/>
          <w:u w:val="none"/>
          <w:cs/>
        </w:rPr>
        <w:t>ส่วนงานภูมิศาสตร์</w:t>
      </w:r>
    </w:p>
    <w:p w14:paraId="22E9A735" w14:textId="77777777" w:rsidR="001765B9" w:rsidRPr="009A5843" w:rsidRDefault="001765B9" w:rsidP="00A5548B">
      <w:pPr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14:paraId="78C06D2C" w14:textId="77777777" w:rsidR="001765B9" w:rsidRPr="009A5843" w:rsidRDefault="001765B9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9A5843">
        <w:rPr>
          <w:rFonts w:ascii="Angsana New" w:hAnsi="Angsana New"/>
          <w:snapToGrid w:val="0"/>
          <w:color w:val="000000"/>
          <w:spacing w:val="4"/>
          <w:sz w:val="30"/>
          <w:szCs w:val="30"/>
          <w:cs/>
          <w:lang w:eastAsia="th-TH"/>
        </w:rPr>
        <w:t>กลุ่มบริษัทดำเนินธุรกิจในประเทศเป็นส่วนใหญ่ ไม่มีรายได้จากต่างประเทศหรือสินทรัพย์ในต่างประเทศที่มี</w:t>
      </w:r>
      <w:r w:rsidRPr="009A584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สาระสำคัญ</w:t>
      </w:r>
    </w:p>
    <w:p w14:paraId="092937C9" w14:textId="77777777" w:rsidR="001765B9" w:rsidRPr="009A5843" w:rsidRDefault="001765B9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D4DC4CF" w14:textId="77777777" w:rsidR="001765B9" w:rsidRPr="009A5843" w:rsidRDefault="001765B9" w:rsidP="00A5548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720"/>
        </w:tabs>
        <w:spacing w:line="240" w:lineRule="auto"/>
        <w:ind w:left="540" w:right="288"/>
        <w:jc w:val="both"/>
        <w:rPr>
          <w:rFonts w:ascii="Angsana New" w:hAnsi="Angsana New"/>
          <w:i/>
          <w:iCs/>
          <w:sz w:val="30"/>
          <w:szCs w:val="30"/>
          <w:u w:val="none"/>
        </w:rPr>
      </w:pPr>
      <w:r w:rsidRPr="009A5843">
        <w:rPr>
          <w:rFonts w:ascii="Angsana New" w:hAnsi="Angsana New"/>
          <w:i/>
          <w:iCs/>
          <w:sz w:val="30"/>
          <w:szCs w:val="30"/>
          <w:u w:val="none"/>
          <w:cs/>
        </w:rPr>
        <w:t>การดำเนินงานที่เป็นไปตามฤดูกาล</w:t>
      </w:r>
    </w:p>
    <w:p w14:paraId="7B83E1CF" w14:textId="77777777" w:rsidR="001765B9" w:rsidRPr="009A5843" w:rsidRDefault="001765B9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0D7AAD46" w14:textId="77777777" w:rsidR="008E5E32" w:rsidRPr="009A5843" w:rsidRDefault="001765B9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9A5843">
        <w:rPr>
          <w:rFonts w:ascii="Angsana New" w:hAnsi="Angsana New"/>
          <w:sz w:val="30"/>
          <w:szCs w:val="30"/>
          <w:cs/>
        </w:rPr>
        <w:t>ยอดรายได้จากการขายของกลุ่มบริษัทจากการดำเนินธุรกิจเกี่ยวกับการจำหน่ายเครื่องดื่มเป็นไปตามฤดูกาล</w:t>
      </w:r>
      <w:r w:rsidRPr="009A5843">
        <w:rPr>
          <w:rFonts w:ascii="Angsana New" w:hAnsi="Angsana New"/>
          <w:color w:val="FFFFFF"/>
          <w:sz w:val="30"/>
          <w:szCs w:val="30"/>
        </w:rPr>
        <w:t>.</w:t>
      </w:r>
      <w:r w:rsidRPr="009A5843">
        <w:rPr>
          <w:rFonts w:ascii="Angsana New" w:hAnsi="Angsana New"/>
          <w:sz w:val="30"/>
          <w:szCs w:val="30"/>
          <w:cs/>
        </w:rPr>
        <w:t>รายได้จากการขายและรายจ่ายส่วนใหญ่โดยปกติเกิดในช่วงฤดูร้อน</w:t>
      </w:r>
    </w:p>
    <w:p w14:paraId="4B999199" w14:textId="77777777" w:rsidR="003508E1" w:rsidRPr="009A5843" w:rsidRDefault="003508E1" w:rsidP="00A55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587466CE" w14:textId="57C09CC6" w:rsidR="00190289" w:rsidRPr="009A5843" w:rsidRDefault="00AA3E60" w:rsidP="00A554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7</w:t>
      </w:r>
      <w:r w:rsidR="00190289" w:rsidRPr="009A5843">
        <w:rPr>
          <w:rFonts w:ascii="Angsana New" w:hAnsi="Angsana New" w:cs="Angsana New"/>
          <w:b/>
          <w:bCs/>
          <w:sz w:val="30"/>
          <w:szCs w:val="30"/>
        </w:rPr>
        <w:tab/>
      </w:r>
      <w:r w:rsidR="00190289" w:rsidRPr="009A5843">
        <w:rPr>
          <w:rFonts w:ascii="Angsana New" w:hAnsi="Angsana New" w:cs="Angsana New"/>
          <w:b/>
          <w:bCs/>
          <w:sz w:val="30"/>
          <w:szCs w:val="30"/>
          <w:cs/>
        </w:rPr>
        <w:t>สัญญาเช่า</w:t>
      </w:r>
    </w:p>
    <w:p w14:paraId="0D6B75F7" w14:textId="77777777" w:rsidR="00E72AD6" w:rsidRPr="009A5843" w:rsidRDefault="00E72AD6" w:rsidP="00A554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E994757" w14:textId="45B5E6D1" w:rsidR="00E72AD6" w:rsidRDefault="000C000D" w:rsidP="00A554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467385">
        <w:rPr>
          <w:rFonts w:asciiTheme="majorBidi" w:hAnsiTheme="majorBidi" w:cs="Angsana New" w:hint="cs"/>
          <w:sz w:val="30"/>
          <w:szCs w:val="30"/>
          <w:cs/>
        </w:rPr>
        <w:t>เ</w:t>
      </w:r>
      <w:r w:rsidR="00A5548B">
        <w:rPr>
          <w:rFonts w:asciiTheme="majorBidi" w:hAnsiTheme="majorBidi" w:cs="Angsana New" w:hint="cs"/>
          <w:sz w:val="30"/>
          <w:szCs w:val="30"/>
          <w:cs/>
        </w:rPr>
        <w:t>ก</w:t>
      </w:r>
      <w:r w:rsidR="00467385">
        <w:rPr>
          <w:rFonts w:asciiTheme="majorBidi" w:hAnsiTheme="majorBidi" w:cs="Angsana New" w:hint="cs"/>
          <w:sz w:val="30"/>
          <w:szCs w:val="30"/>
          <w:cs/>
        </w:rPr>
        <w:t>้า</w:t>
      </w:r>
      <w:r w:rsidRPr="000C000D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467385">
        <w:rPr>
          <w:rFonts w:asciiTheme="majorBidi" w:hAnsiTheme="majorBidi" w:cs="Angsana New"/>
          <w:sz w:val="30"/>
          <w:szCs w:val="30"/>
        </w:rPr>
        <w:t xml:space="preserve">30 </w:t>
      </w:r>
      <w:r w:rsidR="00467385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0C000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F5146">
        <w:rPr>
          <w:rFonts w:asciiTheme="majorBidi" w:hAnsiTheme="majorBidi" w:cs="Angsana New"/>
          <w:sz w:val="30"/>
          <w:szCs w:val="30"/>
        </w:rPr>
        <w:t>256</w:t>
      </w:r>
      <w:r w:rsidR="00A5548B" w:rsidRPr="004F5146">
        <w:rPr>
          <w:rFonts w:asciiTheme="majorBidi" w:hAnsiTheme="majorBidi" w:cs="Angsana New"/>
          <w:sz w:val="30"/>
          <w:szCs w:val="30"/>
        </w:rPr>
        <w:t>5</w:t>
      </w:r>
      <w:r w:rsidRPr="004F5146">
        <w:rPr>
          <w:rFonts w:asciiTheme="majorBidi" w:hAnsiTheme="majorBidi" w:cs="Angsana New"/>
          <w:sz w:val="30"/>
          <w:szCs w:val="30"/>
        </w:rPr>
        <w:t xml:space="preserve"> </w:t>
      </w:r>
      <w:r w:rsidR="00E72AD6" w:rsidRPr="004F5146">
        <w:rPr>
          <w:rFonts w:asciiTheme="majorBidi" w:hAnsiTheme="majorBidi" w:cstheme="majorBidi"/>
          <w:sz w:val="30"/>
          <w:szCs w:val="30"/>
          <w:cs/>
        </w:rPr>
        <w:t>บริษัทเช่า</w:t>
      </w:r>
      <w:r w:rsidR="00183A2D" w:rsidRPr="004F5146">
        <w:rPr>
          <w:rFonts w:asciiTheme="majorBidi" w:hAnsiTheme="majorBidi" w:cstheme="majorBidi" w:hint="cs"/>
          <w:sz w:val="30"/>
          <w:szCs w:val="30"/>
          <w:cs/>
        </w:rPr>
        <w:t>ที่ดิน อาคารและ</w:t>
      </w:r>
      <w:r w:rsidR="00E72AD6" w:rsidRPr="004F5146">
        <w:rPr>
          <w:rFonts w:asciiTheme="majorBidi" w:hAnsiTheme="majorBidi" w:cstheme="majorBidi"/>
          <w:sz w:val="30"/>
          <w:szCs w:val="30"/>
          <w:cs/>
        </w:rPr>
        <w:t>รถยนต์หลายสัญญา</w:t>
      </w:r>
      <w:r w:rsidR="00E72AD6" w:rsidRPr="004F5146">
        <w:rPr>
          <w:rFonts w:asciiTheme="majorBidi" w:hAnsiTheme="majorBidi" w:cstheme="majorBidi"/>
          <w:sz w:val="30"/>
          <w:szCs w:val="30"/>
        </w:rPr>
        <w:t xml:space="preserve"> </w:t>
      </w:r>
      <w:r w:rsidR="00E72AD6" w:rsidRPr="004F5146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E50F12">
        <w:rPr>
          <w:rFonts w:asciiTheme="majorBidi" w:hAnsiTheme="majorBidi" w:cstheme="majorBidi"/>
          <w:sz w:val="30"/>
          <w:szCs w:val="30"/>
        </w:rPr>
        <w:t xml:space="preserve">   </w:t>
      </w:r>
      <w:r w:rsidR="00E72AD6" w:rsidRPr="004F5146">
        <w:rPr>
          <w:rFonts w:asciiTheme="majorBidi" w:hAnsiTheme="majorBidi" w:cstheme="majorBidi"/>
          <w:sz w:val="30"/>
          <w:szCs w:val="30"/>
        </w:rPr>
        <w:t xml:space="preserve">3 - </w:t>
      </w:r>
      <w:r w:rsidR="00754D74">
        <w:rPr>
          <w:rFonts w:asciiTheme="majorBidi" w:hAnsiTheme="majorBidi" w:cstheme="majorBidi"/>
          <w:sz w:val="30"/>
          <w:szCs w:val="30"/>
        </w:rPr>
        <w:t>10</w:t>
      </w:r>
      <w:r w:rsidR="00E72AD6" w:rsidRPr="004F5146">
        <w:rPr>
          <w:rFonts w:asciiTheme="majorBidi" w:hAnsiTheme="majorBidi" w:cstheme="majorBidi"/>
          <w:sz w:val="30"/>
          <w:szCs w:val="30"/>
          <w:cs/>
        </w:rPr>
        <w:t xml:space="preserve"> ปี สัญญาสิ้นสุดในระยะเวลาต่างๆ กันจนถึง</w:t>
      </w:r>
      <w:r w:rsidR="00E72AD6" w:rsidRPr="00D06ACF">
        <w:rPr>
          <w:rFonts w:asciiTheme="majorBidi" w:hAnsiTheme="majorBidi" w:cstheme="majorBidi"/>
          <w:sz w:val="30"/>
          <w:szCs w:val="30"/>
          <w:cs/>
        </w:rPr>
        <w:t>เดือน</w:t>
      </w:r>
      <w:r w:rsidR="00754D74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E72AD6" w:rsidRPr="00D06A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2AD6" w:rsidRPr="00D06ACF">
        <w:rPr>
          <w:rFonts w:asciiTheme="majorBidi" w:hAnsiTheme="majorBidi" w:cstheme="majorBidi"/>
          <w:sz w:val="30"/>
          <w:szCs w:val="30"/>
        </w:rPr>
        <w:t>25</w:t>
      </w:r>
      <w:r w:rsidR="00754D74">
        <w:rPr>
          <w:rFonts w:asciiTheme="majorBidi" w:hAnsiTheme="majorBidi" w:cstheme="majorBidi"/>
          <w:sz w:val="30"/>
          <w:szCs w:val="30"/>
          <w:lang w:val="en-GB"/>
        </w:rPr>
        <w:t>75</w:t>
      </w:r>
      <w:r w:rsidR="00E72AD6" w:rsidRPr="00D06ACF">
        <w:rPr>
          <w:rFonts w:asciiTheme="majorBidi" w:hAnsiTheme="majorBidi" w:cstheme="majorBidi"/>
          <w:sz w:val="30"/>
          <w:szCs w:val="30"/>
        </w:rPr>
        <w:t xml:space="preserve"> </w:t>
      </w:r>
      <w:r w:rsidR="00E72AD6" w:rsidRPr="00D06ACF">
        <w:rPr>
          <w:rFonts w:asciiTheme="majorBidi" w:hAnsiTheme="majorBidi" w:cstheme="majorBidi"/>
          <w:sz w:val="30"/>
          <w:szCs w:val="30"/>
          <w:cs/>
        </w:rPr>
        <w:t>ค่าเช่ากำหนดชำระเป็นรายเดือนตามอัตราที่ระบุไว้ในสัญญา</w:t>
      </w:r>
      <w:r w:rsidRPr="00D06ACF">
        <w:rPr>
          <w:rFonts w:asciiTheme="majorBidi" w:hAnsiTheme="majorBidi" w:cstheme="majorBidi"/>
          <w:sz w:val="30"/>
          <w:szCs w:val="30"/>
        </w:rPr>
        <w:t xml:space="preserve"> </w:t>
      </w:r>
      <w:r w:rsidRPr="00D06ACF">
        <w:rPr>
          <w:rFonts w:asciiTheme="majorBidi" w:hAnsiTheme="majorBidi" w:cstheme="majorBidi" w:hint="cs"/>
          <w:sz w:val="30"/>
          <w:szCs w:val="30"/>
          <w:cs/>
        </w:rPr>
        <w:t>ทำให้</w:t>
      </w:r>
      <w:r w:rsidRPr="00D06ACF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</w:t>
      </w:r>
      <w:r w:rsidR="00D9629E" w:rsidRPr="00D06ACF">
        <w:rPr>
          <w:rFonts w:asciiTheme="majorBidi" w:hAnsiTheme="majorBidi" w:cstheme="majorBidi" w:hint="cs"/>
          <w:sz w:val="30"/>
          <w:szCs w:val="30"/>
          <w:cs/>
        </w:rPr>
        <w:t>และหนี้สินตามสัญญาเช่า</w:t>
      </w:r>
      <w:r w:rsidRPr="00D06ACF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ของกลุ่มบริษัทและบริษัทเพิ่มขึ้นเป็นจำนวน </w:t>
      </w:r>
      <w:r w:rsidR="00D04058">
        <w:rPr>
          <w:rFonts w:asciiTheme="majorBidi" w:hAnsiTheme="majorBidi" w:cstheme="majorBidi"/>
          <w:sz w:val="30"/>
          <w:szCs w:val="30"/>
        </w:rPr>
        <w:t>8</w:t>
      </w:r>
      <w:r w:rsidR="00012FC0">
        <w:rPr>
          <w:rFonts w:asciiTheme="majorBidi" w:hAnsiTheme="majorBidi" w:cstheme="majorBidi"/>
          <w:sz w:val="30"/>
          <w:szCs w:val="30"/>
        </w:rPr>
        <w:t>8</w:t>
      </w:r>
      <w:r w:rsidRPr="00D06ACF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D04058">
        <w:rPr>
          <w:rFonts w:asciiTheme="majorBidi" w:hAnsiTheme="majorBidi" w:cstheme="majorBidi"/>
          <w:sz w:val="30"/>
          <w:szCs w:val="30"/>
        </w:rPr>
        <w:t>8</w:t>
      </w:r>
      <w:r w:rsidR="00012FC0">
        <w:rPr>
          <w:rFonts w:asciiTheme="majorBidi" w:hAnsiTheme="majorBidi" w:cstheme="majorBidi"/>
          <w:sz w:val="30"/>
          <w:szCs w:val="30"/>
        </w:rPr>
        <w:t>8</w:t>
      </w:r>
      <w:r w:rsidRPr="00D06ACF">
        <w:rPr>
          <w:rFonts w:asciiTheme="majorBidi" w:hAnsiTheme="majorBidi" w:cstheme="majorBidi"/>
          <w:sz w:val="30"/>
          <w:szCs w:val="30"/>
        </w:rPr>
        <w:t xml:space="preserve"> </w:t>
      </w:r>
      <w:r w:rsidRPr="00D06AC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06ACF">
        <w:rPr>
          <w:rFonts w:asciiTheme="majorBidi" w:hAnsiTheme="majorBidi" w:cstheme="majorBidi"/>
          <w:sz w:val="30"/>
          <w:szCs w:val="30"/>
        </w:rPr>
        <w:t xml:space="preserve"> </w:t>
      </w:r>
      <w:r w:rsidRPr="00D06ACF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21087573" w14:textId="45D56ED8" w:rsidR="0077671F" w:rsidRPr="00B935E2" w:rsidRDefault="00AA3E60" w:rsidP="00A55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E2080C" w:rsidRPr="00E2080C">
        <w:rPr>
          <w:rFonts w:ascii="Angsana New" w:hAnsi="Angsana New"/>
          <w:b/>
          <w:bCs/>
          <w:sz w:val="30"/>
          <w:szCs w:val="30"/>
        </w:rPr>
        <w:tab/>
      </w:r>
      <w:r w:rsidR="0077671F" w:rsidRPr="00E2080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584A6A80" w14:textId="77777777" w:rsidR="00FF5847" w:rsidRPr="00AA3E60" w:rsidRDefault="00FF5847" w:rsidP="00AA3E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E873211" w14:textId="280A2684" w:rsidR="00A25963" w:rsidRDefault="00A334DB" w:rsidP="00AA3E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ทบทวนและประเมินประโยชน์ที่จะได้รับจากสินทรัพย์ภาษีเงินได้รอการตัดบัญชีจากผลขาดทุนทางภาษี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และผลแตกต่างชั่วคราวโดยใช้ประมาณการจากผลประกอบการจริงและการคาดการณ์ผลประกอบการในอนาคต</w:t>
      </w:r>
      <w:r w:rsidR="009F7953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ซึ่งอาศัยการประมาณการข้อสมมติหลักของผู้บริหารเกี่ยวกับการเติบโตของรายได้</w:t>
      </w:r>
      <w:r w:rsidR="00632CD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การเพิ่มขึ้นของกำไรจาก</w:t>
      </w:r>
      <w:r w:rsidR="009F7953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การดำเนินงาน</w:t>
      </w:r>
      <w:r w:rsidR="00632CD1">
        <w:rPr>
          <w:rFonts w:ascii="Angsana New" w:hAnsi="Angsana New" w:cs="Angsana New" w:hint="cs"/>
          <w:color w:val="000000"/>
          <w:sz w:val="30"/>
          <w:szCs w:val="30"/>
          <w:cs/>
        </w:rPr>
        <w:t>และการบริหารภาษี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ของกลุ่มบริษัท</w:t>
      </w:r>
      <w:r w:rsidRPr="009F795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35E72"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บริษัทรับรู้ขาดทุนทางภาษีเป็นสินทรัพย์ภาษีเงินได้รอการตัดบัญชี</w:t>
      </w:r>
      <w:r w:rsidRPr="009F795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เนื่องจากกลุ่มบริษัทเชื่อว่าจะมีกำไรทางภาษีเพียงพอที่จะนำผลขาดทุนทางภาษีที่ยังไม่ได้ใช้มาใช้ประโยชน์ได้</w:t>
      </w:r>
      <w:r w:rsidR="00AA0362" w:rsidRPr="00AA0362">
        <w:rPr>
          <w:rFonts w:ascii="Angsana New" w:hAnsi="Angsana New" w:cs="Angsana New"/>
          <w:color w:val="000000"/>
          <w:sz w:val="30"/>
          <w:szCs w:val="30"/>
          <w:cs/>
        </w:rPr>
        <w:t>โดยการประมาณการและสมมติฐานหลักที่เปลี่ยนแปลงไปนั้นส่งผลต่อมูลค่าของสินทรัพย์ภาษีเงินได้รอการตัดบัญชี อีกทั้ง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ผลประกอบการจริงอาจแตกต่างอย่างเป็นสาระสำคัญจากที่ได้ประมาณไว้โดยผู้บริหารของกลุ่มบริษัท</w:t>
      </w:r>
      <w:r w:rsidRPr="009F795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ทั้งนี้ขาดทุนทางภาษีจะสิ้นอายุในปี</w:t>
      </w:r>
      <w:r w:rsidRPr="009F795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7953">
        <w:rPr>
          <w:rFonts w:ascii="Angsana New" w:hAnsi="Angsana New" w:cs="Angsana New"/>
          <w:color w:val="000000"/>
          <w:sz w:val="30"/>
          <w:szCs w:val="30"/>
        </w:rPr>
        <w:t>256</w:t>
      </w:r>
      <w:r w:rsidR="00AA000F" w:rsidRPr="009F7953">
        <w:rPr>
          <w:rFonts w:ascii="Angsana New" w:hAnsi="Angsana New" w:cs="Angsana New"/>
          <w:color w:val="000000"/>
          <w:sz w:val="30"/>
          <w:szCs w:val="30"/>
        </w:rPr>
        <w:t>5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ถึง </w:t>
      </w:r>
      <w:r w:rsidRPr="009F7953">
        <w:rPr>
          <w:rFonts w:ascii="Angsana New" w:hAnsi="Angsana New" w:cs="Angsana New"/>
          <w:color w:val="000000"/>
          <w:sz w:val="30"/>
          <w:szCs w:val="30"/>
        </w:rPr>
        <w:t>256</w:t>
      </w:r>
      <w:r w:rsidR="00554001">
        <w:rPr>
          <w:rFonts w:ascii="Angsana New" w:hAnsi="Angsana New" w:cs="Angsana New"/>
          <w:color w:val="000000"/>
          <w:sz w:val="30"/>
          <w:szCs w:val="30"/>
        </w:rPr>
        <w:t>8</w:t>
      </w:r>
    </w:p>
    <w:p w14:paraId="28746BD3" w14:textId="77777777" w:rsidR="00AA3E60" w:rsidRPr="00015962" w:rsidRDefault="00AA3E60" w:rsidP="00AA3E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513E2F6" w14:textId="7902B0D7" w:rsidR="00AA3E60" w:rsidRDefault="00AA3E60" w:rsidP="00AA3E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="Angsana New" w:hAnsi="Angsana New" w:cs="Angsana New"/>
          <w:b/>
          <w:bCs/>
          <w:sz w:val="30"/>
          <w:szCs w:val="30"/>
        </w:rPr>
        <w:t>9</w:t>
      </w:r>
      <w:r w:rsidRPr="009A5843"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66F6B70E" w14:textId="77777777" w:rsidR="00AA3E60" w:rsidRDefault="00AA3E60" w:rsidP="00AA3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066"/>
        <w:gridCol w:w="231"/>
        <w:gridCol w:w="1313"/>
      </w:tblGrid>
      <w:tr w:rsidR="00AA3E60" w:rsidRPr="003508E1" w14:paraId="39DFF397" w14:textId="77777777" w:rsidTr="008F1AC9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21D97D10" w14:textId="77777777" w:rsidR="00AA3E60" w:rsidRPr="00CB7BB3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9F94A6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662DF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DDBD230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  <w:shd w:val="clear" w:color="auto" w:fill="auto"/>
          </w:tcPr>
          <w:p w14:paraId="651B58B9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65279084" w14:textId="77777777" w:rsidR="00AA3E60" w:rsidRPr="003508E1" w:rsidDel="00D43E7A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A3E60" w:rsidRPr="003508E1" w14:paraId="26E4DE37" w14:textId="77777777" w:rsidTr="008F1AC9">
        <w:trPr>
          <w:tblHeader/>
        </w:trPr>
        <w:tc>
          <w:tcPr>
            <w:tcW w:w="3780" w:type="dxa"/>
            <w:shd w:val="clear" w:color="auto" w:fill="auto"/>
          </w:tcPr>
          <w:p w14:paraId="5F90C750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03B31A3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9EC116F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  <w:shd w:val="clear" w:color="auto" w:fill="auto"/>
          </w:tcPr>
          <w:p w14:paraId="40659349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  <w:shd w:val="clear" w:color="auto" w:fill="auto"/>
          </w:tcPr>
          <w:p w14:paraId="13D027B2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14:paraId="338F98C7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A3E60" w:rsidRPr="003508E1" w14:paraId="06470546" w14:textId="77777777" w:rsidTr="008F1AC9">
        <w:tc>
          <w:tcPr>
            <w:tcW w:w="3780" w:type="dxa"/>
            <w:shd w:val="clear" w:color="auto" w:fill="auto"/>
          </w:tcPr>
          <w:p w14:paraId="352DA83E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39C1835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  <w:shd w:val="clear" w:color="auto" w:fill="auto"/>
          </w:tcPr>
          <w:p w14:paraId="06598040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3299C64E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50597ADF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13CBA35E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A3E60" w:rsidRPr="003508E1" w14:paraId="6EADA355" w14:textId="77777777" w:rsidTr="008F1AC9">
        <w:tc>
          <w:tcPr>
            <w:tcW w:w="3780" w:type="dxa"/>
            <w:shd w:val="clear" w:color="auto" w:fill="auto"/>
          </w:tcPr>
          <w:p w14:paraId="6DA203C7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3508E1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440" w:type="dxa"/>
            <w:shd w:val="clear" w:color="auto" w:fill="auto"/>
          </w:tcPr>
          <w:p w14:paraId="7B77CFB7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3508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3508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3E68AB5F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  <w:shd w:val="clear" w:color="auto" w:fill="auto"/>
          </w:tcPr>
          <w:p w14:paraId="50833A25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31" w:type="dxa"/>
            <w:shd w:val="clear" w:color="auto" w:fill="auto"/>
          </w:tcPr>
          <w:p w14:paraId="555A8717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0CFD5B8B" w14:textId="4767BF8A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90.4</w:t>
            </w:r>
            <w:r w:rsidR="00F874F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AA3E60" w:rsidRPr="003508E1" w14:paraId="0D5DBE76" w14:textId="77777777" w:rsidTr="008F1AC9">
        <w:tc>
          <w:tcPr>
            <w:tcW w:w="3780" w:type="dxa"/>
            <w:shd w:val="clear" w:color="auto" w:fill="auto"/>
          </w:tcPr>
          <w:p w14:paraId="165FEACB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8BF2B69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  <w:shd w:val="clear" w:color="auto" w:fill="auto"/>
          </w:tcPr>
          <w:p w14:paraId="58F147CA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3B5BF8E9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5268C508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185B9B33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3E60" w:rsidRPr="003508E1" w14:paraId="3A655683" w14:textId="77777777" w:rsidTr="008F1AC9">
        <w:tc>
          <w:tcPr>
            <w:tcW w:w="3780" w:type="dxa"/>
            <w:shd w:val="clear" w:color="auto" w:fill="auto"/>
          </w:tcPr>
          <w:p w14:paraId="60605A8E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6B7EE16F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  <w:shd w:val="clear" w:color="auto" w:fill="auto"/>
          </w:tcPr>
          <w:p w14:paraId="7D9B5615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4B426016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4C6CFA97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0BD66174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3E60" w:rsidRPr="00CB7BB3" w14:paraId="44EDD65E" w14:textId="77777777" w:rsidTr="008F1AC9">
        <w:tc>
          <w:tcPr>
            <w:tcW w:w="3780" w:type="dxa"/>
            <w:shd w:val="clear" w:color="auto" w:fill="auto"/>
          </w:tcPr>
          <w:p w14:paraId="5CB4C258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3508E1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440" w:type="dxa"/>
            <w:shd w:val="clear" w:color="auto" w:fill="auto"/>
          </w:tcPr>
          <w:p w14:paraId="1D90933F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3508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3508E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E6D933B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8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3508E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  <w:shd w:val="clear" w:color="auto" w:fill="auto"/>
          </w:tcPr>
          <w:p w14:paraId="5CB612E0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</w:rPr>
              <w:t>0.32</w:t>
            </w:r>
          </w:p>
        </w:tc>
        <w:tc>
          <w:tcPr>
            <w:tcW w:w="231" w:type="dxa"/>
            <w:shd w:val="clear" w:color="auto" w:fill="auto"/>
          </w:tcPr>
          <w:p w14:paraId="4FFF106A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072581B6" w14:textId="77777777" w:rsidR="00AA3E60" w:rsidRPr="00CB7BB3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</w:rPr>
              <w:t>85.09</w:t>
            </w:r>
          </w:p>
        </w:tc>
      </w:tr>
    </w:tbl>
    <w:p w14:paraId="753230D3" w14:textId="26A0BE40" w:rsidR="00F52F8C" w:rsidRPr="00004E81" w:rsidRDefault="00F52F8C" w:rsidP="00004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p w14:paraId="1A938923" w14:textId="1F6D883E" w:rsidR="00D53523" w:rsidRPr="009343CC" w:rsidRDefault="003508E1" w:rsidP="00475D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10</w:t>
      </w:r>
      <w:r w:rsidR="00475D96" w:rsidRPr="00F671FF">
        <w:rPr>
          <w:rFonts w:asciiTheme="majorBidi" w:hAnsiTheme="majorBidi" w:cstheme="majorBidi"/>
          <w:b/>
          <w:bCs/>
          <w:sz w:val="30"/>
          <w:szCs w:val="30"/>
        </w:rPr>
        <w:tab/>
      </w:r>
      <w:r w:rsidR="00A8782A" w:rsidRPr="00F671F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900C880" w14:textId="77777777" w:rsidR="00A8782A" w:rsidRPr="009C29D2" w:rsidRDefault="00A8782A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p w14:paraId="1E18A69A" w14:textId="7F2879B6" w:rsidR="00F068CC" w:rsidRDefault="00F068CC" w:rsidP="00475D96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3948D2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758E7665" w14:textId="7832F9DB" w:rsidR="001C2C51" w:rsidRDefault="00F068CC" w:rsidP="00CC0F6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</w:t>
      </w:r>
      <w:r w:rsidRPr="00345D95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</w:t>
      </w:r>
      <w:r w:rsidR="00564107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ที่</w:t>
      </w:r>
      <w:r w:rsidR="000409D3" w:rsidRPr="000409D3">
        <w:rPr>
          <w:rFonts w:ascii="Angsana New" w:hAnsi="Angsana New" w:cs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56A82FD5" w14:textId="481081B9" w:rsidR="003508E1" w:rsidRDefault="00350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024"/>
        <w:gridCol w:w="270"/>
        <w:gridCol w:w="990"/>
        <w:gridCol w:w="270"/>
        <w:gridCol w:w="990"/>
        <w:gridCol w:w="270"/>
        <w:gridCol w:w="990"/>
      </w:tblGrid>
      <w:tr w:rsidR="00292CE3" w:rsidRPr="00C46A09" w14:paraId="333C273F" w14:textId="77777777" w:rsidTr="00004E81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3E6166E5" w14:textId="77777777" w:rsidR="00292CE3" w:rsidRPr="00C46A09" w:rsidRDefault="00292CE3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39B52EB1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76CD0B6C" w14:textId="56472B0B" w:rsidR="00292CE3" w:rsidRPr="00292CE3" w:rsidRDefault="00E61DD6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="001319A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/</w:t>
            </w:r>
            <w:r w:rsidR="001319A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92CE3" w:rsidRPr="00C46A09" w14:paraId="01832F28" w14:textId="77777777" w:rsidTr="00004E81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5BA5CDA" w14:textId="77777777" w:rsidR="00292CE3" w:rsidRPr="00C46A09" w:rsidRDefault="00292CE3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7988DD2D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299FA37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820D4F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804" w:type="dxa"/>
            <w:gridSpan w:val="7"/>
            <w:vAlign w:val="bottom"/>
          </w:tcPr>
          <w:p w14:paraId="5E97D2E9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92CE3" w:rsidRPr="00C46A09" w14:paraId="74738F82" w14:textId="77777777" w:rsidTr="00004E81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0B4C456" w14:textId="6C7FC394" w:rsidR="00292CE3" w:rsidRPr="00292CE3" w:rsidRDefault="00380EA9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673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673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9A58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A58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1DCD090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F3A07EF" w14:textId="7FAF6A0C" w:rsidR="00292CE3" w:rsidRPr="00292CE3" w:rsidRDefault="00292CE3" w:rsidP="002957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04F0EEE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3FC6F4B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64657E1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0FA0DED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99286E6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7A6A19B0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368773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A92FFF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04E81" w:rsidRPr="00C46A09" w14:paraId="0B737F4D" w14:textId="77777777" w:rsidTr="00004E81">
        <w:trPr>
          <w:trHeight w:val="261"/>
        </w:trPr>
        <w:tc>
          <w:tcPr>
            <w:tcW w:w="2610" w:type="dxa"/>
            <w:shd w:val="clear" w:color="auto" w:fill="auto"/>
          </w:tcPr>
          <w:p w14:paraId="10555F26" w14:textId="77777777" w:rsidR="00004E81" w:rsidRPr="00292CE3" w:rsidRDefault="00004E81" w:rsidP="00D71F5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362FDE17" w14:textId="77777777" w:rsidR="00004E81" w:rsidRPr="00C46A09" w:rsidRDefault="00004E81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6390" w:type="dxa"/>
            <w:gridSpan w:val="9"/>
          </w:tcPr>
          <w:p w14:paraId="6562696E" w14:textId="5048AB03" w:rsidR="00004E81" w:rsidRPr="00292CE3" w:rsidRDefault="00004E81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92CE3" w:rsidRPr="00C46A09" w14:paraId="4FD43933" w14:textId="77777777" w:rsidTr="00004E81">
        <w:trPr>
          <w:trHeight w:val="261"/>
        </w:trPr>
        <w:tc>
          <w:tcPr>
            <w:tcW w:w="2610" w:type="dxa"/>
            <w:shd w:val="clear" w:color="auto" w:fill="auto"/>
          </w:tcPr>
          <w:p w14:paraId="68E75462" w14:textId="77777777" w:rsidR="00292CE3" w:rsidRPr="00292CE3" w:rsidRDefault="00292CE3" w:rsidP="00D71F5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D9D2246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03895C5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D68533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1C0DF2D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E9FAF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80CA5A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FA701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168FB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3CB06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E08ED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CE3" w:rsidRPr="00C46A09" w14:paraId="6DD8E327" w14:textId="77777777" w:rsidTr="00004E81">
        <w:trPr>
          <w:trHeight w:val="261"/>
        </w:trPr>
        <w:tc>
          <w:tcPr>
            <w:tcW w:w="2610" w:type="dxa"/>
            <w:shd w:val="clear" w:color="auto" w:fill="auto"/>
          </w:tcPr>
          <w:p w14:paraId="1BA33FBB" w14:textId="77777777" w:rsidR="00292CE3" w:rsidRPr="00292CE3" w:rsidRDefault="00292CE3" w:rsidP="00D71F54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60D0B97B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26887A3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285DE5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AA6E054" w14:textId="77777777" w:rsidR="00292CE3" w:rsidRPr="006F6D92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F8AA97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B545E9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7DA6E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937F2E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3040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3DF47C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286C" w:rsidRPr="006D1E2A" w14:paraId="73FBFE3A" w14:textId="77777777" w:rsidTr="00004E81">
        <w:trPr>
          <w:trHeight w:val="281"/>
        </w:trPr>
        <w:tc>
          <w:tcPr>
            <w:tcW w:w="2610" w:type="dxa"/>
            <w:shd w:val="clear" w:color="auto" w:fill="auto"/>
          </w:tcPr>
          <w:p w14:paraId="55CACA68" w14:textId="1C3B4100" w:rsidR="0004286C" w:rsidRDefault="0004286C" w:rsidP="004C498E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FC3E1E1" w14:textId="77777777" w:rsidR="0004286C" w:rsidRPr="00C46A09" w:rsidRDefault="0004286C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9AEA57E" w14:textId="77777777" w:rsidR="0004286C" w:rsidRDefault="0004286C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8BD565E" w14:textId="4792114E" w:rsidR="006F6D92" w:rsidRPr="00C46F07" w:rsidRDefault="006F6D92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2A747FE" w14:textId="77777777" w:rsidR="0004286C" w:rsidRPr="00F568B5" w:rsidRDefault="0004286C" w:rsidP="004C49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368187DB" w14:textId="77777777" w:rsidR="0004286C" w:rsidRPr="00C46F07" w:rsidRDefault="0004286C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45B952" w14:textId="77777777" w:rsidR="0004286C" w:rsidRPr="005248EA" w:rsidRDefault="0004286C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7E353AE" w14:textId="77777777" w:rsidR="0004286C" w:rsidRPr="00C46F07" w:rsidRDefault="0004286C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0E32B3" w14:textId="77777777" w:rsidR="0004286C" w:rsidRPr="005248EA" w:rsidRDefault="0004286C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6BBB381" w14:textId="77777777" w:rsidR="0004286C" w:rsidRPr="00C46F07" w:rsidRDefault="0004286C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E2115D" w14:textId="77777777" w:rsidR="0004286C" w:rsidRPr="005248EA" w:rsidRDefault="0004286C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C0EAC9" w14:textId="77777777" w:rsidR="0004286C" w:rsidRPr="00C46F07" w:rsidRDefault="0004286C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C498E" w:rsidRPr="00267AE1" w14:paraId="33BA996A" w14:textId="77777777" w:rsidTr="00004E81">
        <w:trPr>
          <w:trHeight w:val="281"/>
        </w:trPr>
        <w:tc>
          <w:tcPr>
            <w:tcW w:w="2610" w:type="dxa"/>
            <w:shd w:val="clear" w:color="auto" w:fill="auto"/>
          </w:tcPr>
          <w:p w14:paraId="348F5285" w14:textId="565E7007" w:rsidR="004C498E" w:rsidRPr="00292CE3" w:rsidRDefault="004C498E" w:rsidP="004C498E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795D7BD3" w14:textId="77777777" w:rsidR="004C498E" w:rsidRPr="00C46A09" w:rsidRDefault="004C498E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26440BF" w14:textId="60E8DCFA" w:rsidR="004C498E" w:rsidRPr="00267AE1" w:rsidRDefault="006F6D92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194,389</w:t>
            </w:r>
          </w:p>
        </w:tc>
        <w:tc>
          <w:tcPr>
            <w:tcW w:w="236" w:type="dxa"/>
          </w:tcPr>
          <w:p w14:paraId="2B1492DD" w14:textId="77777777" w:rsidR="004C498E" w:rsidRPr="00267AE1" w:rsidRDefault="004C498E" w:rsidP="004C49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F52F9F5" w14:textId="3667609F" w:rsidR="004C498E" w:rsidRPr="00267AE1" w:rsidRDefault="006F6D92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49,714</w:t>
            </w:r>
          </w:p>
        </w:tc>
        <w:tc>
          <w:tcPr>
            <w:tcW w:w="270" w:type="dxa"/>
          </w:tcPr>
          <w:p w14:paraId="3D4C0565" w14:textId="77777777" w:rsidR="004C498E" w:rsidRPr="00267AE1" w:rsidRDefault="004C498E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877C1EB" w14:textId="36F29039" w:rsidR="004C498E" w:rsidRPr="00267AE1" w:rsidRDefault="006F6D92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572020" w14:textId="77777777" w:rsidR="004C498E" w:rsidRPr="00267AE1" w:rsidRDefault="004C498E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A78379A" w14:textId="6FAFD537" w:rsidR="004C498E" w:rsidRPr="00267AE1" w:rsidRDefault="006F6D92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144,675</w:t>
            </w:r>
          </w:p>
        </w:tc>
        <w:tc>
          <w:tcPr>
            <w:tcW w:w="270" w:type="dxa"/>
          </w:tcPr>
          <w:p w14:paraId="00F9EFD5" w14:textId="77777777" w:rsidR="004C498E" w:rsidRPr="00267AE1" w:rsidRDefault="004C498E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F726C8A" w14:textId="1DA40D11" w:rsidR="004C498E" w:rsidRPr="00267AE1" w:rsidRDefault="006F6D92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194,389</w:t>
            </w:r>
          </w:p>
        </w:tc>
      </w:tr>
      <w:tr w:rsidR="004C498E" w:rsidRPr="00267AE1" w14:paraId="36AB54A3" w14:textId="77777777" w:rsidTr="000452AA">
        <w:trPr>
          <w:trHeight w:val="261"/>
        </w:trPr>
        <w:tc>
          <w:tcPr>
            <w:tcW w:w="2610" w:type="dxa"/>
            <w:shd w:val="clear" w:color="auto" w:fill="auto"/>
          </w:tcPr>
          <w:p w14:paraId="7AB7EE0E" w14:textId="7CC66FC7" w:rsidR="004C498E" w:rsidRPr="00292CE3" w:rsidRDefault="003E1BF0" w:rsidP="004C498E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70" w:type="dxa"/>
          </w:tcPr>
          <w:p w14:paraId="7D348FA9" w14:textId="77777777" w:rsidR="004C498E" w:rsidRPr="00C46A09" w:rsidRDefault="004C498E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783AE8" w14:textId="33EEEA94" w:rsidR="004C498E" w:rsidRPr="00681CDA" w:rsidRDefault="006F6D92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653,6</w:t>
            </w:r>
            <w:r w:rsidR="004B70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36" w:type="dxa"/>
          </w:tcPr>
          <w:p w14:paraId="7378C180" w14:textId="77777777" w:rsidR="004C498E" w:rsidRPr="00267AE1" w:rsidRDefault="004C498E" w:rsidP="004C49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AA448ED" w14:textId="39960205" w:rsidR="004C498E" w:rsidRPr="00267AE1" w:rsidRDefault="006F6D92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8EAF00" w14:textId="77777777" w:rsidR="004C498E" w:rsidRPr="00267AE1" w:rsidRDefault="004C498E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DC530F" w14:textId="179303CB" w:rsidR="004C498E" w:rsidRPr="00267AE1" w:rsidRDefault="006F6D92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653,645</w:t>
            </w:r>
          </w:p>
        </w:tc>
        <w:tc>
          <w:tcPr>
            <w:tcW w:w="270" w:type="dxa"/>
          </w:tcPr>
          <w:p w14:paraId="4E6B7244" w14:textId="77777777" w:rsidR="004C498E" w:rsidRPr="00267AE1" w:rsidRDefault="004C498E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0B7273" w14:textId="7E053E9D" w:rsidR="004C498E" w:rsidRPr="00267AE1" w:rsidRDefault="006F6D92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324DCA" w14:textId="77777777" w:rsidR="004C498E" w:rsidRPr="00267AE1" w:rsidRDefault="004C498E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DF1813" w14:textId="519937A1" w:rsidR="004C498E" w:rsidRPr="00267AE1" w:rsidRDefault="006F6D92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653,645</w:t>
            </w:r>
          </w:p>
        </w:tc>
      </w:tr>
      <w:tr w:rsidR="000452AA" w:rsidRPr="00267AE1" w14:paraId="3480C943" w14:textId="77777777" w:rsidTr="000452AA">
        <w:trPr>
          <w:trHeight w:val="261"/>
        </w:trPr>
        <w:tc>
          <w:tcPr>
            <w:tcW w:w="2610" w:type="dxa"/>
            <w:shd w:val="clear" w:color="auto" w:fill="auto"/>
          </w:tcPr>
          <w:p w14:paraId="65DAD2D8" w14:textId="77777777" w:rsidR="000452AA" w:rsidRPr="00292CE3" w:rsidRDefault="000452AA" w:rsidP="000452AA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16D79C50" w14:textId="77777777" w:rsidR="000452AA" w:rsidRPr="00C46A09" w:rsidRDefault="000452AA" w:rsidP="000452A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94557E" w14:textId="5393E931" w:rsidR="000452AA" w:rsidRPr="000452AA" w:rsidRDefault="006F6D92" w:rsidP="000452A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848,034</w:t>
            </w:r>
          </w:p>
        </w:tc>
        <w:tc>
          <w:tcPr>
            <w:tcW w:w="236" w:type="dxa"/>
            <w:tcBorders>
              <w:left w:val="nil"/>
            </w:tcBorders>
          </w:tcPr>
          <w:p w14:paraId="1DA0B7F7" w14:textId="77777777" w:rsidR="000452AA" w:rsidRPr="00267AE1" w:rsidRDefault="000452AA" w:rsidP="000452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9BE3581" w14:textId="77777777" w:rsidR="000452AA" w:rsidRPr="00267AE1" w:rsidRDefault="000452AA" w:rsidP="000452A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17673C" w14:textId="77777777" w:rsidR="000452AA" w:rsidRPr="00267AE1" w:rsidRDefault="000452AA" w:rsidP="000452A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E04CAE" w14:textId="77777777" w:rsidR="000452AA" w:rsidRPr="00267AE1" w:rsidRDefault="000452AA" w:rsidP="000452A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A678E" w14:textId="77777777" w:rsidR="000452AA" w:rsidRPr="00267AE1" w:rsidRDefault="000452AA" w:rsidP="000452A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93A334" w14:textId="77777777" w:rsidR="000452AA" w:rsidRPr="00267AE1" w:rsidRDefault="000452AA" w:rsidP="000452A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8DC09" w14:textId="77777777" w:rsidR="000452AA" w:rsidRPr="00267AE1" w:rsidRDefault="000452AA" w:rsidP="000452A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4DE616" w14:textId="327921F0" w:rsidR="000452AA" w:rsidRPr="00267AE1" w:rsidRDefault="006F6D92" w:rsidP="000452AA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848,034</w:t>
            </w:r>
          </w:p>
        </w:tc>
      </w:tr>
    </w:tbl>
    <w:p w14:paraId="77ECACCE" w14:textId="47A47A4F" w:rsidR="00B66743" w:rsidRPr="00E42BE5" w:rsidRDefault="00B6674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024"/>
        <w:gridCol w:w="270"/>
        <w:gridCol w:w="990"/>
        <w:gridCol w:w="270"/>
        <w:gridCol w:w="990"/>
        <w:gridCol w:w="270"/>
        <w:gridCol w:w="990"/>
      </w:tblGrid>
      <w:tr w:rsidR="00BF5189" w:rsidRPr="00C46A09" w14:paraId="5E49D583" w14:textId="3BC25977" w:rsidTr="00004E81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5FDC006C" w14:textId="7AD20FF4" w:rsidR="00BF5189" w:rsidRPr="00292CE3" w:rsidRDefault="00BF5189" w:rsidP="001319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83B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1609093A" w14:textId="02F2C413" w:rsidR="00BF5189" w:rsidRPr="00C46A09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3B3AF50" w14:textId="67BB03C4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F598793" w14:textId="1695B24D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8B2E174" w14:textId="7D102AEE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7FEAD2" w14:textId="0B698D90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79F9D574" w14:textId="21ACCBB9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07EB4D0" w14:textId="2FE8A054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1093C7D8" w14:textId="2B97E95F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6668C9" w14:textId="7BA5CEF7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66C2810" w14:textId="704BEB89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F5189" w:rsidRPr="00C46A09" w14:paraId="13011422" w14:textId="608BC1AF" w:rsidTr="00004E81">
        <w:trPr>
          <w:trHeight w:val="261"/>
        </w:trPr>
        <w:tc>
          <w:tcPr>
            <w:tcW w:w="2610" w:type="dxa"/>
            <w:shd w:val="clear" w:color="auto" w:fill="auto"/>
          </w:tcPr>
          <w:p w14:paraId="5190EB6A" w14:textId="29EF0A24" w:rsidR="00BF5189" w:rsidRPr="00292CE3" w:rsidRDefault="00BF5189" w:rsidP="001319A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3FA41FC5" w14:textId="5264CDBC" w:rsidR="00BF5189" w:rsidRPr="00C46A09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130" w:type="dxa"/>
            <w:gridSpan w:val="7"/>
          </w:tcPr>
          <w:p w14:paraId="16638F60" w14:textId="0DDAE5C1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480224E" w14:textId="5B3E0448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42B0C84D" w14:textId="75372B79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F5189" w:rsidRPr="00C46A09" w14:paraId="4265B67A" w14:textId="49176DD3" w:rsidTr="00004E81">
        <w:trPr>
          <w:trHeight w:val="261"/>
        </w:trPr>
        <w:tc>
          <w:tcPr>
            <w:tcW w:w="2610" w:type="dxa"/>
            <w:shd w:val="clear" w:color="auto" w:fill="auto"/>
          </w:tcPr>
          <w:p w14:paraId="2B6E0DE1" w14:textId="3FB4200B" w:rsidR="00BF5189" w:rsidRPr="00292CE3" w:rsidRDefault="00BF5189" w:rsidP="001319A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8174D0D" w14:textId="7C3E0EC0" w:rsidR="00BF5189" w:rsidRPr="00C46A09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0F3BD2B" w14:textId="73C8C3E6" w:rsidR="00BF5189" w:rsidRPr="00292CE3" w:rsidRDefault="00BF5189" w:rsidP="001319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AD0578" w14:textId="78103AF9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5B7A754" w14:textId="21B35C5E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B4072" w14:textId="78EB4A00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0423DD" w14:textId="7582E99E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0B5F2" w14:textId="3A4949E9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B0C487" w14:textId="28A53EB2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70510C" w14:textId="6662FE57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E229AE" w14:textId="7EC43AF9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5189" w:rsidRPr="00C46A09" w14:paraId="352D2E05" w14:textId="2345D966" w:rsidTr="00004E81">
        <w:trPr>
          <w:trHeight w:val="261"/>
        </w:trPr>
        <w:tc>
          <w:tcPr>
            <w:tcW w:w="2610" w:type="dxa"/>
            <w:shd w:val="clear" w:color="auto" w:fill="auto"/>
          </w:tcPr>
          <w:p w14:paraId="53163DFC" w14:textId="151A6A47" w:rsidR="00BF5189" w:rsidRPr="00292CE3" w:rsidRDefault="00BF5189" w:rsidP="001319A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754DA52" w14:textId="316BDF1D" w:rsidR="00BF5189" w:rsidRPr="00C46A09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D48333D" w14:textId="125B33A7" w:rsidR="00BF5189" w:rsidRPr="00292CE3" w:rsidRDefault="00BF5189" w:rsidP="001319A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E26E85" w14:textId="4FD95885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AB6C979" w14:textId="6025D1C3" w:rsidR="00BF5189" w:rsidRPr="00292CE3" w:rsidRDefault="00BF5189" w:rsidP="001319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BE2AC" w14:textId="25ED11D0" w:rsidR="00BF5189" w:rsidRPr="00292CE3" w:rsidRDefault="00BF5189" w:rsidP="001319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13D7C5" w14:textId="12D12897" w:rsidR="00BF5189" w:rsidRPr="00292CE3" w:rsidRDefault="00BF5189" w:rsidP="001319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98100" w14:textId="7D0EDC07" w:rsidR="00BF5189" w:rsidRPr="00292CE3" w:rsidRDefault="00BF5189" w:rsidP="001319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E6AE25" w14:textId="3E1BFB12" w:rsidR="00BF5189" w:rsidRPr="00292CE3" w:rsidRDefault="00BF5189" w:rsidP="001319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B3B6C7" w14:textId="527BA533" w:rsidR="00BF5189" w:rsidRPr="00292CE3" w:rsidRDefault="00BF5189" w:rsidP="001319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77DB83" w14:textId="6C7D7030" w:rsidR="00BF5189" w:rsidRPr="00292CE3" w:rsidRDefault="00BF5189" w:rsidP="001319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286C" w:rsidRPr="006D1E2A" w14:paraId="0FEE6127" w14:textId="77777777" w:rsidTr="00004E81">
        <w:trPr>
          <w:trHeight w:val="281"/>
        </w:trPr>
        <w:tc>
          <w:tcPr>
            <w:tcW w:w="2610" w:type="dxa"/>
            <w:shd w:val="clear" w:color="auto" w:fill="auto"/>
          </w:tcPr>
          <w:p w14:paraId="07580003" w14:textId="0732D5AC" w:rsidR="0004286C" w:rsidRDefault="0004286C" w:rsidP="00C46F0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60530D4" w14:textId="77777777" w:rsidR="0004286C" w:rsidRPr="00C46A09" w:rsidRDefault="0004286C" w:rsidP="00C46F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02F28A2" w14:textId="77777777" w:rsidR="0004286C" w:rsidRPr="00C46F07" w:rsidRDefault="0004286C" w:rsidP="00884B5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C368CBE" w14:textId="77777777" w:rsidR="0004286C" w:rsidRPr="00F568B5" w:rsidRDefault="0004286C" w:rsidP="00C46F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63C23036" w14:textId="77777777" w:rsidR="0004286C" w:rsidRPr="00C46F07" w:rsidRDefault="0004286C" w:rsidP="00884B5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C063A1" w14:textId="77777777" w:rsidR="0004286C" w:rsidRPr="005248EA" w:rsidRDefault="0004286C" w:rsidP="00C46F07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EBAF36E" w14:textId="77777777" w:rsidR="0004286C" w:rsidRPr="00C46F07" w:rsidRDefault="0004286C" w:rsidP="00C46F07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197191" w14:textId="77777777" w:rsidR="0004286C" w:rsidRPr="005248EA" w:rsidRDefault="0004286C" w:rsidP="00C46F07">
            <w:pPr>
              <w:pStyle w:val="acctfourfigures"/>
              <w:tabs>
                <w:tab w:val="left" w:pos="720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C26A0C4" w14:textId="77777777" w:rsidR="0004286C" w:rsidRPr="00C46F07" w:rsidRDefault="0004286C" w:rsidP="00884B5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F257EB" w14:textId="77777777" w:rsidR="0004286C" w:rsidRPr="005248EA" w:rsidRDefault="0004286C" w:rsidP="00C46F07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C23AE9B" w14:textId="77777777" w:rsidR="0004286C" w:rsidRPr="00C46F07" w:rsidRDefault="0004286C" w:rsidP="00884B5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46F07" w:rsidRPr="006D1E2A" w14:paraId="19E5956D" w14:textId="3D3BA30D" w:rsidTr="00004E81">
        <w:trPr>
          <w:trHeight w:val="281"/>
        </w:trPr>
        <w:tc>
          <w:tcPr>
            <w:tcW w:w="2610" w:type="dxa"/>
            <w:shd w:val="clear" w:color="auto" w:fill="auto"/>
          </w:tcPr>
          <w:p w14:paraId="214B525B" w14:textId="4C7AB764" w:rsidR="00C46F07" w:rsidRPr="00292CE3" w:rsidRDefault="00884B5C" w:rsidP="00C46F0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="00C46F07"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61A32D0C" w14:textId="1ADA4734" w:rsidR="00C46F07" w:rsidRPr="00C46A09" w:rsidRDefault="00C46F07" w:rsidP="00C46F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C0403D8" w14:textId="1FA5BE79" w:rsidR="00C46F07" w:rsidRPr="00C46F07" w:rsidRDefault="00C46F07" w:rsidP="00884B5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194,83</w:t>
            </w:r>
            <w:r w:rsidR="00DC0D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5114512E" w14:textId="3488FBBA" w:rsidR="00C46F07" w:rsidRPr="00F568B5" w:rsidRDefault="00C46F07" w:rsidP="00C46F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137B3824" w14:textId="2AA710E7" w:rsidR="00C46F07" w:rsidRPr="00C46F07" w:rsidRDefault="00C46F07" w:rsidP="00004E8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51,300</w:t>
            </w:r>
          </w:p>
        </w:tc>
        <w:tc>
          <w:tcPr>
            <w:tcW w:w="270" w:type="dxa"/>
          </w:tcPr>
          <w:p w14:paraId="79257C2A" w14:textId="66404429" w:rsidR="00C46F07" w:rsidRPr="005248EA" w:rsidRDefault="00C46F07" w:rsidP="00C46F07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E195537" w14:textId="39D14371" w:rsidR="00C46F07" w:rsidRPr="005248EA" w:rsidRDefault="00C46F07" w:rsidP="00C46F07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E6DF7F" w14:textId="2C1528A8" w:rsidR="00C46F07" w:rsidRPr="005248EA" w:rsidRDefault="00C46F07" w:rsidP="00C46F07">
            <w:pPr>
              <w:pStyle w:val="acctfourfigures"/>
              <w:tabs>
                <w:tab w:val="left" w:pos="720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018CDAC" w14:textId="2E4DA2C7" w:rsidR="00C46F07" w:rsidRPr="005248EA" w:rsidRDefault="00C46F07" w:rsidP="00004E8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143,53</w:t>
            </w:r>
            <w:r w:rsidR="00DC0D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29724B7" w14:textId="736A8202" w:rsidR="00C46F07" w:rsidRPr="005248EA" w:rsidRDefault="00C46F07" w:rsidP="00C46F07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B68432A" w14:textId="40B00EFC" w:rsidR="00C46F07" w:rsidRPr="00C46F07" w:rsidRDefault="00C46F07" w:rsidP="00004E8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194,83</w:t>
            </w:r>
            <w:r w:rsidR="00DC0D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C46F07" w:rsidRPr="006D1E2A" w14:paraId="35FAD9C9" w14:textId="718D2BB0" w:rsidTr="00004E81">
        <w:trPr>
          <w:trHeight w:val="261"/>
        </w:trPr>
        <w:tc>
          <w:tcPr>
            <w:tcW w:w="2610" w:type="dxa"/>
            <w:shd w:val="clear" w:color="auto" w:fill="auto"/>
          </w:tcPr>
          <w:p w14:paraId="6F6B99F8" w14:textId="01685F53" w:rsidR="00C46F07" w:rsidRPr="00292CE3" w:rsidRDefault="001B5152" w:rsidP="00C46F0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70" w:type="dxa"/>
          </w:tcPr>
          <w:p w14:paraId="0DFEBD47" w14:textId="45A17512" w:rsidR="00C46F07" w:rsidRPr="00C46A09" w:rsidRDefault="00C46F07" w:rsidP="00C46F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0AFFBC7" w14:textId="0D3FE02A" w:rsidR="00C46F07" w:rsidRPr="00C46F07" w:rsidRDefault="00C46F07" w:rsidP="00884B5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651,84</w:t>
            </w:r>
            <w:r w:rsidR="003E1B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7A5AB07F" w14:textId="7F4423A2" w:rsidR="00C46F07" w:rsidRPr="00F568B5" w:rsidRDefault="00C46F07" w:rsidP="00C46F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0431E29D" w14:textId="587445A8" w:rsidR="00C46F07" w:rsidRPr="005248EA" w:rsidRDefault="00C46F07" w:rsidP="00C46F07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CF6466" w14:textId="7FA1182B" w:rsidR="00C46F07" w:rsidRPr="005248EA" w:rsidRDefault="00C46F07" w:rsidP="00C46F07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4B5BD9" w14:textId="430B89AE" w:rsidR="00C46F07" w:rsidRPr="00C46F07" w:rsidRDefault="00C46F07" w:rsidP="00004E81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651,84</w:t>
            </w:r>
            <w:r w:rsidR="003E1B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10F4F8D" w14:textId="6DE3B603" w:rsidR="00C46F07" w:rsidRPr="00C46F07" w:rsidRDefault="00C46F07" w:rsidP="00C46F07">
            <w:pPr>
              <w:pStyle w:val="acctfourfigures"/>
              <w:tabs>
                <w:tab w:val="left" w:pos="720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36BA526" w14:textId="1A633C62" w:rsidR="00C46F07" w:rsidRPr="00C46F07" w:rsidRDefault="00C46F07" w:rsidP="00C46F07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AB5CE0" w14:textId="6C102D34" w:rsidR="00C46F07" w:rsidRPr="005248EA" w:rsidRDefault="00C46F07" w:rsidP="00C46F07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16CE72" w14:textId="1EF909DF" w:rsidR="00C46F07" w:rsidRPr="00C46F07" w:rsidRDefault="00C46F07" w:rsidP="00004E8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651,84</w:t>
            </w:r>
            <w:r w:rsidR="003E1B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C46F07" w:rsidRPr="00C46A09" w14:paraId="0CA5B5D1" w14:textId="73209FC1" w:rsidTr="00004E81">
        <w:trPr>
          <w:trHeight w:val="261"/>
        </w:trPr>
        <w:tc>
          <w:tcPr>
            <w:tcW w:w="2610" w:type="dxa"/>
            <w:shd w:val="clear" w:color="auto" w:fill="auto"/>
          </w:tcPr>
          <w:p w14:paraId="7381BCEC" w14:textId="46A60BC9" w:rsidR="00C46F07" w:rsidRPr="00292CE3" w:rsidRDefault="00C46F07" w:rsidP="00C46F07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53399FD2" w14:textId="6B1EEE0A" w:rsidR="00C46F07" w:rsidRPr="00C46A09" w:rsidRDefault="00C46F07" w:rsidP="00C46F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B51F51" w14:textId="72868140" w:rsidR="00C46F07" w:rsidRPr="00C46F07" w:rsidRDefault="00C46F07" w:rsidP="00884B5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846,68</w:t>
            </w:r>
            <w:r w:rsidR="003E1B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37F5313" w14:textId="09B5C835" w:rsidR="00C46F07" w:rsidRPr="00C46F07" w:rsidRDefault="00C46F07" w:rsidP="00C46F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16A2C1EB" w14:textId="1DCE61DD" w:rsidR="00C46F07" w:rsidRPr="00F568B5" w:rsidRDefault="00C46F07" w:rsidP="00C46F0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CF608D1" w14:textId="118D0F24" w:rsidR="00C46F07" w:rsidRPr="00F568B5" w:rsidRDefault="00C46F07" w:rsidP="00C46F0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5BD3FD4" w14:textId="6B8A7FDD" w:rsidR="00C46F07" w:rsidRPr="00F568B5" w:rsidRDefault="00C46F07" w:rsidP="00C46F0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8464BE8" w14:textId="3B582C6F" w:rsidR="00C46F07" w:rsidRPr="00F568B5" w:rsidRDefault="00C46F07" w:rsidP="00C46F0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BDADD58" w14:textId="40AD6E93" w:rsidR="00C46F07" w:rsidRPr="00F568B5" w:rsidRDefault="00C46F07" w:rsidP="00C46F0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66A5F8C" w14:textId="5877C57B" w:rsidR="00C46F07" w:rsidRPr="00F568B5" w:rsidRDefault="00C46F07" w:rsidP="00C46F0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E04AE2" w14:textId="38D1D4F4" w:rsidR="00C46F07" w:rsidRPr="00884B5C" w:rsidRDefault="00C46F07" w:rsidP="00004E8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4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846,68</w:t>
            </w:r>
            <w:r w:rsidR="003E1B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4909B646" w14:textId="14A288D4" w:rsidR="00F7042B" w:rsidRPr="003508E1" w:rsidRDefault="00F7042B" w:rsidP="003508E1">
      <w:pPr>
        <w:pStyle w:val="block"/>
        <w:spacing w:after="0" w:line="240" w:lineRule="auto"/>
        <w:ind w:left="0" w:right="18"/>
        <w:jc w:val="thaiDistribute"/>
        <w:rPr>
          <w:rFonts w:asciiTheme="majorBidi" w:hAnsiTheme="majorBidi" w:cstheme="majorBidi"/>
          <w:szCs w:val="22"/>
          <w:cs/>
          <w:lang w:bidi="th-TH"/>
        </w:rPr>
      </w:pPr>
    </w:p>
    <w:p w14:paraId="3A67E7FC" w14:textId="640ED7F6" w:rsidR="00F7042B" w:rsidRPr="00E161CE" w:rsidRDefault="00F7042B" w:rsidP="00E161CE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61C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มูลค่ายุติธรรมของเงินลงทุนในตราสารทุนซึ่งจดทะเบียนในตลาดหลักทรัพย์ ถูกจัดลำดับชั้นเป็นระดับ </w:t>
      </w:r>
      <w:r w:rsidRPr="00E161CE">
        <w:rPr>
          <w:rFonts w:asciiTheme="majorBidi" w:hAnsiTheme="majorBidi" w:cstheme="majorBidi"/>
          <w:spacing w:val="-2"/>
          <w:sz w:val="30"/>
          <w:szCs w:val="30"/>
          <w:lang w:bidi="th-TH"/>
        </w:rPr>
        <w:t>1</w:t>
      </w:r>
      <w:r w:rsidRPr="00E161C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ของลำดับชั้น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 เนื่องจากตราสารทุนดังกล่าวมีราคาซื้อขายในตลาดที่มีสภาพคล่อง ณ วันที่วัดมูลค่า ซึ่งกลุ่มบริษัทสามารถเข้าถึงตลาดนั้น ณ วันที่วัดมูลค่าและมีการซื้อขายอย่างสม่ำเสมอในปัจจุบัน</w:t>
      </w:r>
    </w:p>
    <w:p w14:paraId="287FEB75" w14:textId="77777777" w:rsidR="00F7042B" w:rsidRPr="003508E1" w:rsidRDefault="00F7042B" w:rsidP="00E161CE">
      <w:pPr>
        <w:pStyle w:val="block"/>
        <w:spacing w:after="0" w:line="240" w:lineRule="auto"/>
        <w:ind w:left="0" w:right="18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740BE856" w14:textId="27847329" w:rsidR="000422FB" w:rsidRPr="00E161CE" w:rsidRDefault="000422FB" w:rsidP="00E161CE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มูลค่ายุติธรรมของเงินลงทุนในตราสารทุนซึ่งไม่ได้จดทะเบียนในตลาดหลักทรัพย์ ถูกจัดลำดับชั้นเป็นระดับ </w:t>
      </w:r>
      <w:r w:rsidRPr="00E161CE">
        <w:rPr>
          <w:rFonts w:asciiTheme="majorBidi" w:hAnsiTheme="majorBidi" w:cstheme="majorBidi"/>
          <w:sz w:val="30"/>
          <w:szCs w:val="30"/>
          <w:lang w:bidi="th-TH"/>
        </w:rPr>
        <w:t xml:space="preserve">3 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ของลำดับชั้นมูลค่ายุติธรรม เนื่องจากมูลค่ายุติธรรมของตราสารทุนดังกล่าว</w:t>
      </w:r>
      <w:r w:rsidR="007E7728">
        <w:rPr>
          <w:rFonts w:asciiTheme="majorBidi" w:hAnsiTheme="majorBidi" w:cstheme="majorBidi" w:hint="cs"/>
          <w:sz w:val="30"/>
          <w:szCs w:val="30"/>
          <w:cs/>
          <w:lang w:bidi="th-TH"/>
        </w:rPr>
        <w:t>ใช้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ข้อมูลที่ไม่สามารถสังเกตได้</w:t>
      </w:r>
    </w:p>
    <w:p w14:paraId="07DD1532" w14:textId="77777777" w:rsidR="000422FB" w:rsidRPr="003508E1" w:rsidRDefault="000422FB" w:rsidP="00E161CE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4782CCA5" w14:textId="5DF9625E" w:rsidR="000422FB" w:rsidRPr="00E161CE" w:rsidRDefault="000422FB" w:rsidP="00E161CE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มูลค่ายุติธรรมของเงินลงทุนในกองทุนรวม ถูกจัดลำดับชั้นเป็นระดับ </w:t>
      </w:r>
      <w:r w:rsidRPr="00E161C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ของลำดับชั้นมูลค่ายุติธรรม เนื่องจากมูลค่ายุติธรรมของเงินลงทุนดังกล่าว</w:t>
      </w:r>
      <w:r w:rsidR="007E7728">
        <w:rPr>
          <w:rFonts w:asciiTheme="majorBidi" w:hAnsiTheme="majorBidi" w:cstheme="majorBidi" w:hint="cs"/>
          <w:sz w:val="30"/>
          <w:szCs w:val="30"/>
          <w:cs/>
          <w:lang w:bidi="th-TH"/>
        </w:rPr>
        <w:t>ใช้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ข้อมูลอื่นที่สังเกตได้โดยตรงสำหรับเงินลงทุนนั้นนอกเหนือจากราคาเสนอซื้อขาย</w:t>
      </w:r>
    </w:p>
    <w:p w14:paraId="2F35D7C0" w14:textId="77777777" w:rsidR="00E42BE5" w:rsidRDefault="00E42BE5" w:rsidP="00E161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C4A37E0" w14:textId="7DE0AC10" w:rsidR="004818D9" w:rsidRDefault="00E2080C" w:rsidP="00E161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161CE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3508E1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E161CE">
        <w:rPr>
          <w:rFonts w:asciiTheme="majorBidi" w:hAnsiTheme="majorBidi" w:cstheme="majorBidi"/>
          <w:b/>
          <w:bCs/>
          <w:sz w:val="30"/>
          <w:szCs w:val="30"/>
        </w:rPr>
        <w:tab/>
      </w:r>
      <w:r w:rsidR="00B269C2" w:rsidRPr="00E161CE">
        <w:rPr>
          <w:rFonts w:asciiTheme="majorBidi" w:hAnsiTheme="majorBidi" w:cstheme="majorBidi"/>
          <w:b/>
          <w:bCs/>
          <w:sz w:val="30"/>
          <w:szCs w:val="30"/>
          <w:cs/>
        </w:rPr>
        <w:t>ภ</w:t>
      </w:r>
      <w:r w:rsidR="004818D9" w:rsidRPr="00E161CE">
        <w:rPr>
          <w:rFonts w:asciiTheme="majorBidi" w:hAnsiTheme="majorBidi" w:cstheme="majorBidi"/>
          <w:b/>
          <w:bCs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09980D38" w14:textId="0254FABC" w:rsidR="009A5843" w:rsidRPr="003508E1" w:rsidRDefault="009A5843" w:rsidP="00CB7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270"/>
        <w:gridCol w:w="1350"/>
      </w:tblGrid>
      <w:tr w:rsidR="00CB7BB3" w:rsidRPr="00E161CE" w14:paraId="6B7D103E" w14:textId="77777777" w:rsidTr="00CB7BB3">
        <w:trPr>
          <w:trHeight w:val="346"/>
          <w:tblHeader/>
        </w:trPr>
        <w:tc>
          <w:tcPr>
            <w:tcW w:w="6210" w:type="dxa"/>
          </w:tcPr>
          <w:p w14:paraId="3145AE18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9349A05" w14:textId="3C80093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6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A57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A57F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E16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16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5205A0B6" w14:textId="77777777" w:rsidR="00CB7BB3" w:rsidRPr="00E161CE" w:rsidRDefault="00CB7BB3" w:rsidP="008F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CF3395D" w14:textId="77777777" w:rsidR="00CB7BB3" w:rsidRPr="00E161CE" w:rsidRDefault="00CB7BB3" w:rsidP="008F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EC770E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A03EDB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61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198518B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B7BB3" w:rsidRPr="00E161CE" w14:paraId="54C35603" w14:textId="77777777" w:rsidTr="00CB7BB3">
        <w:trPr>
          <w:trHeight w:val="346"/>
          <w:tblHeader/>
        </w:trPr>
        <w:tc>
          <w:tcPr>
            <w:tcW w:w="6210" w:type="dxa"/>
          </w:tcPr>
          <w:p w14:paraId="37E5170E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AB249BA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7BB3" w:rsidRPr="00E161CE" w14:paraId="62242BE3" w14:textId="77777777" w:rsidTr="00CB7BB3">
        <w:trPr>
          <w:trHeight w:val="346"/>
        </w:trPr>
        <w:tc>
          <w:tcPr>
            <w:tcW w:w="6210" w:type="dxa"/>
          </w:tcPr>
          <w:p w14:paraId="64C78B14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562F5DE0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12B85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5F82A7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7BB3" w:rsidRPr="00E161CE" w14:paraId="5F4899A6" w14:textId="77777777" w:rsidTr="00CB7BB3">
        <w:trPr>
          <w:trHeight w:val="346"/>
        </w:trPr>
        <w:tc>
          <w:tcPr>
            <w:tcW w:w="6210" w:type="dxa"/>
          </w:tcPr>
          <w:p w14:paraId="20B4A0E6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440" w:type="dxa"/>
          </w:tcPr>
          <w:p w14:paraId="4C8D4D94" w14:textId="30E73C66" w:rsidR="00CB7BB3" w:rsidRPr="00E161CE" w:rsidRDefault="005F159F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15,400</w:t>
            </w:r>
          </w:p>
        </w:tc>
        <w:tc>
          <w:tcPr>
            <w:tcW w:w="270" w:type="dxa"/>
          </w:tcPr>
          <w:p w14:paraId="63E5FF2E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3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7B6E71" w14:textId="71683D7C" w:rsidR="00CB7BB3" w:rsidRPr="00E161CE" w:rsidRDefault="005F159F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15,400</w:t>
            </w:r>
          </w:p>
        </w:tc>
      </w:tr>
      <w:tr w:rsidR="00CB7BB3" w:rsidRPr="00E161CE" w14:paraId="14543996" w14:textId="77777777" w:rsidTr="00CB7BB3">
        <w:trPr>
          <w:trHeight w:val="346"/>
        </w:trPr>
        <w:tc>
          <w:tcPr>
            <w:tcW w:w="6210" w:type="dxa"/>
          </w:tcPr>
          <w:p w14:paraId="7F3B62C5" w14:textId="77777777" w:rsidR="00CB7BB3" w:rsidRPr="00AE0480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AE0480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เครื่องจักร อุปกรณ์และเครื่องใช้สำนักงาน</w:t>
            </w:r>
          </w:p>
        </w:tc>
        <w:tc>
          <w:tcPr>
            <w:tcW w:w="1440" w:type="dxa"/>
          </w:tcPr>
          <w:p w14:paraId="24492E3B" w14:textId="60E3C7D7" w:rsidR="00CB7BB3" w:rsidRPr="00AE0480" w:rsidRDefault="005F159F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0480">
              <w:rPr>
                <w:rFonts w:asciiTheme="majorBidi" w:hAnsiTheme="majorBidi" w:cstheme="majorBidi"/>
                <w:sz w:val="30"/>
                <w:szCs w:val="30"/>
              </w:rPr>
              <w:t>32,509</w:t>
            </w:r>
          </w:p>
        </w:tc>
        <w:tc>
          <w:tcPr>
            <w:tcW w:w="270" w:type="dxa"/>
          </w:tcPr>
          <w:p w14:paraId="267F6148" w14:textId="77777777" w:rsidR="00CB7BB3" w:rsidRPr="00AE0480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3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C3C472" w14:textId="5BEFA515" w:rsidR="00CB7BB3" w:rsidRPr="00AE0480" w:rsidRDefault="005F159F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480">
              <w:rPr>
                <w:rFonts w:asciiTheme="majorBidi" w:hAnsiTheme="majorBidi" w:cstheme="majorBidi"/>
                <w:sz w:val="30"/>
                <w:szCs w:val="30"/>
              </w:rPr>
              <w:t>32,509</w:t>
            </w:r>
          </w:p>
        </w:tc>
      </w:tr>
      <w:tr w:rsidR="00CB7BB3" w:rsidRPr="00E161CE" w14:paraId="4276B352" w14:textId="77777777" w:rsidTr="00CB7BB3">
        <w:trPr>
          <w:trHeight w:val="346"/>
        </w:trPr>
        <w:tc>
          <w:tcPr>
            <w:tcW w:w="6210" w:type="dxa"/>
          </w:tcPr>
          <w:p w14:paraId="30023A9B" w14:textId="77777777" w:rsidR="00CB7BB3" w:rsidRPr="00AE0480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AE048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8F0BD9" w14:textId="248045EE" w:rsidR="00CB7BB3" w:rsidRPr="00AE0480" w:rsidRDefault="005765AC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0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47,90</w:t>
            </w:r>
            <w:r w:rsidR="001F1C66" w:rsidRPr="00AE0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AC65EDE" w14:textId="77777777" w:rsidR="00CB7BB3" w:rsidRPr="00AE0480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2" w:right="-3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325F16" w14:textId="05B27FC1" w:rsidR="00CB7BB3" w:rsidRPr="00AE0480" w:rsidRDefault="005765AC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0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47,90</w:t>
            </w:r>
            <w:r w:rsidR="001F1C66" w:rsidRPr="00AE0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232954" w:rsidRPr="00E161CE" w14:paraId="7EFEDD77" w14:textId="77777777" w:rsidTr="00CB7BB3">
        <w:trPr>
          <w:trHeight w:val="346"/>
        </w:trPr>
        <w:tc>
          <w:tcPr>
            <w:tcW w:w="6210" w:type="dxa"/>
          </w:tcPr>
          <w:p w14:paraId="5E1CBF0E" w14:textId="77777777" w:rsidR="00232954" w:rsidRPr="00E161CE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FDA721A" w14:textId="77777777" w:rsidR="00232954" w:rsidRPr="00E161CE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9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580625" w14:textId="77777777" w:rsidR="00232954" w:rsidRPr="00E161CE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F083D9" w14:textId="77777777" w:rsidR="00232954" w:rsidRPr="00E161CE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7BB3" w:rsidRPr="00E161CE" w14:paraId="28FC35F3" w14:textId="77777777" w:rsidTr="00154506">
        <w:trPr>
          <w:trHeight w:val="346"/>
        </w:trPr>
        <w:tc>
          <w:tcPr>
            <w:tcW w:w="6210" w:type="dxa"/>
          </w:tcPr>
          <w:p w14:paraId="3E379F41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14:paraId="76E54518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9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8AAAB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D8532F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6849" w:rsidRPr="00016849" w14:paraId="6045A42A" w14:textId="77777777" w:rsidTr="00154506">
        <w:trPr>
          <w:trHeight w:val="346"/>
        </w:trPr>
        <w:tc>
          <w:tcPr>
            <w:tcW w:w="6210" w:type="dxa"/>
          </w:tcPr>
          <w:p w14:paraId="2E5574DA" w14:textId="4A50DF6D" w:rsidR="00016849" w:rsidRPr="00E161CE" w:rsidRDefault="00016849" w:rsidP="0001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016849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40" w:type="dxa"/>
          </w:tcPr>
          <w:p w14:paraId="1F70988D" w14:textId="762EBA6A" w:rsidR="00016849" w:rsidRPr="00E161CE" w:rsidRDefault="00016849" w:rsidP="0001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16849">
              <w:rPr>
                <w:rFonts w:asciiTheme="majorBidi" w:hAnsiTheme="majorBidi" w:cstheme="majorBidi"/>
                <w:sz w:val="30"/>
                <w:szCs w:val="30"/>
              </w:rPr>
              <w:t>173,293</w:t>
            </w:r>
          </w:p>
        </w:tc>
        <w:tc>
          <w:tcPr>
            <w:tcW w:w="270" w:type="dxa"/>
          </w:tcPr>
          <w:p w14:paraId="3D992C65" w14:textId="77777777" w:rsidR="00016849" w:rsidRPr="00E161CE" w:rsidRDefault="00016849" w:rsidP="0001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48E9FF" w14:textId="336C8EDC" w:rsidR="00016849" w:rsidRPr="00E161CE" w:rsidRDefault="00016849" w:rsidP="0001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016849">
              <w:rPr>
                <w:rFonts w:asciiTheme="majorBidi" w:hAnsiTheme="majorBidi" w:cstheme="majorBidi"/>
                <w:sz w:val="30"/>
                <w:szCs w:val="30"/>
              </w:rPr>
              <w:t>173,293</w:t>
            </w:r>
          </w:p>
        </w:tc>
      </w:tr>
      <w:tr w:rsidR="00154506" w:rsidRPr="00016849" w14:paraId="437F1999" w14:textId="77777777" w:rsidTr="00154506">
        <w:trPr>
          <w:trHeight w:val="346"/>
        </w:trPr>
        <w:tc>
          <w:tcPr>
            <w:tcW w:w="6210" w:type="dxa"/>
          </w:tcPr>
          <w:p w14:paraId="29AF709D" w14:textId="73E2EC52" w:rsidR="00154506" w:rsidRPr="00E161CE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4A7FF0F4" w14:textId="631E698A" w:rsidR="00154506" w:rsidRPr="00016849" w:rsidRDefault="00016849" w:rsidP="0001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16849">
              <w:rPr>
                <w:rFonts w:asciiTheme="majorBidi" w:hAnsiTheme="majorBidi" w:cstheme="majorBidi"/>
                <w:sz w:val="30"/>
                <w:szCs w:val="30"/>
              </w:rPr>
              <w:t>30,975</w:t>
            </w:r>
          </w:p>
        </w:tc>
        <w:tc>
          <w:tcPr>
            <w:tcW w:w="270" w:type="dxa"/>
          </w:tcPr>
          <w:p w14:paraId="294BAA24" w14:textId="77777777" w:rsidR="00154506" w:rsidRPr="00016849" w:rsidRDefault="00154506" w:rsidP="0001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CAF753" w14:textId="7B56DA4D" w:rsidR="00154506" w:rsidRPr="00016849" w:rsidRDefault="005765AC" w:rsidP="0001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6849">
              <w:rPr>
                <w:rFonts w:asciiTheme="majorBidi" w:hAnsiTheme="majorBidi" w:cstheme="majorBidi"/>
                <w:sz w:val="30"/>
                <w:szCs w:val="30"/>
              </w:rPr>
              <w:t>25,604</w:t>
            </w:r>
          </w:p>
        </w:tc>
      </w:tr>
      <w:tr w:rsidR="00154506" w:rsidRPr="00016849" w14:paraId="6F2446EE" w14:textId="77777777" w:rsidTr="00154506">
        <w:trPr>
          <w:trHeight w:val="346"/>
        </w:trPr>
        <w:tc>
          <w:tcPr>
            <w:tcW w:w="6210" w:type="dxa"/>
          </w:tcPr>
          <w:p w14:paraId="6EAE7920" w14:textId="6CADB8FB" w:rsidR="00154506" w:rsidRPr="00E161CE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69B643" w14:textId="028654D9" w:rsidR="00154506" w:rsidRPr="00E161CE" w:rsidRDefault="00016849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204,268</w:t>
            </w:r>
          </w:p>
        </w:tc>
        <w:tc>
          <w:tcPr>
            <w:tcW w:w="270" w:type="dxa"/>
          </w:tcPr>
          <w:p w14:paraId="10820913" w14:textId="77777777" w:rsidR="00154506" w:rsidRPr="00E161CE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A2E47C" w14:textId="3946E516" w:rsidR="00154506" w:rsidRPr="00016849" w:rsidRDefault="00016849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68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198,897</w:t>
            </w:r>
          </w:p>
        </w:tc>
      </w:tr>
    </w:tbl>
    <w:p w14:paraId="0C7FC5BB" w14:textId="77777777" w:rsidR="00CB7BB3" w:rsidRPr="00CB7BB3" w:rsidRDefault="00CB7BB3" w:rsidP="00CB7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36380F3" w14:textId="1C135FD5" w:rsidR="00EB73ED" w:rsidRPr="00EB276B" w:rsidRDefault="00E2080C" w:rsidP="00155C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5B85">
        <w:rPr>
          <w:rFonts w:ascii="Angsana New" w:hAnsi="Angsana New" w:cs="Angsana New"/>
          <w:b/>
          <w:bCs/>
          <w:sz w:val="30"/>
          <w:szCs w:val="30"/>
        </w:rPr>
        <w:t>1</w:t>
      </w:r>
      <w:r w:rsidR="003508E1">
        <w:rPr>
          <w:rFonts w:ascii="Angsana New" w:hAnsi="Angsana New" w:cs="Angsana New"/>
          <w:b/>
          <w:bCs/>
          <w:sz w:val="30"/>
          <w:szCs w:val="30"/>
        </w:rPr>
        <w:t>2</w:t>
      </w:r>
      <w:r w:rsidRPr="006F5B85">
        <w:rPr>
          <w:rFonts w:ascii="Angsana New" w:hAnsi="Angsana New" w:cs="Angsana New"/>
          <w:b/>
          <w:bCs/>
          <w:sz w:val="30"/>
          <w:szCs w:val="30"/>
        </w:rPr>
        <w:tab/>
      </w:r>
      <w:r w:rsidR="00336E0F" w:rsidRPr="00EB276B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หนี้สินที่อาจเกิดขึ้น</w:t>
      </w:r>
    </w:p>
    <w:p w14:paraId="5B56B3DB" w14:textId="77777777" w:rsidR="00EF6B86" w:rsidRPr="003508E1" w:rsidRDefault="00EF6B86" w:rsidP="00350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F4C8CCB" w14:textId="531F9428" w:rsidR="00E40A2D" w:rsidRPr="008004B5" w:rsidRDefault="00E40A2D" w:rsidP="00E161C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="Angsana New" w:hAnsi="Angsana New"/>
          <w:sz w:val="30"/>
          <w:szCs w:val="30"/>
          <w:cs/>
        </w:rPr>
      </w:pPr>
      <w:r w:rsidRPr="008004B5">
        <w:rPr>
          <w:rFonts w:ascii="Angsana New" w:hAnsi="Angsana New"/>
          <w:sz w:val="30"/>
          <w:szCs w:val="30"/>
        </w:rPr>
        <w:t>(</w:t>
      </w:r>
      <w:r w:rsidRPr="008004B5">
        <w:rPr>
          <w:rFonts w:ascii="Angsana New" w:hAnsi="Angsana New"/>
          <w:sz w:val="30"/>
          <w:szCs w:val="30"/>
          <w:cs/>
        </w:rPr>
        <w:t xml:space="preserve">ก) </w:t>
      </w:r>
      <w:r w:rsidRPr="008004B5">
        <w:rPr>
          <w:rFonts w:ascii="Angsana New" w:hAnsi="Angsana New"/>
          <w:sz w:val="30"/>
          <w:szCs w:val="30"/>
          <w:cs/>
        </w:rPr>
        <w:tab/>
        <w:t>บุคคลภายนอกฟ้องร้องบริษัทให้ชำระค่าบริการในส่วนที่ต้องจ่ายให้แก่คู่สัญญาของบริษัท ให้แก่บุคคลภายนอก</w:t>
      </w:r>
      <w:r w:rsidRPr="008004B5">
        <w:rPr>
          <w:rFonts w:ascii="Angsana New" w:hAnsi="Angsana New"/>
          <w:spacing w:val="-2"/>
          <w:sz w:val="30"/>
          <w:szCs w:val="30"/>
          <w:cs/>
        </w:rPr>
        <w:t xml:space="preserve">นั้นแทน โดยอ้างว่าเป็นเจ้าหนี้ผู้รับโอนสิทธิเรียกร้องตามสัญญาแฟคตอริ่ง ทุนทรัพย์ฟ้องร้องประมาณ </w:t>
      </w:r>
      <w:r w:rsidRPr="008004B5">
        <w:rPr>
          <w:rFonts w:ascii="Angsana New" w:hAnsi="Angsana New"/>
          <w:spacing w:val="-2"/>
          <w:sz w:val="30"/>
          <w:szCs w:val="30"/>
        </w:rPr>
        <w:t>3</w:t>
      </w:r>
      <w:r w:rsidRPr="008004B5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8004B5">
        <w:rPr>
          <w:rFonts w:ascii="Angsana New" w:hAnsi="Angsana New"/>
          <w:sz w:val="30"/>
          <w:szCs w:val="30"/>
          <w:cs/>
        </w:rPr>
        <w:t xml:space="preserve"> ปัจจุบันคดีความดังกล่าวอยู่ในระหว่างพิจารณาของศาลชั้นต้น </w:t>
      </w:r>
      <w:r w:rsidR="002C017C" w:rsidRPr="008004B5">
        <w:rPr>
          <w:rFonts w:ascii="Angsana New" w:hAnsi="Angsana New" w:hint="cs"/>
          <w:sz w:val="30"/>
          <w:szCs w:val="30"/>
          <w:cs/>
        </w:rPr>
        <w:t xml:space="preserve">ดังนั้น ณ วันที่ </w:t>
      </w:r>
      <w:r w:rsidR="009A57FD">
        <w:rPr>
          <w:rFonts w:ascii="Angsana New" w:hAnsi="Angsana New"/>
          <w:sz w:val="30"/>
          <w:szCs w:val="30"/>
        </w:rPr>
        <w:t xml:space="preserve">30 </w:t>
      </w:r>
      <w:r w:rsidR="009A57FD">
        <w:rPr>
          <w:rFonts w:ascii="Angsana New" w:hAnsi="Angsana New" w:hint="cs"/>
          <w:sz w:val="30"/>
          <w:szCs w:val="30"/>
          <w:cs/>
        </w:rPr>
        <w:t>มิถุนายน</w:t>
      </w:r>
      <w:r w:rsidR="002C017C" w:rsidRPr="008004B5">
        <w:rPr>
          <w:rFonts w:ascii="Angsana New" w:hAnsi="Angsana New" w:hint="cs"/>
          <w:sz w:val="30"/>
          <w:szCs w:val="30"/>
          <w:cs/>
        </w:rPr>
        <w:t xml:space="preserve"> </w:t>
      </w:r>
      <w:r w:rsidR="002C017C" w:rsidRPr="008004B5">
        <w:rPr>
          <w:rFonts w:ascii="Angsana New" w:hAnsi="Angsana New"/>
          <w:sz w:val="30"/>
          <w:szCs w:val="30"/>
        </w:rPr>
        <w:t>256</w:t>
      </w:r>
      <w:r w:rsidR="00CB7BB3" w:rsidRPr="008004B5">
        <w:rPr>
          <w:rFonts w:ascii="Angsana New" w:hAnsi="Angsana New"/>
          <w:sz w:val="30"/>
          <w:szCs w:val="30"/>
        </w:rPr>
        <w:t>5</w:t>
      </w:r>
      <w:r w:rsidR="002C017C" w:rsidRPr="008004B5">
        <w:rPr>
          <w:rFonts w:ascii="Angsana New" w:hAnsi="Angsana New"/>
          <w:sz w:val="30"/>
          <w:szCs w:val="30"/>
        </w:rPr>
        <w:t xml:space="preserve"> </w:t>
      </w:r>
      <w:r w:rsidR="002C017C" w:rsidRPr="008004B5">
        <w:rPr>
          <w:rFonts w:ascii="Angsana New" w:hAnsi="Angsana New" w:hint="cs"/>
          <w:sz w:val="30"/>
          <w:szCs w:val="30"/>
          <w:cs/>
        </w:rPr>
        <w:t>จึงยังไม่มีการ</w:t>
      </w:r>
      <w:r w:rsidR="00DF7B4F" w:rsidRPr="008004B5">
        <w:rPr>
          <w:rFonts w:ascii="Angsana New" w:hAnsi="Angsana New"/>
          <w:sz w:val="30"/>
          <w:szCs w:val="30"/>
          <w:cs/>
        </w:rPr>
        <w:br/>
      </w:r>
      <w:r w:rsidR="00792998" w:rsidRPr="008004B5">
        <w:rPr>
          <w:rFonts w:ascii="Angsana New" w:hAnsi="Angsana New" w:hint="cs"/>
          <w:sz w:val="30"/>
          <w:szCs w:val="30"/>
          <w:cs/>
        </w:rPr>
        <w:t>บันทึก</w:t>
      </w:r>
      <w:r w:rsidR="002C017C" w:rsidRPr="008004B5">
        <w:rPr>
          <w:rFonts w:ascii="Angsana New" w:hAnsi="Angsana New" w:hint="cs"/>
          <w:sz w:val="30"/>
          <w:szCs w:val="30"/>
          <w:cs/>
        </w:rPr>
        <w:t>ประมาณ</w:t>
      </w:r>
      <w:r w:rsidR="00492019" w:rsidRPr="008004B5">
        <w:rPr>
          <w:rFonts w:ascii="Angsana New" w:hAnsi="Angsana New" w:hint="cs"/>
          <w:sz w:val="30"/>
          <w:szCs w:val="30"/>
          <w:cs/>
        </w:rPr>
        <w:t>การหนี้สิน</w:t>
      </w:r>
      <w:r w:rsidR="00831563" w:rsidRPr="008004B5">
        <w:rPr>
          <w:rFonts w:ascii="Angsana New" w:hAnsi="Angsana New" w:hint="cs"/>
          <w:sz w:val="30"/>
          <w:szCs w:val="30"/>
          <w:cs/>
        </w:rPr>
        <w:t>ดังกล่าว</w:t>
      </w:r>
      <w:r w:rsidR="002C017C" w:rsidRPr="008004B5">
        <w:rPr>
          <w:rFonts w:ascii="Angsana New" w:hAnsi="Angsana New" w:hint="cs"/>
          <w:sz w:val="30"/>
          <w:szCs w:val="30"/>
          <w:cs/>
        </w:rPr>
        <w:t>แต่อย่างใด</w:t>
      </w:r>
      <w:r w:rsidR="00DA0734" w:rsidRPr="008004B5">
        <w:rPr>
          <w:rFonts w:ascii="Angsana New" w:hAnsi="Angsana New"/>
          <w:sz w:val="30"/>
          <w:szCs w:val="30"/>
          <w:cs/>
        </w:rPr>
        <w:t xml:space="preserve"> </w:t>
      </w:r>
    </w:p>
    <w:p w14:paraId="0E877531" w14:textId="28C17E8D" w:rsidR="00B66743" w:rsidRPr="008004B5" w:rsidRDefault="00B66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0F13F6B" w14:textId="3F8628F7" w:rsidR="006F22C5" w:rsidRDefault="00E40A2D" w:rsidP="00485035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spacing w:line="240" w:lineRule="auto"/>
        <w:ind w:left="900" w:right="18" w:hanging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8004B5">
        <w:rPr>
          <w:rFonts w:ascii="Angsana New" w:hAnsi="Angsana New" w:hint="cs"/>
          <w:sz w:val="30"/>
          <w:szCs w:val="30"/>
          <w:cs/>
        </w:rPr>
        <w:t>(</w:t>
      </w:r>
      <w:r w:rsidR="00E24E71" w:rsidRPr="008004B5">
        <w:rPr>
          <w:rFonts w:ascii="Angsana New" w:hAnsi="Angsana New" w:hint="cs"/>
          <w:sz w:val="30"/>
          <w:szCs w:val="30"/>
          <w:cs/>
        </w:rPr>
        <w:t>ข</w:t>
      </w:r>
      <w:r w:rsidRPr="008004B5">
        <w:rPr>
          <w:rFonts w:ascii="Angsana New" w:hAnsi="Angsana New" w:hint="cs"/>
          <w:sz w:val="30"/>
          <w:szCs w:val="30"/>
          <w:cs/>
        </w:rPr>
        <w:t xml:space="preserve">) </w:t>
      </w:r>
      <w:r w:rsidR="00BD1E84" w:rsidRPr="008004B5">
        <w:rPr>
          <w:rFonts w:ascii="Angsana New" w:hAnsi="Angsana New"/>
          <w:sz w:val="30"/>
          <w:szCs w:val="30"/>
        </w:rPr>
        <w:t xml:space="preserve"> </w:t>
      </w:r>
      <w:r w:rsidR="00E24E71" w:rsidRPr="008004B5">
        <w:rPr>
          <w:rFonts w:ascii="Angsana New" w:hAnsi="Angsana New"/>
          <w:sz w:val="30"/>
          <w:szCs w:val="30"/>
          <w:cs/>
        </w:rPr>
        <w:t>พนักงานของบริษัทขับรถชนผู้อื่นได้รับความเสียหาย</w:t>
      </w:r>
      <w:r w:rsidR="00CB7226" w:rsidRPr="008004B5">
        <w:rPr>
          <w:rFonts w:ascii="Angsana New" w:hAnsi="Angsana New" w:hint="cs"/>
          <w:sz w:val="30"/>
          <w:szCs w:val="30"/>
          <w:cs/>
        </w:rPr>
        <w:t xml:space="preserve"> </w:t>
      </w:r>
      <w:r w:rsidR="00602561" w:rsidRPr="008004B5">
        <w:rPr>
          <w:rFonts w:ascii="Angsana New" w:hAnsi="Angsana New"/>
          <w:sz w:val="30"/>
          <w:szCs w:val="30"/>
          <w:cs/>
        </w:rPr>
        <w:t xml:space="preserve">โจทก์ได้ยื่นฟ้องบริษัทในฐานะนายจ้างของพนักงาน </w:t>
      </w:r>
      <w:r w:rsidR="00E825BC" w:rsidRPr="008004B5">
        <w:rPr>
          <w:rFonts w:ascii="Angsana New" w:hAnsi="Angsana New"/>
          <w:spacing w:val="-4"/>
          <w:sz w:val="30"/>
          <w:szCs w:val="30"/>
          <w:cs/>
        </w:rPr>
        <w:t>เป็นจำนวนเงินรวมประมาณ</w:t>
      </w:r>
      <w:r w:rsidR="00602561" w:rsidRPr="008004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0212F">
        <w:rPr>
          <w:rFonts w:ascii="Angsana New" w:hAnsi="Angsana New"/>
          <w:spacing w:val="-4"/>
          <w:sz w:val="30"/>
          <w:szCs w:val="30"/>
        </w:rPr>
        <w:t>2</w:t>
      </w:r>
      <w:r w:rsidR="00E24E71" w:rsidRPr="008004B5">
        <w:rPr>
          <w:rFonts w:ascii="Angsana New" w:hAnsi="Angsana New"/>
          <w:spacing w:val="-4"/>
          <w:sz w:val="30"/>
          <w:szCs w:val="30"/>
        </w:rPr>
        <w:t>.</w:t>
      </w:r>
      <w:r w:rsidR="00B02B81">
        <w:rPr>
          <w:rFonts w:ascii="Angsana New" w:hAnsi="Angsana New"/>
          <w:spacing w:val="-4"/>
          <w:sz w:val="30"/>
          <w:szCs w:val="30"/>
        </w:rPr>
        <w:t>75</w:t>
      </w:r>
      <w:r w:rsidR="00602561" w:rsidRPr="008004B5">
        <w:rPr>
          <w:rFonts w:ascii="Angsana New" w:hAnsi="Angsana New"/>
          <w:spacing w:val="-4"/>
          <w:sz w:val="30"/>
          <w:szCs w:val="30"/>
          <w:cs/>
        </w:rPr>
        <w:t xml:space="preserve"> ล้านบาท ปัจจุบันคดีความดังกล่าวอยู่ในระหว่างพิจารณาของศาลชั้นต้น </w:t>
      </w:r>
      <w:r w:rsidR="00485035" w:rsidRPr="00485035">
        <w:rPr>
          <w:rFonts w:ascii="Angsana New" w:hAnsi="Angsana New"/>
          <w:spacing w:val="-4"/>
          <w:sz w:val="30"/>
          <w:szCs w:val="30"/>
          <w:cs/>
        </w:rPr>
        <w:t>ทั้งนี้ บริษัทได้บันทึกประมาณการหนี้สินจากคดีความดังกล่าวในงบการเงินแล้ว</w:t>
      </w:r>
    </w:p>
    <w:p w14:paraId="18DE5397" w14:textId="77777777" w:rsidR="00CC7706" w:rsidRPr="003508E1" w:rsidRDefault="00CC7706" w:rsidP="00485035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3CB4B2" w14:textId="24002A84" w:rsidR="00CC7706" w:rsidRPr="00371CB5" w:rsidRDefault="00CC7706" w:rsidP="00CC7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990"/>
        </w:tabs>
        <w:spacing w:line="240" w:lineRule="auto"/>
        <w:ind w:left="547" w:right="43" w:hanging="547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t>13</w:t>
      </w:r>
      <w:r w:rsidRPr="00371CB5">
        <w:rPr>
          <w:rFonts w:ascii="Angsana New" w:hAnsi="Angsana New"/>
          <w:b/>
          <w:bCs/>
          <w:sz w:val="30"/>
          <w:szCs w:val="30"/>
        </w:rPr>
        <w:tab/>
      </w:r>
      <w:r w:rsidRPr="00371CB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BECD320" w14:textId="77777777" w:rsidR="00CC7706" w:rsidRPr="00826A27" w:rsidRDefault="00CC7706" w:rsidP="00CC7706">
      <w:pPr>
        <w:rPr>
          <w:rFonts w:ascii="Angsana New" w:hAnsi="Angsana New"/>
          <w:sz w:val="30"/>
          <w:szCs w:val="30"/>
        </w:rPr>
      </w:pPr>
    </w:p>
    <w:p w14:paraId="6148CEF8" w14:textId="72269830" w:rsidR="00316BDF" w:rsidRPr="000F20BE" w:rsidRDefault="00316BDF" w:rsidP="0031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0F20BE">
        <w:rPr>
          <w:rFonts w:ascii="Angsana New" w:hAnsi="Angsana New"/>
          <w:spacing w:val="-2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BA31F2">
        <w:rPr>
          <w:rFonts w:ascii="Angsana New" w:hAnsi="Angsana New"/>
          <w:spacing w:val="-2"/>
          <w:sz w:val="30"/>
          <w:szCs w:val="30"/>
        </w:rPr>
        <w:t>1</w:t>
      </w:r>
      <w:r w:rsidR="00BA31F2" w:rsidRPr="00BA31F2">
        <w:rPr>
          <w:rFonts w:ascii="Angsana New" w:hAnsi="Angsana New"/>
          <w:spacing w:val="-2"/>
          <w:sz w:val="30"/>
          <w:szCs w:val="30"/>
          <w:lang w:val="en-GB"/>
        </w:rPr>
        <w:t>1</w:t>
      </w:r>
      <w:r w:rsidRPr="00BA31F2">
        <w:rPr>
          <w:rFonts w:ascii="Angsana New" w:hAnsi="Angsana New"/>
          <w:spacing w:val="-2"/>
          <w:sz w:val="30"/>
          <w:szCs w:val="30"/>
        </w:rPr>
        <w:t xml:space="preserve"> </w:t>
      </w:r>
      <w:r w:rsidR="00BA31F2" w:rsidRPr="00BA31F2">
        <w:rPr>
          <w:rFonts w:ascii="Angsana New" w:hAnsi="Angsana New" w:hint="cs"/>
          <w:spacing w:val="-2"/>
          <w:sz w:val="30"/>
          <w:szCs w:val="30"/>
          <w:cs/>
        </w:rPr>
        <w:t>สิงหาคม</w:t>
      </w:r>
      <w:r w:rsidRPr="00BA31F2">
        <w:rPr>
          <w:rFonts w:ascii="Angsana New" w:hAnsi="Angsana New"/>
          <w:spacing w:val="-2"/>
          <w:sz w:val="30"/>
          <w:szCs w:val="30"/>
        </w:rPr>
        <w:t xml:space="preserve"> 256</w:t>
      </w:r>
      <w:r w:rsidR="00BA31F2" w:rsidRPr="00BA31F2">
        <w:rPr>
          <w:rFonts w:ascii="Angsana New" w:hAnsi="Angsana New"/>
          <w:spacing w:val="-2"/>
          <w:sz w:val="30"/>
          <w:szCs w:val="30"/>
          <w:lang w:val="en-GB"/>
        </w:rPr>
        <w:t xml:space="preserve">5 </w:t>
      </w:r>
      <w:r w:rsidRPr="00BA31F2">
        <w:rPr>
          <w:rFonts w:ascii="Angsana New" w:hAnsi="Angsana New"/>
          <w:spacing w:val="-2"/>
          <w:sz w:val="30"/>
          <w:szCs w:val="30"/>
          <w:cs/>
        </w:rPr>
        <w:t>คณะกรรมการ</w:t>
      </w:r>
      <w:r w:rsidR="00B028D3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Pr="000F20B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0F20BE">
        <w:rPr>
          <w:rFonts w:ascii="Angsana New" w:hAnsi="Angsana New" w:hint="cs"/>
          <w:sz w:val="30"/>
          <w:szCs w:val="30"/>
          <w:cs/>
        </w:rPr>
        <w:t>มีมติอนุมัติการปรับโครงสร้างการถือหุ้น โดยบริษัทจะขายเงินลงทุนในบริษัทร่วมส่วนหนึ่งให้แก่บริษัทย่อยแห่งหนึ่ง จำนวน</w:t>
      </w:r>
      <w:r w:rsidR="00B028D3">
        <w:rPr>
          <w:rFonts w:ascii="Angsana New" w:hAnsi="Angsana New"/>
          <w:sz w:val="30"/>
          <w:szCs w:val="30"/>
        </w:rPr>
        <w:t xml:space="preserve"> 1.35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0F20BE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="00B028D3">
        <w:rPr>
          <w:rFonts w:ascii="Angsana New" w:hAnsi="Angsana New"/>
          <w:sz w:val="30"/>
          <w:szCs w:val="30"/>
          <w:lang w:val="en-GB"/>
        </w:rPr>
        <w:t>589.5</w:t>
      </w:r>
      <w:r w:rsidR="004F0E47">
        <w:rPr>
          <w:rFonts w:ascii="Angsana New" w:hAnsi="Angsana New"/>
          <w:sz w:val="30"/>
          <w:szCs w:val="30"/>
          <w:lang w:val="en-GB"/>
        </w:rPr>
        <w:t>0</w:t>
      </w:r>
      <w:r w:rsidRPr="000F20BE">
        <w:rPr>
          <w:rFonts w:ascii="Angsana New" w:hAnsi="Angsana New"/>
          <w:sz w:val="30"/>
          <w:szCs w:val="30"/>
          <w:lang w:val="en-GB"/>
        </w:rPr>
        <w:t xml:space="preserve"> </w:t>
      </w:r>
      <w:r w:rsidRPr="000F20BE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="00B028D3">
        <w:rPr>
          <w:rFonts w:ascii="Angsana New" w:hAnsi="Angsana New"/>
          <w:sz w:val="30"/>
          <w:szCs w:val="30"/>
          <w:lang w:val="en-GB"/>
        </w:rPr>
        <w:t>795.83</w:t>
      </w:r>
      <w:r w:rsidRPr="000F20BE">
        <w:rPr>
          <w:rFonts w:ascii="Angsana New" w:hAnsi="Angsana New"/>
          <w:sz w:val="30"/>
          <w:szCs w:val="30"/>
          <w:lang w:val="en-GB"/>
        </w:rPr>
        <w:t xml:space="preserve"> </w:t>
      </w:r>
      <w:r w:rsidRPr="000F20BE">
        <w:rPr>
          <w:rFonts w:ascii="Angsana New" w:hAnsi="Angsana New" w:hint="cs"/>
          <w:sz w:val="30"/>
          <w:szCs w:val="30"/>
          <w:cs/>
        </w:rPr>
        <w:t>ล้านบาท</w:t>
      </w:r>
    </w:p>
    <w:p w14:paraId="1D59A4BB" w14:textId="47590A22" w:rsidR="00AC7DC7" w:rsidRPr="00AC7DC7" w:rsidRDefault="00AC7DC7" w:rsidP="0003486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18"/>
        <w:jc w:val="thaiDistribute"/>
        <w:rPr>
          <w:rFonts w:ascii="Angsana New" w:hAnsi="Angsana New"/>
          <w:sz w:val="30"/>
          <w:szCs w:val="30"/>
        </w:rPr>
      </w:pPr>
    </w:p>
    <w:sectPr w:rsidR="00AC7DC7" w:rsidRPr="00AC7DC7" w:rsidSect="00050B1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691" w:right="1019" w:bottom="576" w:left="1152" w:header="720" w:footer="720" w:gutter="0"/>
      <w:paperSrc w:first="7" w:other="7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B3D9F" w14:textId="77777777" w:rsidR="00F36051" w:rsidRDefault="00F36051" w:rsidP="004956B4">
      <w:r>
        <w:separator/>
      </w:r>
    </w:p>
  </w:endnote>
  <w:endnote w:type="continuationSeparator" w:id="0">
    <w:p w14:paraId="1C226B86" w14:textId="77777777" w:rsidR="00F36051" w:rsidRDefault="00F3605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A237" w14:textId="77777777" w:rsidR="003E6E6E" w:rsidRPr="0047456A" w:rsidRDefault="003E6E6E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CF2F4" w14:textId="77777777" w:rsidR="003E6E6E" w:rsidRDefault="003E6E6E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BBAFD" w14:textId="77777777" w:rsidR="003E6E6E" w:rsidRPr="00907A32" w:rsidRDefault="003E6E6E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C314D96" w14:textId="77777777" w:rsidR="003E6E6E" w:rsidRPr="00907A32" w:rsidRDefault="003E6E6E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47FD7" w14:textId="77777777" w:rsidR="00F36051" w:rsidRDefault="00F36051" w:rsidP="004956B4">
      <w:r>
        <w:separator/>
      </w:r>
    </w:p>
  </w:footnote>
  <w:footnote w:type="continuationSeparator" w:id="0">
    <w:p w14:paraId="1A9F0813" w14:textId="77777777" w:rsidR="00F36051" w:rsidRDefault="00F3605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ABF19" w14:textId="77777777" w:rsidR="00611BA1" w:rsidRPr="00611BA1" w:rsidRDefault="00611BA1" w:rsidP="00611BA1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611BA1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781F242" w14:textId="77777777" w:rsidR="00611BA1" w:rsidRPr="00611BA1" w:rsidRDefault="00611BA1" w:rsidP="00611BA1">
    <w:pPr>
      <w:pStyle w:val="Header"/>
      <w:rPr>
        <w:rFonts w:ascii="Angsana New" w:hAnsi="Angsana New"/>
        <w:b/>
        <w:bCs/>
        <w:sz w:val="32"/>
        <w:szCs w:val="32"/>
      </w:rPr>
    </w:pPr>
    <w:r w:rsidRPr="00611B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611BA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F378F17" w14:textId="77777777" w:rsidR="00611BA1" w:rsidRPr="00611BA1" w:rsidRDefault="00611BA1" w:rsidP="00611BA1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611BA1">
      <w:rPr>
        <w:rFonts w:ascii="Angsana New" w:hAnsi="Angsana New"/>
        <w:b/>
        <w:bCs/>
        <w:sz w:val="32"/>
        <w:szCs w:val="32"/>
        <w:cs/>
      </w:rPr>
      <w:t>สำหรับ</w:t>
    </w:r>
    <w:r w:rsidRPr="00611BA1"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 w:rsidRPr="00611BA1">
      <w:rPr>
        <w:rFonts w:ascii="Angsana New" w:hAnsi="Angsana New"/>
        <w:b/>
        <w:bCs/>
        <w:sz w:val="32"/>
        <w:szCs w:val="32"/>
      </w:rPr>
      <w:t xml:space="preserve">30 </w:t>
    </w:r>
    <w:r w:rsidRPr="00611BA1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611BA1">
      <w:rPr>
        <w:rFonts w:ascii="Angsana New" w:hAnsi="Angsana New"/>
        <w:b/>
        <w:bCs/>
        <w:sz w:val="32"/>
        <w:szCs w:val="32"/>
      </w:rPr>
      <w:t>2565</w:t>
    </w:r>
    <w:r w:rsidRPr="00611BA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611BA1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4181206" w14:textId="77777777" w:rsidR="003E6E6E" w:rsidRDefault="003E6E6E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03748" w14:textId="77777777" w:rsidR="00343321" w:rsidRPr="00611BA1" w:rsidRDefault="00343321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611BA1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6FF5C97A" w14:textId="77777777" w:rsidR="00343321" w:rsidRPr="00611BA1" w:rsidRDefault="00343321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611B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611BA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33F4521" w14:textId="77777777" w:rsidR="00343321" w:rsidRPr="00611BA1" w:rsidRDefault="00343321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611BA1">
      <w:rPr>
        <w:rFonts w:ascii="Angsana New" w:hAnsi="Angsana New"/>
        <w:b/>
        <w:bCs/>
        <w:sz w:val="32"/>
        <w:szCs w:val="32"/>
        <w:cs/>
      </w:rPr>
      <w:t>สำหรับ</w:t>
    </w:r>
    <w:r w:rsidRPr="00611BA1"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 w:rsidRPr="00611BA1">
      <w:rPr>
        <w:rFonts w:ascii="Angsana New" w:hAnsi="Angsana New"/>
        <w:b/>
        <w:bCs/>
        <w:sz w:val="32"/>
        <w:szCs w:val="32"/>
      </w:rPr>
      <w:t xml:space="preserve">30 </w:t>
    </w:r>
    <w:r w:rsidRPr="00611BA1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611BA1">
      <w:rPr>
        <w:rFonts w:ascii="Angsana New" w:hAnsi="Angsana New"/>
        <w:b/>
        <w:bCs/>
        <w:sz w:val="32"/>
        <w:szCs w:val="32"/>
      </w:rPr>
      <w:t>2565</w:t>
    </w:r>
    <w:r w:rsidRPr="00611BA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611BA1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D4BEDE9" w14:textId="77777777" w:rsidR="00343321" w:rsidRDefault="00343321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744B37"/>
    <w:multiLevelType w:val="multilevel"/>
    <w:tmpl w:val="528C3C1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5" w15:restartNumberingAfterBreak="0">
    <w:nsid w:val="1C1C0EB8"/>
    <w:multiLevelType w:val="hybridMultilevel"/>
    <w:tmpl w:val="EB4C5B3A"/>
    <w:lvl w:ilvl="0" w:tplc="B53E801A">
      <w:start w:val="1"/>
      <w:numFmt w:val="decimal"/>
      <w:lvlText w:val="(ก.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6292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6382" w:hanging="360"/>
      </w:pPr>
    </w:lvl>
    <w:lvl w:ilvl="2" w:tplc="0409001B" w:tentative="1">
      <w:start w:val="1"/>
      <w:numFmt w:val="lowerRoman"/>
      <w:lvlText w:val="%3."/>
      <w:lvlJc w:val="right"/>
      <w:pPr>
        <w:ind w:left="7102" w:hanging="180"/>
      </w:pPr>
    </w:lvl>
    <w:lvl w:ilvl="3" w:tplc="0409000F" w:tentative="1">
      <w:start w:val="1"/>
      <w:numFmt w:val="decimal"/>
      <w:lvlText w:val="%4."/>
      <w:lvlJc w:val="left"/>
      <w:pPr>
        <w:ind w:left="7822" w:hanging="360"/>
      </w:pPr>
    </w:lvl>
    <w:lvl w:ilvl="4" w:tplc="04090019" w:tentative="1">
      <w:start w:val="1"/>
      <w:numFmt w:val="lowerLetter"/>
      <w:lvlText w:val="%5."/>
      <w:lvlJc w:val="left"/>
      <w:pPr>
        <w:ind w:left="8542" w:hanging="360"/>
      </w:pPr>
    </w:lvl>
    <w:lvl w:ilvl="5" w:tplc="0409001B" w:tentative="1">
      <w:start w:val="1"/>
      <w:numFmt w:val="lowerRoman"/>
      <w:lvlText w:val="%6."/>
      <w:lvlJc w:val="right"/>
      <w:pPr>
        <w:ind w:left="9262" w:hanging="180"/>
      </w:pPr>
    </w:lvl>
    <w:lvl w:ilvl="6" w:tplc="0409000F" w:tentative="1">
      <w:start w:val="1"/>
      <w:numFmt w:val="decimal"/>
      <w:lvlText w:val="%7."/>
      <w:lvlJc w:val="left"/>
      <w:pPr>
        <w:ind w:left="9982" w:hanging="360"/>
      </w:pPr>
    </w:lvl>
    <w:lvl w:ilvl="7" w:tplc="04090019" w:tentative="1">
      <w:start w:val="1"/>
      <w:numFmt w:val="lowerLetter"/>
      <w:lvlText w:val="%8."/>
      <w:lvlJc w:val="left"/>
      <w:pPr>
        <w:ind w:left="10702" w:hanging="360"/>
      </w:pPr>
    </w:lvl>
    <w:lvl w:ilvl="8" w:tplc="0409001B" w:tentative="1">
      <w:start w:val="1"/>
      <w:numFmt w:val="lowerRoman"/>
      <w:lvlText w:val="%9."/>
      <w:lvlJc w:val="right"/>
      <w:pPr>
        <w:ind w:left="11422" w:hanging="180"/>
      </w:pPr>
    </w:lvl>
  </w:abstractNum>
  <w:abstractNum w:abstractNumId="27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29"/>
  </w:num>
  <w:num w:numId="4">
    <w:abstractNumId w:val="26"/>
  </w:num>
  <w:num w:numId="5">
    <w:abstractNumId w:val="22"/>
  </w:num>
  <w:num w:numId="6">
    <w:abstractNumId w:val="4"/>
  </w:num>
  <w:num w:numId="7">
    <w:abstractNumId w:val="25"/>
  </w:num>
  <w:num w:numId="8">
    <w:abstractNumId w:val="8"/>
  </w:num>
  <w:num w:numId="9">
    <w:abstractNumId w:val="11"/>
  </w:num>
  <w:num w:numId="10">
    <w:abstractNumId w:val="19"/>
  </w:num>
  <w:num w:numId="11">
    <w:abstractNumId w:val="18"/>
  </w:num>
  <w:num w:numId="12">
    <w:abstractNumId w:val="7"/>
  </w:num>
  <w:num w:numId="13">
    <w:abstractNumId w:val="6"/>
  </w:num>
  <w:num w:numId="14">
    <w:abstractNumId w:val="13"/>
  </w:num>
  <w:num w:numId="15">
    <w:abstractNumId w:val="20"/>
  </w:num>
  <w:num w:numId="16">
    <w:abstractNumId w:val="1"/>
  </w:num>
  <w:num w:numId="17">
    <w:abstractNumId w:val="3"/>
  </w:num>
  <w:num w:numId="18">
    <w:abstractNumId w:val="12"/>
  </w:num>
  <w:num w:numId="19">
    <w:abstractNumId w:val="5"/>
  </w:num>
  <w:num w:numId="20">
    <w:abstractNumId w:val="30"/>
  </w:num>
  <w:num w:numId="21">
    <w:abstractNumId w:val="16"/>
  </w:num>
  <w:num w:numId="22">
    <w:abstractNumId w:val="21"/>
  </w:num>
  <w:num w:numId="23">
    <w:abstractNumId w:val="10"/>
  </w:num>
  <w:num w:numId="24">
    <w:abstractNumId w:val="0"/>
  </w:num>
  <w:num w:numId="25">
    <w:abstractNumId w:val="23"/>
  </w:num>
  <w:num w:numId="26">
    <w:abstractNumId w:val="17"/>
  </w:num>
  <w:num w:numId="27">
    <w:abstractNumId w:val="27"/>
  </w:num>
  <w:num w:numId="28">
    <w:abstractNumId w:val="15"/>
  </w:num>
  <w:num w:numId="29">
    <w:abstractNumId w:val="24"/>
  </w:num>
  <w:num w:numId="30">
    <w:abstractNumId w:val="14"/>
  </w:num>
  <w:num w:numId="31">
    <w:abstractNumId w:val="28"/>
  </w:num>
  <w:num w:numId="3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0D11"/>
    <w:rsid w:val="000010EA"/>
    <w:rsid w:val="000014D6"/>
    <w:rsid w:val="000017A8"/>
    <w:rsid w:val="000019C7"/>
    <w:rsid w:val="000019E4"/>
    <w:rsid w:val="00001E34"/>
    <w:rsid w:val="000020B3"/>
    <w:rsid w:val="00002159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4E81"/>
    <w:rsid w:val="000056A6"/>
    <w:rsid w:val="0000575B"/>
    <w:rsid w:val="00005C4A"/>
    <w:rsid w:val="000065DC"/>
    <w:rsid w:val="00006750"/>
    <w:rsid w:val="00006C27"/>
    <w:rsid w:val="00007791"/>
    <w:rsid w:val="000077D3"/>
    <w:rsid w:val="00007A87"/>
    <w:rsid w:val="00007C1C"/>
    <w:rsid w:val="000101C4"/>
    <w:rsid w:val="00010663"/>
    <w:rsid w:val="000110CF"/>
    <w:rsid w:val="0001120F"/>
    <w:rsid w:val="00011380"/>
    <w:rsid w:val="000118E9"/>
    <w:rsid w:val="000119AB"/>
    <w:rsid w:val="00011A9F"/>
    <w:rsid w:val="00011B3B"/>
    <w:rsid w:val="00011ED5"/>
    <w:rsid w:val="000124DD"/>
    <w:rsid w:val="0001283B"/>
    <w:rsid w:val="00012C38"/>
    <w:rsid w:val="00012FC0"/>
    <w:rsid w:val="00013521"/>
    <w:rsid w:val="000135B6"/>
    <w:rsid w:val="000136E3"/>
    <w:rsid w:val="000139C6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962"/>
    <w:rsid w:val="00015B56"/>
    <w:rsid w:val="00016071"/>
    <w:rsid w:val="0001622F"/>
    <w:rsid w:val="00016586"/>
    <w:rsid w:val="00016789"/>
    <w:rsid w:val="000167E8"/>
    <w:rsid w:val="000167EA"/>
    <w:rsid w:val="00016845"/>
    <w:rsid w:val="00016849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5C9"/>
    <w:rsid w:val="00020EBB"/>
    <w:rsid w:val="000210C1"/>
    <w:rsid w:val="0002120F"/>
    <w:rsid w:val="00021210"/>
    <w:rsid w:val="000213F2"/>
    <w:rsid w:val="00021713"/>
    <w:rsid w:val="000217F9"/>
    <w:rsid w:val="00021A9E"/>
    <w:rsid w:val="00021B44"/>
    <w:rsid w:val="00021C1A"/>
    <w:rsid w:val="00021E09"/>
    <w:rsid w:val="00021E20"/>
    <w:rsid w:val="00021F42"/>
    <w:rsid w:val="000221F0"/>
    <w:rsid w:val="000228EA"/>
    <w:rsid w:val="00022D3B"/>
    <w:rsid w:val="00022D62"/>
    <w:rsid w:val="0002371F"/>
    <w:rsid w:val="00023765"/>
    <w:rsid w:val="00023ACA"/>
    <w:rsid w:val="00023E11"/>
    <w:rsid w:val="0002441F"/>
    <w:rsid w:val="0002445D"/>
    <w:rsid w:val="00024520"/>
    <w:rsid w:val="00024541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372"/>
    <w:rsid w:val="0003075D"/>
    <w:rsid w:val="00030A73"/>
    <w:rsid w:val="000311EE"/>
    <w:rsid w:val="000311F7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A6C"/>
    <w:rsid w:val="00033C33"/>
    <w:rsid w:val="00033D46"/>
    <w:rsid w:val="0003413D"/>
    <w:rsid w:val="000343A7"/>
    <w:rsid w:val="000346A4"/>
    <w:rsid w:val="0003486B"/>
    <w:rsid w:val="00034910"/>
    <w:rsid w:val="00034AFA"/>
    <w:rsid w:val="000350F7"/>
    <w:rsid w:val="000354A8"/>
    <w:rsid w:val="00035623"/>
    <w:rsid w:val="00035793"/>
    <w:rsid w:val="00035AA5"/>
    <w:rsid w:val="00035BD2"/>
    <w:rsid w:val="00035D45"/>
    <w:rsid w:val="00035EC0"/>
    <w:rsid w:val="00035F68"/>
    <w:rsid w:val="00036FFD"/>
    <w:rsid w:val="000372E2"/>
    <w:rsid w:val="00037439"/>
    <w:rsid w:val="000375FC"/>
    <w:rsid w:val="000377D5"/>
    <w:rsid w:val="00037B04"/>
    <w:rsid w:val="00037CED"/>
    <w:rsid w:val="00037EC7"/>
    <w:rsid w:val="00037FB8"/>
    <w:rsid w:val="0004002E"/>
    <w:rsid w:val="0004009E"/>
    <w:rsid w:val="0004027E"/>
    <w:rsid w:val="000409D3"/>
    <w:rsid w:val="00040A86"/>
    <w:rsid w:val="00040AAF"/>
    <w:rsid w:val="00040C36"/>
    <w:rsid w:val="000412D2"/>
    <w:rsid w:val="000412DA"/>
    <w:rsid w:val="000414CB"/>
    <w:rsid w:val="00041642"/>
    <w:rsid w:val="0004172A"/>
    <w:rsid w:val="000418C5"/>
    <w:rsid w:val="000419AF"/>
    <w:rsid w:val="00041DB2"/>
    <w:rsid w:val="000422FB"/>
    <w:rsid w:val="00042453"/>
    <w:rsid w:val="00042747"/>
    <w:rsid w:val="0004283B"/>
    <w:rsid w:val="0004286C"/>
    <w:rsid w:val="00042AA7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BF5"/>
    <w:rsid w:val="00044CDE"/>
    <w:rsid w:val="000452AA"/>
    <w:rsid w:val="00045815"/>
    <w:rsid w:val="00045C4B"/>
    <w:rsid w:val="0004613D"/>
    <w:rsid w:val="00046490"/>
    <w:rsid w:val="00046511"/>
    <w:rsid w:val="0004693B"/>
    <w:rsid w:val="0004693D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B1B"/>
    <w:rsid w:val="00050EDF"/>
    <w:rsid w:val="00051468"/>
    <w:rsid w:val="00051932"/>
    <w:rsid w:val="00051D05"/>
    <w:rsid w:val="00052201"/>
    <w:rsid w:val="0005250D"/>
    <w:rsid w:val="00052567"/>
    <w:rsid w:val="00052870"/>
    <w:rsid w:val="00052A3A"/>
    <w:rsid w:val="00053168"/>
    <w:rsid w:val="0005317C"/>
    <w:rsid w:val="00053BE3"/>
    <w:rsid w:val="0005400D"/>
    <w:rsid w:val="00054C24"/>
    <w:rsid w:val="00054E4D"/>
    <w:rsid w:val="000552E9"/>
    <w:rsid w:val="000558A5"/>
    <w:rsid w:val="00055960"/>
    <w:rsid w:val="00055D63"/>
    <w:rsid w:val="0005619C"/>
    <w:rsid w:val="000563DD"/>
    <w:rsid w:val="00056B25"/>
    <w:rsid w:val="00056BA3"/>
    <w:rsid w:val="00056BAE"/>
    <w:rsid w:val="00056FF1"/>
    <w:rsid w:val="00057126"/>
    <w:rsid w:val="000574DA"/>
    <w:rsid w:val="000578B9"/>
    <w:rsid w:val="00057AF4"/>
    <w:rsid w:val="00057C86"/>
    <w:rsid w:val="00057F2F"/>
    <w:rsid w:val="000600D0"/>
    <w:rsid w:val="000601D4"/>
    <w:rsid w:val="0006029F"/>
    <w:rsid w:val="00060403"/>
    <w:rsid w:val="0006054B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9EE"/>
    <w:rsid w:val="00064BE2"/>
    <w:rsid w:val="00065107"/>
    <w:rsid w:val="000656E1"/>
    <w:rsid w:val="000658D8"/>
    <w:rsid w:val="000658DE"/>
    <w:rsid w:val="00065BCD"/>
    <w:rsid w:val="00065C80"/>
    <w:rsid w:val="00065D53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BE5"/>
    <w:rsid w:val="00066CB5"/>
    <w:rsid w:val="0006713A"/>
    <w:rsid w:val="00067B88"/>
    <w:rsid w:val="00067D22"/>
    <w:rsid w:val="0007005B"/>
    <w:rsid w:val="00070131"/>
    <w:rsid w:val="00070279"/>
    <w:rsid w:val="0007042E"/>
    <w:rsid w:val="000704F5"/>
    <w:rsid w:val="00070515"/>
    <w:rsid w:val="000705E6"/>
    <w:rsid w:val="00070654"/>
    <w:rsid w:val="0007098E"/>
    <w:rsid w:val="00070A62"/>
    <w:rsid w:val="00070F78"/>
    <w:rsid w:val="00071173"/>
    <w:rsid w:val="000712E5"/>
    <w:rsid w:val="000720B6"/>
    <w:rsid w:val="0007247D"/>
    <w:rsid w:val="000727A8"/>
    <w:rsid w:val="000727BD"/>
    <w:rsid w:val="00072A17"/>
    <w:rsid w:val="00072A3D"/>
    <w:rsid w:val="00072D65"/>
    <w:rsid w:val="00072DB5"/>
    <w:rsid w:val="00072F76"/>
    <w:rsid w:val="000730CF"/>
    <w:rsid w:val="000731B6"/>
    <w:rsid w:val="000731C7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273"/>
    <w:rsid w:val="000754D3"/>
    <w:rsid w:val="000756BC"/>
    <w:rsid w:val="000757A0"/>
    <w:rsid w:val="00075A1C"/>
    <w:rsid w:val="0007630B"/>
    <w:rsid w:val="00076912"/>
    <w:rsid w:val="00076F71"/>
    <w:rsid w:val="000775FE"/>
    <w:rsid w:val="00077941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853"/>
    <w:rsid w:val="00082957"/>
    <w:rsid w:val="00082D85"/>
    <w:rsid w:val="00082EDC"/>
    <w:rsid w:val="00082F02"/>
    <w:rsid w:val="00083534"/>
    <w:rsid w:val="0008356D"/>
    <w:rsid w:val="0008388B"/>
    <w:rsid w:val="00083BAF"/>
    <w:rsid w:val="00083BC5"/>
    <w:rsid w:val="00083BFA"/>
    <w:rsid w:val="00083F31"/>
    <w:rsid w:val="00084234"/>
    <w:rsid w:val="000844BF"/>
    <w:rsid w:val="00084805"/>
    <w:rsid w:val="00084823"/>
    <w:rsid w:val="000849C1"/>
    <w:rsid w:val="0008506C"/>
    <w:rsid w:val="00085329"/>
    <w:rsid w:val="00085D6B"/>
    <w:rsid w:val="00085F28"/>
    <w:rsid w:val="00085FA2"/>
    <w:rsid w:val="000860E3"/>
    <w:rsid w:val="00086106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E62"/>
    <w:rsid w:val="00091EBB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199"/>
    <w:rsid w:val="00094202"/>
    <w:rsid w:val="0009448C"/>
    <w:rsid w:val="00094548"/>
    <w:rsid w:val="00095168"/>
    <w:rsid w:val="000951B3"/>
    <w:rsid w:val="00095521"/>
    <w:rsid w:val="00095695"/>
    <w:rsid w:val="00095755"/>
    <w:rsid w:val="000961C0"/>
    <w:rsid w:val="000966C6"/>
    <w:rsid w:val="000966DD"/>
    <w:rsid w:val="00096B37"/>
    <w:rsid w:val="00096D73"/>
    <w:rsid w:val="00096DF5"/>
    <w:rsid w:val="000973E8"/>
    <w:rsid w:val="00097415"/>
    <w:rsid w:val="000974DB"/>
    <w:rsid w:val="0009756E"/>
    <w:rsid w:val="00097D29"/>
    <w:rsid w:val="00097EFB"/>
    <w:rsid w:val="000A041C"/>
    <w:rsid w:val="000A0666"/>
    <w:rsid w:val="000A0AE9"/>
    <w:rsid w:val="000A0B25"/>
    <w:rsid w:val="000A0B9F"/>
    <w:rsid w:val="000A11AB"/>
    <w:rsid w:val="000A120F"/>
    <w:rsid w:val="000A1275"/>
    <w:rsid w:val="000A1422"/>
    <w:rsid w:val="000A155D"/>
    <w:rsid w:val="000A16DA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2A1D"/>
    <w:rsid w:val="000A2FF4"/>
    <w:rsid w:val="000A35D5"/>
    <w:rsid w:val="000A3AF1"/>
    <w:rsid w:val="000A3CF4"/>
    <w:rsid w:val="000A418E"/>
    <w:rsid w:val="000A4274"/>
    <w:rsid w:val="000A439B"/>
    <w:rsid w:val="000A44A2"/>
    <w:rsid w:val="000A4811"/>
    <w:rsid w:val="000A4A6D"/>
    <w:rsid w:val="000A4BA9"/>
    <w:rsid w:val="000A4C71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765"/>
    <w:rsid w:val="000A7C2F"/>
    <w:rsid w:val="000A7D13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4A55"/>
    <w:rsid w:val="000B506F"/>
    <w:rsid w:val="000B508A"/>
    <w:rsid w:val="000B5334"/>
    <w:rsid w:val="000B55C0"/>
    <w:rsid w:val="000B55C6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00D"/>
    <w:rsid w:val="000C0428"/>
    <w:rsid w:val="000C04E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2D51"/>
    <w:rsid w:val="000C2DBA"/>
    <w:rsid w:val="000C34C3"/>
    <w:rsid w:val="000C399C"/>
    <w:rsid w:val="000C3D53"/>
    <w:rsid w:val="000C3DDB"/>
    <w:rsid w:val="000C3E35"/>
    <w:rsid w:val="000C4154"/>
    <w:rsid w:val="000C42D3"/>
    <w:rsid w:val="000C4928"/>
    <w:rsid w:val="000C4A50"/>
    <w:rsid w:val="000C4D6B"/>
    <w:rsid w:val="000C4E30"/>
    <w:rsid w:val="000C513D"/>
    <w:rsid w:val="000C5270"/>
    <w:rsid w:val="000C5841"/>
    <w:rsid w:val="000C5D04"/>
    <w:rsid w:val="000C5F80"/>
    <w:rsid w:val="000C6002"/>
    <w:rsid w:val="000C60FA"/>
    <w:rsid w:val="000C6248"/>
    <w:rsid w:val="000C666D"/>
    <w:rsid w:val="000C684B"/>
    <w:rsid w:val="000C6C03"/>
    <w:rsid w:val="000C6C8B"/>
    <w:rsid w:val="000C6CD8"/>
    <w:rsid w:val="000C6D34"/>
    <w:rsid w:val="000C773B"/>
    <w:rsid w:val="000C7A2F"/>
    <w:rsid w:val="000C7C1D"/>
    <w:rsid w:val="000C7D2D"/>
    <w:rsid w:val="000C7E70"/>
    <w:rsid w:val="000D010E"/>
    <w:rsid w:val="000D0113"/>
    <w:rsid w:val="000D0753"/>
    <w:rsid w:val="000D0947"/>
    <w:rsid w:val="000D0B65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83C"/>
    <w:rsid w:val="000D3DC5"/>
    <w:rsid w:val="000D41FB"/>
    <w:rsid w:val="000D42B6"/>
    <w:rsid w:val="000D4A0D"/>
    <w:rsid w:val="000D4B30"/>
    <w:rsid w:val="000D4CBE"/>
    <w:rsid w:val="000D4E70"/>
    <w:rsid w:val="000D50EC"/>
    <w:rsid w:val="000D542F"/>
    <w:rsid w:val="000D54AE"/>
    <w:rsid w:val="000D58E7"/>
    <w:rsid w:val="000D5A22"/>
    <w:rsid w:val="000D5B99"/>
    <w:rsid w:val="000D5D87"/>
    <w:rsid w:val="000D626E"/>
    <w:rsid w:val="000D6443"/>
    <w:rsid w:val="000D64D0"/>
    <w:rsid w:val="000D68BE"/>
    <w:rsid w:val="000D6CAA"/>
    <w:rsid w:val="000D6CD1"/>
    <w:rsid w:val="000D6CF8"/>
    <w:rsid w:val="000D6D2D"/>
    <w:rsid w:val="000D6DD3"/>
    <w:rsid w:val="000D6ECC"/>
    <w:rsid w:val="000D6FAA"/>
    <w:rsid w:val="000D7014"/>
    <w:rsid w:val="000D70CA"/>
    <w:rsid w:val="000D77C7"/>
    <w:rsid w:val="000D79DC"/>
    <w:rsid w:val="000E030A"/>
    <w:rsid w:val="000E03EF"/>
    <w:rsid w:val="000E066E"/>
    <w:rsid w:val="000E0726"/>
    <w:rsid w:val="000E0A70"/>
    <w:rsid w:val="000E0B79"/>
    <w:rsid w:val="000E1055"/>
    <w:rsid w:val="000E113B"/>
    <w:rsid w:val="000E11D7"/>
    <w:rsid w:val="000E155B"/>
    <w:rsid w:val="000E16DA"/>
    <w:rsid w:val="000E1821"/>
    <w:rsid w:val="000E1A80"/>
    <w:rsid w:val="000E1A92"/>
    <w:rsid w:val="000E1D58"/>
    <w:rsid w:val="000E1E4D"/>
    <w:rsid w:val="000E1EDA"/>
    <w:rsid w:val="000E2091"/>
    <w:rsid w:val="000E2213"/>
    <w:rsid w:val="000E2399"/>
    <w:rsid w:val="000E3204"/>
    <w:rsid w:val="000E34DA"/>
    <w:rsid w:val="000E3653"/>
    <w:rsid w:val="000E3C19"/>
    <w:rsid w:val="000E3E2D"/>
    <w:rsid w:val="000E3FB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6A6"/>
    <w:rsid w:val="000E66F1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280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08B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2E7"/>
    <w:rsid w:val="00103453"/>
    <w:rsid w:val="00103625"/>
    <w:rsid w:val="00103743"/>
    <w:rsid w:val="00103920"/>
    <w:rsid w:val="00103DD9"/>
    <w:rsid w:val="0010401D"/>
    <w:rsid w:val="001042AA"/>
    <w:rsid w:val="00104A46"/>
    <w:rsid w:val="00105057"/>
    <w:rsid w:val="00105094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4D4"/>
    <w:rsid w:val="0010750C"/>
    <w:rsid w:val="001077C4"/>
    <w:rsid w:val="00107C76"/>
    <w:rsid w:val="00107CE9"/>
    <w:rsid w:val="00110103"/>
    <w:rsid w:val="00110224"/>
    <w:rsid w:val="001104E0"/>
    <w:rsid w:val="001105BD"/>
    <w:rsid w:val="001107D8"/>
    <w:rsid w:val="001109A9"/>
    <w:rsid w:val="00110E1B"/>
    <w:rsid w:val="00111777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5BA6"/>
    <w:rsid w:val="00115C31"/>
    <w:rsid w:val="001160B1"/>
    <w:rsid w:val="0011617A"/>
    <w:rsid w:val="0011630E"/>
    <w:rsid w:val="001164A4"/>
    <w:rsid w:val="0011683D"/>
    <w:rsid w:val="00116BB6"/>
    <w:rsid w:val="0011714E"/>
    <w:rsid w:val="0011753D"/>
    <w:rsid w:val="00117B4D"/>
    <w:rsid w:val="00117F8F"/>
    <w:rsid w:val="0012009C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A12"/>
    <w:rsid w:val="00126C10"/>
    <w:rsid w:val="00126CD8"/>
    <w:rsid w:val="00126EBB"/>
    <w:rsid w:val="00126FEB"/>
    <w:rsid w:val="00127299"/>
    <w:rsid w:val="00127496"/>
    <w:rsid w:val="001274BC"/>
    <w:rsid w:val="0012751C"/>
    <w:rsid w:val="0012753C"/>
    <w:rsid w:val="00127829"/>
    <w:rsid w:val="00127C8C"/>
    <w:rsid w:val="001300C1"/>
    <w:rsid w:val="00130305"/>
    <w:rsid w:val="0013089D"/>
    <w:rsid w:val="00130916"/>
    <w:rsid w:val="00130989"/>
    <w:rsid w:val="00130E5F"/>
    <w:rsid w:val="00130F68"/>
    <w:rsid w:val="00131590"/>
    <w:rsid w:val="001317E9"/>
    <w:rsid w:val="001319AF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67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243"/>
    <w:rsid w:val="00143907"/>
    <w:rsid w:val="00143F4D"/>
    <w:rsid w:val="001440FF"/>
    <w:rsid w:val="0014422D"/>
    <w:rsid w:val="00144B23"/>
    <w:rsid w:val="00144C05"/>
    <w:rsid w:val="00144DA2"/>
    <w:rsid w:val="00145086"/>
    <w:rsid w:val="001451E7"/>
    <w:rsid w:val="001459BF"/>
    <w:rsid w:val="00145B65"/>
    <w:rsid w:val="00145CB4"/>
    <w:rsid w:val="001467DF"/>
    <w:rsid w:val="001469DB"/>
    <w:rsid w:val="0014709D"/>
    <w:rsid w:val="001472AA"/>
    <w:rsid w:val="001472BD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B6F"/>
    <w:rsid w:val="00150C05"/>
    <w:rsid w:val="00150D0C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7B9"/>
    <w:rsid w:val="00152880"/>
    <w:rsid w:val="00152A3E"/>
    <w:rsid w:val="00152B69"/>
    <w:rsid w:val="0015309D"/>
    <w:rsid w:val="001530BF"/>
    <w:rsid w:val="0015322B"/>
    <w:rsid w:val="00153335"/>
    <w:rsid w:val="0015357F"/>
    <w:rsid w:val="001537FD"/>
    <w:rsid w:val="001538E8"/>
    <w:rsid w:val="00153B72"/>
    <w:rsid w:val="00153C2E"/>
    <w:rsid w:val="00153D09"/>
    <w:rsid w:val="00153D25"/>
    <w:rsid w:val="00153EA3"/>
    <w:rsid w:val="00153EF8"/>
    <w:rsid w:val="00154016"/>
    <w:rsid w:val="001540EB"/>
    <w:rsid w:val="00154421"/>
    <w:rsid w:val="00154505"/>
    <w:rsid w:val="00154506"/>
    <w:rsid w:val="00154693"/>
    <w:rsid w:val="00154696"/>
    <w:rsid w:val="00154855"/>
    <w:rsid w:val="00155048"/>
    <w:rsid w:val="0015524E"/>
    <w:rsid w:val="00155536"/>
    <w:rsid w:val="0015588B"/>
    <w:rsid w:val="001559F5"/>
    <w:rsid w:val="00155CFA"/>
    <w:rsid w:val="001560CB"/>
    <w:rsid w:val="001561C0"/>
    <w:rsid w:val="00156481"/>
    <w:rsid w:val="00156B97"/>
    <w:rsid w:val="00156C81"/>
    <w:rsid w:val="001571A2"/>
    <w:rsid w:val="001574BE"/>
    <w:rsid w:val="0015761F"/>
    <w:rsid w:val="00157F14"/>
    <w:rsid w:val="00160299"/>
    <w:rsid w:val="00160938"/>
    <w:rsid w:val="00160B48"/>
    <w:rsid w:val="00160F70"/>
    <w:rsid w:val="00160F92"/>
    <w:rsid w:val="00160FCF"/>
    <w:rsid w:val="00161A6D"/>
    <w:rsid w:val="00161A84"/>
    <w:rsid w:val="00161AB0"/>
    <w:rsid w:val="00161BFD"/>
    <w:rsid w:val="00161E33"/>
    <w:rsid w:val="001620C9"/>
    <w:rsid w:val="001622D7"/>
    <w:rsid w:val="00162308"/>
    <w:rsid w:val="00162670"/>
    <w:rsid w:val="00162BF7"/>
    <w:rsid w:val="00162D7D"/>
    <w:rsid w:val="00162E3D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6B2"/>
    <w:rsid w:val="00165B15"/>
    <w:rsid w:val="00166089"/>
    <w:rsid w:val="001661CB"/>
    <w:rsid w:val="00166969"/>
    <w:rsid w:val="0016711F"/>
    <w:rsid w:val="00167312"/>
    <w:rsid w:val="001677FF"/>
    <w:rsid w:val="00167A25"/>
    <w:rsid w:val="00167B94"/>
    <w:rsid w:val="00167E4A"/>
    <w:rsid w:val="00170748"/>
    <w:rsid w:val="0017096B"/>
    <w:rsid w:val="00171211"/>
    <w:rsid w:val="001712BA"/>
    <w:rsid w:val="001717D9"/>
    <w:rsid w:val="00171BB4"/>
    <w:rsid w:val="00171D05"/>
    <w:rsid w:val="001720CD"/>
    <w:rsid w:val="001727D1"/>
    <w:rsid w:val="00172840"/>
    <w:rsid w:val="00172B9E"/>
    <w:rsid w:val="00173037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4C78"/>
    <w:rsid w:val="001753AC"/>
    <w:rsid w:val="001753E1"/>
    <w:rsid w:val="00175492"/>
    <w:rsid w:val="00175778"/>
    <w:rsid w:val="00176128"/>
    <w:rsid w:val="001762F1"/>
    <w:rsid w:val="00176312"/>
    <w:rsid w:val="001765B9"/>
    <w:rsid w:val="001765E5"/>
    <w:rsid w:val="001766C3"/>
    <w:rsid w:val="00176711"/>
    <w:rsid w:val="001768F0"/>
    <w:rsid w:val="001777DF"/>
    <w:rsid w:val="00177E40"/>
    <w:rsid w:val="001805DF"/>
    <w:rsid w:val="001808C6"/>
    <w:rsid w:val="00180BDA"/>
    <w:rsid w:val="00180BF0"/>
    <w:rsid w:val="00180EEB"/>
    <w:rsid w:val="00180FD3"/>
    <w:rsid w:val="00180FD5"/>
    <w:rsid w:val="00181251"/>
    <w:rsid w:val="0018159A"/>
    <w:rsid w:val="00181609"/>
    <w:rsid w:val="00181AAC"/>
    <w:rsid w:val="00181BBE"/>
    <w:rsid w:val="00181DDF"/>
    <w:rsid w:val="00182000"/>
    <w:rsid w:val="00182238"/>
    <w:rsid w:val="0018231E"/>
    <w:rsid w:val="00182344"/>
    <w:rsid w:val="00182422"/>
    <w:rsid w:val="001829C5"/>
    <w:rsid w:val="00182D55"/>
    <w:rsid w:val="00183138"/>
    <w:rsid w:val="0018316F"/>
    <w:rsid w:val="001833FE"/>
    <w:rsid w:val="00183A2C"/>
    <w:rsid w:val="00183A2D"/>
    <w:rsid w:val="00184104"/>
    <w:rsid w:val="00184127"/>
    <w:rsid w:val="001844E1"/>
    <w:rsid w:val="00184878"/>
    <w:rsid w:val="00184AB6"/>
    <w:rsid w:val="00184AE8"/>
    <w:rsid w:val="00184BC0"/>
    <w:rsid w:val="00184D70"/>
    <w:rsid w:val="00184FD3"/>
    <w:rsid w:val="001851A8"/>
    <w:rsid w:val="0018539B"/>
    <w:rsid w:val="001853F3"/>
    <w:rsid w:val="00185C71"/>
    <w:rsid w:val="0018607E"/>
    <w:rsid w:val="001865EB"/>
    <w:rsid w:val="0018689C"/>
    <w:rsid w:val="00186B0E"/>
    <w:rsid w:val="00186D69"/>
    <w:rsid w:val="001875DC"/>
    <w:rsid w:val="00187630"/>
    <w:rsid w:val="00187892"/>
    <w:rsid w:val="001879BF"/>
    <w:rsid w:val="00187BD2"/>
    <w:rsid w:val="00190289"/>
    <w:rsid w:val="00190300"/>
    <w:rsid w:val="001906F2"/>
    <w:rsid w:val="001908C0"/>
    <w:rsid w:val="00190DEA"/>
    <w:rsid w:val="00191438"/>
    <w:rsid w:val="001916CA"/>
    <w:rsid w:val="001919BF"/>
    <w:rsid w:val="00191B63"/>
    <w:rsid w:val="00191B8A"/>
    <w:rsid w:val="00191F40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2F0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E40"/>
    <w:rsid w:val="00196F38"/>
    <w:rsid w:val="00196F74"/>
    <w:rsid w:val="00197AF6"/>
    <w:rsid w:val="00197BFA"/>
    <w:rsid w:val="00197C0F"/>
    <w:rsid w:val="00197E25"/>
    <w:rsid w:val="00197E92"/>
    <w:rsid w:val="00197EC9"/>
    <w:rsid w:val="00197FF4"/>
    <w:rsid w:val="001A0111"/>
    <w:rsid w:val="001A0865"/>
    <w:rsid w:val="001A0F04"/>
    <w:rsid w:val="001A1031"/>
    <w:rsid w:val="001A15C7"/>
    <w:rsid w:val="001A160D"/>
    <w:rsid w:val="001A1649"/>
    <w:rsid w:val="001A1825"/>
    <w:rsid w:val="001A1FF6"/>
    <w:rsid w:val="001A2197"/>
    <w:rsid w:val="001A2787"/>
    <w:rsid w:val="001A27FB"/>
    <w:rsid w:val="001A28BD"/>
    <w:rsid w:val="001A2924"/>
    <w:rsid w:val="001A297A"/>
    <w:rsid w:val="001A2DEC"/>
    <w:rsid w:val="001A31DD"/>
    <w:rsid w:val="001A324D"/>
    <w:rsid w:val="001A3305"/>
    <w:rsid w:val="001A339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5C"/>
    <w:rsid w:val="001A5999"/>
    <w:rsid w:val="001A5DB4"/>
    <w:rsid w:val="001A630F"/>
    <w:rsid w:val="001A652C"/>
    <w:rsid w:val="001A6882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ABD"/>
    <w:rsid w:val="001B0CE7"/>
    <w:rsid w:val="001B0E2F"/>
    <w:rsid w:val="001B0EBA"/>
    <w:rsid w:val="001B11D3"/>
    <w:rsid w:val="001B17F5"/>
    <w:rsid w:val="001B1C98"/>
    <w:rsid w:val="001B1D1C"/>
    <w:rsid w:val="001B1EE8"/>
    <w:rsid w:val="001B1F62"/>
    <w:rsid w:val="001B2245"/>
    <w:rsid w:val="001B298C"/>
    <w:rsid w:val="001B2D6E"/>
    <w:rsid w:val="001B2E65"/>
    <w:rsid w:val="001B30CF"/>
    <w:rsid w:val="001B32DD"/>
    <w:rsid w:val="001B355B"/>
    <w:rsid w:val="001B3DA7"/>
    <w:rsid w:val="001B3DAD"/>
    <w:rsid w:val="001B4023"/>
    <w:rsid w:val="001B4171"/>
    <w:rsid w:val="001B425C"/>
    <w:rsid w:val="001B4547"/>
    <w:rsid w:val="001B46BF"/>
    <w:rsid w:val="001B4989"/>
    <w:rsid w:val="001B4D95"/>
    <w:rsid w:val="001B4F1E"/>
    <w:rsid w:val="001B4F61"/>
    <w:rsid w:val="001B5152"/>
    <w:rsid w:val="001B54E8"/>
    <w:rsid w:val="001B559F"/>
    <w:rsid w:val="001B57CB"/>
    <w:rsid w:val="001B58BF"/>
    <w:rsid w:val="001B58E5"/>
    <w:rsid w:val="001B5AD8"/>
    <w:rsid w:val="001B5B9E"/>
    <w:rsid w:val="001B5DB6"/>
    <w:rsid w:val="001B61B3"/>
    <w:rsid w:val="001B6335"/>
    <w:rsid w:val="001B639E"/>
    <w:rsid w:val="001B64CB"/>
    <w:rsid w:val="001B6651"/>
    <w:rsid w:val="001B680E"/>
    <w:rsid w:val="001B6A5C"/>
    <w:rsid w:val="001B6D24"/>
    <w:rsid w:val="001B7350"/>
    <w:rsid w:val="001C00B7"/>
    <w:rsid w:val="001C06C6"/>
    <w:rsid w:val="001C0819"/>
    <w:rsid w:val="001C0974"/>
    <w:rsid w:val="001C0A14"/>
    <w:rsid w:val="001C0A55"/>
    <w:rsid w:val="001C0C16"/>
    <w:rsid w:val="001C1330"/>
    <w:rsid w:val="001C15FC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CCF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187"/>
    <w:rsid w:val="001C6218"/>
    <w:rsid w:val="001C6F7D"/>
    <w:rsid w:val="001C6F8A"/>
    <w:rsid w:val="001C729A"/>
    <w:rsid w:val="001C7419"/>
    <w:rsid w:val="001C7B7A"/>
    <w:rsid w:val="001C7CB7"/>
    <w:rsid w:val="001C7DDA"/>
    <w:rsid w:val="001D035A"/>
    <w:rsid w:val="001D0465"/>
    <w:rsid w:val="001D0486"/>
    <w:rsid w:val="001D06A6"/>
    <w:rsid w:val="001D09D1"/>
    <w:rsid w:val="001D0D1C"/>
    <w:rsid w:val="001D0F17"/>
    <w:rsid w:val="001D0FC5"/>
    <w:rsid w:val="001D12FD"/>
    <w:rsid w:val="001D143F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5FD8"/>
    <w:rsid w:val="001D6087"/>
    <w:rsid w:val="001D61A1"/>
    <w:rsid w:val="001D6331"/>
    <w:rsid w:val="001D6351"/>
    <w:rsid w:val="001D6378"/>
    <w:rsid w:val="001D657E"/>
    <w:rsid w:val="001D6833"/>
    <w:rsid w:val="001D686E"/>
    <w:rsid w:val="001D6954"/>
    <w:rsid w:val="001D6990"/>
    <w:rsid w:val="001D6D85"/>
    <w:rsid w:val="001D7310"/>
    <w:rsid w:val="001D73B3"/>
    <w:rsid w:val="001D73DA"/>
    <w:rsid w:val="001D74B7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0AA5"/>
    <w:rsid w:val="001E0C38"/>
    <w:rsid w:val="001E126D"/>
    <w:rsid w:val="001E14A5"/>
    <w:rsid w:val="001E1C75"/>
    <w:rsid w:val="001E2171"/>
    <w:rsid w:val="001E225E"/>
    <w:rsid w:val="001E2B35"/>
    <w:rsid w:val="001E2B3B"/>
    <w:rsid w:val="001E2C34"/>
    <w:rsid w:val="001E2DC8"/>
    <w:rsid w:val="001E30E3"/>
    <w:rsid w:val="001E33E9"/>
    <w:rsid w:val="001E3685"/>
    <w:rsid w:val="001E3760"/>
    <w:rsid w:val="001E3A62"/>
    <w:rsid w:val="001E3EF0"/>
    <w:rsid w:val="001E4058"/>
    <w:rsid w:val="001E4332"/>
    <w:rsid w:val="001E46BE"/>
    <w:rsid w:val="001E5223"/>
    <w:rsid w:val="001E5B8B"/>
    <w:rsid w:val="001E5B9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6B67"/>
    <w:rsid w:val="001E742F"/>
    <w:rsid w:val="001E75DB"/>
    <w:rsid w:val="001E761E"/>
    <w:rsid w:val="001E789C"/>
    <w:rsid w:val="001E7AFD"/>
    <w:rsid w:val="001E7F32"/>
    <w:rsid w:val="001E7F6E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1C66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12F"/>
    <w:rsid w:val="001F426F"/>
    <w:rsid w:val="001F4524"/>
    <w:rsid w:val="001F482D"/>
    <w:rsid w:val="001F48C5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57A"/>
    <w:rsid w:val="001F6677"/>
    <w:rsid w:val="001F6861"/>
    <w:rsid w:val="001F720F"/>
    <w:rsid w:val="001F74F5"/>
    <w:rsid w:val="001F76A2"/>
    <w:rsid w:val="001F7BC7"/>
    <w:rsid w:val="00200494"/>
    <w:rsid w:val="002005B2"/>
    <w:rsid w:val="0020063C"/>
    <w:rsid w:val="002006A9"/>
    <w:rsid w:val="00200BEA"/>
    <w:rsid w:val="00200C25"/>
    <w:rsid w:val="00200F34"/>
    <w:rsid w:val="00201199"/>
    <w:rsid w:val="0020149B"/>
    <w:rsid w:val="0020178D"/>
    <w:rsid w:val="00201883"/>
    <w:rsid w:val="002018CA"/>
    <w:rsid w:val="00201C30"/>
    <w:rsid w:val="00201D33"/>
    <w:rsid w:val="00201D49"/>
    <w:rsid w:val="00202369"/>
    <w:rsid w:val="002026A1"/>
    <w:rsid w:val="002026A2"/>
    <w:rsid w:val="002026A4"/>
    <w:rsid w:val="0020296C"/>
    <w:rsid w:val="002034ED"/>
    <w:rsid w:val="0020353C"/>
    <w:rsid w:val="002035B2"/>
    <w:rsid w:val="0020370A"/>
    <w:rsid w:val="00203BE5"/>
    <w:rsid w:val="00204550"/>
    <w:rsid w:val="00204B00"/>
    <w:rsid w:val="00204B6D"/>
    <w:rsid w:val="00204D9D"/>
    <w:rsid w:val="00204F7F"/>
    <w:rsid w:val="0020553A"/>
    <w:rsid w:val="00205660"/>
    <w:rsid w:val="00205B17"/>
    <w:rsid w:val="00205BEB"/>
    <w:rsid w:val="00205D88"/>
    <w:rsid w:val="002060AD"/>
    <w:rsid w:val="00206419"/>
    <w:rsid w:val="00206423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8C0"/>
    <w:rsid w:val="00210C85"/>
    <w:rsid w:val="00210ED3"/>
    <w:rsid w:val="0021142B"/>
    <w:rsid w:val="002117E6"/>
    <w:rsid w:val="002118FC"/>
    <w:rsid w:val="00211981"/>
    <w:rsid w:val="00211E7D"/>
    <w:rsid w:val="00212252"/>
    <w:rsid w:val="00212368"/>
    <w:rsid w:val="002124F0"/>
    <w:rsid w:val="00212790"/>
    <w:rsid w:val="00212945"/>
    <w:rsid w:val="00212ABB"/>
    <w:rsid w:val="00212E84"/>
    <w:rsid w:val="00212F0F"/>
    <w:rsid w:val="00212F3A"/>
    <w:rsid w:val="00213228"/>
    <w:rsid w:val="00213327"/>
    <w:rsid w:val="00213F7A"/>
    <w:rsid w:val="00213FF5"/>
    <w:rsid w:val="0021438A"/>
    <w:rsid w:val="0021471A"/>
    <w:rsid w:val="00214872"/>
    <w:rsid w:val="002148EB"/>
    <w:rsid w:val="0021493A"/>
    <w:rsid w:val="00214D4E"/>
    <w:rsid w:val="00215544"/>
    <w:rsid w:val="002157BA"/>
    <w:rsid w:val="00215C46"/>
    <w:rsid w:val="00215EA4"/>
    <w:rsid w:val="00216231"/>
    <w:rsid w:val="00216305"/>
    <w:rsid w:val="0021715C"/>
    <w:rsid w:val="00217231"/>
    <w:rsid w:val="002173F4"/>
    <w:rsid w:val="002174E8"/>
    <w:rsid w:val="002175D6"/>
    <w:rsid w:val="002178AF"/>
    <w:rsid w:val="00217B16"/>
    <w:rsid w:val="00217C1E"/>
    <w:rsid w:val="00217E10"/>
    <w:rsid w:val="002201B6"/>
    <w:rsid w:val="002202CD"/>
    <w:rsid w:val="00220503"/>
    <w:rsid w:val="002205D1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2ED0"/>
    <w:rsid w:val="00223920"/>
    <w:rsid w:val="00224227"/>
    <w:rsid w:val="00224239"/>
    <w:rsid w:val="002243D9"/>
    <w:rsid w:val="002247CA"/>
    <w:rsid w:val="002249B1"/>
    <w:rsid w:val="00224ED1"/>
    <w:rsid w:val="00225043"/>
    <w:rsid w:val="002250D4"/>
    <w:rsid w:val="0022578C"/>
    <w:rsid w:val="002257A6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6C3"/>
    <w:rsid w:val="00227A4E"/>
    <w:rsid w:val="00227EF6"/>
    <w:rsid w:val="00227F70"/>
    <w:rsid w:val="00227FE4"/>
    <w:rsid w:val="002305E5"/>
    <w:rsid w:val="00230ABA"/>
    <w:rsid w:val="00230AF4"/>
    <w:rsid w:val="002311AE"/>
    <w:rsid w:val="00231204"/>
    <w:rsid w:val="00231242"/>
    <w:rsid w:val="0023193D"/>
    <w:rsid w:val="00231E04"/>
    <w:rsid w:val="002322AC"/>
    <w:rsid w:val="00232954"/>
    <w:rsid w:val="00232966"/>
    <w:rsid w:val="00232AF9"/>
    <w:rsid w:val="00232E35"/>
    <w:rsid w:val="00232F14"/>
    <w:rsid w:val="00233208"/>
    <w:rsid w:val="0023343B"/>
    <w:rsid w:val="00233594"/>
    <w:rsid w:val="00233665"/>
    <w:rsid w:val="00233ABB"/>
    <w:rsid w:val="00233D29"/>
    <w:rsid w:val="002340AF"/>
    <w:rsid w:val="00234100"/>
    <w:rsid w:val="002347F5"/>
    <w:rsid w:val="00234933"/>
    <w:rsid w:val="00234CFD"/>
    <w:rsid w:val="00234E29"/>
    <w:rsid w:val="0023540B"/>
    <w:rsid w:val="0023558C"/>
    <w:rsid w:val="0023597C"/>
    <w:rsid w:val="00235AE2"/>
    <w:rsid w:val="00235B0A"/>
    <w:rsid w:val="00235E3D"/>
    <w:rsid w:val="00235E43"/>
    <w:rsid w:val="0023625D"/>
    <w:rsid w:val="00236989"/>
    <w:rsid w:val="00236B65"/>
    <w:rsid w:val="00236DE9"/>
    <w:rsid w:val="00236F24"/>
    <w:rsid w:val="00237055"/>
    <w:rsid w:val="00237364"/>
    <w:rsid w:val="00237670"/>
    <w:rsid w:val="002377A9"/>
    <w:rsid w:val="00237B37"/>
    <w:rsid w:val="00237CE8"/>
    <w:rsid w:val="00237E1D"/>
    <w:rsid w:val="00237F9C"/>
    <w:rsid w:val="00240130"/>
    <w:rsid w:val="00240217"/>
    <w:rsid w:val="002403BF"/>
    <w:rsid w:val="0024057D"/>
    <w:rsid w:val="00240791"/>
    <w:rsid w:val="00240C21"/>
    <w:rsid w:val="00240DA5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A64"/>
    <w:rsid w:val="00245B37"/>
    <w:rsid w:val="00246221"/>
    <w:rsid w:val="0024645F"/>
    <w:rsid w:val="00246493"/>
    <w:rsid w:val="00246662"/>
    <w:rsid w:val="002467CF"/>
    <w:rsid w:val="002469AE"/>
    <w:rsid w:val="00246B1B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6D0"/>
    <w:rsid w:val="002527C5"/>
    <w:rsid w:val="00252A35"/>
    <w:rsid w:val="00252A5D"/>
    <w:rsid w:val="00252E59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95E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42A"/>
    <w:rsid w:val="002576CF"/>
    <w:rsid w:val="002578B7"/>
    <w:rsid w:val="00257981"/>
    <w:rsid w:val="00257A35"/>
    <w:rsid w:val="00257E2F"/>
    <w:rsid w:val="00260289"/>
    <w:rsid w:val="002606A4"/>
    <w:rsid w:val="00260E6A"/>
    <w:rsid w:val="00260EF6"/>
    <w:rsid w:val="002611CC"/>
    <w:rsid w:val="00261324"/>
    <w:rsid w:val="0026135B"/>
    <w:rsid w:val="002613B5"/>
    <w:rsid w:val="002616E3"/>
    <w:rsid w:val="00261F1B"/>
    <w:rsid w:val="00262831"/>
    <w:rsid w:val="00262A15"/>
    <w:rsid w:val="00262FFD"/>
    <w:rsid w:val="0026339D"/>
    <w:rsid w:val="0026349A"/>
    <w:rsid w:val="002638D7"/>
    <w:rsid w:val="00263906"/>
    <w:rsid w:val="00263B87"/>
    <w:rsid w:val="00264AE0"/>
    <w:rsid w:val="00264F1F"/>
    <w:rsid w:val="00264F21"/>
    <w:rsid w:val="002659BD"/>
    <w:rsid w:val="00265A63"/>
    <w:rsid w:val="00265C2B"/>
    <w:rsid w:val="00266376"/>
    <w:rsid w:val="0026651A"/>
    <w:rsid w:val="00266A67"/>
    <w:rsid w:val="00266C70"/>
    <w:rsid w:val="00266D0C"/>
    <w:rsid w:val="00267022"/>
    <w:rsid w:val="00267077"/>
    <w:rsid w:val="00267232"/>
    <w:rsid w:val="002672BF"/>
    <w:rsid w:val="00267AE1"/>
    <w:rsid w:val="002701C3"/>
    <w:rsid w:val="002705FF"/>
    <w:rsid w:val="00270DB8"/>
    <w:rsid w:val="00270ECA"/>
    <w:rsid w:val="002710FC"/>
    <w:rsid w:val="00271550"/>
    <w:rsid w:val="0027188B"/>
    <w:rsid w:val="002718EE"/>
    <w:rsid w:val="00271B33"/>
    <w:rsid w:val="00272060"/>
    <w:rsid w:val="00272084"/>
    <w:rsid w:val="0027208A"/>
    <w:rsid w:val="0027261F"/>
    <w:rsid w:val="00272A3D"/>
    <w:rsid w:val="00272D32"/>
    <w:rsid w:val="002735D2"/>
    <w:rsid w:val="00273D16"/>
    <w:rsid w:val="00274322"/>
    <w:rsid w:val="002749B7"/>
    <w:rsid w:val="00274EE5"/>
    <w:rsid w:val="00275011"/>
    <w:rsid w:val="0027529E"/>
    <w:rsid w:val="002752AE"/>
    <w:rsid w:val="0027537F"/>
    <w:rsid w:val="002755CB"/>
    <w:rsid w:val="0027560D"/>
    <w:rsid w:val="0027572B"/>
    <w:rsid w:val="00275755"/>
    <w:rsid w:val="002757D6"/>
    <w:rsid w:val="00275E7A"/>
    <w:rsid w:val="00275F32"/>
    <w:rsid w:val="00275F65"/>
    <w:rsid w:val="002761C5"/>
    <w:rsid w:val="002761F1"/>
    <w:rsid w:val="0027631E"/>
    <w:rsid w:val="00276CD0"/>
    <w:rsid w:val="002770CE"/>
    <w:rsid w:val="0027727C"/>
    <w:rsid w:val="00277BD7"/>
    <w:rsid w:val="00277C41"/>
    <w:rsid w:val="00277EEC"/>
    <w:rsid w:val="00280126"/>
    <w:rsid w:val="00280140"/>
    <w:rsid w:val="00280535"/>
    <w:rsid w:val="002805F4"/>
    <w:rsid w:val="00280985"/>
    <w:rsid w:val="0028098A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973"/>
    <w:rsid w:val="00282F89"/>
    <w:rsid w:val="00283026"/>
    <w:rsid w:val="00283376"/>
    <w:rsid w:val="002833A1"/>
    <w:rsid w:val="00283765"/>
    <w:rsid w:val="00283DE8"/>
    <w:rsid w:val="0028487F"/>
    <w:rsid w:val="002852F3"/>
    <w:rsid w:val="002853DA"/>
    <w:rsid w:val="0028570F"/>
    <w:rsid w:val="00285823"/>
    <w:rsid w:val="00285B7A"/>
    <w:rsid w:val="00285CDE"/>
    <w:rsid w:val="00285F68"/>
    <w:rsid w:val="002862A4"/>
    <w:rsid w:val="00286694"/>
    <w:rsid w:val="00286747"/>
    <w:rsid w:val="00286976"/>
    <w:rsid w:val="00286E4B"/>
    <w:rsid w:val="00286F97"/>
    <w:rsid w:val="002870FC"/>
    <w:rsid w:val="0028732C"/>
    <w:rsid w:val="00287590"/>
    <w:rsid w:val="00287AF3"/>
    <w:rsid w:val="00287F1D"/>
    <w:rsid w:val="002900C0"/>
    <w:rsid w:val="002907AC"/>
    <w:rsid w:val="00290917"/>
    <w:rsid w:val="00291520"/>
    <w:rsid w:val="00291790"/>
    <w:rsid w:val="00291C43"/>
    <w:rsid w:val="002920F3"/>
    <w:rsid w:val="00292489"/>
    <w:rsid w:val="002927CE"/>
    <w:rsid w:val="0029293F"/>
    <w:rsid w:val="00292CE3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3C0"/>
    <w:rsid w:val="00294766"/>
    <w:rsid w:val="00294BB1"/>
    <w:rsid w:val="00294BEA"/>
    <w:rsid w:val="002955A5"/>
    <w:rsid w:val="00295629"/>
    <w:rsid w:val="002957B8"/>
    <w:rsid w:val="00295912"/>
    <w:rsid w:val="00295F99"/>
    <w:rsid w:val="002964D2"/>
    <w:rsid w:val="00296704"/>
    <w:rsid w:val="00296871"/>
    <w:rsid w:val="00296A07"/>
    <w:rsid w:val="00296F31"/>
    <w:rsid w:val="00297070"/>
    <w:rsid w:val="002976EE"/>
    <w:rsid w:val="0029775E"/>
    <w:rsid w:val="00297808"/>
    <w:rsid w:val="00297A03"/>
    <w:rsid w:val="00297A41"/>
    <w:rsid w:val="00297B70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3E5B"/>
    <w:rsid w:val="002A42C6"/>
    <w:rsid w:val="002A471D"/>
    <w:rsid w:val="002A4EB1"/>
    <w:rsid w:val="002A5368"/>
    <w:rsid w:val="002A56BE"/>
    <w:rsid w:val="002A59C9"/>
    <w:rsid w:val="002A5DDC"/>
    <w:rsid w:val="002A60A3"/>
    <w:rsid w:val="002A6151"/>
    <w:rsid w:val="002A66DE"/>
    <w:rsid w:val="002A713D"/>
    <w:rsid w:val="002A7247"/>
    <w:rsid w:val="002A75A7"/>
    <w:rsid w:val="002A7776"/>
    <w:rsid w:val="002A77C6"/>
    <w:rsid w:val="002A7A9A"/>
    <w:rsid w:val="002A7D6A"/>
    <w:rsid w:val="002A7E54"/>
    <w:rsid w:val="002A7ECA"/>
    <w:rsid w:val="002A7ED7"/>
    <w:rsid w:val="002B148C"/>
    <w:rsid w:val="002B158E"/>
    <w:rsid w:val="002B16D7"/>
    <w:rsid w:val="002B196C"/>
    <w:rsid w:val="002B1B2F"/>
    <w:rsid w:val="002B1D3B"/>
    <w:rsid w:val="002B1ECB"/>
    <w:rsid w:val="002B2221"/>
    <w:rsid w:val="002B22AC"/>
    <w:rsid w:val="002B287C"/>
    <w:rsid w:val="002B28AB"/>
    <w:rsid w:val="002B2915"/>
    <w:rsid w:val="002B3030"/>
    <w:rsid w:val="002B3333"/>
    <w:rsid w:val="002B3770"/>
    <w:rsid w:val="002B3D3E"/>
    <w:rsid w:val="002B44F4"/>
    <w:rsid w:val="002B475B"/>
    <w:rsid w:val="002B4875"/>
    <w:rsid w:val="002B4964"/>
    <w:rsid w:val="002B4C0E"/>
    <w:rsid w:val="002B500E"/>
    <w:rsid w:val="002B538F"/>
    <w:rsid w:val="002B56FA"/>
    <w:rsid w:val="002B5796"/>
    <w:rsid w:val="002B586D"/>
    <w:rsid w:val="002B5AAD"/>
    <w:rsid w:val="002B617D"/>
    <w:rsid w:val="002B6334"/>
    <w:rsid w:val="002B659A"/>
    <w:rsid w:val="002B6613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7C"/>
    <w:rsid w:val="002C01DF"/>
    <w:rsid w:val="002C01E2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B10"/>
    <w:rsid w:val="002C6BFE"/>
    <w:rsid w:val="002C6E81"/>
    <w:rsid w:val="002C7416"/>
    <w:rsid w:val="002C796A"/>
    <w:rsid w:val="002C79A6"/>
    <w:rsid w:val="002C7A85"/>
    <w:rsid w:val="002C7C09"/>
    <w:rsid w:val="002C7FBB"/>
    <w:rsid w:val="002D043F"/>
    <w:rsid w:val="002D05D6"/>
    <w:rsid w:val="002D083B"/>
    <w:rsid w:val="002D1169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54D"/>
    <w:rsid w:val="002D48CF"/>
    <w:rsid w:val="002D4A46"/>
    <w:rsid w:val="002D4CCE"/>
    <w:rsid w:val="002D50E9"/>
    <w:rsid w:val="002D51A0"/>
    <w:rsid w:val="002D51F0"/>
    <w:rsid w:val="002D52FD"/>
    <w:rsid w:val="002D58F3"/>
    <w:rsid w:val="002D642B"/>
    <w:rsid w:val="002D667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A57"/>
    <w:rsid w:val="002E1B84"/>
    <w:rsid w:val="002E1D36"/>
    <w:rsid w:val="002E1F53"/>
    <w:rsid w:val="002E2301"/>
    <w:rsid w:val="002E2520"/>
    <w:rsid w:val="002E2783"/>
    <w:rsid w:val="002E2915"/>
    <w:rsid w:val="002E2A3A"/>
    <w:rsid w:val="002E2A82"/>
    <w:rsid w:val="002E2B35"/>
    <w:rsid w:val="002E2BC3"/>
    <w:rsid w:val="002E2D2E"/>
    <w:rsid w:val="002E2F65"/>
    <w:rsid w:val="002E30E6"/>
    <w:rsid w:val="002E31D8"/>
    <w:rsid w:val="002E340A"/>
    <w:rsid w:val="002E39AD"/>
    <w:rsid w:val="002E3A78"/>
    <w:rsid w:val="002E3B7B"/>
    <w:rsid w:val="002E40BF"/>
    <w:rsid w:val="002E4341"/>
    <w:rsid w:val="002E4B00"/>
    <w:rsid w:val="002E4C45"/>
    <w:rsid w:val="002E4DC2"/>
    <w:rsid w:val="002E514E"/>
    <w:rsid w:val="002E595B"/>
    <w:rsid w:val="002E613B"/>
    <w:rsid w:val="002E645D"/>
    <w:rsid w:val="002E679D"/>
    <w:rsid w:val="002E6FB9"/>
    <w:rsid w:val="002E702D"/>
    <w:rsid w:val="002E717C"/>
    <w:rsid w:val="002E75D0"/>
    <w:rsid w:val="002E765B"/>
    <w:rsid w:val="002E776B"/>
    <w:rsid w:val="002E7A2B"/>
    <w:rsid w:val="002E7D2E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2FFD"/>
    <w:rsid w:val="002F3004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C52"/>
    <w:rsid w:val="002F5F66"/>
    <w:rsid w:val="002F5F9E"/>
    <w:rsid w:val="002F5FF9"/>
    <w:rsid w:val="002F61BB"/>
    <w:rsid w:val="002F629C"/>
    <w:rsid w:val="002F6366"/>
    <w:rsid w:val="002F63E8"/>
    <w:rsid w:val="002F68D2"/>
    <w:rsid w:val="002F6D72"/>
    <w:rsid w:val="002F6DE7"/>
    <w:rsid w:val="002F6E68"/>
    <w:rsid w:val="002F6EB3"/>
    <w:rsid w:val="002F6FD2"/>
    <w:rsid w:val="002F7344"/>
    <w:rsid w:val="002F749E"/>
    <w:rsid w:val="002F751B"/>
    <w:rsid w:val="002F79CF"/>
    <w:rsid w:val="002F7A26"/>
    <w:rsid w:val="002F7D01"/>
    <w:rsid w:val="00300014"/>
    <w:rsid w:val="003000B9"/>
    <w:rsid w:val="00300121"/>
    <w:rsid w:val="00300242"/>
    <w:rsid w:val="00300609"/>
    <w:rsid w:val="00300BDB"/>
    <w:rsid w:val="00300D67"/>
    <w:rsid w:val="003013F5"/>
    <w:rsid w:val="00301A03"/>
    <w:rsid w:val="00301A71"/>
    <w:rsid w:val="00301DE0"/>
    <w:rsid w:val="00302038"/>
    <w:rsid w:val="0030208F"/>
    <w:rsid w:val="003022D7"/>
    <w:rsid w:val="003029FB"/>
    <w:rsid w:val="00302A0B"/>
    <w:rsid w:val="00302AD6"/>
    <w:rsid w:val="00302AE4"/>
    <w:rsid w:val="00302D45"/>
    <w:rsid w:val="00302D6C"/>
    <w:rsid w:val="00303070"/>
    <w:rsid w:val="003036FB"/>
    <w:rsid w:val="00303B8E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2CC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7D0"/>
    <w:rsid w:val="00307B68"/>
    <w:rsid w:val="00307DBF"/>
    <w:rsid w:val="00307DFC"/>
    <w:rsid w:val="00310003"/>
    <w:rsid w:val="0031006A"/>
    <w:rsid w:val="00310360"/>
    <w:rsid w:val="003104D8"/>
    <w:rsid w:val="0031062C"/>
    <w:rsid w:val="00310931"/>
    <w:rsid w:val="003109CF"/>
    <w:rsid w:val="003109FE"/>
    <w:rsid w:val="00310B2F"/>
    <w:rsid w:val="00310D9A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6D"/>
    <w:rsid w:val="003129CF"/>
    <w:rsid w:val="00312B5D"/>
    <w:rsid w:val="00312ED9"/>
    <w:rsid w:val="0031333C"/>
    <w:rsid w:val="00313B91"/>
    <w:rsid w:val="00313EC1"/>
    <w:rsid w:val="00314BDB"/>
    <w:rsid w:val="00314F10"/>
    <w:rsid w:val="00314FC3"/>
    <w:rsid w:val="00315870"/>
    <w:rsid w:val="003158B3"/>
    <w:rsid w:val="00315991"/>
    <w:rsid w:val="00316331"/>
    <w:rsid w:val="00316BDF"/>
    <w:rsid w:val="00317213"/>
    <w:rsid w:val="0031725E"/>
    <w:rsid w:val="00317580"/>
    <w:rsid w:val="00317668"/>
    <w:rsid w:val="003176FD"/>
    <w:rsid w:val="00317735"/>
    <w:rsid w:val="00317800"/>
    <w:rsid w:val="00317B8E"/>
    <w:rsid w:val="00317E3F"/>
    <w:rsid w:val="00320067"/>
    <w:rsid w:val="00320526"/>
    <w:rsid w:val="00320782"/>
    <w:rsid w:val="00320F6B"/>
    <w:rsid w:val="00320FE3"/>
    <w:rsid w:val="003211BA"/>
    <w:rsid w:val="00321245"/>
    <w:rsid w:val="0032162E"/>
    <w:rsid w:val="003221F2"/>
    <w:rsid w:val="003223A1"/>
    <w:rsid w:val="00322AED"/>
    <w:rsid w:val="00322DE9"/>
    <w:rsid w:val="00323016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4F7"/>
    <w:rsid w:val="0032561E"/>
    <w:rsid w:val="003257C5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703"/>
    <w:rsid w:val="00333A2F"/>
    <w:rsid w:val="00334216"/>
    <w:rsid w:val="0033460D"/>
    <w:rsid w:val="00334AB8"/>
    <w:rsid w:val="00334C48"/>
    <w:rsid w:val="00334E4C"/>
    <w:rsid w:val="003351D6"/>
    <w:rsid w:val="0033536A"/>
    <w:rsid w:val="003359B5"/>
    <w:rsid w:val="00335F55"/>
    <w:rsid w:val="00335FBA"/>
    <w:rsid w:val="0033647F"/>
    <w:rsid w:val="003368B1"/>
    <w:rsid w:val="00336A3B"/>
    <w:rsid w:val="00336A50"/>
    <w:rsid w:val="00336BEE"/>
    <w:rsid w:val="00336E0F"/>
    <w:rsid w:val="00336EFA"/>
    <w:rsid w:val="003374B7"/>
    <w:rsid w:val="00337886"/>
    <w:rsid w:val="003378C0"/>
    <w:rsid w:val="00337BB4"/>
    <w:rsid w:val="00340319"/>
    <w:rsid w:val="00340693"/>
    <w:rsid w:val="0034081A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21"/>
    <w:rsid w:val="00343389"/>
    <w:rsid w:val="0034405D"/>
    <w:rsid w:val="003440E2"/>
    <w:rsid w:val="0034431D"/>
    <w:rsid w:val="00344350"/>
    <w:rsid w:val="003445A4"/>
    <w:rsid w:val="00344669"/>
    <w:rsid w:val="003446BF"/>
    <w:rsid w:val="00344735"/>
    <w:rsid w:val="00344A1E"/>
    <w:rsid w:val="00345026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33D"/>
    <w:rsid w:val="00350687"/>
    <w:rsid w:val="003507A9"/>
    <w:rsid w:val="003508E1"/>
    <w:rsid w:val="0035091E"/>
    <w:rsid w:val="00350C3B"/>
    <w:rsid w:val="00350DE0"/>
    <w:rsid w:val="00350FA3"/>
    <w:rsid w:val="0035128B"/>
    <w:rsid w:val="00351406"/>
    <w:rsid w:val="003515BC"/>
    <w:rsid w:val="0035176A"/>
    <w:rsid w:val="00351DB3"/>
    <w:rsid w:val="00351EFF"/>
    <w:rsid w:val="003520EF"/>
    <w:rsid w:val="00352109"/>
    <w:rsid w:val="003526F2"/>
    <w:rsid w:val="0035279E"/>
    <w:rsid w:val="00352BC4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509"/>
    <w:rsid w:val="00356871"/>
    <w:rsid w:val="003569DF"/>
    <w:rsid w:val="00356A46"/>
    <w:rsid w:val="003574B1"/>
    <w:rsid w:val="00357A7B"/>
    <w:rsid w:val="00357C07"/>
    <w:rsid w:val="003602DF"/>
    <w:rsid w:val="00360561"/>
    <w:rsid w:val="003607DD"/>
    <w:rsid w:val="0036091D"/>
    <w:rsid w:val="0036099F"/>
    <w:rsid w:val="003614BE"/>
    <w:rsid w:val="00361836"/>
    <w:rsid w:val="00361875"/>
    <w:rsid w:val="00361BDE"/>
    <w:rsid w:val="00361F00"/>
    <w:rsid w:val="0036201C"/>
    <w:rsid w:val="00362103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36"/>
    <w:rsid w:val="00366AD7"/>
    <w:rsid w:val="00366E7F"/>
    <w:rsid w:val="0036700D"/>
    <w:rsid w:val="00367077"/>
    <w:rsid w:val="0036749E"/>
    <w:rsid w:val="003676EE"/>
    <w:rsid w:val="00367780"/>
    <w:rsid w:val="003679D4"/>
    <w:rsid w:val="003679DE"/>
    <w:rsid w:val="00370261"/>
    <w:rsid w:val="003702E3"/>
    <w:rsid w:val="003708A3"/>
    <w:rsid w:val="00370B46"/>
    <w:rsid w:val="00370B94"/>
    <w:rsid w:val="00370BB9"/>
    <w:rsid w:val="00370D6E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7A2"/>
    <w:rsid w:val="00373CC5"/>
    <w:rsid w:val="00373CCC"/>
    <w:rsid w:val="00373D13"/>
    <w:rsid w:val="00373E89"/>
    <w:rsid w:val="003740A1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5F9E"/>
    <w:rsid w:val="003762E5"/>
    <w:rsid w:val="0037656A"/>
    <w:rsid w:val="00376B43"/>
    <w:rsid w:val="00376D3C"/>
    <w:rsid w:val="00376E4E"/>
    <w:rsid w:val="003771BD"/>
    <w:rsid w:val="003778B1"/>
    <w:rsid w:val="00377A05"/>
    <w:rsid w:val="003800A7"/>
    <w:rsid w:val="00380170"/>
    <w:rsid w:val="0038030A"/>
    <w:rsid w:val="003803C6"/>
    <w:rsid w:val="00380EA9"/>
    <w:rsid w:val="003810B0"/>
    <w:rsid w:val="0038112D"/>
    <w:rsid w:val="00381168"/>
    <w:rsid w:val="00381259"/>
    <w:rsid w:val="003812C0"/>
    <w:rsid w:val="003814D8"/>
    <w:rsid w:val="003815AE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062"/>
    <w:rsid w:val="0038527B"/>
    <w:rsid w:val="0038589E"/>
    <w:rsid w:val="00385EE0"/>
    <w:rsid w:val="00385F79"/>
    <w:rsid w:val="0038636C"/>
    <w:rsid w:val="003864D3"/>
    <w:rsid w:val="00386920"/>
    <w:rsid w:val="003869F4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0D40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2AE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59C"/>
    <w:rsid w:val="003948D2"/>
    <w:rsid w:val="0039497A"/>
    <w:rsid w:val="00394D64"/>
    <w:rsid w:val="0039505B"/>
    <w:rsid w:val="0039506E"/>
    <w:rsid w:val="00395836"/>
    <w:rsid w:val="003958B2"/>
    <w:rsid w:val="0039590B"/>
    <w:rsid w:val="00395C75"/>
    <w:rsid w:val="00395DE4"/>
    <w:rsid w:val="00396073"/>
    <w:rsid w:val="003960A3"/>
    <w:rsid w:val="00396153"/>
    <w:rsid w:val="00396224"/>
    <w:rsid w:val="0039652E"/>
    <w:rsid w:val="00396A60"/>
    <w:rsid w:val="00397004"/>
    <w:rsid w:val="003970DF"/>
    <w:rsid w:val="003974D1"/>
    <w:rsid w:val="003979E6"/>
    <w:rsid w:val="00397F91"/>
    <w:rsid w:val="003A018B"/>
    <w:rsid w:val="003A0408"/>
    <w:rsid w:val="003A08A0"/>
    <w:rsid w:val="003A09EA"/>
    <w:rsid w:val="003A0E37"/>
    <w:rsid w:val="003A122B"/>
    <w:rsid w:val="003A1422"/>
    <w:rsid w:val="003A14DF"/>
    <w:rsid w:val="003A1569"/>
    <w:rsid w:val="003A16C3"/>
    <w:rsid w:val="003A1713"/>
    <w:rsid w:val="003A19B2"/>
    <w:rsid w:val="003A25D6"/>
    <w:rsid w:val="003A28CB"/>
    <w:rsid w:val="003A2BDF"/>
    <w:rsid w:val="003A2EDF"/>
    <w:rsid w:val="003A3037"/>
    <w:rsid w:val="003A345A"/>
    <w:rsid w:val="003A35E2"/>
    <w:rsid w:val="003A36EC"/>
    <w:rsid w:val="003A3D0C"/>
    <w:rsid w:val="003A3FB3"/>
    <w:rsid w:val="003A427F"/>
    <w:rsid w:val="003A442E"/>
    <w:rsid w:val="003A4DBF"/>
    <w:rsid w:val="003A568D"/>
    <w:rsid w:val="003A608D"/>
    <w:rsid w:val="003A6294"/>
    <w:rsid w:val="003A63F1"/>
    <w:rsid w:val="003A6D75"/>
    <w:rsid w:val="003A6E7A"/>
    <w:rsid w:val="003A6F50"/>
    <w:rsid w:val="003A7034"/>
    <w:rsid w:val="003A719A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A5F"/>
    <w:rsid w:val="003B7B51"/>
    <w:rsid w:val="003B7F30"/>
    <w:rsid w:val="003B7FB4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1A63"/>
    <w:rsid w:val="003C2180"/>
    <w:rsid w:val="003C23E7"/>
    <w:rsid w:val="003C24EC"/>
    <w:rsid w:val="003C2AA4"/>
    <w:rsid w:val="003C2CCB"/>
    <w:rsid w:val="003C2DD3"/>
    <w:rsid w:val="003C2EB8"/>
    <w:rsid w:val="003C2FCF"/>
    <w:rsid w:val="003C3023"/>
    <w:rsid w:val="003C3276"/>
    <w:rsid w:val="003C3340"/>
    <w:rsid w:val="003C33DB"/>
    <w:rsid w:val="003C3590"/>
    <w:rsid w:val="003C3784"/>
    <w:rsid w:val="003C37EA"/>
    <w:rsid w:val="003C3CC7"/>
    <w:rsid w:val="003C3FD6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617"/>
    <w:rsid w:val="003C5891"/>
    <w:rsid w:val="003C5A2A"/>
    <w:rsid w:val="003C5A7E"/>
    <w:rsid w:val="003C5DB2"/>
    <w:rsid w:val="003C60DC"/>
    <w:rsid w:val="003C612C"/>
    <w:rsid w:val="003C6132"/>
    <w:rsid w:val="003C615C"/>
    <w:rsid w:val="003C6240"/>
    <w:rsid w:val="003C6472"/>
    <w:rsid w:val="003C66EF"/>
    <w:rsid w:val="003C6A03"/>
    <w:rsid w:val="003C6D5D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4CA"/>
    <w:rsid w:val="003D2626"/>
    <w:rsid w:val="003D2A34"/>
    <w:rsid w:val="003D2E58"/>
    <w:rsid w:val="003D2EBC"/>
    <w:rsid w:val="003D2F2F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886"/>
    <w:rsid w:val="003D6BAF"/>
    <w:rsid w:val="003D6C3B"/>
    <w:rsid w:val="003D799D"/>
    <w:rsid w:val="003D7A25"/>
    <w:rsid w:val="003D7D4A"/>
    <w:rsid w:val="003E005D"/>
    <w:rsid w:val="003E0289"/>
    <w:rsid w:val="003E030C"/>
    <w:rsid w:val="003E03FE"/>
    <w:rsid w:val="003E05C5"/>
    <w:rsid w:val="003E08B9"/>
    <w:rsid w:val="003E0AE6"/>
    <w:rsid w:val="003E0B8C"/>
    <w:rsid w:val="003E0B9D"/>
    <w:rsid w:val="003E150E"/>
    <w:rsid w:val="003E154A"/>
    <w:rsid w:val="003E176C"/>
    <w:rsid w:val="003E177F"/>
    <w:rsid w:val="003E1BF0"/>
    <w:rsid w:val="003E1D30"/>
    <w:rsid w:val="003E1D45"/>
    <w:rsid w:val="003E1EDD"/>
    <w:rsid w:val="003E200C"/>
    <w:rsid w:val="003E2019"/>
    <w:rsid w:val="003E202E"/>
    <w:rsid w:val="003E245C"/>
    <w:rsid w:val="003E2473"/>
    <w:rsid w:val="003E2972"/>
    <w:rsid w:val="003E2D2B"/>
    <w:rsid w:val="003E3048"/>
    <w:rsid w:val="003E3075"/>
    <w:rsid w:val="003E3532"/>
    <w:rsid w:val="003E3803"/>
    <w:rsid w:val="003E3B49"/>
    <w:rsid w:val="003E3CC6"/>
    <w:rsid w:val="003E4008"/>
    <w:rsid w:val="003E4158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40B"/>
    <w:rsid w:val="003E657C"/>
    <w:rsid w:val="003E684F"/>
    <w:rsid w:val="003E6AC2"/>
    <w:rsid w:val="003E6B9C"/>
    <w:rsid w:val="003E6BB1"/>
    <w:rsid w:val="003E6D72"/>
    <w:rsid w:val="003E6E6E"/>
    <w:rsid w:val="003E6F80"/>
    <w:rsid w:val="003E75D8"/>
    <w:rsid w:val="003E75DF"/>
    <w:rsid w:val="003E76DE"/>
    <w:rsid w:val="003E7722"/>
    <w:rsid w:val="003E7EE0"/>
    <w:rsid w:val="003F0373"/>
    <w:rsid w:val="003F0784"/>
    <w:rsid w:val="003F0BA3"/>
    <w:rsid w:val="003F0BB6"/>
    <w:rsid w:val="003F0DBB"/>
    <w:rsid w:val="003F0F06"/>
    <w:rsid w:val="003F0F0F"/>
    <w:rsid w:val="003F13B2"/>
    <w:rsid w:val="003F1979"/>
    <w:rsid w:val="003F1B58"/>
    <w:rsid w:val="003F23C5"/>
    <w:rsid w:val="003F288C"/>
    <w:rsid w:val="003F29C2"/>
    <w:rsid w:val="003F2BF4"/>
    <w:rsid w:val="003F2FCE"/>
    <w:rsid w:val="003F3069"/>
    <w:rsid w:val="003F3587"/>
    <w:rsid w:val="003F3A4A"/>
    <w:rsid w:val="003F4691"/>
    <w:rsid w:val="003F49C4"/>
    <w:rsid w:val="003F4DFE"/>
    <w:rsid w:val="003F4E20"/>
    <w:rsid w:val="003F4F40"/>
    <w:rsid w:val="003F5651"/>
    <w:rsid w:val="003F5777"/>
    <w:rsid w:val="003F59CE"/>
    <w:rsid w:val="003F60E5"/>
    <w:rsid w:val="003F66A5"/>
    <w:rsid w:val="003F6758"/>
    <w:rsid w:val="003F68DE"/>
    <w:rsid w:val="003F7A0A"/>
    <w:rsid w:val="004000D9"/>
    <w:rsid w:val="00400265"/>
    <w:rsid w:val="0040054D"/>
    <w:rsid w:val="004006C0"/>
    <w:rsid w:val="00400AFF"/>
    <w:rsid w:val="00400DD7"/>
    <w:rsid w:val="00401741"/>
    <w:rsid w:val="004017E1"/>
    <w:rsid w:val="004017E6"/>
    <w:rsid w:val="004019E2"/>
    <w:rsid w:val="00401EE8"/>
    <w:rsid w:val="004023B1"/>
    <w:rsid w:val="0040244C"/>
    <w:rsid w:val="00402B4E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3EC8"/>
    <w:rsid w:val="004042FA"/>
    <w:rsid w:val="004045EB"/>
    <w:rsid w:val="00404E56"/>
    <w:rsid w:val="00404EEB"/>
    <w:rsid w:val="0040510B"/>
    <w:rsid w:val="0040563D"/>
    <w:rsid w:val="0040587B"/>
    <w:rsid w:val="00405AE8"/>
    <w:rsid w:val="00405D84"/>
    <w:rsid w:val="00405DAB"/>
    <w:rsid w:val="00406097"/>
    <w:rsid w:val="00406175"/>
    <w:rsid w:val="004064A3"/>
    <w:rsid w:val="00406615"/>
    <w:rsid w:val="004067FF"/>
    <w:rsid w:val="00406BF1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06C"/>
    <w:rsid w:val="00411337"/>
    <w:rsid w:val="004115DA"/>
    <w:rsid w:val="00411A2B"/>
    <w:rsid w:val="00411B37"/>
    <w:rsid w:val="00411E52"/>
    <w:rsid w:val="004120F8"/>
    <w:rsid w:val="00412448"/>
    <w:rsid w:val="004126C0"/>
    <w:rsid w:val="00412795"/>
    <w:rsid w:val="00412A53"/>
    <w:rsid w:val="00412DB5"/>
    <w:rsid w:val="00413052"/>
    <w:rsid w:val="004130C9"/>
    <w:rsid w:val="0041369C"/>
    <w:rsid w:val="00413839"/>
    <w:rsid w:val="00413A8F"/>
    <w:rsid w:val="00413B14"/>
    <w:rsid w:val="00413BEB"/>
    <w:rsid w:val="00413C69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745"/>
    <w:rsid w:val="00415A71"/>
    <w:rsid w:val="00415C27"/>
    <w:rsid w:val="004161F3"/>
    <w:rsid w:val="00416869"/>
    <w:rsid w:val="00416CD0"/>
    <w:rsid w:val="0041705B"/>
    <w:rsid w:val="00417236"/>
    <w:rsid w:val="0041740F"/>
    <w:rsid w:val="00417670"/>
    <w:rsid w:val="004178BF"/>
    <w:rsid w:val="00417EFE"/>
    <w:rsid w:val="00420085"/>
    <w:rsid w:val="0042039B"/>
    <w:rsid w:val="0042087B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7B6"/>
    <w:rsid w:val="00422E4D"/>
    <w:rsid w:val="0042343D"/>
    <w:rsid w:val="00423460"/>
    <w:rsid w:val="00424564"/>
    <w:rsid w:val="004245F8"/>
    <w:rsid w:val="00424A1B"/>
    <w:rsid w:val="00424A93"/>
    <w:rsid w:val="00425061"/>
    <w:rsid w:val="00425079"/>
    <w:rsid w:val="004252FB"/>
    <w:rsid w:val="0042596E"/>
    <w:rsid w:val="00425AA3"/>
    <w:rsid w:val="00425D48"/>
    <w:rsid w:val="004263F6"/>
    <w:rsid w:val="004266B1"/>
    <w:rsid w:val="00426B8A"/>
    <w:rsid w:val="00426BFC"/>
    <w:rsid w:val="00426C6A"/>
    <w:rsid w:val="00426E5B"/>
    <w:rsid w:val="00426F9E"/>
    <w:rsid w:val="00427044"/>
    <w:rsid w:val="00427613"/>
    <w:rsid w:val="004276D3"/>
    <w:rsid w:val="004278C7"/>
    <w:rsid w:val="004278D7"/>
    <w:rsid w:val="004278EA"/>
    <w:rsid w:val="00427ACB"/>
    <w:rsid w:val="00427CF3"/>
    <w:rsid w:val="00427D03"/>
    <w:rsid w:val="00427D7E"/>
    <w:rsid w:val="00430042"/>
    <w:rsid w:val="00430132"/>
    <w:rsid w:val="004314EE"/>
    <w:rsid w:val="00431611"/>
    <w:rsid w:val="00431A4B"/>
    <w:rsid w:val="00431AAB"/>
    <w:rsid w:val="00431BA7"/>
    <w:rsid w:val="00431D7E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644"/>
    <w:rsid w:val="0043479A"/>
    <w:rsid w:val="00434A9A"/>
    <w:rsid w:val="00434BC9"/>
    <w:rsid w:val="00434E48"/>
    <w:rsid w:val="0043515E"/>
    <w:rsid w:val="004354CF"/>
    <w:rsid w:val="004357A0"/>
    <w:rsid w:val="00435A27"/>
    <w:rsid w:val="00435C9F"/>
    <w:rsid w:val="00435D42"/>
    <w:rsid w:val="00435FCF"/>
    <w:rsid w:val="00436049"/>
    <w:rsid w:val="004362F2"/>
    <w:rsid w:val="00436575"/>
    <w:rsid w:val="00437083"/>
    <w:rsid w:val="0043714A"/>
    <w:rsid w:val="004378BD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9BE"/>
    <w:rsid w:val="00440D77"/>
    <w:rsid w:val="00440F36"/>
    <w:rsid w:val="0044127C"/>
    <w:rsid w:val="00441321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2BE"/>
    <w:rsid w:val="004433FE"/>
    <w:rsid w:val="00443712"/>
    <w:rsid w:val="004438C1"/>
    <w:rsid w:val="00443FED"/>
    <w:rsid w:val="00444068"/>
    <w:rsid w:val="00444156"/>
    <w:rsid w:val="00444199"/>
    <w:rsid w:val="00444554"/>
    <w:rsid w:val="0044473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101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990"/>
    <w:rsid w:val="004519DB"/>
    <w:rsid w:val="004519DF"/>
    <w:rsid w:val="004529D6"/>
    <w:rsid w:val="00452C6F"/>
    <w:rsid w:val="00452E73"/>
    <w:rsid w:val="00453007"/>
    <w:rsid w:val="00453169"/>
    <w:rsid w:val="00453298"/>
    <w:rsid w:val="00453484"/>
    <w:rsid w:val="00453523"/>
    <w:rsid w:val="00453B2D"/>
    <w:rsid w:val="004540ED"/>
    <w:rsid w:val="0045416F"/>
    <w:rsid w:val="0045444F"/>
    <w:rsid w:val="00454B71"/>
    <w:rsid w:val="00454F72"/>
    <w:rsid w:val="00454FCD"/>
    <w:rsid w:val="004550CC"/>
    <w:rsid w:val="0045536C"/>
    <w:rsid w:val="00455788"/>
    <w:rsid w:val="0045587B"/>
    <w:rsid w:val="00455E5A"/>
    <w:rsid w:val="00456053"/>
    <w:rsid w:val="004562F2"/>
    <w:rsid w:val="00456A93"/>
    <w:rsid w:val="00456C89"/>
    <w:rsid w:val="00456CD3"/>
    <w:rsid w:val="00457225"/>
    <w:rsid w:val="0045726B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F64"/>
    <w:rsid w:val="004630E2"/>
    <w:rsid w:val="00463958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5D1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385"/>
    <w:rsid w:val="00467420"/>
    <w:rsid w:val="004674B5"/>
    <w:rsid w:val="00467763"/>
    <w:rsid w:val="00467FC0"/>
    <w:rsid w:val="004701BC"/>
    <w:rsid w:val="004701E2"/>
    <w:rsid w:val="00470463"/>
    <w:rsid w:val="004704AB"/>
    <w:rsid w:val="0047081F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207"/>
    <w:rsid w:val="00474310"/>
    <w:rsid w:val="0047434D"/>
    <w:rsid w:val="0047456A"/>
    <w:rsid w:val="004747F6"/>
    <w:rsid w:val="00474B36"/>
    <w:rsid w:val="00474CC5"/>
    <w:rsid w:val="00474CCB"/>
    <w:rsid w:val="0047532B"/>
    <w:rsid w:val="004755FA"/>
    <w:rsid w:val="00475794"/>
    <w:rsid w:val="00475987"/>
    <w:rsid w:val="00475A69"/>
    <w:rsid w:val="00475AEF"/>
    <w:rsid w:val="00475D96"/>
    <w:rsid w:val="00476065"/>
    <w:rsid w:val="00476A4B"/>
    <w:rsid w:val="00476AB5"/>
    <w:rsid w:val="00476BFA"/>
    <w:rsid w:val="00476C5B"/>
    <w:rsid w:val="00476C89"/>
    <w:rsid w:val="00476EC1"/>
    <w:rsid w:val="00476F35"/>
    <w:rsid w:val="004771FD"/>
    <w:rsid w:val="0047788F"/>
    <w:rsid w:val="004778B2"/>
    <w:rsid w:val="00477C25"/>
    <w:rsid w:val="0048000C"/>
    <w:rsid w:val="00480025"/>
    <w:rsid w:val="0048015E"/>
    <w:rsid w:val="00480CCB"/>
    <w:rsid w:val="00480E51"/>
    <w:rsid w:val="00481170"/>
    <w:rsid w:val="0048130D"/>
    <w:rsid w:val="00481699"/>
    <w:rsid w:val="004817C6"/>
    <w:rsid w:val="004818D9"/>
    <w:rsid w:val="00481975"/>
    <w:rsid w:val="00481A1F"/>
    <w:rsid w:val="00481A6C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DAE"/>
    <w:rsid w:val="00482F7A"/>
    <w:rsid w:val="004830AE"/>
    <w:rsid w:val="004836ED"/>
    <w:rsid w:val="00483C84"/>
    <w:rsid w:val="00483CA0"/>
    <w:rsid w:val="004842DB"/>
    <w:rsid w:val="00484349"/>
    <w:rsid w:val="004844A9"/>
    <w:rsid w:val="0048473C"/>
    <w:rsid w:val="00484F64"/>
    <w:rsid w:val="00485035"/>
    <w:rsid w:val="00485152"/>
    <w:rsid w:val="004851CA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786"/>
    <w:rsid w:val="00490842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019"/>
    <w:rsid w:val="0049208C"/>
    <w:rsid w:val="004922EC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A7B"/>
    <w:rsid w:val="00494B18"/>
    <w:rsid w:val="00494BD7"/>
    <w:rsid w:val="00494EB8"/>
    <w:rsid w:val="004951DE"/>
    <w:rsid w:val="004952A0"/>
    <w:rsid w:val="004952BD"/>
    <w:rsid w:val="004956B4"/>
    <w:rsid w:val="00495998"/>
    <w:rsid w:val="00495A56"/>
    <w:rsid w:val="00495F30"/>
    <w:rsid w:val="004960AD"/>
    <w:rsid w:val="0049628D"/>
    <w:rsid w:val="004963B0"/>
    <w:rsid w:val="0049661F"/>
    <w:rsid w:val="004966FA"/>
    <w:rsid w:val="00496746"/>
    <w:rsid w:val="00496891"/>
    <w:rsid w:val="00496E08"/>
    <w:rsid w:val="004974D1"/>
    <w:rsid w:val="0049761A"/>
    <w:rsid w:val="00497E72"/>
    <w:rsid w:val="004A0A84"/>
    <w:rsid w:val="004A0EB1"/>
    <w:rsid w:val="004A13EF"/>
    <w:rsid w:val="004A18D8"/>
    <w:rsid w:val="004A1935"/>
    <w:rsid w:val="004A2445"/>
    <w:rsid w:val="004A25C1"/>
    <w:rsid w:val="004A27BC"/>
    <w:rsid w:val="004A2A27"/>
    <w:rsid w:val="004A2BBA"/>
    <w:rsid w:val="004A2C0D"/>
    <w:rsid w:val="004A2D00"/>
    <w:rsid w:val="004A2D03"/>
    <w:rsid w:val="004A2EEE"/>
    <w:rsid w:val="004A2FE1"/>
    <w:rsid w:val="004A3050"/>
    <w:rsid w:val="004A35E6"/>
    <w:rsid w:val="004A36FA"/>
    <w:rsid w:val="004A3865"/>
    <w:rsid w:val="004A3983"/>
    <w:rsid w:val="004A3B82"/>
    <w:rsid w:val="004A3B8B"/>
    <w:rsid w:val="004A40B9"/>
    <w:rsid w:val="004A4248"/>
    <w:rsid w:val="004A439E"/>
    <w:rsid w:val="004A43A3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15D"/>
    <w:rsid w:val="004A7568"/>
    <w:rsid w:val="004A76DB"/>
    <w:rsid w:val="004A7A1E"/>
    <w:rsid w:val="004B0060"/>
    <w:rsid w:val="004B053A"/>
    <w:rsid w:val="004B0BFB"/>
    <w:rsid w:val="004B0D4A"/>
    <w:rsid w:val="004B0DFB"/>
    <w:rsid w:val="004B1982"/>
    <w:rsid w:val="004B1C63"/>
    <w:rsid w:val="004B1CA0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3B"/>
    <w:rsid w:val="004B376F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466"/>
    <w:rsid w:val="004B562C"/>
    <w:rsid w:val="004B5638"/>
    <w:rsid w:val="004B5662"/>
    <w:rsid w:val="004B591B"/>
    <w:rsid w:val="004B5B0B"/>
    <w:rsid w:val="004B5CD8"/>
    <w:rsid w:val="004B5EE8"/>
    <w:rsid w:val="004B5F35"/>
    <w:rsid w:val="004B60C8"/>
    <w:rsid w:val="004B6479"/>
    <w:rsid w:val="004B6DBC"/>
    <w:rsid w:val="004B6EED"/>
    <w:rsid w:val="004B7068"/>
    <w:rsid w:val="004B707C"/>
    <w:rsid w:val="004B74DB"/>
    <w:rsid w:val="004B7654"/>
    <w:rsid w:val="004B769A"/>
    <w:rsid w:val="004B78A2"/>
    <w:rsid w:val="004B7A5E"/>
    <w:rsid w:val="004B7A91"/>
    <w:rsid w:val="004B7B17"/>
    <w:rsid w:val="004B7FCD"/>
    <w:rsid w:val="004C04F9"/>
    <w:rsid w:val="004C08E6"/>
    <w:rsid w:val="004C0C01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F16"/>
    <w:rsid w:val="004C32A2"/>
    <w:rsid w:val="004C34A6"/>
    <w:rsid w:val="004C365C"/>
    <w:rsid w:val="004C3AAF"/>
    <w:rsid w:val="004C3BCE"/>
    <w:rsid w:val="004C3EE2"/>
    <w:rsid w:val="004C44E4"/>
    <w:rsid w:val="004C4685"/>
    <w:rsid w:val="004C498E"/>
    <w:rsid w:val="004C4A7A"/>
    <w:rsid w:val="004C4A8B"/>
    <w:rsid w:val="004C4ABF"/>
    <w:rsid w:val="004C4B9F"/>
    <w:rsid w:val="004C5B33"/>
    <w:rsid w:val="004C5C8D"/>
    <w:rsid w:val="004C5F5B"/>
    <w:rsid w:val="004C6040"/>
    <w:rsid w:val="004C6070"/>
    <w:rsid w:val="004C62CF"/>
    <w:rsid w:val="004C6AE8"/>
    <w:rsid w:val="004C6C05"/>
    <w:rsid w:val="004C6D3E"/>
    <w:rsid w:val="004C6F60"/>
    <w:rsid w:val="004C6FD2"/>
    <w:rsid w:val="004C7086"/>
    <w:rsid w:val="004C713F"/>
    <w:rsid w:val="004C724C"/>
    <w:rsid w:val="004C742C"/>
    <w:rsid w:val="004C766E"/>
    <w:rsid w:val="004C76F6"/>
    <w:rsid w:val="004C7836"/>
    <w:rsid w:val="004D0152"/>
    <w:rsid w:val="004D04D3"/>
    <w:rsid w:val="004D0615"/>
    <w:rsid w:val="004D0723"/>
    <w:rsid w:val="004D089B"/>
    <w:rsid w:val="004D0ACB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7CE"/>
    <w:rsid w:val="004D29B5"/>
    <w:rsid w:val="004D2A24"/>
    <w:rsid w:val="004D2A31"/>
    <w:rsid w:val="004D2A9F"/>
    <w:rsid w:val="004D2C5F"/>
    <w:rsid w:val="004D304C"/>
    <w:rsid w:val="004D3AFE"/>
    <w:rsid w:val="004D3B30"/>
    <w:rsid w:val="004D3B7E"/>
    <w:rsid w:val="004D3BA5"/>
    <w:rsid w:val="004D3DE6"/>
    <w:rsid w:val="004D3EEB"/>
    <w:rsid w:val="004D3FB8"/>
    <w:rsid w:val="004D4092"/>
    <w:rsid w:val="004D4BBC"/>
    <w:rsid w:val="004D4D47"/>
    <w:rsid w:val="004D4DDA"/>
    <w:rsid w:val="004D5169"/>
    <w:rsid w:val="004D55C9"/>
    <w:rsid w:val="004D59BF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603"/>
    <w:rsid w:val="004E09C7"/>
    <w:rsid w:val="004E0EDB"/>
    <w:rsid w:val="004E1058"/>
    <w:rsid w:val="004E132E"/>
    <w:rsid w:val="004E1366"/>
    <w:rsid w:val="004E16B7"/>
    <w:rsid w:val="004E1953"/>
    <w:rsid w:val="004E1B44"/>
    <w:rsid w:val="004E1CEF"/>
    <w:rsid w:val="004E1EE7"/>
    <w:rsid w:val="004E224E"/>
    <w:rsid w:val="004E23EF"/>
    <w:rsid w:val="004E27FA"/>
    <w:rsid w:val="004E287E"/>
    <w:rsid w:val="004E2A67"/>
    <w:rsid w:val="004E2B8B"/>
    <w:rsid w:val="004E2BC2"/>
    <w:rsid w:val="004E2CA4"/>
    <w:rsid w:val="004E3034"/>
    <w:rsid w:val="004E3472"/>
    <w:rsid w:val="004E35FA"/>
    <w:rsid w:val="004E38C5"/>
    <w:rsid w:val="004E3A39"/>
    <w:rsid w:val="004E3B72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CE5"/>
    <w:rsid w:val="004E5D31"/>
    <w:rsid w:val="004E6156"/>
    <w:rsid w:val="004E64A2"/>
    <w:rsid w:val="004E6530"/>
    <w:rsid w:val="004E65C5"/>
    <w:rsid w:val="004E6AF0"/>
    <w:rsid w:val="004E6BE4"/>
    <w:rsid w:val="004E6F46"/>
    <w:rsid w:val="004E722A"/>
    <w:rsid w:val="004E72F8"/>
    <w:rsid w:val="004E7522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47"/>
    <w:rsid w:val="004F0EB6"/>
    <w:rsid w:val="004F16B6"/>
    <w:rsid w:val="004F1CCA"/>
    <w:rsid w:val="004F1E2D"/>
    <w:rsid w:val="004F26F9"/>
    <w:rsid w:val="004F273F"/>
    <w:rsid w:val="004F2A88"/>
    <w:rsid w:val="004F2C1E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146"/>
    <w:rsid w:val="004F5359"/>
    <w:rsid w:val="004F55C9"/>
    <w:rsid w:val="004F565B"/>
    <w:rsid w:val="004F5895"/>
    <w:rsid w:val="004F5CA1"/>
    <w:rsid w:val="004F5D58"/>
    <w:rsid w:val="004F6172"/>
    <w:rsid w:val="004F6323"/>
    <w:rsid w:val="004F6F67"/>
    <w:rsid w:val="004F76CF"/>
    <w:rsid w:val="004F7C29"/>
    <w:rsid w:val="004F7CA5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12F"/>
    <w:rsid w:val="005021AF"/>
    <w:rsid w:val="005022D5"/>
    <w:rsid w:val="005024D0"/>
    <w:rsid w:val="0050296F"/>
    <w:rsid w:val="00502A2E"/>
    <w:rsid w:val="0050300D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6323"/>
    <w:rsid w:val="00506CE6"/>
    <w:rsid w:val="00506F9E"/>
    <w:rsid w:val="00507044"/>
    <w:rsid w:val="005071FB"/>
    <w:rsid w:val="00507B8E"/>
    <w:rsid w:val="00507BD5"/>
    <w:rsid w:val="0051009D"/>
    <w:rsid w:val="005100B1"/>
    <w:rsid w:val="0051018C"/>
    <w:rsid w:val="00510AE5"/>
    <w:rsid w:val="005112A5"/>
    <w:rsid w:val="005116F8"/>
    <w:rsid w:val="005117AB"/>
    <w:rsid w:val="005117B2"/>
    <w:rsid w:val="00511896"/>
    <w:rsid w:val="00511AF3"/>
    <w:rsid w:val="00511C7A"/>
    <w:rsid w:val="00511F5A"/>
    <w:rsid w:val="005120AC"/>
    <w:rsid w:val="00512124"/>
    <w:rsid w:val="005124B3"/>
    <w:rsid w:val="00512AA3"/>
    <w:rsid w:val="00512B92"/>
    <w:rsid w:val="0051331E"/>
    <w:rsid w:val="00513414"/>
    <w:rsid w:val="00513584"/>
    <w:rsid w:val="005136BF"/>
    <w:rsid w:val="005137DC"/>
    <w:rsid w:val="00513D0E"/>
    <w:rsid w:val="00513DC6"/>
    <w:rsid w:val="00513EE9"/>
    <w:rsid w:val="00513F80"/>
    <w:rsid w:val="00514464"/>
    <w:rsid w:val="00514776"/>
    <w:rsid w:val="005148AB"/>
    <w:rsid w:val="00514AE9"/>
    <w:rsid w:val="00514FB8"/>
    <w:rsid w:val="0051546E"/>
    <w:rsid w:val="005159C3"/>
    <w:rsid w:val="00515FAC"/>
    <w:rsid w:val="005166AB"/>
    <w:rsid w:val="005167F2"/>
    <w:rsid w:val="0051680B"/>
    <w:rsid w:val="00516C86"/>
    <w:rsid w:val="00516FA0"/>
    <w:rsid w:val="0051737A"/>
    <w:rsid w:val="005173AA"/>
    <w:rsid w:val="005176E9"/>
    <w:rsid w:val="005177A5"/>
    <w:rsid w:val="00517839"/>
    <w:rsid w:val="00520108"/>
    <w:rsid w:val="00520466"/>
    <w:rsid w:val="005210A3"/>
    <w:rsid w:val="005213E6"/>
    <w:rsid w:val="0052147D"/>
    <w:rsid w:val="005214C3"/>
    <w:rsid w:val="005214E3"/>
    <w:rsid w:val="00521837"/>
    <w:rsid w:val="00521934"/>
    <w:rsid w:val="00521984"/>
    <w:rsid w:val="00521BCD"/>
    <w:rsid w:val="00521D3B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4228"/>
    <w:rsid w:val="005248EA"/>
    <w:rsid w:val="00524A79"/>
    <w:rsid w:val="00525254"/>
    <w:rsid w:val="00525300"/>
    <w:rsid w:val="00525312"/>
    <w:rsid w:val="00525382"/>
    <w:rsid w:val="0052539F"/>
    <w:rsid w:val="0052571D"/>
    <w:rsid w:val="00525A5E"/>
    <w:rsid w:val="00525F33"/>
    <w:rsid w:val="005261BD"/>
    <w:rsid w:val="005262BE"/>
    <w:rsid w:val="0052632B"/>
    <w:rsid w:val="0052639A"/>
    <w:rsid w:val="005263BD"/>
    <w:rsid w:val="00526829"/>
    <w:rsid w:val="0052685F"/>
    <w:rsid w:val="005269E0"/>
    <w:rsid w:val="00526EBA"/>
    <w:rsid w:val="005270E8"/>
    <w:rsid w:val="005271A6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3D8"/>
    <w:rsid w:val="00530427"/>
    <w:rsid w:val="00530A28"/>
    <w:rsid w:val="00530DDA"/>
    <w:rsid w:val="00530ED3"/>
    <w:rsid w:val="00530EE3"/>
    <w:rsid w:val="005310A2"/>
    <w:rsid w:val="00531541"/>
    <w:rsid w:val="00531F7B"/>
    <w:rsid w:val="00531FA3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26"/>
    <w:rsid w:val="005334AD"/>
    <w:rsid w:val="00533A13"/>
    <w:rsid w:val="00533A9E"/>
    <w:rsid w:val="00534175"/>
    <w:rsid w:val="00534214"/>
    <w:rsid w:val="005343C5"/>
    <w:rsid w:val="00534761"/>
    <w:rsid w:val="005347EE"/>
    <w:rsid w:val="00534851"/>
    <w:rsid w:val="00534B62"/>
    <w:rsid w:val="00535A40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5BC"/>
    <w:rsid w:val="00537B8E"/>
    <w:rsid w:val="00537F5F"/>
    <w:rsid w:val="005401BB"/>
    <w:rsid w:val="00540A15"/>
    <w:rsid w:val="00540C1A"/>
    <w:rsid w:val="00540C49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08"/>
    <w:rsid w:val="00543F4B"/>
    <w:rsid w:val="0054424D"/>
    <w:rsid w:val="0054450E"/>
    <w:rsid w:val="00544714"/>
    <w:rsid w:val="005447FE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6B"/>
    <w:rsid w:val="00546094"/>
    <w:rsid w:val="005463B4"/>
    <w:rsid w:val="005465B8"/>
    <w:rsid w:val="00546714"/>
    <w:rsid w:val="00546A63"/>
    <w:rsid w:val="00546C8B"/>
    <w:rsid w:val="00546F31"/>
    <w:rsid w:val="00547136"/>
    <w:rsid w:val="00547179"/>
    <w:rsid w:val="00547468"/>
    <w:rsid w:val="005474B6"/>
    <w:rsid w:val="0054779E"/>
    <w:rsid w:val="00547B20"/>
    <w:rsid w:val="00547D37"/>
    <w:rsid w:val="00547E59"/>
    <w:rsid w:val="00550929"/>
    <w:rsid w:val="005509C8"/>
    <w:rsid w:val="00550AD0"/>
    <w:rsid w:val="00551232"/>
    <w:rsid w:val="005515AC"/>
    <w:rsid w:val="005519AF"/>
    <w:rsid w:val="00551DD8"/>
    <w:rsid w:val="00552381"/>
    <w:rsid w:val="00552DBF"/>
    <w:rsid w:val="00552F51"/>
    <w:rsid w:val="00553195"/>
    <w:rsid w:val="0055329F"/>
    <w:rsid w:val="005533CE"/>
    <w:rsid w:val="00553584"/>
    <w:rsid w:val="0055375C"/>
    <w:rsid w:val="00553D54"/>
    <w:rsid w:val="00554001"/>
    <w:rsid w:val="0055436F"/>
    <w:rsid w:val="00554522"/>
    <w:rsid w:val="00554915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CE7"/>
    <w:rsid w:val="00556F01"/>
    <w:rsid w:val="005576BC"/>
    <w:rsid w:val="00557F74"/>
    <w:rsid w:val="0056023C"/>
    <w:rsid w:val="00560241"/>
    <w:rsid w:val="0056095B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632"/>
    <w:rsid w:val="0056287A"/>
    <w:rsid w:val="00562C09"/>
    <w:rsid w:val="00562CCF"/>
    <w:rsid w:val="0056319E"/>
    <w:rsid w:val="0056392D"/>
    <w:rsid w:val="0056396A"/>
    <w:rsid w:val="00563CD7"/>
    <w:rsid w:val="00564107"/>
    <w:rsid w:val="00564C4B"/>
    <w:rsid w:val="00564FC2"/>
    <w:rsid w:val="00565023"/>
    <w:rsid w:val="0056502B"/>
    <w:rsid w:val="00565073"/>
    <w:rsid w:val="00565287"/>
    <w:rsid w:val="0056547E"/>
    <w:rsid w:val="0056591B"/>
    <w:rsid w:val="00565ED4"/>
    <w:rsid w:val="00566815"/>
    <w:rsid w:val="00566A84"/>
    <w:rsid w:val="00566B7E"/>
    <w:rsid w:val="00566EC6"/>
    <w:rsid w:val="00567361"/>
    <w:rsid w:val="0056769F"/>
    <w:rsid w:val="00567D81"/>
    <w:rsid w:val="0057019F"/>
    <w:rsid w:val="00570407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AC"/>
    <w:rsid w:val="005765E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94E"/>
    <w:rsid w:val="00581DD2"/>
    <w:rsid w:val="00581E3F"/>
    <w:rsid w:val="00582899"/>
    <w:rsid w:val="00582F4F"/>
    <w:rsid w:val="00582F89"/>
    <w:rsid w:val="00582FED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5EBB"/>
    <w:rsid w:val="00586375"/>
    <w:rsid w:val="005863DF"/>
    <w:rsid w:val="00586766"/>
    <w:rsid w:val="005867C4"/>
    <w:rsid w:val="005869E6"/>
    <w:rsid w:val="00586AD4"/>
    <w:rsid w:val="00586B1B"/>
    <w:rsid w:val="00586D11"/>
    <w:rsid w:val="00586E34"/>
    <w:rsid w:val="005871F4"/>
    <w:rsid w:val="00587C23"/>
    <w:rsid w:val="00587FB5"/>
    <w:rsid w:val="005904E5"/>
    <w:rsid w:val="005906BA"/>
    <w:rsid w:val="0059072B"/>
    <w:rsid w:val="00591059"/>
    <w:rsid w:val="0059105D"/>
    <w:rsid w:val="00591240"/>
    <w:rsid w:val="00591359"/>
    <w:rsid w:val="005915D7"/>
    <w:rsid w:val="0059180D"/>
    <w:rsid w:val="005919E5"/>
    <w:rsid w:val="00591D6F"/>
    <w:rsid w:val="00591F7A"/>
    <w:rsid w:val="005925D9"/>
    <w:rsid w:val="00592863"/>
    <w:rsid w:val="00592A31"/>
    <w:rsid w:val="00592B90"/>
    <w:rsid w:val="00592BAC"/>
    <w:rsid w:val="00592EB1"/>
    <w:rsid w:val="00593229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0C9"/>
    <w:rsid w:val="00596159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217"/>
    <w:rsid w:val="005A230D"/>
    <w:rsid w:val="005A2839"/>
    <w:rsid w:val="005A284D"/>
    <w:rsid w:val="005A2BD5"/>
    <w:rsid w:val="005A3040"/>
    <w:rsid w:val="005A328E"/>
    <w:rsid w:val="005A349E"/>
    <w:rsid w:val="005A3D9C"/>
    <w:rsid w:val="005A3EDF"/>
    <w:rsid w:val="005A40F9"/>
    <w:rsid w:val="005A43DE"/>
    <w:rsid w:val="005A4411"/>
    <w:rsid w:val="005A47F4"/>
    <w:rsid w:val="005A497D"/>
    <w:rsid w:val="005A49BD"/>
    <w:rsid w:val="005A4BED"/>
    <w:rsid w:val="005A4C46"/>
    <w:rsid w:val="005A54F5"/>
    <w:rsid w:val="005A58EF"/>
    <w:rsid w:val="005A5924"/>
    <w:rsid w:val="005A6162"/>
    <w:rsid w:val="005A639B"/>
    <w:rsid w:val="005A645C"/>
    <w:rsid w:val="005A6759"/>
    <w:rsid w:val="005A683B"/>
    <w:rsid w:val="005A68FF"/>
    <w:rsid w:val="005A6ABD"/>
    <w:rsid w:val="005A6E2E"/>
    <w:rsid w:val="005A6FCC"/>
    <w:rsid w:val="005A72ED"/>
    <w:rsid w:val="005A73D9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270"/>
    <w:rsid w:val="005B447B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6BD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EAC"/>
    <w:rsid w:val="005C4ECE"/>
    <w:rsid w:val="005C4FAC"/>
    <w:rsid w:val="005C58D2"/>
    <w:rsid w:val="005C59DE"/>
    <w:rsid w:val="005C5B21"/>
    <w:rsid w:val="005C5BF2"/>
    <w:rsid w:val="005C5FF7"/>
    <w:rsid w:val="005C6045"/>
    <w:rsid w:val="005C6105"/>
    <w:rsid w:val="005C61AB"/>
    <w:rsid w:val="005C6356"/>
    <w:rsid w:val="005C63BC"/>
    <w:rsid w:val="005C63EC"/>
    <w:rsid w:val="005C6433"/>
    <w:rsid w:val="005C6477"/>
    <w:rsid w:val="005C65A2"/>
    <w:rsid w:val="005C6709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393"/>
    <w:rsid w:val="005D16D6"/>
    <w:rsid w:val="005D18B1"/>
    <w:rsid w:val="005D1B97"/>
    <w:rsid w:val="005D1D18"/>
    <w:rsid w:val="005D24AB"/>
    <w:rsid w:val="005D25A6"/>
    <w:rsid w:val="005D2783"/>
    <w:rsid w:val="005D2B92"/>
    <w:rsid w:val="005D3129"/>
    <w:rsid w:val="005D335A"/>
    <w:rsid w:val="005D33E9"/>
    <w:rsid w:val="005D3689"/>
    <w:rsid w:val="005D36D5"/>
    <w:rsid w:val="005D395C"/>
    <w:rsid w:val="005D446B"/>
    <w:rsid w:val="005D477B"/>
    <w:rsid w:val="005D49CD"/>
    <w:rsid w:val="005D4CAD"/>
    <w:rsid w:val="005D5A89"/>
    <w:rsid w:val="005D5B13"/>
    <w:rsid w:val="005D5EB4"/>
    <w:rsid w:val="005D5F30"/>
    <w:rsid w:val="005D5F73"/>
    <w:rsid w:val="005D60BE"/>
    <w:rsid w:val="005D65B6"/>
    <w:rsid w:val="005D6776"/>
    <w:rsid w:val="005D6999"/>
    <w:rsid w:val="005D6B34"/>
    <w:rsid w:val="005D6C7D"/>
    <w:rsid w:val="005D6F62"/>
    <w:rsid w:val="005D70E2"/>
    <w:rsid w:val="005D7EE1"/>
    <w:rsid w:val="005D7EF9"/>
    <w:rsid w:val="005E01C4"/>
    <w:rsid w:val="005E02DD"/>
    <w:rsid w:val="005E02EA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861"/>
    <w:rsid w:val="005E2ECC"/>
    <w:rsid w:val="005E2F87"/>
    <w:rsid w:val="005E2FE4"/>
    <w:rsid w:val="005E3D00"/>
    <w:rsid w:val="005E4034"/>
    <w:rsid w:val="005E4176"/>
    <w:rsid w:val="005E41EF"/>
    <w:rsid w:val="005E426A"/>
    <w:rsid w:val="005E443D"/>
    <w:rsid w:val="005E4508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01"/>
    <w:rsid w:val="005E6F90"/>
    <w:rsid w:val="005E7015"/>
    <w:rsid w:val="005E77F5"/>
    <w:rsid w:val="005E798D"/>
    <w:rsid w:val="005E7B13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1D"/>
    <w:rsid w:val="005F159F"/>
    <w:rsid w:val="005F15AE"/>
    <w:rsid w:val="005F15F0"/>
    <w:rsid w:val="005F18CA"/>
    <w:rsid w:val="005F1CDE"/>
    <w:rsid w:val="005F27D3"/>
    <w:rsid w:val="005F2A46"/>
    <w:rsid w:val="005F30D3"/>
    <w:rsid w:val="005F3214"/>
    <w:rsid w:val="005F37F9"/>
    <w:rsid w:val="005F3870"/>
    <w:rsid w:val="005F3975"/>
    <w:rsid w:val="005F3A5B"/>
    <w:rsid w:val="005F3AFE"/>
    <w:rsid w:val="005F3B1E"/>
    <w:rsid w:val="005F3B4B"/>
    <w:rsid w:val="005F3C6E"/>
    <w:rsid w:val="005F473E"/>
    <w:rsid w:val="005F4861"/>
    <w:rsid w:val="005F4AC3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0"/>
    <w:rsid w:val="00600B8C"/>
    <w:rsid w:val="00600E67"/>
    <w:rsid w:val="00601221"/>
    <w:rsid w:val="0060151A"/>
    <w:rsid w:val="00601C1E"/>
    <w:rsid w:val="00601E1E"/>
    <w:rsid w:val="00601E2A"/>
    <w:rsid w:val="0060239D"/>
    <w:rsid w:val="00602561"/>
    <w:rsid w:val="006026DC"/>
    <w:rsid w:val="00602828"/>
    <w:rsid w:val="006029B7"/>
    <w:rsid w:val="00602D11"/>
    <w:rsid w:val="00602D99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A30"/>
    <w:rsid w:val="00606CAE"/>
    <w:rsid w:val="00607052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439"/>
    <w:rsid w:val="00611727"/>
    <w:rsid w:val="00611BA1"/>
    <w:rsid w:val="00611F5C"/>
    <w:rsid w:val="006122CA"/>
    <w:rsid w:val="00612365"/>
    <w:rsid w:val="0061282A"/>
    <w:rsid w:val="0061299C"/>
    <w:rsid w:val="00612EE0"/>
    <w:rsid w:val="00613413"/>
    <w:rsid w:val="006134EF"/>
    <w:rsid w:val="00613537"/>
    <w:rsid w:val="0061490C"/>
    <w:rsid w:val="00614944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530"/>
    <w:rsid w:val="0061769F"/>
    <w:rsid w:val="00617824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4C4"/>
    <w:rsid w:val="00622988"/>
    <w:rsid w:val="006229E3"/>
    <w:rsid w:val="00622CA3"/>
    <w:rsid w:val="006232E5"/>
    <w:rsid w:val="006236CA"/>
    <w:rsid w:val="006236E0"/>
    <w:rsid w:val="0062387C"/>
    <w:rsid w:val="00623A3B"/>
    <w:rsid w:val="00623B12"/>
    <w:rsid w:val="00623D4E"/>
    <w:rsid w:val="00623F40"/>
    <w:rsid w:val="00623FAB"/>
    <w:rsid w:val="00624A8C"/>
    <w:rsid w:val="00624BFD"/>
    <w:rsid w:val="00624EA0"/>
    <w:rsid w:val="006250F5"/>
    <w:rsid w:val="00625352"/>
    <w:rsid w:val="0062542C"/>
    <w:rsid w:val="006255BF"/>
    <w:rsid w:val="006256F1"/>
    <w:rsid w:val="006256F8"/>
    <w:rsid w:val="00625EB4"/>
    <w:rsid w:val="00626946"/>
    <w:rsid w:val="00626AF8"/>
    <w:rsid w:val="00626C61"/>
    <w:rsid w:val="00627326"/>
    <w:rsid w:val="00627612"/>
    <w:rsid w:val="00627AEC"/>
    <w:rsid w:val="00627EC7"/>
    <w:rsid w:val="00630201"/>
    <w:rsid w:val="00630645"/>
    <w:rsid w:val="00630863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61"/>
    <w:rsid w:val="006321F8"/>
    <w:rsid w:val="00632647"/>
    <w:rsid w:val="006327FD"/>
    <w:rsid w:val="00632A9F"/>
    <w:rsid w:val="00632B25"/>
    <w:rsid w:val="00632B79"/>
    <w:rsid w:val="00632C6E"/>
    <w:rsid w:val="00632CD1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2EA"/>
    <w:rsid w:val="0063552E"/>
    <w:rsid w:val="006355C4"/>
    <w:rsid w:val="006356AF"/>
    <w:rsid w:val="00635ACB"/>
    <w:rsid w:val="00635AF1"/>
    <w:rsid w:val="006361BA"/>
    <w:rsid w:val="00636264"/>
    <w:rsid w:val="00636288"/>
    <w:rsid w:val="00636C6C"/>
    <w:rsid w:val="00636EB3"/>
    <w:rsid w:val="006370A5"/>
    <w:rsid w:val="00637696"/>
    <w:rsid w:val="006376A1"/>
    <w:rsid w:val="00637803"/>
    <w:rsid w:val="00637964"/>
    <w:rsid w:val="00637C85"/>
    <w:rsid w:val="0064014C"/>
    <w:rsid w:val="006402C0"/>
    <w:rsid w:val="00640322"/>
    <w:rsid w:val="006403AA"/>
    <w:rsid w:val="0064049D"/>
    <w:rsid w:val="00640563"/>
    <w:rsid w:val="00640CB8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92E"/>
    <w:rsid w:val="00642CD5"/>
    <w:rsid w:val="0064336F"/>
    <w:rsid w:val="00643404"/>
    <w:rsid w:val="00643676"/>
    <w:rsid w:val="006437F5"/>
    <w:rsid w:val="00643C11"/>
    <w:rsid w:val="006442F9"/>
    <w:rsid w:val="00644AD4"/>
    <w:rsid w:val="00644CE6"/>
    <w:rsid w:val="00644FE4"/>
    <w:rsid w:val="0064598C"/>
    <w:rsid w:val="00645AFB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977"/>
    <w:rsid w:val="00653D59"/>
    <w:rsid w:val="00653ED5"/>
    <w:rsid w:val="00653F8D"/>
    <w:rsid w:val="00653FEE"/>
    <w:rsid w:val="0065417B"/>
    <w:rsid w:val="006541AA"/>
    <w:rsid w:val="00654263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14D"/>
    <w:rsid w:val="006574DC"/>
    <w:rsid w:val="00657612"/>
    <w:rsid w:val="0065764B"/>
    <w:rsid w:val="00657757"/>
    <w:rsid w:val="00657844"/>
    <w:rsid w:val="00657944"/>
    <w:rsid w:val="00657982"/>
    <w:rsid w:val="00657992"/>
    <w:rsid w:val="00657BF5"/>
    <w:rsid w:val="006600DE"/>
    <w:rsid w:val="0066111E"/>
    <w:rsid w:val="00661184"/>
    <w:rsid w:val="006612C3"/>
    <w:rsid w:val="0066139B"/>
    <w:rsid w:val="00661760"/>
    <w:rsid w:val="0066185E"/>
    <w:rsid w:val="00661BAA"/>
    <w:rsid w:val="00661BD2"/>
    <w:rsid w:val="00662325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163"/>
    <w:rsid w:val="006661F2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0FB8"/>
    <w:rsid w:val="00671066"/>
    <w:rsid w:val="006711D2"/>
    <w:rsid w:val="006716B8"/>
    <w:rsid w:val="00671749"/>
    <w:rsid w:val="00671954"/>
    <w:rsid w:val="00671B4C"/>
    <w:rsid w:val="00671D07"/>
    <w:rsid w:val="006720B7"/>
    <w:rsid w:val="0067227F"/>
    <w:rsid w:val="006724ED"/>
    <w:rsid w:val="00672DB1"/>
    <w:rsid w:val="00672F40"/>
    <w:rsid w:val="00673285"/>
    <w:rsid w:val="006732F8"/>
    <w:rsid w:val="00673A33"/>
    <w:rsid w:val="006741A2"/>
    <w:rsid w:val="00674D7F"/>
    <w:rsid w:val="00675231"/>
    <w:rsid w:val="0067561E"/>
    <w:rsid w:val="0067575C"/>
    <w:rsid w:val="00675887"/>
    <w:rsid w:val="00675B22"/>
    <w:rsid w:val="00675BC5"/>
    <w:rsid w:val="00675C04"/>
    <w:rsid w:val="00675E41"/>
    <w:rsid w:val="00676399"/>
    <w:rsid w:val="00676481"/>
    <w:rsid w:val="006764D9"/>
    <w:rsid w:val="00676582"/>
    <w:rsid w:val="0067674F"/>
    <w:rsid w:val="006767A4"/>
    <w:rsid w:val="00676833"/>
    <w:rsid w:val="00676C8F"/>
    <w:rsid w:val="006774AD"/>
    <w:rsid w:val="006774BB"/>
    <w:rsid w:val="00677A8C"/>
    <w:rsid w:val="006800FA"/>
    <w:rsid w:val="00680F38"/>
    <w:rsid w:val="00681547"/>
    <w:rsid w:val="0068187A"/>
    <w:rsid w:val="00681A91"/>
    <w:rsid w:val="00681CDA"/>
    <w:rsid w:val="00681D85"/>
    <w:rsid w:val="0068253E"/>
    <w:rsid w:val="006825E5"/>
    <w:rsid w:val="006825F9"/>
    <w:rsid w:val="0068266E"/>
    <w:rsid w:val="0068267B"/>
    <w:rsid w:val="006827BC"/>
    <w:rsid w:val="00682829"/>
    <w:rsid w:val="00682B6E"/>
    <w:rsid w:val="00682BEB"/>
    <w:rsid w:val="00682DFD"/>
    <w:rsid w:val="00683131"/>
    <w:rsid w:val="006834BA"/>
    <w:rsid w:val="00683B1B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968"/>
    <w:rsid w:val="00687F9C"/>
    <w:rsid w:val="006906C6"/>
    <w:rsid w:val="00690991"/>
    <w:rsid w:val="00690BAC"/>
    <w:rsid w:val="00691093"/>
    <w:rsid w:val="006910EB"/>
    <w:rsid w:val="00691396"/>
    <w:rsid w:val="00691425"/>
    <w:rsid w:val="00691992"/>
    <w:rsid w:val="00691C3F"/>
    <w:rsid w:val="00692122"/>
    <w:rsid w:val="00692545"/>
    <w:rsid w:val="006926DC"/>
    <w:rsid w:val="006927BD"/>
    <w:rsid w:val="00692EEF"/>
    <w:rsid w:val="0069386C"/>
    <w:rsid w:val="00693DC0"/>
    <w:rsid w:val="00694492"/>
    <w:rsid w:val="00694580"/>
    <w:rsid w:val="00694A80"/>
    <w:rsid w:val="00694C0B"/>
    <w:rsid w:val="00694EF9"/>
    <w:rsid w:val="0069568E"/>
    <w:rsid w:val="00695A45"/>
    <w:rsid w:val="00695BD1"/>
    <w:rsid w:val="00695BD2"/>
    <w:rsid w:val="00695DA5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B35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3FE"/>
    <w:rsid w:val="006A297B"/>
    <w:rsid w:val="006A2CCB"/>
    <w:rsid w:val="006A2CF7"/>
    <w:rsid w:val="006A2E0E"/>
    <w:rsid w:val="006A3107"/>
    <w:rsid w:val="006A3153"/>
    <w:rsid w:val="006A3616"/>
    <w:rsid w:val="006A39E0"/>
    <w:rsid w:val="006A3C00"/>
    <w:rsid w:val="006A3CBB"/>
    <w:rsid w:val="006A3DDB"/>
    <w:rsid w:val="006A465E"/>
    <w:rsid w:val="006A47F7"/>
    <w:rsid w:val="006A485D"/>
    <w:rsid w:val="006A48AB"/>
    <w:rsid w:val="006A4BE7"/>
    <w:rsid w:val="006A4C4E"/>
    <w:rsid w:val="006A52C8"/>
    <w:rsid w:val="006A5430"/>
    <w:rsid w:val="006A5B09"/>
    <w:rsid w:val="006A5D78"/>
    <w:rsid w:val="006A5E86"/>
    <w:rsid w:val="006A6002"/>
    <w:rsid w:val="006A6047"/>
    <w:rsid w:val="006A61D5"/>
    <w:rsid w:val="006A6295"/>
    <w:rsid w:val="006A6A37"/>
    <w:rsid w:val="006A6BAA"/>
    <w:rsid w:val="006A6FDA"/>
    <w:rsid w:val="006A7052"/>
    <w:rsid w:val="006A70D4"/>
    <w:rsid w:val="006A7188"/>
    <w:rsid w:val="006A7322"/>
    <w:rsid w:val="006A77E4"/>
    <w:rsid w:val="006A78F6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1B1E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2F0"/>
    <w:rsid w:val="006B3395"/>
    <w:rsid w:val="006B381B"/>
    <w:rsid w:val="006B3D7A"/>
    <w:rsid w:val="006B3E2A"/>
    <w:rsid w:val="006B406B"/>
    <w:rsid w:val="006B466B"/>
    <w:rsid w:val="006B5190"/>
    <w:rsid w:val="006B53F0"/>
    <w:rsid w:val="006B5533"/>
    <w:rsid w:val="006B55E3"/>
    <w:rsid w:val="006B55EC"/>
    <w:rsid w:val="006B57EF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15"/>
    <w:rsid w:val="006B7C23"/>
    <w:rsid w:val="006B7C95"/>
    <w:rsid w:val="006B7EC1"/>
    <w:rsid w:val="006B7F65"/>
    <w:rsid w:val="006C06C8"/>
    <w:rsid w:val="006C0AB1"/>
    <w:rsid w:val="006C0ACA"/>
    <w:rsid w:val="006C0D89"/>
    <w:rsid w:val="006C1109"/>
    <w:rsid w:val="006C110B"/>
    <w:rsid w:val="006C1378"/>
    <w:rsid w:val="006C16D9"/>
    <w:rsid w:val="006C176E"/>
    <w:rsid w:val="006C18F4"/>
    <w:rsid w:val="006C196F"/>
    <w:rsid w:val="006C1B1C"/>
    <w:rsid w:val="006C222E"/>
    <w:rsid w:val="006C2239"/>
    <w:rsid w:val="006C22C2"/>
    <w:rsid w:val="006C2342"/>
    <w:rsid w:val="006C24D9"/>
    <w:rsid w:val="006C2BEC"/>
    <w:rsid w:val="006C2CC5"/>
    <w:rsid w:val="006C2D34"/>
    <w:rsid w:val="006C2E58"/>
    <w:rsid w:val="006C313C"/>
    <w:rsid w:val="006C333A"/>
    <w:rsid w:val="006C3DF2"/>
    <w:rsid w:val="006C3E1A"/>
    <w:rsid w:val="006C3EFB"/>
    <w:rsid w:val="006C4059"/>
    <w:rsid w:val="006C4580"/>
    <w:rsid w:val="006C4F78"/>
    <w:rsid w:val="006C4FB9"/>
    <w:rsid w:val="006C519D"/>
    <w:rsid w:val="006C5428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8BC"/>
    <w:rsid w:val="006C6E42"/>
    <w:rsid w:val="006C79D8"/>
    <w:rsid w:val="006C7E01"/>
    <w:rsid w:val="006D0369"/>
    <w:rsid w:val="006D0D54"/>
    <w:rsid w:val="006D10CE"/>
    <w:rsid w:val="006D163A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2B31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163"/>
    <w:rsid w:val="006D523D"/>
    <w:rsid w:val="006D5417"/>
    <w:rsid w:val="006D545B"/>
    <w:rsid w:val="006D559C"/>
    <w:rsid w:val="006D5873"/>
    <w:rsid w:val="006D5B6D"/>
    <w:rsid w:val="006D5F33"/>
    <w:rsid w:val="006D60A1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1F4"/>
    <w:rsid w:val="006E0324"/>
    <w:rsid w:val="006E07AE"/>
    <w:rsid w:val="006E0B6F"/>
    <w:rsid w:val="006E0D9C"/>
    <w:rsid w:val="006E13F8"/>
    <w:rsid w:val="006E1554"/>
    <w:rsid w:val="006E15DE"/>
    <w:rsid w:val="006E170C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5F0"/>
    <w:rsid w:val="006E47FF"/>
    <w:rsid w:val="006E4E32"/>
    <w:rsid w:val="006E5137"/>
    <w:rsid w:val="006E5ACF"/>
    <w:rsid w:val="006E5F30"/>
    <w:rsid w:val="006E64D9"/>
    <w:rsid w:val="006E663F"/>
    <w:rsid w:val="006E67D1"/>
    <w:rsid w:val="006E6BA2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173"/>
    <w:rsid w:val="006F072B"/>
    <w:rsid w:val="006F0BB4"/>
    <w:rsid w:val="006F0E26"/>
    <w:rsid w:val="006F1A30"/>
    <w:rsid w:val="006F1DA0"/>
    <w:rsid w:val="006F1F82"/>
    <w:rsid w:val="006F20DD"/>
    <w:rsid w:val="006F22C5"/>
    <w:rsid w:val="006F25CE"/>
    <w:rsid w:val="006F2757"/>
    <w:rsid w:val="006F2A82"/>
    <w:rsid w:val="006F2BD0"/>
    <w:rsid w:val="006F2CEA"/>
    <w:rsid w:val="006F3421"/>
    <w:rsid w:val="006F357A"/>
    <w:rsid w:val="006F36A0"/>
    <w:rsid w:val="006F3A91"/>
    <w:rsid w:val="006F3BDE"/>
    <w:rsid w:val="006F3F87"/>
    <w:rsid w:val="006F407C"/>
    <w:rsid w:val="006F4326"/>
    <w:rsid w:val="006F464E"/>
    <w:rsid w:val="006F4B12"/>
    <w:rsid w:val="006F4D03"/>
    <w:rsid w:val="006F4D5C"/>
    <w:rsid w:val="006F4F4E"/>
    <w:rsid w:val="006F5358"/>
    <w:rsid w:val="006F5699"/>
    <w:rsid w:val="006F5886"/>
    <w:rsid w:val="006F58E3"/>
    <w:rsid w:val="006F5B85"/>
    <w:rsid w:val="006F5FD3"/>
    <w:rsid w:val="006F6595"/>
    <w:rsid w:val="006F6885"/>
    <w:rsid w:val="006F6D92"/>
    <w:rsid w:val="006F7030"/>
    <w:rsid w:val="006F70F6"/>
    <w:rsid w:val="006F72A2"/>
    <w:rsid w:val="006F7B62"/>
    <w:rsid w:val="006F7B82"/>
    <w:rsid w:val="006F7CEC"/>
    <w:rsid w:val="006F7D6A"/>
    <w:rsid w:val="006F7DAB"/>
    <w:rsid w:val="006F7E7C"/>
    <w:rsid w:val="006F7E7E"/>
    <w:rsid w:val="00700068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983"/>
    <w:rsid w:val="00702B78"/>
    <w:rsid w:val="0070328B"/>
    <w:rsid w:val="0070391B"/>
    <w:rsid w:val="00703B8F"/>
    <w:rsid w:val="00703D9B"/>
    <w:rsid w:val="0070471C"/>
    <w:rsid w:val="007048F6"/>
    <w:rsid w:val="007049D9"/>
    <w:rsid w:val="00704B33"/>
    <w:rsid w:val="00704F7C"/>
    <w:rsid w:val="00705199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B96"/>
    <w:rsid w:val="00707E6A"/>
    <w:rsid w:val="00707EF6"/>
    <w:rsid w:val="007104AF"/>
    <w:rsid w:val="007104DC"/>
    <w:rsid w:val="007109E3"/>
    <w:rsid w:val="00710CCC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968"/>
    <w:rsid w:val="007129F9"/>
    <w:rsid w:val="00712A40"/>
    <w:rsid w:val="00712C4F"/>
    <w:rsid w:val="00712D31"/>
    <w:rsid w:val="007133F9"/>
    <w:rsid w:val="0071374D"/>
    <w:rsid w:val="00713F44"/>
    <w:rsid w:val="0071400E"/>
    <w:rsid w:val="007141EF"/>
    <w:rsid w:val="007142C7"/>
    <w:rsid w:val="0071463E"/>
    <w:rsid w:val="0071498E"/>
    <w:rsid w:val="00714A67"/>
    <w:rsid w:val="00714E10"/>
    <w:rsid w:val="00714EB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143"/>
    <w:rsid w:val="0071641B"/>
    <w:rsid w:val="0071654B"/>
    <w:rsid w:val="007165E0"/>
    <w:rsid w:val="0071670A"/>
    <w:rsid w:val="00716B98"/>
    <w:rsid w:val="00716BFB"/>
    <w:rsid w:val="00716E1D"/>
    <w:rsid w:val="00716F29"/>
    <w:rsid w:val="00717144"/>
    <w:rsid w:val="0071715E"/>
    <w:rsid w:val="007176C5"/>
    <w:rsid w:val="0071775D"/>
    <w:rsid w:val="007177DF"/>
    <w:rsid w:val="00717806"/>
    <w:rsid w:val="0071796E"/>
    <w:rsid w:val="007201ED"/>
    <w:rsid w:val="0072048F"/>
    <w:rsid w:val="0072073C"/>
    <w:rsid w:val="00720A43"/>
    <w:rsid w:val="00720C31"/>
    <w:rsid w:val="00720F7B"/>
    <w:rsid w:val="00721C9E"/>
    <w:rsid w:val="00721E36"/>
    <w:rsid w:val="0072206D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84F"/>
    <w:rsid w:val="00725B18"/>
    <w:rsid w:val="00725BF0"/>
    <w:rsid w:val="00725D1F"/>
    <w:rsid w:val="00726401"/>
    <w:rsid w:val="007264BF"/>
    <w:rsid w:val="00726720"/>
    <w:rsid w:val="00726744"/>
    <w:rsid w:val="0072676B"/>
    <w:rsid w:val="00726848"/>
    <w:rsid w:val="0072699D"/>
    <w:rsid w:val="007269B6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1B2"/>
    <w:rsid w:val="00730586"/>
    <w:rsid w:val="00730597"/>
    <w:rsid w:val="00730674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497"/>
    <w:rsid w:val="0073556C"/>
    <w:rsid w:val="007357A3"/>
    <w:rsid w:val="00735875"/>
    <w:rsid w:val="007358AD"/>
    <w:rsid w:val="007359AD"/>
    <w:rsid w:val="00735B4B"/>
    <w:rsid w:val="00735DCE"/>
    <w:rsid w:val="00735E72"/>
    <w:rsid w:val="00735F6F"/>
    <w:rsid w:val="0073628C"/>
    <w:rsid w:val="007365D1"/>
    <w:rsid w:val="007365D5"/>
    <w:rsid w:val="00736C85"/>
    <w:rsid w:val="00736FAE"/>
    <w:rsid w:val="0073722D"/>
    <w:rsid w:val="007373BE"/>
    <w:rsid w:val="007375FF"/>
    <w:rsid w:val="00737613"/>
    <w:rsid w:val="00737A7A"/>
    <w:rsid w:val="00737D7A"/>
    <w:rsid w:val="00737EB0"/>
    <w:rsid w:val="007403D0"/>
    <w:rsid w:val="00740407"/>
    <w:rsid w:val="00740823"/>
    <w:rsid w:val="00740C97"/>
    <w:rsid w:val="00740E1B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06C"/>
    <w:rsid w:val="00744154"/>
    <w:rsid w:val="007441EF"/>
    <w:rsid w:val="007442EB"/>
    <w:rsid w:val="00744DDF"/>
    <w:rsid w:val="00744F6F"/>
    <w:rsid w:val="00744F96"/>
    <w:rsid w:val="0074510B"/>
    <w:rsid w:val="00745336"/>
    <w:rsid w:val="00745757"/>
    <w:rsid w:val="007457DC"/>
    <w:rsid w:val="00745C3B"/>
    <w:rsid w:val="00745C69"/>
    <w:rsid w:val="00745D39"/>
    <w:rsid w:val="00746380"/>
    <w:rsid w:val="007464EC"/>
    <w:rsid w:val="00746737"/>
    <w:rsid w:val="0074698F"/>
    <w:rsid w:val="00746C57"/>
    <w:rsid w:val="00746E0B"/>
    <w:rsid w:val="00746F91"/>
    <w:rsid w:val="0074709A"/>
    <w:rsid w:val="00747771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501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3E63"/>
    <w:rsid w:val="00754083"/>
    <w:rsid w:val="0075414C"/>
    <w:rsid w:val="0075431F"/>
    <w:rsid w:val="00754581"/>
    <w:rsid w:val="00754743"/>
    <w:rsid w:val="00754AE0"/>
    <w:rsid w:val="00754B37"/>
    <w:rsid w:val="00754C85"/>
    <w:rsid w:val="00754D74"/>
    <w:rsid w:val="00755063"/>
    <w:rsid w:val="00755132"/>
    <w:rsid w:val="00755523"/>
    <w:rsid w:val="0075599A"/>
    <w:rsid w:val="00755F1C"/>
    <w:rsid w:val="00756167"/>
    <w:rsid w:val="007565C6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14C"/>
    <w:rsid w:val="007604E0"/>
    <w:rsid w:val="0076054F"/>
    <w:rsid w:val="00760867"/>
    <w:rsid w:val="00760883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2CA8"/>
    <w:rsid w:val="00763010"/>
    <w:rsid w:val="007634C2"/>
    <w:rsid w:val="0076376E"/>
    <w:rsid w:val="00763935"/>
    <w:rsid w:val="00763F51"/>
    <w:rsid w:val="00763FE5"/>
    <w:rsid w:val="0076405F"/>
    <w:rsid w:val="00764339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31D"/>
    <w:rsid w:val="00766484"/>
    <w:rsid w:val="0076650B"/>
    <w:rsid w:val="0076651F"/>
    <w:rsid w:val="00766BA6"/>
    <w:rsid w:val="00767571"/>
    <w:rsid w:val="007675A9"/>
    <w:rsid w:val="00767670"/>
    <w:rsid w:val="00770225"/>
    <w:rsid w:val="00770669"/>
    <w:rsid w:val="007707A9"/>
    <w:rsid w:val="0077084A"/>
    <w:rsid w:val="00770925"/>
    <w:rsid w:val="00770CFD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5F8"/>
    <w:rsid w:val="007737FD"/>
    <w:rsid w:val="00773BC9"/>
    <w:rsid w:val="00773DC6"/>
    <w:rsid w:val="007746F5"/>
    <w:rsid w:val="00774775"/>
    <w:rsid w:val="00774A00"/>
    <w:rsid w:val="00774B9E"/>
    <w:rsid w:val="00774C75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C9D"/>
    <w:rsid w:val="00780DED"/>
    <w:rsid w:val="00780E83"/>
    <w:rsid w:val="00781637"/>
    <w:rsid w:val="00781B91"/>
    <w:rsid w:val="00781E3C"/>
    <w:rsid w:val="00781ECE"/>
    <w:rsid w:val="00781F83"/>
    <w:rsid w:val="00781FEB"/>
    <w:rsid w:val="00782292"/>
    <w:rsid w:val="00782684"/>
    <w:rsid w:val="00782CEC"/>
    <w:rsid w:val="0078300A"/>
    <w:rsid w:val="007831F4"/>
    <w:rsid w:val="007837EA"/>
    <w:rsid w:val="00783FD2"/>
    <w:rsid w:val="00783FF8"/>
    <w:rsid w:val="007841B4"/>
    <w:rsid w:val="0078444C"/>
    <w:rsid w:val="00784B28"/>
    <w:rsid w:val="00784D07"/>
    <w:rsid w:val="00784D0A"/>
    <w:rsid w:val="00784DA5"/>
    <w:rsid w:val="00784F65"/>
    <w:rsid w:val="0078511B"/>
    <w:rsid w:val="0078523F"/>
    <w:rsid w:val="0078564A"/>
    <w:rsid w:val="007857BE"/>
    <w:rsid w:val="0078596D"/>
    <w:rsid w:val="00785ACA"/>
    <w:rsid w:val="00785E7E"/>
    <w:rsid w:val="00786149"/>
    <w:rsid w:val="00786179"/>
    <w:rsid w:val="0078677B"/>
    <w:rsid w:val="007869CB"/>
    <w:rsid w:val="00786F49"/>
    <w:rsid w:val="0078765A"/>
    <w:rsid w:val="00787AA7"/>
    <w:rsid w:val="00787C45"/>
    <w:rsid w:val="00790215"/>
    <w:rsid w:val="00790949"/>
    <w:rsid w:val="00790D51"/>
    <w:rsid w:val="00790DBF"/>
    <w:rsid w:val="00790E12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075"/>
    <w:rsid w:val="0079258A"/>
    <w:rsid w:val="00792998"/>
    <w:rsid w:val="007931EC"/>
    <w:rsid w:val="00793579"/>
    <w:rsid w:val="007936E7"/>
    <w:rsid w:val="0079415A"/>
    <w:rsid w:val="0079420C"/>
    <w:rsid w:val="007942E3"/>
    <w:rsid w:val="007943B2"/>
    <w:rsid w:val="00794723"/>
    <w:rsid w:val="00794836"/>
    <w:rsid w:val="00795B85"/>
    <w:rsid w:val="00796421"/>
    <w:rsid w:val="007969A2"/>
    <w:rsid w:val="00796D9B"/>
    <w:rsid w:val="0079758E"/>
    <w:rsid w:val="00797AD6"/>
    <w:rsid w:val="00797BAD"/>
    <w:rsid w:val="007A09CC"/>
    <w:rsid w:val="007A0C44"/>
    <w:rsid w:val="007A0E1F"/>
    <w:rsid w:val="007A12BA"/>
    <w:rsid w:val="007A1D86"/>
    <w:rsid w:val="007A1DBA"/>
    <w:rsid w:val="007A1F17"/>
    <w:rsid w:val="007A29ED"/>
    <w:rsid w:val="007A2D6F"/>
    <w:rsid w:val="007A2E8C"/>
    <w:rsid w:val="007A2F88"/>
    <w:rsid w:val="007A3547"/>
    <w:rsid w:val="007A35D9"/>
    <w:rsid w:val="007A3AB4"/>
    <w:rsid w:val="007A4427"/>
    <w:rsid w:val="007A4605"/>
    <w:rsid w:val="007A4B77"/>
    <w:rsid w:val="007A4C96"/>
    <w:rsid w:val="007A5148"/>
    <w:rsid w:val="007A51CD"/>
    <w:rsid w:val="007A52D9"/>
    <w:rsid w:val="007A5476"/>
    <w:rsid w:val="007A5758"/>
    <w:rsid w:val="007A57F9"/>
    <w:rsid w:val="007A5A96"/>
    <w:rsid w:val="007A5C5A"/>
    <w:rsid w:val="007A5CE2"/>
    <w:rsid w:val="007A5F8E"/>
    <w:rsid w:val="007A600E"/>
    <w:rsid w:val="007A63B1"/>
    <w:rsid w:val="007A6550"/>
    <w:rsid w:val="007A6AC7"/>
    <w:rsid w:val="007A6D8A"/>
    <w:rsid w:val="007A7074"/>
    <w:rsid w:val="007A71CF"/>
    <w:rsid w:val="007A723C"/>
    <w:rsid w:val="007A7CA8"/>
    <w:rsid w:val="007B0097"/>
    <w:rsid w:val="007B00A5"/>
    <w:rsid w:val="007B00EB"/>
    <w:rsid w:val="007B0159"/>
    <w:rsid w:val="007B0708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3EC5"/>
    <w:rsid w:val="007B409E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4A4"/>
    <w:rsid w:val="007C260A"/>
    <w:rsid w:val="007C2621"/>
    <w:rsid w:val="007C2872"/>
    <w:rsid w:val="007C28BB"/>
    <w:rsid w:val="007C28D2"/>
    <w:rsid w:val="007C2ABF"/>
    <w:rsid w:val="007C2AE5"/>
    <w:rsid w:val="007C2B0D"/>
    <w:rsid w:val="007C2DFA"/>
    <w:rsid w:val="007C3070"/>
    <w:rsid w:val="007C34EE"/>
    <w:rsid w:val="007C3737"/>
    <w:rsid w:val="007C387C"/>
    <w:rsid w:val="007C3A06"/>
    <w:rsid w:val="007C3BFE"/>
    <w:rsid w:val="007C4232"/>
    <w:rsid w:val="007C4664"/>
    <w:rsid w:val="007C4747"/>
    <w:rsid w:val="007C4C20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858"/>
    <w:rsid w:val="007C697F"/>
    <w:rsid w:val="007C6A56"/>
    <w:rsid w:val="007C6C60"/>
    <w:rsid w:val="007C6EA1"/>
    <w:rsid w:val="007C78D4"/>
    <w:rsid w:val="007C7BF9"/>
    <w:rsid w:val="007C7F3D"/>
    <w:rsid w:val="007D003B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A8C"/>
    <w:rsid w:val="007D2014"/>
    <w:rsid w:val="007D2100"/>
    <w:rsid w:val="007D22FB"/>
    <w:rsid w:val="007D2455"/>
    <w:rsid w:val="007D27BE"/>
    <w:rsid w:val="007D2810"/>
    <w:rsid w:val="007D28B8"/>
    <w:rsid w:val="007D2A09"/>
    <w:rsid w:val="007D2B6C"/>
    <w:rsid w:val="007D2BA5"/>
    <w:rsid w:val="007D2E63"/>
    <w:rsid w:val="007D3334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69CC"/>
    <w:rsid w:val="007D6B51"/>
    <w:rsid w:val="007D7165"/>
    <w:rsid w:val="007D7518"/>
    <w:rsid w:val="007E0331"/>
    <w:rsid w:val="007E08F1"/>
    <w:rsid w:val="007E0CA0"/>
    <w:rsid w:val="007E1252"/>
    <w:rsid w:val="007E19C8"/>
    <w:rsid w:val="007E22B3"/>
    <w:rsid w:val="007E2350"/>
    <w:rsid w:val="007E23AD"/>
    <w:rsid w:val="007E2474"/>
    <w:rsid w:val="007E26AE"/>
    <w:rsid w:val="007E2CD9"/>
    <w:rsid w:val="007E2E42"/>
    <w:rsid w:val="007E3091"/>
    <w:rsid w:val="007E30BA"/>
    <w:rsid w:val="007E30F6"/>
    <w:rsid w:val="007E38AF"/>
    <w:rsid w:val="007E3CF7"/>
    <w:rsid w:val="007E408E"/>
    <w:rsid w:val="007E46F8"/>
    <w:rsid w:val="007E5070"/>
    <w:rsid w:val="007E5226"/>
    <w:rsid w:val="007E58D5"/>
    <w:rsid w:val="007E59BB"/>
    <w:rsid w:val="007E5A6D"/>
    <w:rsid w:val="007E5C54"/>
    <w:rsid w:val="007E5D6A"/>
    <w:rsid w:val="007E5E7F"/>
    <w:rsid w:val="007E5F7A"/>
    <w:rsid w:val="007E61F3"/>
    <w:rsid w:val="007E63E6"/>
    <w:rsid w:val="007E63F7"/>
    <w:rsid w:val="007E6664"/>
    <w:rsid w:val="007E6719"/>
    <w:rsid w:val="007E688A"/>
    <w:rsid w:val="007E70C7"/>
    <w:rsid w:val="007E72B2"/>
    <w:rsid w:val="007E7510"/>
    <w:rsid w:val="007E7728"/>
    <w:rsid w:val="007E78A0"/>
    <w:rsid w:val="007E78FF"/>
    <w:rsid w:val="007E790F"/>
    <w:rsid w:val="007E7F11"/>
    <w:rsid w:val="007F00E9"/>
    <w:rsid w:val="007F0980"/>
    <w:rsid w:val="007F0FCB"/>
    <w:rsid w:val="007F1174"/>
    <w:rsid w:val="007F1257"/>
    <w:rsid w:val="007F17EB"/>
    <w:rsid w:val="007F2245"/>
    <w:rsid w:val="007F2605"/>
    <w:rsid w:val="007F2881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628A"/>
    <w:rsid w:val="007F63A2"/>
    <w:rsid w:val="007F63D7"/>
    <w:rsid w:val="007F6F25"/>
    <w:rsid w:val="007F7046"/>
    <w:rsid w:val="007F74F2"/>
    <w:rsid w:val="007F75D5"/>
    <w:rsid w:val="007F76C2"/>
    <w:rsid w:val="007F7A6A"/>
    <w:rsid w:val="007F7FFB"/>
    <w:rsid w:val="00800182"/>
    <w:rsid w:val="0080036A"/>
    <w:rsid w:val="008004B5"/>
    <w:rsid w:val="008008A7"/>
    <w:rsid w:val="0080095C"/>
    <w:rsid w:val="00800DCF"/>
    <w:rsid w:val="0080109C"/>
    <w:rsid w:val="008010A8"/>
    <w:rsid w:val="008013A6"/>
    <w:rsid w:val="008015C6"/>
    <w:rsid w:val="008016AC"/>
    <w:rsid w:val="00801FFF"/>
    <w:rsid w:val="00802130"/>
    <w:rsid w:val="00802973"/>
    <w:rsid w:val="00802E2F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433"/>
    <w:rsid w:val="0080693B"/>
    <w:rsid w:val="008069CF"/>
    <w:rsid w:val="00806AD2"/>
    <w:rsid w:val="00806B98"/>
    <w:rsid w:val="00806E22"/>
    <w:rsid w:val="0080746F"/>
    <w:rsid w:val="00807607"/>
    <w:rsid w:val="008077D7"/>
    <w:rsid w:val="008078D8"/>
    <w:rsid w:val="00810A38"/>
    <w:rsid w:val="00810E45"/>
    <w:rsid w:val="00811416"/>
    <w:rsid w:val="0081146E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7F4"/>
    <w:rsid w:val="00816865"/>
    <w:rsid w:val="008168B8"/>
    <w:rsid w:val="00816A8D"/>
    <w:rsid w:val="00817402"/>
    <w:rsid w:val="008177A7"/>
    <w:rsid w:val="00817967"/>
    <w:rsid w:val="00817A65"/>
    <w:rsid w:val="00817B23"/>
    <w:rsid w:val="00820082"/>
    <w:rsid w:val="008200C1"/>
    <w:rsid w:val="00820F5B"/>
    <w:rsid w:val="008212F0"/>
    <w:rsid w:val="00821C35"/>
    <w:rsid w:val="00821FC0"/>
    <w:rsid w:val="00822113"/>
    <w:rsid w:val="00822405"/>
    <w:rsid w:val="0082247A"/>
    <w:rsid w:val="008226A4"/>
    <w:rsid w:val="0082294C"/>
    <w:rsid w:val="00822E25"/>
    <w:rsid w:val="008230B8"/>
    <w:rsid w:val="00823200"/>
    <w:rsid w:val="0082333E"/>
    <w:rsid w:val="008234BA"/>
    <w:rsid w:val="00823572"/>
    <w:rsid w:val="0082389B"/>
    <w:rsid w:val="00823AC6"/>
    <w:rsid w:val="00823BF6"/>
    <w:rsid w:val="00823DE6"/>
    <w:rsid w:val="008241C0"/>
    <w:rsid w:val="0082445F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300A4"/>
    <w:rsid w:val="008307E7"/>
    <w:rsid w:val="0083094A"/>
    <w:rsid w:val="00830F04"/>
    <w:rsid w:val="0083108E"/>
    <w:rsid w:val="008310F1"/>
    <w:rsid w:val="00831491"/>
    <w:rsid w:val="00831563"/>
    <w:rsid w:val="008315CD"/>
    <w:rsid w:val="00831B50"/>
    <w:rsid w:val="00831C93"/>
    <w:rsid w:val="00831D38"/>
    <w:rsid w:val="00831DC6"/>
    <w:rsid w:val="00831F80"/>
    <w:rsid w:val="00832624"/>
    <w:rsid w:val="0083299D"/>
    <w:rsid w:val="00832EA4"/>
    <w:rsid w:val="00833076"/>
    <w:rsid w:val="00833089"/>
    <w:rsid w:val="008331E7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58B"/>
    <w:rsid w:val="00835748"/>
    <w:rsid w:val="00835A89"/>
    <w:rsid w:val="00835ACB"/>
    <w:rsid w:val="00835B02"/>
    <w:rsid w:val="00835EF2"/>
    <w:rsid w:val="00836552"/>
    <w:rsid w:val="008365B9"/>
    <w:rsid w:val="00836E2B"/>
    <w:rsid w:val="00836E9A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BCA"/>
    <w:rsid w:val="00840C4A"/>
    <w:rsid w:val="00840D54"/>
    <w:rsid w:val="00840FA1"/>
    <w:rsid w:val="00840FDF"/>
    <w:rsid w:val="0084130C"/>
    <w:rsid w:val="008413C0"/>
    <w:rsid w:val="00841443"/>
    <w:rsid w:val="00841CAB"/>
    <w:rsid w:val="00841E6F"/>
    <w:rsid w:val="00841FB4"/>
    <w:rsid w:val="008421AC"/>
    <w:rsid w:val="008422D2"/>
    <w:rsid w:val="008425AB"/>
    <w:rsid w:val="00842E3F"/>
    <w:rsid w:val="00842F20"/>
    <w:rsid w:val="00842FD0"/>
    <w:rsid w:val="00843724"/>
    <w:rsid w:val="0084383E"/>
    <w:rsid w:val="00843897"/>
    <w:rsid w:val="00843A48"/>
    <w:rsid w:val="00843C61"/>
    <w:rsid w:val="00843FC8"/>
    <w:rsid w:val="00844359"/>
    <w:rsid w:val="0084442D"/>
    <w:rsid w:val="008444B2"/>
    <w:rsid w:val="008446A2"/>
    <w:rsid w:val="0084483B"/>
    <w:rsid w:val="0084495A"/>
    <w:rsid w:val="00844C23"/>
    <w:rsid w:val="00845295"/>
    <w:rsid w:val="0084545A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682"/>
    <w:rsid w:val="00847E32"/>
    <w:rsid w:val="00847EB7"/>
    <w:rsid w:val="00850BC4"/>
    <w:rsid w:val="00850BC8"/>
    <w:rsid w:val="00850E1F"/>
    <w:rsid w:val="0085117E"/>
    <w:rsid w:val="008512D2"/>
    <w:rsid w:val="0085178F"/>
    <w:rsid w:val="0085198A"/>
    <w:rsid w:val="00851E27"/>
    <w:rsid w:val="00851F25"/>
    <w:rsid w:val="008526ED"/>
    <w:rsid w:val="00852788"/>
    <w:rsid w:val="008527EA"/>
    <w:rsid w:val="00852903"/>
    <w:rsid w:val="00852C77"/>
    <w:rsid w:val="008532A4"/>
    <w:rsid w:val="0085356E"/>
    <w:rsid w:val="00853743"/>
    <w:rsid w:val="00853C6F"/>
    <w:rsid w:val="00853F43"/>
    <w:rsid w:val="00853FCD"/>
    <w:rsid w:val="008540A6"/>
    <w:rsid w:val="00854200"/>
    <w:rsid w:val="00854543"/>
    <w:rsid w:val="00854577"/>
    <w:rsid w:val="008545D4"/>
    <w:rsid w:val="0085460D"/>
    <w:rsid w:val="00854B5C"/>
    <w:rsid w:val="00855542"/>
    <w:rsid w:val="0085595D"/>
    <w:rsid w:val="00855998"/>
    <w:rsid w:val="00855B55"/>
    <w:rsid w:val="00855B6E"/>
    <w:rsid w:val="00855D61"/>
    <w:rsid w:val="008561DF"/>
    <w:rsid w:val="0085691B"/>
    <w:rsid w:val="008569E5"/>
    <w:rsid w:val="0085773F"/>
    <w:rsid w:val="008579BF"/>
    <w:rsid w:val="00857BFC"/>
    <w:rsid w:val="00857DF0"/>
    <w:rsid w:val="00857F88"/>
    <w:rsid w:val="008600AB"/>
    <w:rsid w:val="008600AC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1F96"/>
    <w:rsid w:val="0086263E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4F0A"/>
    <w:rsid w:val="0086572E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05E"/>
    <w:rsid w:val="00871101"/>
    <w:rsid w:val="0087116F"/>
    <w:rsid w:val="0087146A"/>
    <w:rsid w:val="00871AD7"/>
    <w:rsid w:val="008720AC"/>
    <w:rsid w:val="008720CB"/>
    <w:rsid w:val="00872323"/>
    <w:rsid w:val="0087278F"/>
    <w:rsid w:val="00872936"/>
    <w:rsid w:val="00872B0E"/>
    <w:rsid w:val="00872CAC"/>
    <w:rsid w:val="00872EC0"/>
    <w:rsid w:val="0087308C"/>
    <w:rsid w:val="008733C2"/>
    <w:rsid w:val="0087365F"/>
    <w:rsid w:val="008737CC"/>
    <w:rsid w:val="0087388F"/>
    <w:rsid w:val="00873A17"/>
    <w:rsid w:val="00873E02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894"/>
    <w:rsid w:val="0087692E"/>
    <w:rsid w:val="00876B66"/>
    <w:rsid w:val="00876E5E"/>
    <w:rsid w:val="0087725D"/>
    <w:rsid w:val="00877341"/>
    <w:rsid w:val="00877639"/>
    <w:rsid w:val="00877F1B"/>
    <w:rsid w:val="00880388"/>
    <w:rsid w:val="0088051B"/>
    <w:rsid w:val="008806EB"/>
    <w:rsid w:val="008806F3"/>
    <w:rsid w:val="008806FF"/>
    <w:rsid w:val="00880B83"/>
    <w:rsid w:val="00880E04"/>
    <w:rsid w:val="0088119C"/>
    <w:rsid w:val="0088129E"/>
    <w:rsid w:val="00881342"/>
    <w:rsid w:val="008814A5"/>
    <w:rsid w:val="008818C5"/>
    <w:rsid w:val="008818F1"/>
    <w:rsid w:val="00881B22"/>
    <w:rsid w:val="00882A32"/>
    <w:rsid w:val="00882CA8"/>
    <w:rsid w:val="008831AD"/>
    <w:rsid w:val="00883551"/>
    <w:rsid w:val="008836D0"/>
    <w:rsid w:val="00883815"/>
    <w:rsid w:val="00883BCE"/>
    <w:rsid w:val="00883D95"/>
    <w:rsid w:val="00883DBC"/>
    <w:rsid w:val="0088413D"/>
    <w:rsid w:val="00884422"/>
    <w:rsid w:val="0088475A"/>
    <w:rsid w:val="008847BE"/>
    <w:rsid w:val="00884AEC"/>
    <w:rsid w:val="00884B5C"/>
    <w:rsid w:val="00884B94"/>
    <w:rsid w:val="00885109"/>
    <w:rsid w:val="0088529B"/>
    <w:rsid w:val="008859FF"/>
    <w:rsid w:val="00885A9D"/>
    <w:rsid w:val="00886032"/>
    <w:rsid w:val="00886216"/>
    <w:rsid w:val="00886271"/>
    <w:rsid w:val="008867FC"/>
    <w:rsid w:val="00886A8C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52A"/>
    <w:rsid w:val="00893848"/>
    <w:rsid w:val="0089390C"/>
    <w:rsid w:val="008939B9"/>
    <w:rsid w:val="00893C0C"/>
    <w:rsid w:val="00894043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6379"/>
    <w:rsid w:val="008963E4"/>
    <w:rsid w:val="0089641A"/>
    <w:rsid w:val="008966B5"/>
    <w:rsid w:val="0089682A"/>
    <w:rsid w:val="00896C6E"/>
    <w:rsid w:val="00897099"/>
    <w:rsid w:val="00897138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9C1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4F86"/>
    <w:rsid w:val="008A5109"/>
    <w:rsid w:val="008A5EED"/>
    <w:rsid w:val="008A5FFC"/>
    <w:rsid w:val="008A6126"/>
    <w:rsid w:val="008A61DD"/>
    <w:rsid w:val="008A624C"/>
    <w:rsid w:val="008A6640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10D"/>
    <w:rsid w:val="008B2140"/>
    <w:rsid w:val="008B24E2"/>
    <w:rsid w:val="008B2691"/>
    <w:rsid w:val="008B2723"/>
    <w:rsid w:val="008B2E28"/>
    <w:rsid w:val="008B30D8"/>
    <w:rsid w:val="008B3466"/>
    <w:rsid w:val="008B353D"/>
    <w:rsid w:val="008B35E3"/>
    <w:rsid w:val="008B3B42"/>
    <w:rsid w:val="008B4256"/>
    <w:rsid w:val="008B4972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5E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BD9"/>
    <w:rsid w:val="008C0CEE"/>
    <w:rsid w:val="008C0E64"/>
    <w:rsid w:val="008C12ED"/>
    <w:rsid w:val="008C1377"/>
    <w:rsid w:val="008C1814"/>
    <w:rsid w:val="008C1996"/>
    <w:rsid w:val="008C19B6"/>
    <w:rsid w:val="008C2103"/>
    <w:rsid w:val="008C24EF"/>
    <w:rsid w:val="008C257C"/>
    <w:rsid w:val="008C25C0"/>
    <w:rsid w:val="008C2DA7"/>
    <w:rsid w:val="008C2FE2"/>
    <w:rsid w:val="008C367F"/>
    <w:rsid w:val="008C392A"/>
    <w:rsid w:val="008C3E63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C7D3A"/>
    <w:rsid w:val="008D0188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7CB"/>
    <w:rsid w:val="008D2A55"/>
    <w:rsid w:val="008D2B83"/>
    <w:rsid w:val="008D32B6"/>
    <w:rsid w:val="008D3376"/>
    <w:rsid w:val="008D3427"/>
    <w:rsid w:val="008D35F1"/>
    <w:rsid w:val="008D3692"/>
    <w:rsid w:val="008D38E5"/>
    <w:rsid w:val="008D3CAD"/>
    <w:rsid w:val="008D41A4"/>
    <w:rsid w:val="008D4357"/>
    <w:rsid w:val="008D44B0"/>
    <w:rsid w:val="008D48F3"/>
    <w:rsid w:val="008D4B9D"/>
    <w:rsid w:val="008D4CAA"/>
    <w:rsid w:val="008D522A"/>
    <w:rsid w:val="008D52B2"/>
    <w:rsid w:val="008D537C"/>
    <w:rsid w:val="008D5747"/>
    <w:rsid w:val="008D59C2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AD1"/>
    <w:rsid w:val="008E3BB9"/>
    <w:rsid w:val="008E3BEB"/>
    <w:rsid w:val="008E3C4C"/>
    <w:rsid w:val="008E3CA4"/>
    <w:rsid w:val="008E40C1"/>
    <w:rsid w:val="008E41D3"/>
    <w:rsid w:val="008E4625"/>
    <w:rsid w:val="008E47DA"/>
    <w:rsid w:val="008E4E61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437"/>
    <w:rsid w:val="008F0442"/>
    <w:rsid w:val="008F072D"/>
    <w:rsid w:val="008F0865"/>
    <w:rsid w:val="008F1097"/>
    <w:rsid w:val="008F12C4"/>
    <w:rsid w:val="008F12E3"/>
    <w:rsid w:val="008F16D6"/>
    <w:rsid w:val="008F199C"/>
    <w:rsid w:val="008F1AC9"/>
    <w:rsid w:val="008F1C53"/>
    <w:rsid w:val="008F1F07"/>
    <w:rsid w:val="008F1F46"/>
    <w:rsid w:val="008F2051"/>
    <w:rsid w:val="008F22BB"/>
    <w:rsid w:val="008F22BC"/>
    <w:rsid w:val="008F26AA"/>
    <w:rsid w:val="008F27CD"/>
    <w:rsid w:val="008F2851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2F0"/>
    <w:rsid w:val="008F6722"/>
    <w:rsid w:val="008F67AD"/>
    <w:rsid w:val="008F685A"/>
    <w:rsid w:val="008F6F3C"/>
    <w:rsid w:val="008F731A"/>
    <w:rsid w:val="008F749E"/>
    <w:rsid w:val="008F791D"/>
    <w:rsid w:val="008F7D6C"/>
    <w:rsid w:val="0090020F"/>
    <w:rsid w:val="009008A8"/>
    <w:rsid w:val="009008F4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0B0"/>
    <w:rsid w:val="00905119"/>
    <w:rsid w:val="00905357"/>
    <w:rsid w:val="009056F4"/>
    <w:rsid w:val="00905718"/>
    <w:rsid w:val="00905A9D"/>
    <w:rsid w:val="00905E43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07E75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658"/>
    <w:rsid w:val="00912999"/>
    <w:rsid w:val="009130B3"/>
    <w:rsid w:val="009133C9"/>
    <w:rsid w:val="00913677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77"/>
    <w:rsid w:val="00914DFA"/>
    <w:rsid w:val="00914E54"/>
    <w:rsid w:val="00915133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265"/>
    <w:rsid w:val="0091741D"/>
    <w:rsid w:val="009177C7"/>
    <w:rsid w:val="0091792B"/>
    <w:rsid w:val="00917FDA"/>
    <w:rsid w:val="00920B18"/>
    <w:rsid w:val="00920EC8"/>
    <w:rsid w:val="009216E6"/>
    <w:rsid w:val="00921EF8"/>
    <w:rsid w:val="00922379"/>
    <w:rsid w:val="009223F4"/>
    <w:rsid w:val="0092278C"/>
    <w:rsid w:val="00923155"/>
    <w:rsid w:val="00923452"/>
    <w:rsid w:val="00923521"/>
    <w:rsid w:val="00923BD1"/>
    <w:rsid w:val="00923C4A"/>
    <w:rsid w:val="00923FEE"/>
    <w:rsid w:val="00924501"/>
    <w:rsid w:val="0092468C"/>
    <w:rsid w:val="009246A7"/>
    <w:rsid w:val="00924C34"/>
    <w:rsid w:val="00924DC0"/>
    <w:rsid w:val="0092532E"/>
    <w:rsid w:val="009253AD"/>
    <w:rsid w:val="009255F0"/>
    <w:rsid w:val="00925699"/>
    <w:rsid w:val="00925968"/>
    <w:rsid w:val="00925D77"/>
    <w:rsid w:val="00925FA4"/>
    <w:rsid w:val="0092603D"/>
    <w:rsid w:val="0092617E"/>
    <w:rsid w:val="00926686"/>
    <w:rsid w:val="009271BA"/>
    <w:rsid w:val="00927876"/>
    <w:rsid w:val="00927A5F"/>
    <w:rsid w:val="00927A67"/>
    <w:rsid w:val="00927BD3"/>
    <w:rsid w:val="00927E9F"/>
    <w:rsid w:val="009306CF"/>
    <w:rsid w:val="00930A00"/>
    <w:rsid w:val="00930BB4"/>
    <w:rsid w:val="009312EE"/>
    <w:rsid w:val="009312F2"/>
    <w:rsid w:val="0093136D"/>
    <w:rsid w:val="0093155B"/>
    <w:rsid w:val="0093192A"/>
    <w:rsid w:val="00931947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A85"/>
    <w:rsid w:val="00933B28"/>
    <w:rsid w:val="00933DD7"/>
    <w:rsid w:val="00933F6A"/>
    <w:rsid w:val="0093409F"/>
    <w:rsid w:val="0093437A"/>
    <w:rsid w:val="009343CC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5E63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07A8"/>
    <w:rsid w:val="00941012"/>
    <w:rsid w:val="009410EB"/>
    <w:rsid w:val="009419FD"/>
    <w:rsid w:val="00941A78"/>
    <w:rsid w:val="00941A84"/>
    <w:rsid w:val="00941E2B"/>
    <w:rsid w:val="00942380"/>
    <w:rsid w:val="009423D1"/>
    <w:rsid w:val="009423DE"/>
    <w:rsid w:val="0094278F"/>
    <w:rsid w:val="00942DC2"/>
    <w:rsid w:val="00942DFA"/>
    <w:rsid w:val="0094306B"/>
    <w:rsid w:val="00943076"/>
    <w:rsid w:val="00943BB2"/>
    <w:rsid w:val="00943BD2"/>
    <w:rsid w:val="00944405"/>
    <w:rsid w:val="00944623"/>
    <w:rsid w:val="009446A4"/>
    <w:rsid w:val="00944710"/>
    <w:rsid w:val="00944766"/>
    <w:rsid w:val="009453BC"/>
    <w:rsid w:val="009456F2"/>
    <w:rsid w:val="00945847"/>
    <w:rsid w:val="00945AC7"/>
    <w:rsid w:val="00945B17"/>
    <w:rsid w:val="00945ECB"/>
    <w:rsid w:val="0094631D"/>
    <w:rsid w:val="009466AE"/>
    <w:rsid w:val="00946A92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0961"/>
    <w:rsid w:val="00951013"/>
    <w:rsid w:val="0095104F"/>
    <w:rsid w:val="00951558"/>
    <w:rsid w:val="009517B5"/>
    <w:rsid w:val="0095219B"/>
    <w:rsid w:val="009522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3B88"/>
    <w:rsid w:val="009542A0"/>
    <w:rsid w:val="00954412"/>
    <w:rsid w:val="0095471C"/>
    <w:rsid w:val="00954AB5"/>
    <w:rsid w:val="0095501F"/>
    <w:rsid w:val="009550EF"/>
    <w:rsid w:val="009551D7"/>
    <w:rsid w:val="009551EE"/>
    <w:rsid w:val="009552AC"/>
    <w:rsid w:val="009557F2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0CB8"/>
    <w:rsid w:val="00961115"/>
    <w:rsid w:val="0096111C"/>
    <w:rsid w:val="009616B4"/>
    <w:rsid w:val="009619E7"/>
    <w:rsid w:val="00961D52"/>
    <w:rsid w:val="00962223"/>
    <w:rsid w:val="00962DC7"/>
    <w:rsid w:val="00962F5B"/>
    <w:rsid w:val="0096304D"/>
    <w:rsid w:val="009635D1"/>
    <w:rsid w:val="009637AD"/>
    <w:rsid w:val="0096393B"/>
    <w:rsid w:val="0096400F"/>
    <w:rsid w:val="009641C2"/>
    <w:rsid w:val="00964410"/>
    <w:rsid w:val="0096494D"/>
    <w:rsid w:val="0096496B"/>
    <w:rsid w:val="00964CA6"/>
    <w:rsid w:val="00964CBE"/>
    <w:rsid w:val="00965584"/>
    <w:rsid w:val="0096598A"/>
    <w:rsid w:val="00965A94"/>
    <w:rsid w:val="00965AA9"/>
    <w:rsid w:val="00965D93"/>
    <w:rsid w:val="00966097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118"/>
    <w:rsid w:val="00970605"/>
    <w:rsid w:val="00970637"/>
    <w:rsid w:val="00970CDA"/>
    <w:rsid w:val="00970D6C"/>
    <w:rsid w:val="00970DE4"/>
    <w:rsid w:val="00970E88"/>
    <w:rsid w:val="00971270"/>
    <w:rsid w:val="0097144B"/>
    <w:rsid w:val="009715D0"/>
    <w:rsid w:val="0097173A"/>
    <w:rsid w:val="00971A53"/>
    <w:rsid w:val="00971E03"/>
    <w:rsid w:val="00972161"/>
    <w:rsid w:val="00972246"/>
    <w:rsid w:val="00972C35"/>
    <w:rsid w:val="00973355"/>
    <w:rsid w:val="0097362F"/>
    <w:rsid w:val="0097363E"/>
    <w:rsid w:val="00973789"/>
    <w:rsid w:val="0097388C"/>
    <w:rsid w:val="00973B6F"/>
    <w:rsid w:val="009743B1"/>
    <w:rsid w:val="00974466"/>
    <w:rsid w:val="00974860"/>
    <w:rsid w:val="00974B76"/>
    <w:rsid w:val="00974CEC"/>
    <w:rsid w:val="00974E99"/>
    <w:rsid w:val="00974EB9"/>
    <w:rsid w:val="00974F2D"/>
    <w:rsid w:val="00974FC5"/>
    <w:rsid w:val="00975057"/>
    <w:rsid w:val="009751B7"/>
    <w:rsid w:val="00975321"/>
    <w:rsid w:val="00975404"/>
    <w:rsid w:val="00975A22"/>
    <w:rsid w:val="00975BE4"/>
    <w:rsid w:val="00975D19"/>
    <w:rsid w:val="00975D86"/>
    <w:rsid w:val="00975D99"/>
    <w:rsid w:val="009760C7"/>
    <w:rsid w:val="009760DA"/>
    <w:rsid w:val="00976493"/>
    <w:rsid w:val="00976713"/>
    <w:rsid w:val="0097680E"/>
    <w:rsid w:val="00976FB0"/>
    <w:rsid w:val="009771A6"/>
    <w:rsid w:val="00977C1C"/>
    <w:rsid w:val="00977EDC"/>
    <w:rsid w:val="0098044D"/>
    <w:rsid w:val="00980508"/>
    <w:rsid w:val="00980669"/>
    <w:rsid w:val="0098105B"/>
    <w:rsid w:val="009815DA"/>
    <w:rsid w:val="00981E7A"/>
    <w:rsid w:val="00981F64"/>
    <w:rsid w:val="009820C7"/>
    <w:rsid w:val="0098224F"/>
    <w:rsid w:val="00982341"/>
    <w:rsid w:val="00982540"/>
    <w:rsid w:val="0098260C"/>
    <w:rsid w:val="00982A81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DD"/>
    <w:rsid w:val="009860E6"/>
    <w:rsid w:val="00986116"/>
    <w:rsid w:val="009869C9"/>
    <w:rsid w:val="00986E50"/>
    <w:rsid w:val="00986E93"/>
    <w:rsid w:val="00987A36"/>
    <w:rsid w:val="00987C4C"/>
    <w:rsid w:val="00987C77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0FAF"/>
    <w:rsid w:val="0099113F"/>
    <w:rsid w:val="009912BD"/>
    <w:rsid w:val="00991310"/>
    <w:rsid w:val="0099132B"/>
    <w:rsid w:val="00991585"/>
    <w:rsid w:val="00992728"/>
    <w:rsid w:val="009929E3"/>
    <w:rsid w:val="00992D26"/>
    <w:rsid w:val="00992D80"/>
    <w:rsid w:val="00993374"/>
    <w:rsid w:val="009934FE"/>
    <w:rsid w:val="009938F4"/>
    <w:rsid w:val="00993AB5"/>
    <w:rsid w:val="00993B09"/>
    <w:rsid w:val="00993B85"/>
    <w:rsid w:val="00994293"/>
    <w:rsid w:val="00994562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20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27D"/>
    <w:rsid w:val="009973CC"/>
    <w:rsid w:val="009978F0"/>
    <w:rsid w:val="00997A14"/>
    <w:rsid w:val="00997FC1"/>
    <w:rsid w:val="009A0141"/>
    <w:rsid w:val="009A022F"/>
    <w:rsid w:val="009A06AE"/>
    <w:rsid w:val="009A087D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3DB"/>
    <w:rsid w:val="009A3653"/>
    <w:rsid w:val="009A3694"/>
    <w:rsid w:val="009A3EB3"/>
    <w:rsid w:val="009A4893"/>
    <w:rsid w:val="009A49DC"/>
    <w:rsid w:val="009A4E02"/>
    <w:rsid w:val="009A4EA8"/>
    <w:rsid w:val="009A4F2F"/>
    <w:rsid w:val="009A515F"/>
    <w:rsid w:val="009A57FD"/>
    <w:rsid w:val="009A5804"/>
    <w:rsid w:val="009A5843"/>
    <w:rsid w:val="009A5CC1"/>
    <w:rsid w:val="009A63D3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737"/>
    <w:rsid w:val="009B1993"/>
    <w:rsid w:val="009B1BE0"/>
    <w:rsid w:val="009B1C15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95"/>
    <w:rsid w:val="009B49E1"/>
    <w:rsid w:val="009B4E27"/>
    <w:rsid w:val="009B5239"/>
    <w:rsid w:val="009B525A"/>
    <w:rsid w:val="009B56B2"/>
    <w:rsid w:val="009B5A61"/>
    <w:rsid w:val="009B5D90"/>
    <w:rsid w:val="009B5DE4"/>
    <w:rsid w:val="009B6152"/>
    <w:rsid w:val="009B6669"/>
    <w:rsid w:val="009B6725"/>
    <w:rsid w:val="009B6981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7D6"/>
    <w:rsid w:val="009C1987"/>
    <w:rsid w:val="009C1B92"/>
    <w:rsid w:val="009C2099"/>
    <w:rsid w:val="009C22E1"/>
    <w:rsid w:val="009C2595"/>
    <w:rsid w:val="009C295B"/>
    <w:rsid w:val="009C29CF"/>
    <w:rsid w:val="009C29D2"/>
    <w:rsid w:val="009C2D68"/>
    <w:rsid w:val="009C2D6A"/>
    <w:rsid w:val="009C34AB"/>
    <w:rsid w:val="009C3A0D"/>
    <w:rsid w:val="009C3E79"/>
    <w:rsid w:val="009C421D"/>
    <w:rsid w:val="009C4460"/>
    <w:rsid w:val="009C4ACB"/>
    <w:rsid w:val="009C4AE2"/>
    <w:rsid w:val="009C4B91"/>
    <w:rsid w:val="009C4EE4"/>
    <w:rsid w:val="009C5556"/>
    <w:rsid w:val="009C58D4"/>
    <w:rsid w:val="009C59A5"/>
    <w:rsid w:val="009C59D1"/>
    <w:rsid w:val="009C6457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BAB"/>
    <w:rsid w:val="009D03AA"/>
    <w:rsid w:val="009D07D8"/>
    <w:rsid w:val="009D09C6"/>
    <w:rsid w:val="009D1AD5"/>
    <w:rsid w:val="009D2016"/>
    <w:rsid w:val="009D211D"/>
    <w:rsid w:val="009D23B9"/>
    <w:rsid w:val="009D2996"/>
    <w:rsid w:val="009D299C"/>
    <w:rsid w:val="009D2C73"/>
    <w:rsid w:val="009D2E4A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3C4"/>
    <w:rsid w:val="009D4603"/>
    <w:rsid w:val="009D463D"/>
    <w:rsid w:val="009D478B"/>
    <w:rsid w:val="009D4A37"/>
    <w:rsid w:val="009D4BC7"/>
    <w:rsid w:val="009D4CF0"/>
    <w:rsid w:val="009D4E31"/>
    <w:rsid w:val="009D506B"/>
    <w:rsid w:val="009D5138"/>
    <w:rsid w:val="009D52BC"/>
    <w:rsid w:val="009D52ED"/>
    <w:rsid w:val="009D56F3"/>
    <w:rsid w:val="009D5727"/>
    <w:rsid w:val="009D5EA1"/>
    <w:rsid w:val="009D605C"/>
    <w:rsid w:val="009D6083"/>
    <w:rsid w:val="009D60C4"/>
    <w:rsid w:val="009D6276"/>
    <w:rsid w:val="009D67E5"/>
    <w:rsid w:val="009D69BE"/>
    <w:rsid w:val="009D700D"/>
    <w:rsid w:val="009D702E"/>
    <w:rsid w:val="009D7571"/>
    <w:rsid w:val="009D7D82"/>
    <w:rsid w:val="009D7D8E"/>
    <w:rsid w:val="009D7F56"/>
    <w:rsid w:val="009E002D"/>
    <w:rsid w:val="009E0494"/>
    <w:rsid w:val="009E0846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1AB"/>
    <w:rsid w:val="009E390E"/>
    <w:rsid w:val="009E3B03"/>
    <w:rsid w:val="009E3B57"/>
    <w:rsid w:val="009E3FE0"/>
    <w:rsid w:val="009E41C7"/>
    <w:rsid w:val="009E4566"/>
    <w:rsid w:val="009E4C43"/>
    <w:rsid w:val="009E4E8F"/>
    <w:rsid w:val="009E56FD"/>
    <w:rsid w:val="009E5B15"/>
    <w:rsid w:val="009E5DBC"/>
    <w:rsid w:val="009E60A9"/>
    <w:rsid w:val="009E64F5"/>
    <w:rsid w:val="009E65EC"/>
    <w:rsid w:val="009E68D3"/>
    <w:rsid w:val="009E6B5E"/>
    <w:rsid w:val="009E6EC3"/>
    <w:rsid w:val="009E6F26"/>
    <w:rsid w:val="009E727E"/>
    <w:rsid w:val="009E7D83"/>
    <w:rsid w:val="009E7DFB"/>
    <w:rsid w:val="009E7FE9"/>
    <w:rsid w:val="009F0CD9"/>
    <w:rsid w:val="009F0FA5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97F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532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500"/>
    <w:rsid w:val="009F59E5"/>
    <w:rsid w:val="009F5B93"/>
    <w:rsid w:val="009F6983"/>
    <w:rsid w:val="009F6985"/>
    <w:rsid w:val="009F6F5E"/>
    <w:rsid w:val="009F7456"/>
    <w:rsid w:val="009F7953"/>
    <w:rsid w:val="009F7A1E"/>
    <w:rsid w:val="009F7EAA"/>
    <w:rsid w:val="00A00112"/>
    <w:rsid w:val="00A00544"/>
    <w:rsid w:val="00A0083B"/>
    <w:rsid w:val="00A00D9F"/>
    <w:rsid w:val="00A00DB7"/>
    <w:rsid w:val="00A00F51"/>
    <w:rsid w:val="00A01081"/>
    <w:rsid w:val="00A0127B"/>
    <w:rsid w:val="00A01291"/>
    <w:rsid w:val="00A01428"/>
    <w:rsid w:val="00A01468"/>
    <w:rsid w:val="00A015A1"/>
    <w:rsid w:val="00A01ADA"/>
    <w:rsid w:val="00A01AFA"/>
    <w:rsid w:val="00A01C0D"/>
    <w:rsid w:val="00A0228B"/>
    <w:rsid w:val="00A02314"/>
    <w:rsid w:val="00A024D0"/>
    <w:rsid w:val="00A02757"/>
    <w:rsid w:val="00A02B7A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07"/>
    <w:rsid w:val="00A06C79"/>
    <w:rsid w:val="00A06E9B"/>
    <w:rsid w:val="00A06EDC"/>
    <w:rsid w:val="00A06F8E"/>
    <w:rsid w:val="00A07AD5"/>
    <w:rsid w:val="00A07B3D"/>
    <w:rsid w:val="00A1003A"/>
    <w:rsid w:val="00A10042"/>
    <w:rsid w:val="00A1038C"/>
    <w:rsid w:val="00A107DB"/>
    <w:rsid w:val="00A10B21"/>
    <w:rsid w:val="00A10E77"/>
    <w:rsid w:val="00A11393"/>
    <w:rsid w:val="00A11A15"/>
    <w:rsid w:val="00A11C48"/>
    <w:rsid w:val="00A120F7"/>
    <w:rsid w:val="00A12171"/>
    <w:rsid w:val="00A124F6"/>
    <w:rsid w:val="00A12675"/>
    <w:rsid w:val="00A1274D"/>
    <w:rsid w:val="00A1277A"/>
    <w:rsid w:val="00A12869"/>
    <w:rsid w:val="00A12AB4"/>
    <w:rsid w:val="00A12EAF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88F"/>
    <w:rsid w:val="00A14902"/>
    <w:rsid w:val="00A14AC1"/>
    <w:rsid w:val="00A14C19"/>
    <w:rsid w:val="00A15623"/>
    <w:rsid w:val="00A159AB"/>
    <w:rsid w:val="00A15F2F"/>
    <w:rsid w:val="00A16481"/>
    <w:rsid w:val="00A1698E"/>
    <w:rsid w:val="00A16C9B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232"/>
    <w:rsid w:val="00A21854"/>
    <w:rsid w:val="00A21FD9"/>
    <w:rsid w:val="00A22143"/>
    <w:rsid w:val="00A2224F"/>
    <w:rsid w:val="00A22255"/>
    <w:rsid w:val="00A22468"/>
    <w:rsid w:val="00A227FE"/>
    <w:rsid w:val="00A22822"/>
    <w:rsid w:val="00A228B1"/>
    <w:rsid w:val="00A22929"/>
    <w:rsid w:val="00A22D61"/>
    <w:rsid w:val="00A22E1C"/>
    <w:rsid w:val="00A23002"/>
    <w:rsid w:val="00A2301C"/>
    <w:rsid w:val="00A2305E"/>
    <w:rsid w:val="00A23310"/>
    <w:rsid w:val="00A237EC"/>
    <w:rsid w:val="00A2389C"/>
    <w:rsid w:val="00A23BC8"/>
    <w:rsid w:val="00A23CEB"/>
    <w:rsid w:val="00A2445C"/>
    <w:rsid w:val="00A249C4"/>
    <w:rsid w:val="00A24F86"/>
    <w:rsid w:val="00A2505F"/>
    <w:rsid w:val="00A256ED"/>
    <w:rsid w:val="00A2584C"/>
    <w:rsid w:val="00A25963"/>
    <w:rsid w:val="00A25B60"/>
    <w:rsid w:val="00A25DC8"/>
    <w:rsid w:val="00A260B6"/>
    <w:rsid w:val="00A26316"/>
    <w:rsid w:val="00A267A5"/>
    <w:rsid w:val="00A269E0"/>
    <w:rsid w:val="00A26AD7"/>
    <w:rsid w:val="00A26C58"/>
    <w:rsid w:val="00A26E10"/>
    <w:rsid w:val="00A2765E"/>
    <w:rsid w:val="00A27BF1"/>
    <w:rsid w:val="00A27C78"/>
    <w:rsid w:val="00A27D34"/>
    <w:rsid w:val="00A27E29"/>
    <w:rsid w:val="00A27F70"/>
    <w:rsid w:val="00A30118"/>
    <w:rsid w:val="00A3024D"/>
    <w:rsid w:val="00A302A8"/>
    <w:rsid w:val="00A30330"/>
    <w:rsid w:val="00A306E9"/>
    <w:rsid w:val="00A30776"/>
    <w:rsid w:val="00A30998"/>
    <w:rsid w:val="00A30D0D"/>
    <w:rsid w:val="00A30DCB"/>
    <w:rsid w:val="00A30EB7"/>
    <w:rsid w:val="00A31276"/>
    <w:rsid w:val="00A314EB"/>
    <w:rsid w:val="00A3153C"/>
    <w:rsid w:val="00A31C00"/>
    <w:rsid w:val="00A32043"/>
    <w:rsid w:val="00A328CB"/>
    <w:rsid w:val="00A32A38"/>
    <w:rsid w:val="00A32D5B"/>
    <w:rsid w:val="00A32FD8"/>
    <w:rsid w:val="00A334C1"/>
    <w:rsid w:val="00A334DB"/>
    <w:rsid w:val="00A3369E"/>
    <w:rsid w:val="00A33B92"/>
    <w:rsid w:val="00A33CCB"/>
    <w:rsid w:val="00A33D70"/>
    <w:rsid w:val="00A33E00"/>
    <w:rsid w:val="00A33EA3"/>
    <w:rsid w:val="00A34069"/>
    <w:rsid w:val="00A34098"/>
    <w:rsid w:val="00A341AE"/>
    <w:rsid w:val="00A345EB"/>
    <w:rsid w:val="00A348DC"/>
    <w:rsid w:val="00A34AB8"/>
    <w:rsid w:val="00A34ADF"/>
    <w:rsid w:val="00A34C02"/>
    <w:rsid w:val="00A34E4A"/>
    <w:rsid w:val="00A34F4B"/>
    <w:rsid w:val="00A35293"/>
    <w:rsid w:val="00A35403"/>
    <w:rsid w:val="00A358B4"/>
    <w:rsid w:val="00A35B03"/>
    <w:rsid w:val="00A35CCE"/>
    <w:rsid w:val="00A35D1C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342"/>
    <w:rsid w:val="00A37450"/>
    <w:rsid w:val="00A3751A"/>
    <w:rsid w:val="00A378A9"/>
    <w:rsid w:val="00A37A9A"/>
    <w:rsid w:val="00A37CDF"/>
    <w:rsid w:val="00A4071E"/>
    <w:rsid w:val="00A40DA7"/>
    <w:rsid w:val="00A40E67"/>
    <w:rsid w:val="00A41434"/>
    <w:rsid w:val="00A41612"/>
    <w:rsid w:val="00A41800"/>
    <w:rsid w:val="00A41A28"/>
    <w:rsid w:val="00A41B15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130"/>
    <w:rsid w:val="00A45267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154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5D9"/>
    <w:rsid w:val="00A52620"/>
    <w:rsid w:val="00A52670"/>
    <w:rsid w:val="00A5294F"/>
    <w:rsid w:val="00A52A95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DAB"/>
    <w:rsid w:val="00A54F46"/>
    <w:rsid w:val="00A54F9E"/>
    <w:rsid w:val="00A5520F"/>
    <w:rsid w:val="00A5548B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3FF"/>
    <w:rsid w:val="00A606DB"/>
    <w:rsid w:val="00A60AD0"/>
    <w:rsid w:val="00A60BCC"/>
    <w:rsid w:val="00A60D82"/>
    <w:rsid w:val="00A61292"/>
    <w:rsid w:val="00A6153E"/>
    <w:rsid w:val="00A61B95"/>
    <w:rsid w:val="00A62117"/>
    <w:rsid w:val="00A621C0"/>
    <w:rsid w:val="00A622F5"/>
    <w:rsid w:val="00A62A33"/>
    <w:rsid w:val="00A631D4"/>
    <w:rsid w:val="00A637D4"/>
    <w:rsid w:val="00A63AF3"/>
    <w:rsid w:val="00A63B83"/>
    <w:rsid w:val="00A63DE5"/>
    <w:rsid w:val="00A64041"/>
    <w:rsid w:val="00A64082"/>
    <w:rsid w:val="00A643E5"/>
    <w:rsid w:val="00A64468"/>
    <w:rsid w:val="00A6498A"/>
    <w:rsid w:val="00A64B18"/>
    <w:rsid w:val="00A64B68"/>
    <w:rsid w:val="00A64E87"/>
    <w:rsid w:val="00A65058"/>
    <w:rsid w:val="00A65197"/>
    <w:rsid w:val="00A659E3"/>
    <w:rsid w:val="00A65A0B"/>
    <w:rsid w:val="00A65DDD"/>
    <w:rsid w:val="00A65E0C"/>
    <w:rsid w:val="00A66081"/>
    <w:rsid w:val="00A66640"/>
    <w:rsid w:val="00A66A20"/>
    <w:rsid w:val="00A66A66"/>
    <w:rsid w:val="00A66E8F"/>
    <w:rsid w:val="00A66F9E"/>
    <w:rsid w:val="00A675BF"/>
    <w:rsid w:val="00A67B87"/>
    <w:rsid w:val="00A67BA8"/>
    <w:rsid w:val="00A7013A"/>
    <w:rsid w:val="00A703F2"/>
    <w:rsid w:val="00A7054B"/>
    <w:rsid w:val="00A70A11"/>
    <w:rsid w:val="00A7118F"/>
    <w:rsid w:val="00A718D7"/>
    <w:rsid w:val="00A71A85"/>
    <w:rsid w:val="00A71D1D"/>
    <w:rsid w:val="00A71EC5"/>
    <w:rsid w:val="00A7243B"/>
    <w:rsid w:val="00A72685"/>
    <w:rsid w:val="00A72836"/>
    <w:rsid w:val="00A729D9"/>
    <w:rsid w:val="00A72BDA"/>
    <w:rsid w:val="00A72DDC"/>
    <w:rsid w:val="00A72E60"/>
    <w:rsid w:val="00A72E63"/>
    <w:rsid w:val="00A73152"/>
    <w:rsid w:val="00A73193"/>
    <w:rsid w:val="00A7353B"/>
    <w:rsid w:val="00A73C46"/>
    <w:rsid w:val="00A746C8"/>
    <w:rsid w:val="00A746EC"/>
    <w:rsid w:val="00A74909"/>
    <w:rsid w:val="00A74965"/>
    <w:rsid w:val="00A749A8"/>
    <w:rsid w:val="00A74B64"/>
    <w:rsid w:val="00A74ED2"/>
    <w:rsid w:val="00A75382"/>
    <w:rsid w:val="00A75482"/>
    <w:rsid w:val="00A75700"/>
    <w:rsid w:val="00A75773"/>
    <w:rsid w:val="00A760FE"/>
    <w:rsid w:val="00A76A3E"/>
    <w:rsid w:val="00A76E84"/>
    <w:rsid w:val="00A770B5"/>
    <w:rsid w:val="00A77120"/>
    <w:rsid w:val="00A77200"/>
    <w:rsid w:val="00A7746F"/>
    <w:rsid w:val="00A77630"/>
    <w:rsid w:val="00A777AB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403"/>
    <w:rsid w:val="00A81605"/>
    <w:rsid w:val="00A81820"/>
    <w:rsid w:val="00A81EFE"/>
    <w:rsid w:val="00A825D4"/>
    <w:rsid w:val="00A82841"/>
    <w:rsid w:val="00A82852"/>
    <w:rsid w:val="00A82855"/>
    <w:rsid w:val="00A82ACA"/>
    <w:rsid w:val="00A82E14"/>
    <w:rsid w:val="00A830E8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FB3"/>
    <w:rsid w:val="00A84FBF"/>
    <w:rsid w:val="00A852D2"/>
    <w:rsid w:val="00A8574E"/>
    <w:rsid w:val="00A8593A"/>
    <w:rsid w:val="00A85BA5"/>
    <w:rsid w:val="00A86200"/>
    <w:rsid w:val="00A86526"/>
    <w:rsid w:val="00A86A7D"/>
    <w:rsid w:val="00A86C97"/>
    <w:rsid w:val="00A8782A"/>
    <w:rsid w:val="00A8791F"/>
    <w:rsid w:val="00A8797D"/>
    <w:rsid w:val="00A879EE"/>
    <w:rsid w:val="00A87D4A"/>
    <w:rsid w:val="00A90145"/>
    <w:rsid w:val="00A902C2"/>
    <w:rsid w:val="00A902DA"/>
    <w:rsid w:val="00A9037E"/>
    <w:rsid w:val="00A9060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422"/>
    <w:rsid w:val="00A9290E"/>
    <w:rsid w:val="00A9295F"/>
    <w:rsid w:val="00A92B02"/>
    <w:rsid w:val="00A92F2F"/>
    <w:rsid w:val="00A93242"/>
    <w:rsid w:val="00A93387"/>
    <w:rsid w:val="00A933A5"/>
    <w:rsid w:val="00A933D6"/>
    <w:rsid w:val="00A93508"/>
    <w:rsid w:val="00A9372D"/>
    <w:rsid w:val="00A938C2"/>
    <w:rsid w:val="00A939A0"/>
    <w:rsid w:val="00A93C9F"/>
    <w:rsid w:val="00A93DE4"/>
    <w:rsid w:val="00A94289"/>
    <w:rsid w:val="00A9429C"/>
    <w:rsid w:val="00A949C8"/>
    <w:rsid w:val="00A94F2A"/>
    <w:rsid w:val="00A94FC5"/>
    <w:rsid w:val="00A951E8"/>
    <w:rsid w:val="00A952AB"/>
    <w:rsid w:val="00A95658"/>
    <w:rsid w:val="00A95DEF"/>
    <w:rsid w:val="00A95E1B"/>
    <w:rsid w:val="00A95E7F"/>
    <w:rsid w:val="00A95F22"/>
    <w:rsid w:val="00A961D4"/>
    <w:rsid w:val="00A966E9"/>
    <w:rsid w:val="00A96842"/>
    <w:rsid w:val="00A96B4F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00F"/>
    <w:rsid w:val="00AA01D0"/>
    <w:rsid w:val="00AA0346"/>
    <w:rsid w:val="00AA0362"/>
    <w:rsid w:val="00AA05F9"/>
    <w:rsid w:val="00AA0610"/>
    <w:rsid w:val="00AA0F08"/>
    <w:rsid w:val="00AA10E6"/>
    <w:rsid w:val="00AA1674"/>
    <w:rsid w:val="00AA1831"/>
    <w:rsid w:val="00AA1BD9"/>
    <w:rsid w:val="00AA1D32"/>
    <w:rsid w:val="00AA1E45"/>
    <w:rsid w:val="00AA1FD4"/>
    <w:rsid w:val="00AA2ADC"/>
    <w:rsid w:val="00AA2DC7"/>
    <w:rsid w:val="00AA30E4"/>
    <w:rsid w:val="00AA321A"/>
    <w:rsid w:val="00AA33B5"/>
    <w:rsid w:val="00AA361B"/>
    <w:rsid w:val="00AA3D15"/>
    <w:rsid w:val="00AA3E60"/>
    <w:rsid w:val="00AA419F"/>
    <w:rsid w:val="00AA4AEF"/>
    <w:rsid w:val="00AA4CC6"/>
    <w:rsid w:val="00AA55EE"/>
    <w:rsid w:val="00AA5621"/>
    <w:rsid w:val="00AA5BDC"/>
    <w:rsid w:val="00AA5D08"/>
    <w:rsid w:val="00AA6136"/>
    <w:rsid w:val="00AA62EF"/>
    <w:rsid w:val="00AA6594"/>
    <w:rsid w:val="00AA66D9"/>
    <w:rsid w:val="00AA67EC"/>
    <w:rsid w:val="00AA6D65"/>
    <w:rsid w:val="00AA6FB0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094"/>
    <w:rsid w:val="00AB1405"/>
    <w:rsid w:val="00AB16EF"/>
    <w:rsid w:val="00AB1BA9"/>
    <w:rsid w:val="00AB1CC2"/>
    <w:rsid w:val="00AB23A3"/>
    <w:rsid w:val="00AB2495"/>
    <w:rsid w:val="00AB2798"/>
    <w:rsid w:val="00AB2D1D"/>
    <w:rsid w:val="00AB2E44"/>
    <w:rsid w:val="00AB2FDD"/>
    <w:rsid w:val="00AB3133"/>
    <w:rsid w:val="00AB3142"/>
    <w:rsid w:val="00AB3304"/>
    <w:rsid w:val="00AB382B"/>
    <w:rsid w:val="00AB3847"/>
    <w:rsid w:val="00AB3BB8"/>
    <w:rsid w:val="00AB3C4F"/>
    <w:rsid w:val="00AB3E0A"/>
    <w:rsid w:val="00AB4274"/>
    <w:rsid w:val="00AB4394"/>
    <w:rsid w:val="00AB449E"/>
    <w:rsid w:val="00AB460B"/>
    <w:rsid w:val="00AB4A0A"/>
    <w:rsid w:val="00AB4CA7"/>
    <w:rsid w:val="00AB4F93"/>
    <w:rsid w:val="00AB5637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2B55"/>
    <w:rsid w:val="00AC3075"/>
    <w:rsid w:val="00AC35B1"/>
    <w:rsid w:val="00AC37A5"/>
    <w:rsid w:val="00AC3A29"/>
    <w:rsid w:val="00AC3FDF"/>
    <w:rsid w:val="00AC3FE4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32"/>
    <w:rsid w:val="00AC70CA"/>
    <w:rsid w:val="00AC7189"/>
    <w:rsid w:val="00AC7909"/>
    <w:rsid w:val="00AC7BAA"/>
    <w:rsid w:val="00AC7D97"/>
    <w:rsid w:val="00AC7DC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1E18"/>
    <w:rsid w:val="00AD2487"/>
    <w:rsid w:val="00AD2583"/>
    <w:rsid w:val="00AD27DE"/>
    <w:rsid w:val="00AD2A85"/>
    <w:rsid w:val="00AD2C30"/>
    <w:rsid w:val="00AD2D7E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5CAC"/>
    <w:rsid w:val="00AD6256"/>
    <w:rsid w:val="00AD625C"/>
    <w:rsid w:val="00AD6946"/>
    <w:rsid w:val="00AD6BA5"/>
    <w:rsid w:val="00AD6F99"/>
    <w:rsid w:val="00AD72D4"/>
    <w:rsid w:val="00AD72D7"/>
    <w:rsid w:val="00AE0108"/>
    <w:rsid w:val="00AE026B"/>
    <w:rsid w:val="00AE0480"/>
    <w:rsid w:val="00AE0962"/>
    <w:rsid w:val="00AE0971"/>
    <w:rsid w:val="00AE0CD2"/>
    <w:rsid w:val="00AE0FE4"/>
    <w:rsid w:val="00AE10D8"/>
    <w:rsid w:val="00AE14EF"/>
    <w:rsid w:val="00AE18D6"/>
    <w:rsid w:val="00AE199A"/>
    <w:rsid w:val="00AE1DC3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44A9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79F"/>
    <w:rsid w:val="00AF0820"/>
    <w:rsid w:val="00AF0BE8"/>
    <w:rsid w:val="00AF0C10"/>
    <w:rsid w:val="00AF1028"/>
    <w:rsid w:val="00AF1248"/>
    <w:rsid w:val="00AF134B"/>
    <w:rsid w:val="00AF153D"/>
    <w:rsid w:val="00AF16B7"/>
    <w:rsid w:val="00AF1707"/>
    <w:rsid w:val="00AF17B7"/>
    <w:rsid w:val="00AF1A3F"/>
    <w:rsid w:val="00AF1DCC"/>
    <w:rsid w:val="00AF2142"/>
    <w:rsid w:val="00AF2D33"/>
    <w:rsid w:val="00AF2E4C"/>
    <w:rsid w:val="00AF3057"/>
    <w:rsid w:val="00AF30B9"/>
    <w:rsid w:val="00AF32CA"/>
    <w:rsid w:val="00AF36F8"/>
    <w:rsid w:val="00AF3835"/>
    <w:rsid w:val="00AF38DC"/>
    <w:rsid w:val="00AF3A4B"/>
    <w:rsid w:val="00AF3D08"/>
    <w:rsid w:val="00AF3D5F"/>
    <w:rsid w:val="00AF3DA1"/>
    <w:rsid w:val="00AF3E58"/>
    <w:rsid w:val="00AF4277"/>
    <w:rsid w:val="00AF44D2"/>
    <w:rsid w:val="00AF451D"/>
    <w:rsid w:val="00AF47DB"/>
    <w:rsid w:val="00AF4B5F"/>
    <w:rsid w:val="00AF4D4A"/>
    <w:rsid w:val="00AF4E42"/>
    <w:rsid w:val="00AF4EB7"/>
    <w:rsid w:val="00AF4EC0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9FC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8D3"/>
    <w:rsid w:val="00B029A4"/>
    <w:rsid w:val="00B02B81"/>
    <w:rsid w:val="00B031D4"/>
    <w:rsid w:val="00B03387"/>
    <w:rsid w:val="00B037FE"/>
    <w:rsid w:val="00B03C65"/>
    <w:rsid w:val="00B03C82"/>
    <w:rsid w:val="00B0410D"/>
    <w:rsid w:val="00B041BA"/>
    <w:rsid w:val="00B042FD"/>
    <w:rsid w:val="00B04338"/>
    <w:rsid w:val="00B048B1"/>
    <w:rsid w:val="00B04997"/>
    <w:rsid w:val="00B05156"/>
    <w:rsid w:val="00B05163"/>
    <w:rsid w:val="00B051FF"/>
    <w:rsid w:val="00B054D2"/>
    <w:rsid w:val="00B05845"/>
    <w:rsid w:val="00B058D1"/>
    <w:rsid w:val="00B05995"/>
    <w:rsid w:val="00B059E5"/>
    <w:rsid w:val="00B06320"/>
    <w:rsid w:val="00B06463"/>
    <w:rsid w:val="00B06473"/>
    <w:rsid w:val="00B0658C"/>
    <w:rsid w:val="00B065F1"/>
    <w:rsid w:val="00B06704"/>
    <w:rsid w:val="00B067E8"/>
    <w:rsid w:val="00B06F85"/>
    <w:rsid w:val="00B07421"/>
    <w:rsid w:val="00B076ED"/>
    <w:rsid w:val="00B076F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3E7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E31"/>
    <w:rsid w:val="00B14E39"/>
    <w:rsid w:val="00B1544D"/>
    <w:rsid w:val="00B155AC"/>
    <w:rsid w:val="00B1561A"/>
    <w:rsid w:val="00B15729"/>
    <w:rsid w:val="00B157E6"/>
    <w:rsid w:val="00B1584D"/>
    <w:rsid w:val="00B15BBB"/>
    <w:rsid w:val="00B15DD8"/>
    <w:rsid w:val="00B15E55"/>
    <w:rsid w:val="00B15ECF"/>
    <w:rsid w:val="00B1604F"/>
    <w:rsid w:val="00B160FF"/>
    <w:rsid w:val="00B16F4B"/>
    <w:rsid w:val="00B17601"/>
    <w:rsid w:val="00B17915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3C6"/>
    <w:rsid w:val="00B22A7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232"/>
    <w:rsid w:val="00B26411"/>
    <w:rsid w:val="00B269C2"/>
    <w:rsid w:val="00B26F1D"/>
    <w:rsid w:val="00B270D8"/>
    <w:rsid w:val="00B2737A"/>
    <w:rsid w:val="00B27B69"/>
    <w:rsid w:val="00B306B9"/>
    <w:rsid w:val="00B30737"/>
    <w:rsid w:val="00B307E6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65D"/>
    <w:rsid w:val="00B32A1F"/>
    <w:rsid w:val="00B32B0B"/>
    <w:rsid w:val="00B32D47"/>
    <w:rsid w:val="00B32E2F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525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E60"/>
    <w:rsid w:val="00B40402"/>
    <w:rsid w:val="00B404BD"/>
    <w:rsid w:val="00B40892"/>
    <w:rsid w:val="00B40D9B"/>
    <w:rsid w:val="00B40F67"/>
    <w:rsid w:val="00B41007"/>
    <w:rsid w:val="00B4148B"/>
    <w:rsid w:val="00B41AD1"/>
    <w:rsid w:val="00B41F94"/>
    <w:rsid w:val="00B42B75"/>
    <w:rsid w:val="00B42E5E"/>
    <w:rsid w:val="00B43084"/>
    <w:rsid w:val="00B430C7"/>
    <w:rsid w:val="00B4311E"/>
    <w:rsid w:val="00B431E1"/>
    <w:rsid w:val="00B43536"/>
    <w:rsid w:val="00B43664"/>
    <w:rsid w:val="00B438F4"/>
    <w:rsid w:val="00B43C6A"/>
    <w:rsid w:val="00B43C6D"/>
    <w:rsid w:val="00B43D3B"/>
    <w:rsid w:val="00B43D71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A14"/>
    <w:rsid w:val="00B46B22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2D7"/>
    <w:rsid w:val="00B513E1"/>
    <w:rsid w:val="00B517A8"/>
    <w:rsid w:val="00B51AAD"/>
    <w:rsid w:val="00B5259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4D2E"/>
    <w:rsid w:val="00B55B30"/>
    <w:rsid w:val="00B55B6A"/>
    <w:rsid w:val="00B55D33"/>
    <w:rsid w:val="00B55E12"/>
    <w:rsid w:val="00B56141"/>
    <w:rsid w:val="00B56541"/>
    <w:rsid w:val="00B56646"/>
    <w:rsid w:val="00B567EF"/>
    <w:rsid w:val="00B56934"/>
    <w:rsid w:val="00B572D8"/>
    <w:rsid w:val="00B57340"/>
    <w:rsid w:val="00B57974"/>
    <w:rsid w:val="00B57F48"/>
    <w:rsid w:val="00B6080A"/>
    <w:rsid w:val="00B61B03"/>
    <w:rsid w:val="00B61D51"/>
    <w:rsid w:val="00B61DA9"/>
    <w:rsid w:val="00B61DDB"/>
    <w:rsid w:val="00B62243"/>
    <w:rsid w:val="00B62606"/>
    <w:rsid w:val="00B62759"/>
    <w:rsid w:val="00B62791"/>
    <w:rsid w:val="00B628A4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6B2"/>
    <w:rsid w:val="00B6373B"/>
    <w:rsid w:val="00B637D9"/>
    <w:rsid w:val="00B6390F"/>
    <w:rsid w:val="00B63A3C"/>
    <w:rsid w:val="00B63CA9"/>
    <w:rsid w:val="00B63CBB"/>
    <w:rsid w:val="00B63F37"/>
    <w:rsid w:val="00B647D1"/>
    <w:rsid w:val="00B64C9B"/>
    <w:rsid w:val="00B657EE"/>
    <w:rsid w:val="00B65913"/>
    <w:rsid w:val="00B65BB0"/>
    <w:rsid w:val="00B662B8"/>
    <w:rsid w:val="00B665E5"/>
    <w:rsid w:val="00B66743"/>
    <w:rsid w:val="00B67235"/>
    <w:rsid w:val="00B67329"/>
    <w:rsid w:val="00B673DB"/>
    <w:rsid w:val="00B6745F"/>
    <w:rsid w:val="00B676D1"/>
    <w:rsid w:val="00B6778F"/>
    <w:rsid w:val="00B67A09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70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DDE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A9"/>
    <w:rsid w:val="00B740EF"/>
    <w:rsid w:val="00B74469"/>
    <w:rsid w:val="00B7476D"/>
    <w:rsid w:val="00B74A77"/>
    <w:rsid w:val="00B74D99"/>
    <w:rsid w:val="00B758AA"/>
    <w:rsid w:val="00B76068"/>
    <w:rsid w:val="00B762F7"/>
    <w:rsid w:val="00B763ED"/>
    <w:rsid w:val="00B7660D"/>
    <w:rsid w:val="00B76DEF"/>
    <w:rsid w:val="00B7748E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00A"/>
    <w:rsid w:val="00B813D1"/>
    <w:rsid w:val="00B813E8"/>
    <w:rsid w:val="00B8173B"/>
    <w:rsid w:val="00B817A8"/>
    <w:rsid w:val="00B81BAC"/>
    <w:rsid w:val="00B81E16"/>
    <w:rsid w:val="00B81EA3"/>
    <w:rsid w:val="00B81EA8"/>
    <w:rsid w:val="00B820AC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76C0"/>
    <w:rsid w:val="00B87A2D"/>
    <w:rsid w:val="00B90062"/>
    <w:rsid w:val="00B900C9"/>
    <w:rsid w:val="00B9016C"/>
    <w:rsid w:val="00B902ED"/>
    <w:rsid w:val="00B90706"/>
    <w:rsid w:val="00B907C1"/>
    <w:rsid w:val="00B90806"/>
    <w:rsid w:val="00B90BF6"/>
    <w:rsid w:val="00B90C5F"/>
    <w:rsid w:val="00B9104B"/>
    <w:rsid w:val="00B91509"/>
    <w:rsid w:val="00B915F1"/>
    <w:rsid w:val="00B91802"/>
    <w:rsid w:val="00B919A9"/>
    <w:rsid w:val="00B91F83"/>
    <w:rsid w:val="00B91FBE"/>
    <w:rsid w:val="00B9208C"/>
    <w:rsid w:val="00B9258C"/>
    <w:rsid w:val="00B92812"/>
    <w:rsid w:val="00B92B35"/>
    <w:rsid w:val="00B92CA9"/>
    <w:rsid w:val="00B93334"/>
    <w:rsid w:val="00B935E2"/>
    <w:rsid w:val="00B93AF1"/>
    <w:rsid w:val="00B93E24"/>
    <w:rsid w:val="00B9426F"/>
    <w:rsid w:val="00B9435B"/>
    <w:rsid w:val="00B94838"/>
    <w:rsid w:val="00B94B25"/>
    <w:rsid w:val="00B94BD3"/>
    <w:rsid w:val="00B94F56"/>
    <w:rsid w:val="00B94F91"/>
    <w:rsid w:val="00B950CD"/>
    <w:rsid w:val="00B956A1"/>
    <w:rsid w:val="00B95FDC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0D04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1F2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4FC0"/>
    <w:rsid w:val="00BA5399"/>
    <w:rsid w:val="00BA5685"/>
    <w:rsid w:val="00BA59B2"/>
    <w:rsid w:val="00BA5FF1"/>
    <w:rsid w:val="00BA6164"/>
    <w:rsid w:val="00BA6846"/>
    <w:rsid w:val="00BA6EA2"/>
    <w:rsid w:val="00BA7225"/>
    <w:rsid w:val="00BA72C5"/>
    <w:rsid w:val="00BA76EB"/>
    <w:rsid w:val="00BA76F4"/>
    <w:rsid w:val="00BA7729"/>
    <w:rsid w:val="00BA7813"/>
    <w:rsid w:val="00BA7861"/>
    <w:rsid w:val="00BA791C"/>
    <w:rsid w:val="00BA7B5F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9EF"/>
    <w:rsid w:val="00BB3DE2"/>
    <w:rsid w:val="00BB4278"/>
    <w:rsid w:val="00BB44E0"/>
    <w:rsid w:val="00BB45DA"/>
    <w:rsid w:val="00BB4B71"/>
    <w:rsid w:val="00BB4C4A"/>
    <w:rsid w:val="00BB5375"/>
    <w:rsid w:val="00BB5E3E"/>
    <w:rsid w:val="00BB5FEF"/>
    <w:rsid w:val="00BB6272"/>
    <w:rsid w:val="00BB65ED"/>
    <w:rsid w:val="00BB6625"/>
    <w:rsid w:val="00BB665A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2F"/>
    <w:rsid w:val="00BB7651"/>
    <w:rsid w:val="00BB781B"/>
    <w:rsid w:val="00BB790E"/>
    <w:rsid w:val="00BB7B03"/>
    <w:rsid w:val="00BC0313"/>
    <w:rsid w:val="00BC0428"/>
    <w:rsid w:val="00BC062D"/>
    <w:rsid w:val="00BC076D"/>
    <w:rsid w:val="00BC0BD2"/>
    <w:rsid w:val="00BC0C05"/>
    <w:rsid w:val="00BC0DEE"/>
    <w:rsid w:val="00BC0F1D"/>
    <w:rsid w:val="00BC0F8F"/>
    <w:rsid w:val="00BC106C"/>
    <w:rsid w:val="00BC1171"/>
    <w:rsid w:val="00BC11DB"/>
    <w:rsid w:val="00BC1286"/>
    <w:rsid w:val="00BC1518"/>
    <w:rsid w:val="00BC15DD"/>
    <w:rsid w:val="00BC16AE"/>
    <w:rsid w:val="00BC1A51"/>
    <w:rsid w:val="00BC2044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2D4"/>
    <w:rsid w:val="00BC4582"/>
    <w:rsid w:val="00BC4977"/>
    <w:rsid w:val="00BC4B74"/>
    <w:rsid w:val="00BC4C8B"/>
    <w:rsid w:val="00BC4CBE"/>
    <w:rsid w:val="00BC4DC6"/>
    <w:rsid w:val="00BC5207"/>
    <w:rsid w:val="00BC54CA"/>
    <w:rsid w:val="00BC54FD"/>
    <w:rsid w:val="00BC5D95"/>
    <w:rsid w:val="00BC5E4D"/>
    <w:rsid w:val="00BC5E87"/>
    <w:rsid w:val="00BC61D8"/>
    <w:rsid w:val="00BC6275"/>
    <w:rsid w:val="00BC65FD"/>
    <w:rsid w:val="00BC6705"/>
    <w:rsid w:val="00BC68FD"/>
    <w:rsid w:val="00BC6A8C"/>
    <w:rsid w:val="00BC6BF0"/>
    <w:rsid w:val="00BC7014"/>
    <w:rsid w:val="00BC74D8"/>
    <w:rsid w:val="00BC76F7"/>
    <w:rsid w:val="00BC78B9"/>
    <w:rsid w:val="00BC79E0"/>
    <w:rsid w:val="00BC7ACF"/>
    <w:rsid w:val="00BC7B36"/>
    <w:rsid w:val="00BD012F"/>
    <w:rsid w:val="00BD0140"/>
    <w:rsid w:val="00BD0507"/>
    <w:rsid w:val="00BD075C"/>
    <w:rsid w:val="00BD07A1"/>
    <w:rsid w:val="00BD0A50"/>
    <w:rsid w:val="00BD0A7A"/>
    <w:rsid w:val="00BD0B11"/>
    <w:rsid w:val="00BD0B47"/>
    <w:rsid w:val="00BD0BB7"/>
    <w:rsid w:val="00BD0E37"/>
    <w:rsid w:val="00BD1095"/>
    <w:rsid w:val="00BD1E7A"/>
    <w:rsid w:val="00BD1E84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1CB"/>
    <w:rsid w:val="00BD420A"/>
    <w:rsid w:val="00BD4401"/>
    <w:rsid w:val="00BD4A77"/>
    <w:rsid w:val="00BD4B7C"/>
    <w:rsid w:val="00BD4ED4"/>
    <w:rsid w:val="00BD507F"/>
    <w:rsid w:val="00BD5118"/>
    <w:rsid w:val="00BD54C7"/>
    <w:rsid w:val="00BD56DA"/>
    <w:rsid w:val="00BD5BD6"/>
    <w:rsid w:val="00BD5EE8"/>
    <w:rsid w:val="00BD635F"/>
    <w:rsid w:val="00BD6371"/>
    <w:rsid w:val="00BD64CA"/>
    <w:rsid w:val="00BD688C"/>
    <w:rsid w:val="00BD71C7"/>
    <w:rsid w:val="00BD7404"/>
    <w:rsid w:val="00BD740A"/>
    <w:rsid w:val="00BD7742"/>
    <w:rsid w:val="00BD7A07"/>
    <w:rsid w:val="00BD7B13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6C1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3A37"/>
    <w:rsid w:val="00BF40DC"/>
    <w:rsid w:val="00BF4474"/>
    <w:rsid w:val="00BF460F"/>
    <w:rsid w:val="00BF489D"/>
    <w:rsid w:val="00BF4AE3"/>
    <w:rsid w:val="00BF4B8E"/>
    <w:rsid w:val="00BF4BB4"/>
    <w:rsid w:val="00BF502C"/>
    <w:rsid w:val="00BF5189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2D"/>
    <w:rsid w:val="00BF68F6"/>
    <w:rsid w:val="00BF6C41"/>
    <w:rsid w:val="00BF6D9D"/>
    <w:rsid w:val="00BF72BE"/>
    <w:rsid w:val="00BF73B3"/>
    <w:rsid w:val="00C005E3"/>
    <w:rsid w:val="00C00694"/>
    <w:rsid w:val="00C00771"/>
    <w:rsid w:val="00C007AD"/>
    <w:rsid w:val="00C0171B"/>
    <w:rsid w:val="00C01A2D"/>
    <w:rsid w:val="00C01BD0"/>
    <w:rsid w:val="00C01DA1"/>
    <w:rsid w:val="00C01EFC"/>
    <w:rsid w:val="00C0213A"/>
    <w:rsid w:val="00C02147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22E"/>
    <w:rsid w:val="00C043C5"/>
    <w:rsid w:val="00C04937"/>
    <w:rsid w:val="00C04C1E"/>
    <w:rsid w:val="00C0505F"/>
    <w:rsid w:val="00C051AF"/>
    <w:rsid w:val="00C05B8E"/>
    <w:rsid w:val="00C06060"/>
    <w:rsid w:val="00C063D8"/>
    <w:rsid w:val="00C06755"/>
    <w:rsid w:val="00C06927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573"/>
    <w:rsid w:val="00C12716"/>
    <w:rsid w:val="00C12959"/>
    <w:rsid w:val="00C12A7F"/>
    <w:rsid w:val="00C12AE9"/>
    <w:rsid w:val="00C12DD6"/>
    <w:rsid w:val="00C13781"/>
    <w:rsid w:val="00C13EB9"/>
    <w:rsid w:val="00C13FE4"/>
    <w:rsid w:val="00C14010"/>
    <w:rsid w:val="00C140D8"/>
    <w:rsid w:val="00C143D3"/>
    <w:rsid w:val="00C144A7"/>
    <w:rsid w:val="00C15013"/>
    <w:rsid w:val="00C1545E"/>
    <w:rsid w:val="00C1548C"/>
    <w:rsid w:val="00C155EE"/>
    <w:rsid w:val="00C156B7"/>
    <w:rsid w:val="00C156C1"/>
    <w:rsid w:val="00C15771"/>
    <w:rsid w:val="00C15B04"/>
    <w:rsid w:val="00C15C7C"/>
    <w:rsid w:val="00C163C0"/>
    <w:rsid w:val="00C16658"/>
    <w:rsid w:val="00C16BDD"/>
    <w:rsid w:val="00C16C28"/>
    <w:rsid w:val="00C16C3F"/>
    <w:rsid w:val="00C16E53"/>
    <w:rsid w:val="00C16EAE"/>
    <w:rsid w:val="00C171F8"/>
    <w:rsid w:val="00C17261"/>
    <w:rsid w:val="00C1769C"/>
    <w:rsid w:val="00C20029"/>
    <w:rsid w:val="00C2019E"/>
    <w:rsid w:val="00C202FB"/>
    <w:rsid w:val="00C20645"/>
    <w:rsid w:val="00C2068D"/>
    <w:rsid w:val="00C20EBE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706"/>
    <w:rsid w:val="00C23990"/>
    <w:rsid w:val="00C23B49"/>
    <w:rsid w:val="00C24759"/>
    <w:rsid w:val="00C2490B"/>
    <w:rsid w:val="00C24EF3"/>
    <w:rsid w:val="00C25229"/>
    <w:rsid w:val="00C2566E"/>
    <w:rsid w:val="00C256DF"/>
    <w:rsid w:val="00C25B36"/>
    <w:rsid w:val="00C25C36"/>
    <w:rsid w:val="00C267EF"/>
    <w:rsid w:val="00C268D0"/>
    <w:rsid w:val="00C27021"/>
    <w:rsid w:val="00C2730F"/>
    <w:rsid w:val="00C27382"/>
    <w:rsid w:val="00C27AE6"/>
    <w:rsid w:val="00C27FD4"/>
    <w:rsid w:val="00C30356"/>
    <w:rsid w:val="00C303A4"/>
    <w:rsid w:val="00C30767"/>
    <w:rsid w:val="00C3076A"/>
    <w:rsid w:val="00C309B2"/>
    <w:rsid w:val="00C30E71"/>
    <w:rsid w:val="00C31162"/>
    <w:rsid w:val="00C31384"/>
    <w:rsid w:val="00C31751"/>
    <w:rsid w:val="00C31918"/>
    <w:rsid w:val="00C31963"/>
    <w:rsid w:val="00C32D9D"/>
    <w:rsid w:val="00C3301E"/>
    <w:rsid w:val="00C33082"/>
    <w:rsid w:val="00C33F2F"/>
    <w:rsid w:val="00C34008"/>
    <w:rsid w:val="00C3431C"/>
    <w:rsid w:val="00C34634"/>
    <w:rsid w:val="00C34C3C"/>
    <w:rsid w:val="00C34E91"/>
    <w:rsid w:val="00C353C7"/>
    <w:rsid w:val="00C354F6"/>
    <w:rsid w:val="00C3555D"/>
    <w:rsid w:val="00C36012"/>
    <w:rsid w:val="00C36350"/>
    <w:rsid w:val="00C363E6"/>
    <w:rsid w:val="00C3641A"/>
    <w:rsid w:val="00C3667D"/>
    <w:rsid w:val="00C36B4E"/>
    <w:rsid w:val="00C36ED4"/>
    <w:rsid w:val="00C36F56"/>
    <w:rsid w:val="00C375DD"/>
    <w:rsid w:val="00C378E7"/>
    <w:rsid w:val="00C37915"/>
    <w:rsid w:val="00C37CAA"/>
    <w:rsid w:val="00C37DFE"/>
    <w:rsid w:val="00C37F6F"/>
    <w:rsid w:val="00C400E7"/>
    <w:rsid w:val="00C4029B"/>
    <w:rsid w:val="00C4050F"/>
    <w:rsid w:val="00C40778"/>
    <w:rsid w:val="00C4093E"/>
    <w:rsid w:val="00C40AB7"/>
    <w:rsid w:val="00C40B4F"/>
    <w:rsid w:val="00C40DB2"/>
    <w:rsid w:val="00C40EAA"/>
    <w:rsid w:val="00C411AB"/>
    <w:rsid w:val="00C41216"/>
    <w:rsid w:val="00C41479"/>
    <w:rsid w:val="00C4163A"/>
    <w:rsid w:val="00C4182F"/>
    <w:rsid w:val="00C41BE1"/>
    <w:rsid w:val="00C4217B"/>
    <w:rsid w:val="00C42351"/>
    <w:rsid w:val="00C4259A"/>
    <w:rsid w:val="00C42895"/>
    <w:rsid w:val="00C42CB4"/>
    <w:rsid w:val="00C435A2"/>
    <w:rsid w:val="00C440FD"/>
    <w:rsid w:val="00C44A95"/>
    <w:rsid w:val="00C4519B"/>
    <w:rsid w:val="00C456B7"/>
    <w:rsid w:val="00C45870"/>
    <w:rsid w:val="00C45C6C"/>
    <w:rsid w:val="00C45E12"/>
    <w:rsid w:val="00C45E40"/>
    <w:rsid w:val="00C45FB1"/>
    <w:rsid w:val="00C46093"/>
    <w:rsid w:val="00C461C5"/>
    <w:rsid w:val="00C461CA"/>
    <w:rsid w:val="00C4628C"/>
    <w:rsid w:val="00C46430"/>
    <w:rsid w:val="00C46C6B"/>
    <w:rsid w:val="00C46F07"/>
    <w:rsid w:val="00C4706E"/>
    <w:rsid w:val="00C47248"/>
    <w:rsid w:val="00C47542"/>
    <w:rsid w:val="00C47742"/>
    <w:rsid w:val="00C47C4F"/>
    <w:rsid w:val="00C503D6"/>
    <w:rsid w:val="00C50436"/>
    <w:rsid w:val="00C50494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09F"/>
    <w:rsid w:val="00C52110"/>
    <w:rsid w:val="00C5240A"/>
    <w:rsid w:val="00C52586"/>
    <w:rsid w:val="00C5295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4F8"/>
    <w:rsid w:val="00C5556E"/>
    <w:rsid w:val="00C5560B"/>
    <w:rsid w:val="00C55863"/>
    <w:rsid w:val="00C5592E"/>
    <w:rsid w:val="00C55B0E"/>
    <w:rsid w:val="00C55E42"/>
    <w:rsid w:val="00C55FB6"/>
    <w:rsid w:val="00C56A31"/>
    <w:rsid w:val="00C56DBB"/>
    <w:rsid w:val="00C56E97"/>
    <w:rsid w:val="00C56EA1"/>
    <w:rsid w:val="00C56F4D"/>
    <w:rsid w:val="00C56FC1"/>
    <w:rsid w:val="00C573A5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8A0"/>
    <w:rsid w:val="00C62AFB"/>
    <w:rsid w:val="00C62B70"/>
    <w:rsid w:val="00C62D5E"/>
    <w:rsid w:val="00C63488"/>
    <w:rsid w:val="00C64054"/>
    <w:rsid w:val="00C64344"/>
    <w:rsid w:val="00C64402"/>
    <w:rsid w:val="00C6451E"/>
    <w:rsid w:val="00C64674"/>
    <w:rsid w:val="00C64900"/>
    <w:rsid w:val="00C64AB9"/>
    <w:rsid w:val="00C65164"/>
    <w:rsid w:val="00C65767"/>
    <w:rsid w:val="00C65AFF"/>
    <w:rsid w:val="00C65F1B"/>
    <w:rsid w:val="00C66270"/>
    <w:rsid w:val="00C66297"/>
    <w:rsid w:val="00C66CAA"/>
    <w:rsid w:val="00C66D54"/>
    <w:rsid w:val="00C66DA1"/>
    <w:rsid w:val="00C67022"/>
    <w:rsid w:val="00C671BE"/>
    <w:rsid w:val="00C672C6"/>
    <w:rsid w:val="00C67520"/>
    <w:rsid w:val="00C67556"/>
    <w:rsid w:val="00C676AE"/>
    <w:rsid w:val="00C67B0F"/>
    <w:rsid w:val="00C67DF4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79F"/>
    <w:rsid w:val="00C72819"/>
    <w:rsid w:val="00C72C1F"/>
    <w:rsid w:val="00C72DA8"/>
    <w:rsid w:val="00C731D5"/>
    <w:rsid w:val="00C732A8"/>
    <w:rsid w:val="00C7369D"/>
    <w:rsid w:val="00C73DEF"/>
    <w:rsid w:val="00C73EA6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583"/>
    <w:rsid w:val="00C81AC2"/>
    <w:rsid w:val="00C81EA7"/>
    <w:rsid w:val="00C822B9"/>
    <w:rsid w:val="00C8242B"/>
    <w:rsid w:val="00C8260D"/>
    <w:rsid w:val="00C82634"/>
    <w:rsid w:val="00C82889"/>
    <w:rsid w:val="00C82A95"/>
    <w:rsid w:val="00C82FA3"/>
    <w:rsid w:val="00C82FCB"/>
    <w:rsid w:val="00C8324B"/>
    <w:rsid w:val="00C8329C"/>
    <w:rsid w:val="00C83300"/>
    <w:rsid w:val="00C83331"/>
    <w:rsid w:val="00C835E4"/>
    <w:rsid w:val="00C83D8F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3DE"/>
    <w:rsid w:val="00C875B7"/>
    <w:rsid w:val="00C87DB1"/>
    <w:rsid w:val="00C87E2F"/>
    <w:rsid w:val="00C9011D"/>
    <w:rsid w:val="00C9036E"/>
    <w:rsid w:val="00C906AF"/>
    <w:rsid w:val="00C907F5"/>
    <w:rsid w:val="00C90832"/>
    <w:rsid w:val="00C9099E"/>
    <w:rsid w:val="00C90B6A"/>
    <w:rsid w:val="00C90C83"/>
    <w:rsid w:val="00C910E5"/>
    <w:rsid w:val="00C911AF"/>
    <w:rsid w:val="00C91584"/>
    <w:rsid w:val="00C91668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ABF"/>
    <w:rsid w:val="00C92BA7"/>
    <w:rsid w:val="00C92CBB"/>
    <w:rsid w:val="00C92F81"/>
    <w:rsid w:val="00C92FC4"/>
    <w:rsid w:val="00C92FFD"/>
    <w:rsid w:val="00C930D8"/>
    <w:rsid w:val="00C93482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AE3"/>
    <w:rsid w:val="00C95B07"/>
    <w:rsid w:val="00C95B7A"/>
    <w:rsid w:val="00C95BCF"/>
    <w:rsid w:val="00C95CBF"/>
    <w:rsid w:val="00C95CC0"/>
    <w:rsid w:val="00C9604F"/>
    <w:rsid w:val="00C96457"/>
    <w:rsid w:val="00C964C7"/>
    <w:rsid w:val="00C9690B"/>
    <w:rsid w:val="00C969AB"/>
    <w:rsid w:val="00C96AE1"/>
    <w:rsid w:val="00C96E27"/>
    <w:rsid w:val="00C97218"/>
    <w:rsid w:val="00C97250"/>
    <w:rsid w:val="00C9730A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4D6"/>
    <w:rsid w:val="00CA16AA"/>
    <w:rsid w:val="00CA18FF"/>
    <w:rsid w:val="00CA1A9E"/>
    <w:rsid w:val="00CA21BF"/>
    <w:rsid w:val="00CA260C"/>
    <w:rsid w:val="00CA27BA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85E"/>
    <w:rsid w:val="00CA3BF9"/>
    <w:rsid w:val="00CA3DD0"/>
    <w:rsid w:val="00CA3EE4"/>
    <w:rsid w:val="00CA429A"/>
    <w:rsid w:val="00CA4493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5"/>
    <w:rsid w:val="00CB1BF7"/>
    <w:rsid w:val="00CB1E66"/>
    <w:rsid w:val="00CB2301"/>
    <w:rsid w:val="00CB23D3"/>
    <w:rsid w:val="00CB25FB"/>
    <w:rsid w:val="00CB2BC3"/>
    <w:rsid w:val="00CB2D79"/>
    <w:rsid w:val="00CB2D87"/>
    <w:rsid w:val="00CB2EC1"/>
    <w:rsid w:val="00CB2FA0"/>
    <w:rsid w:val="00CB3023"/>
    <w:rsid w:val="00CB304D"/>
    <w:rsid w:val="00CB3415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CD3"/>
    <w:rsid w:val="00CB5D8D"/>
    <w:rsid w:val="00CB5F62"/>
    <w:rsid w:val="00CB64D4"/>
    <w:rsid w:val="00CB650E"/>
    <w:rsid w:val="00CB65CC"/>
    <w:rsid w:val="00CB665A"/>
    <w:rsid w:val="00CB68D9"/>
    <w:rsid w:val="00CB71AD"/>
    <w:rsid w:val="00CB7226"/>
    <w:rsid w:val="00CB7510"/>
    <w:rsid w:val="00CB7BB3"/>
    <w:rsid w:val="00CC0431"/>
    <w:rsid w:val="00CC0C68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055"/>
    <w:rsid w:val="00CC27B2"/>
    <w:rsid w:val="00CC2975"/>
    <w:rsid w:val="00CC2D36"/>
    <w:rsid w:val="00CC32E5"/>
    <w:rsid w:val="00CC33D2"/>
    <w:rsid w:val="00CC35A4"/>
    <w:rsid w:val="00CC385C"/>
    <w:rsid w:val="00CC3BED"/>
    <w:rsid w:val="00CC3C7E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C6D"/>
    <w:rsid w:val="00CC6DE7"/>
    <w:rsid w:val="00CC7027"/>
    <w:rsid w:val="00CC7264"/>
    <w:rsid w:val="00CC7706"/>
    <w:rsid w:val="00CC7970"/>
    <w:rsid w:val="00CC7993"/>
    <w:rsid w:val="00CC7C25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0F9"/>
    <w:rsid w:val="00CD1369"/>
    <w:rsid w:val="00CD19A5"/>
    <w:rsid w:val="00CD1A63"/>
    <w:rsid w:val="00CD1BC4"/>
    <w:rsid w:val="00CD2819"/>
    <w:rsid w:val="00CD2AB0"/>
    <w:rsid w:val="00CD2D12"/>
    <w:rsid w:val="00CD30FD"/>
    <w:rsid w:val="00CD3678"/>
    <w:rsid w:val="00CD3B22"/>
    <w:rsid w:val="00CD3C1A"/>
    <w:rsid w:val="00CD3D91"/>
    <w:rsid w:val="00CD3F4E"/>
    <w:rsid w:val="00CD407D"/>
    <w:rsid w:val="00CD4091"/>
    <w:rsid w:val="00CD465F"/>
    <w:rsid w:val="00CD4CC3"/>
    <w:rsid w:val="00CD4D3B"/>
    <w:rsid w:val="00CD5196"/>
    <w:rsid w:val="00CD5236"/>
    <w:rsid w:val="00CD5484"/>
    <w:rsid w:val="00CD5748"/>
    <w:rsid w:val="00CD5A76"/>
    <w:rsid w:val="00CD5B1A"/>
    <w:rsid w:val="00CD5D87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7EA"/>
    <w:rsid w:val="00CD7ED7"/>
    <w:rsid w:val="00CD7F90"/>
    <w:rsid w:val="00CE03C1"/>
    <w:rsid w:val="00CE0953"/>
    <w:rsid w:val="00CE0CC6"/>
    <w:rsid w:val="00CE0F03"/>
    <w:rsid w:val="00CE10CE"/>
    <w:rsid w:val="00CE134F"/>
    <w:rsid w:val="00CE16FF"/>
    <w:rsid w:val="00CE1717"/>
    <w:rsid w:val="00CE205F"/>
    <w:rsid w:val="00CE2274"/>
    <w:rsid w:val="00CE22F9"/>
    <w:rsid w:val="00CE25A7"/>
    <w:rsid w:val="00CE26AE"/>
    <w:rsid w:val="00CE3388"/>
    <w:rsid w:val="00CE33E2"/>
    <w:rsid w:val="00CE3494"/>
    <w:rsid w:val="00CE352F"/>
    <w:rsid w:val="00CE3A28"/>
    <w:rsid w:val="00CE3BA7"/>
    <w:rsid w:val="00CE3BA9"/>
    <w:rsid w:val="00CE4225"/>
    <w:rsid w:val="00CE4654"/>
    <w:rsid w:val="00CE51D8"/>
    <w:rsid w:val="00CE5509"/>
    <w:rsid w:val="00CE576A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9B"/>
    <w:rsid w:val="00CE79DA"/>
    <w:rsid w:val="00CE7AD4"/>
    <w:rsid w:val="00CE7E5A"/>
    <w:rsid w:val="00CF03A6"/>
    <w:rsid w:val="00CF083A"/>
    <w:rsid w:val="00CF14BE"/>
    <w:rsid w:val="00CF1522"/>
    <w:rsid w:val="00CF1FD7"/>
    <w:rsid w:val="00CF2087"/>
    <w:rsid w:val="00CF2308"/>
    <w:rsid w:val="00CF24EC"/>
    <w:rsid w:val="00CF2863"/>
    <w:rsid w:val="00CF2959"/>
    <w:rsid w:val="00CF30F5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28"/>
    <w:rsid w:val="00CF514E"/>
    <w:rsid w:val="00CF5C81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CF77EC"/>
    <w:rsid w:val="00D00AF1"/>
    <w:rsid w:val="00D01076"/>
    <w:rsid w:val="00D01ADB"/>
    <w:rsid w:val="00D02000"/>
    <w:rsid w:val="00D02031"/>
    <w:rsid w:val="00D02094"/>
    <w:rsid w:val="00D0244C"/>
    <w:rsid w:val="00D0245D"/>
    <w:rsid w:val="00D026ED"/>
    <w:rsid w:val="00D02A6D"/>
    <w:rsid w:val="00D02CB3"/>
    <w:rsid w:val="00D02D20"/>
    <w:rsid w:val="00D03EA6"/>
    <w:rsid w:val="00D04058"/>
    <w:rsid w:val="00D041E5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ACF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A06"/>
    <w:rsid w:val="00D11BB6"/>
    <w:rsid w:val="00D1225A"/>
    <w:rsid w:val="00D12595"/>
    <w:rsid w:val="00D12AA6"/>
    <w:rsid w:val="00D12E44"/>
    <w:rsid w:val="00D1329F"/>
    <w:rsid w:val="00D132C8"/>
    <w:rsid w:val="00D1353A"/>
    <w:rsid w:val="00D136AE"/>
    <w:rsid w:val="00D1378D"/>
    <w:rsid w:val="00D13E5C"/>
    <w:rsid w:val="00D13F36"/>
    <w:rsid w:val="00D13FA4"/>
    <w:rsid w:val="00D141C5"/>
    <w:rsid w:val="00D142AE"/>
    <w:rsid w:val="00D14948"/>
    <w:rsid w:val="00D14D80"/>
    <w:rsid w:val="00D14D8F"/>
    <w:rsid w:val="00D14F93"/>
    <w:rsid w:val="00D15372"/>
    <w:rsid w:val="00D1572D"/>
    <w:rsid w:val="00D1574E"/>
    <w:rsid w:val="00D15939"/>
    <w:rsid w:val="00D16548"/>
    <w:rsid w:val="00D16661"/>
    <w:rsid w:val="00D166A0"/>
    <w:rsid w:val="00D16957"/>
    <w:rsid w:val="00D16ABD"/>
    <w:rsid w:val="00D16BB6"/>
    <w:rsid w:val="00D16EAB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CEF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2C86"/>
    <w:rsid w:val="00D23061"/>
    <w:rsid w:val="00D23245"/>
    <w:rsid w:val="00D233E4"/>
    <w:rsid w:val="00D2340C"/>
    <w:rsid w:val="00D2342F"/>
    <w:rsid w:val="00D23FA9"/>
    <w:rsid w:val="00D24059"/>
    <w:rsid w:val="00D244B0"/>
    <w:rsid w:val="00D24578"/>
    <w:rsid w:val="00D24696"/>
    <w:rsid w:val="00D247CD"/>
    <w:rsid w:val="00D247D4"/>
    <w:rsid w:val="00D24982"/>
    <w:rsid w:val="00D24C58"/>
    <w:rsid w:val="00D24D0F"/>
    <w:rsid w:val="00D2505D"/>
    <w:rsid w:val="00D25144"/>
    <w:rsid w:val="00D258F0"/>
    <w:rsid w:val="00D25BCD"/>
    <w:rsid w:val="00D25CD7"/>
    <w:rsid w:val="00D25D3A"/>
    <w:rsid w:val="00D25F65"/>
    <w:rsid w:val="00D26410"/>
    <w:rsid w:val="00D26922"/>
    <w:rsid w:val="00D26926"/>
    <w:rsid w:val="00D269AB"/>
    <w:rsid w:val="00D26EFB"/>
    <w:rsid w:val="00D27058"/>
    <w:rsid w:val="00D27269"/>
    <w:rsid w:val="00D27480"/>
    <w:rsid w:val="00D274EA"/>
    <w:rsid w:val="00D27516"/>
    <w:rsid w:val="00D27687"/>
    <w:rsid w:val="00D27D7A"/>
    <w:rsid w:val="00D304A6"/>
    <w:rsid w:val="00D3128A"/>
    <w:rsid w:val="00D31746"/>
    <w:rsid w:val="00D317D1"/>
    <w:rsid w:val="00D3198E"/>
    <w:rsid w:val="00D31FCA"/>
    <w:rsid w:val="00D3200F"/>
    <w:rsid w:val="00D3274B"/>
    <w:rsid w:val="00D32817"/>
    <w:rsid w:val="00D32858"/>
    <w:rsid w:val="00D3285F"/>
    <w:rsid w:val="00D32AC4"/>
    <w:rsid w:val="00D32BF9"/>
    <w:rsid w:val="00D32D41"/>
    <w:rsid w:val="00D33029"/>
    <w:rsid w:val="00D3318E"/>
    <w:rsid w:val="00D33CF1"/>
    <w:rsid w:val="00D346A1"/>
    <w:rsid w:val="00D3480E"/>
    <w:rsid w:val="00D34AED"/>
    <w:rsid w:val="00D34CC0"/>
    <w:rsid w:val="00D34F39"/>
    <w:rsid w:val="00D351A8"/>
    <w:rsid w:val="00D351F6"/>
    <w:rsid w:val="00D35480"/>
    <w:rsid w:val="00D35753"/>
    <w:rsid w:val="00D35810"/>
    <w:rsid w:val="00D35CEE"/>
    <w:rsid w:val="00D35D39"/>
    <w:rsid w:val="00D35FF1"/>
    <w:rsid w:val="00D36329"/>
    <w:rsid w:val="00D369E1"/>
    <w:rsid w:val="00D36B78"/>
    <w:rsid w:val="00D36EF5"/>
    <w:rsid w:val="00D3704A"/>
    <w:rsid w:val="00D37368"/>
    <w:rsid w:val="00D3737E"/>
    <w:rsid w:val="00D37613"/>
    <w:rsid w:val="00D37692"/>
    <w:rsid w:val="00D379B8"/>
    <w:rsid w:val="00D37C99"/>
    <w:rsid w:val="00D400EC"/>
    <w:rsid w:val="00D400F3"/>
    <w:rsid w:val="00D402FE"/>
    <w:rsid w:val="00D40397"/>
    <w:rsid w:val="00D404FD"/>
    <w:rsid w:val="00D405EB"/>
    <w:rsid w:val="00D4067B"/>
    <w:rsid w:val="00D40729"/>
    <w:rsid w:val="00D40E88"/>
    <w:rsid w:val="00D41925"/>
    <w:rsid w:val="00D42252"/>
    <w:rsid w:val="00D42341"/>
    <w:rsid w:val="00D426DE"/>
    <w:rsid w:val="00D426FB"/>
    <w:rsid w:val="00D42767"/>
    <w:rsid w:val="00D42F26"/>
    <w:rsid w:val="00D431BF"/>
    <w:rsid w:val="00D43336"/>
    <w:rsid w:val="00D433A9"/>
    <w:rsid w:val="00D4366F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5EEF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4D3"/>
    <w:rsid w:val="00D47578"/>
    <w:rsid w:val="00D47B4C"/>
    <w:rsid w:val="00D47CB6"/>
    <w:rsid w:val="00D50003"/>
    <w:rsid w:val="00D50176"/>
    <w:rsid w:val="00D501C2"/>
    <w:rsid w:val="00D505A7"/>
    <w:rsid w:val="00D507AB"/>
    <w:rsid w:val="00D50DB1"/>
    <w:rsid w:val="00D51044"/>
    <w:rsid w:val="00D510E3"/>
    <w:rsid w:val="00D51B41"/>
    <w:rsid w:val="00D51B82"/>
    <w:rsid w:val="00D51E97"/>
    <w:rsid w:val="00D52606"/>
    <w:rsid w:val="00D52B23"/>
    <w:rsid w:val="00D52BBF"/>
    <w:rsid w:val="00D52CB7"/>
    <w:rsid w:val="00D52E7D"/>
    <w:rsid w:val="00D530E9"/>
    <w:rsid w:val="00D53523"/>
    <w:rsid w:val="00D53CA7"/>
    <w:rsid w:val="00D53FCB"/>
    <w:rsid w:val="00D53FDE"/>
    <w:rsid w:val="00D54104"/>
    <w:rsid w:val="00D543C3"/>
    <w:rsid w:val="00D54474"/>
    <w:rsid w:val="00D54614"/>
    <w:rsid w:val="00D54DB0"/>
    <w:rsid w:val="00D550F7"/>
    <w:rsid w:val="00D551CB"/>
    <w:rsid w:val="00D552A0"/>
    <w:rsid w:val="00D553DE"/>
    <w:rsid w:val="00D554D8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6EF2"/>
    <w:rsid w:val="00D57018"/>
    <w:rsid w:val="00D572B0"/>
    <w:rsid w:val="00D573B5"/>
    <w:rsid w:val="00D57A6F"/>
    <w:rsid w:val="00D601A6"/>
    <w:rsid w:val="00D60459"/>
    <w:rsid w:val="00D60503"/>
    <w:rsid w:val="00D6074A"/>
    <w:rsid w:val="00D60765"/>
    <w:rsid w:val="00D60BC5"/>
    <w:rsid w:val="00D60BE4"/>
    <w:rsid w:val="00D60E44"/>
    <w:rsid w:val="00D61414"/>
    <w:rsid w:val="00D61481"/>
    <w:rsid w:val="00D614A6"/>
    <w:rsid w:val="00D61B0D"/>
    <w:rsid w:val="00D61E45"/>
    <w:rsid w:val="00D6231C"/>
    <w:rsid w:val="00D6263F"/>
    <w:rsid w:val="00D6270E"/>
    <w:rsid w:val="00D629A2"/>
    <w:rsid w:val="00D62CDC"/>
    <w:rsid w:val="00D62F40"/>
    <w:rsid w:val="00D62FEB"/>
    <w:rsid w:val="00D632B6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5D4"/>
    <w:rsid w:val="00D65D94"/>
    <w:rsid w:val="00D65EA9"/>
    <w:rsid w:val="00D65FF0"/>
    <w:rsid w:val="00D666A6"/>
    <w:rsid w:val="00D6676F"/>
    <w:rsid w:val="00D66890"/>
    <w:rsid w:val="00D66C15"/>
    <w:rsid w:val="00D66DEB"/>
    <w:rsid w:val="00D67340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1F54"/>
    <w:rsid w:val="00D7205E"/>
    <w:rsid w:val="00D72528"/>
    <w:rsid w:val="00D7264C"/>
    <w:rsid w:val="00D728C7"/>
    <w:rsid w:val="00D72A67"/>
    <w:rsid w:val="00D72EFE"/>
    <w:rsid w:val="00D731D3"/>
    <w:rsid w:val="00D73208"/>
    <w:rsid w:val="00D733EF"/>
    <w:rsid w:val="00D73508"/>
    <w:rsid w:val="00D73606"/>
    <w:rsid w:val="00D7393F"/>
    <w:rsid w:val="00D73ABD"/>
    <w:rsid w:val="00D7403B"/>
    <w:rsid w:val="00D740AC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0EB"/>
    <w:rsid w:val="00D75350"/>
    <w:rsid w:val="00D75359"/>
    <w:rsid w:val="00D75623"/>
    <w:rsid w:val="00D75668"/>
    <w:rsid w:val="00D75807"/>
    <w:rsid w:val="00D75C1F"/>
    <w:rsid w:val="00D75C83"/>
    <w:rsid w:val="00D75F72"/>
    <w:rsid w:val="00D75F9E"/>
    <w:rsid w:val="00D762BC"/>
    <w:rsid w:val="00D76882"/>
    <w:rsid w:val="00D769D2"/>
    <w:rsid w:val="00D76BA8"/>
    <w:rsid w:val="00D76C44"/>
    <w:rsid w:val="00D76D4E"/>
    <w:rsid w:val="00D76DF0"/>
    <w:rsid w:val="00D778C8"/>
    <w:rsid w:val="00D779DD"/>
    <w:rsid w:val="00D77AEE"/>
    <w:rsid w:val="00D77C35"/>
    <w:rsid w:val="00D77E56"/>
    <w:rsid w:val="00D803B5"/>
    <w:rsid w:val="00D806B8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CB4"/>
    <w:rsid w:val="00D81DE9"/>
    <w:rsid w:val="00D825F9"/>
    <w:rsid w:val="00D82B49"/>
    <w:rsid w:val="00D82F96"/>
    <w:rsid w:val="00D83026"/>
    <w:rsid w:val="00D83962"/>
    <w:rsid w:val="00D83AC4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5C7D"/>
    <w:rsid w:val="00D8656F"/>
    <w:rsid w:val="00D865C5"/>
    <w:rsid w:val="00D86639"/>
    <w:rsid w:val="00D8672C"/>
    <w:rsid w:val="00D86826"/>
    <w:rsid w:val="00D86A84"/>
    <w:rsid w:val="00D87265"/>
    <w:rsid w:val="00D87465"/>
    <w:rsid w:val="00D87B2D"/>
    <w:rsid w:val="00D87BA2"/>
    <w:rsid w:val="00D90055"/>
    <w:rsid w:val="00D90336"/>
    <w:rsid w:val="00D90750"/>
    <w:rsid w:val="00D9076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339"/>
    <w:rsid w:val="00D93917"/>
    <w:rsid w:val="00D93E45"/>
    <w:rsid w:val="00D9400C"/>
    <w:rsid w:val="00D94066"/>
    <w:rsid w:val="00D9437E"/>
    <w:rsid w:val="00D944EA"/>
    <w:rsid w:val="00D94744"/>
    <w:rsid w:val="00D94AA5"/>
    <w:rsid w:val="00D94D04"/>
    <w:rsid w:val="00D9511D"/>
    <w:rsid w:val="00D95D57"/>
    <w:rsid w:val="00D9629E"/>
    <w:rsid w:val="00D96788"/>
    <w:rsid w:val="00D96FF1"/>
    <w:rsid w:val="00D970FB"/>
    <w:rsid w:val="00D97469"/>
    <w:rsid w:val="00D975D9"/>
    <w:rsid w:val="00D9790F"/>
    <w:rsid w:val="00D97A06"/>
    <w:rsid w:val="00D97D74"/>
    <w:rsid w:val="00D97ECF"/>
    <w:rsid w:val="00D97FD0"/>
    <w:rsid w:val="00DA0238"/>
    <w:rsid w:val="00DA0734"/>
    <w:rsid w:val="00DA0852"/>
    <w:rsid w:val="00DA0ECE"/>
    <w:rsid w:val="00DA0F39"/>
    <w:rsid w:val="00DA10FC"/>
    <w:rsid w:val="00DA121F"/>
    <w:rsid w:val="00DA14BD"/>
    <w:rsid w:val="00DA1A09"/>
    <w:rsid w:val="00DA1A56"/>
    <w:rsid w:val="00DA1B02"/>
    <w:rsid w:val="00DA1C3E"/>
    <w:rsid w:val="00DA2137"/>
    <w:rsid w:val="00DA26A3"/>
    <w:rsid w:val="00DA287F"/>
    <w:rsid w:val="00DA28FE"/>
    <w:rsid w:val="00DA2AB7"/>
    <w:rsid w:val="00DA2B62"/>
    <w:rsid w:val="00DA2D24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12A"/>
    <w:rsid w:val="00DA5296"/>
    <w:rsid w:val="00DA53D3"/>
    <w:rsid w:val="00DA55A6"/>
    <w:rsid w:val="00DA55E2"/>
    <w:rsid w:val="00DA5A53"/>
    <w:rsid w:val="00DA5E8D"/>
    <w:rsid w:val="00DA5FBC"/>
    <w:rsid w:val="00DA6595"/>
    <w:rsid w:val="00DA667C"/>
    <w:rsid w:val="00DA67B0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2F1"/>
    <w:rsid w:val="00DB16C8"/>
    <w:rsid w:val="00DB178A"/>
    <w:rsid w:val="00DB1969"/>
    <w:rsid w:val="00DB1A0F"/>
    <w:rsid w:val="00DB1EE9"/>
    <w:rsid w:val="00DB234B"/>
    <w:rsid w:val="00DB2E74"/>
    <w:rsid w:val="00DB3C20"/>
    <w:rsid w:val="00DB3CDA"/>
    <w:rsid w:val="00DB3E71"/>
    <w:rsid w:val="00DB40FB"/>
    <w:rsid w:val="00DB4525"/>
    <w:rsid w:val="00DB46A6"/>
    <w:rsid w:val="00DB48D9"/>
    <w:rsid w:val="00DB4931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242"/>
    <w:rsid w:val="00DB6300"/>
    <w:rsid w:val="00DB63CE"/>
    <w:rsid w:val="00DB669C"/>
    <w:rsid w:val="00DB6774"/>
    <w:rsid w:val="00DB6AA8"/>
    <w:rsid w:val="00DB6BB8"/>
    <w:rsid w:val="00DB6EA2"/>
    <w:rsid w:val="00DB6FDD"/>
    <w:rsid w:val="00DB71C2"/>
    <w:rsid w:val="00DB738B"/>
    <w:rsid w:val="00DB7454"/>
    <w:rsid w:val="00DB793C"/>
    <w:rsid w:val="00DB797D"/>
    <w:rsid w:val="00DB7CEB"/>
    <w:rsid w:val="00DB7ED2"/>
    <w:rsid w:val="00DB7F86"/>
    <w:rsid w:val="00DC054E"/>
    <w:rsid w:val="00DC05A7"/>
    <w:rsid w:val="00DC0696"/>
    <w:rsid w:val="00DC0D78"/>
    <w:rsid w:val="00DC0E4C"/>
    <w:rsid w:val="00DC1807"/>
    <w:rsid w:val="00DC1999"/>
    <w:rsid w:val="00DC1A6E"/>
    <w:rsid w:val="00DC1E8D"/>
    <w:rsid w:val="00DC205A"/>
    <w:rsid w:val="00DC24C1"/>
    <w:rsid w:val="00DC24F2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0B1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9E8"/>
    <w:rsid w:val="00DC6C2A"/>
    <w:rsid w:val="00DC6CFA"/>
    <w:rsid w:val="00DC6D2C"/>
    <w:rsid w:val="00DC6F51"/>
    <w:rsid w:val="00DC778E"/>
    <w:rsid w:val="00DC77E7"/>
    <w:rsid w:val="00DC7B65"/>
    <w:rsid w:val="00DC7BB1"/>
    <w:rsid w:val="00DD05C3"/>
    <w:rsid w:val="00DD06D0"/>
    <w:rsid w:val="00DD0894"/>
    <w:rsid w:val="00DD0D78"/>
    <w:rsid w:val="00DD1284"/>
    <w:rsid w:val="00DD15E7"/>
    <w:rsid w:val="00DD1F95"/>
    <w:rsid w:val="00DD205B"/>
    <w:rsid w:val="00DD220D"/>
    <w:rsid w:val="00DD280C"/>
    <w:rsid w:val="00DD2BE2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BBC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D7F65"/>
    <w:rsid w:val="00DE0065"/>
    <w:rsid w:val="00DE007D"/>
    <w:rsid w:val="00DE061F"/>
    <w:rsid w:val="00DE106F"/>
    <w:rsid w:val="00DE12A7"/>
    <w:rsid w:val="00DE12FD"/>
    <w:rsid w:val="00DE153F"/>
    <w:rsid w:val="00DE154B"/>
    <w:rsid w:val="00DE1902"/>
    <w:rsid w:val="00DE1F08"/>
    <w:rsid w:val="00DE1FDE"/>
    <w:rsid w:val="00DE2381"/>
    <w:rsid w:val="00DE24D7"/>
    <w:rsid w:val="00DE27BB"/>
    <w:rsid w:val="00DE2D5D"/>
    <w:rsid w:val="00DE30A6"/>
    <w:rsid w:val="00DE38CF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75F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2F20"/>
    <w:rsid w:val="00DF30F2"/>
    <w:rsid w:val="00DF352D"/>
    <w:rsid w:val="00DF3562"/>
    <w:rsid w:val="00DF35E2"/>
    <w:rsid w:val="00DF3C7B"/>
    <w:rsid w:val="00DF3E94"/>
    <w:rsid w:val="00DF3EA7"/>
    <w:rsid w:val="00DF443A"/>
    <w:rsid w:val="00DF4680"/>
    <w:rsid w:val="00DF46F2"/>
    <w:rsid w:val="00DF4B70"/>
    <w:rsid w:val="00DF4E9B"/>
    <w:rsid w:val="00DF5158"/>
    <w:rsid w:val="00DF565D"/>
    <w:rsid w:val="00DF5D1B"/>
    <w:rsid w:val="00DF5DA6"/>
    <w:rsid w:val="00DF5E84"/>
    <w:rsid w:val="00DF63EF"/>
    <w:rsid w:val="00DF65B3"/>
    <w:rsid w:val="00DF6A2C"/>
    <w:rsid w:val="00DF6C52"/>
    <w:rsid w:val="00DF6D6F"/>
    <w:rsid w:val="00DF7546"/>
    <w:rsid w:val="00DF7B4F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24"/>
    <w:rsid w:val="00E034CD"/>
    <w:rsid w:val="00E03632"/>
    <w:rsid w:val="00E037A5"/>
    <w:rsid w:val="00E038E0"/>
    <w:rsid w:val="00E040D0"/>
    <w:rsid w:val="00E04923"/>
    <w:rsid w:val="00E04CDF"/>
    <w:rsid w:val="00E04DDC"/>
    <w:rsid w:val="00E0551F"/>
    <w:rsid w:val="00E0557C"/>
    <w:rsid w:val="00E0599A"/>
    <w:rsid w:val="00E060D7"/>
    <w:rsid w:val="00E0619A"/>
    <w:rsid w:val="00E06545"/>
    <w:rsid w:val="00E06BED"/>
    <w:rsid w:val="00E06CD8"/>
    <w:rsid w:val="00E06CDF"/>
    <w:rsid w:val="00E06E92"/>
    <w:rsid w:val="00E07118"/>
    <w:rsid w:val="00E07864"/>
    <w:rsid w:val="00E07870"/>
    <w:rsid w:val="00E07916"/>
    <w:rsid w:val="00E079F5"/>
    <w:rsid w:val="00E07ABD"/>
    <w:rsid w:val="00E07CFC"/>
    <w:rsid w:val="00E100B6"/>
    <w:rsid w:val="00E10881"/>
    <w:rsid w:val="00E10A8A"/>
    <w:rsid w:val="00E10B27"/>
    <w:rsid w:val="00E10DC5"/>
    <w:rsid w:val="00E110ED"/>
    <w:rsid w:val="00E11180"/>
    <w:rsid w:val="00E11980"/>
    <w:rsid w:val="00E119B7"/>
    <w:rsid w:val="00E11B27"/>
    <w:rsid w:val="00E11B62"/>
    <w:rsid w:val="00E11BFA"/>
    <w:rsid w:val="00E126A2"/>
    <w:rsid w:val="00E12893"/>
    <w:rsid w:val="00E12A48"/>
    <w:rsid w:val="00E12AB8"/>
    <w:rsid w:val="00E12FD2"/>
    <w:rsid w:val="00E1331E"/>
    <w:rsid w:val="00E133F2"/>
    <w:rsid w:val="00E13402"/>
    <w:rsid w:val="00E1391E"/>
    <w:rsid w:val="00E13953"/>
    <w:rsid w:val="00E1395E"/>
    <w:rsid w:val="00E13E01"/>
    <w:rsid w:val="00E149DB"/>
    <w:rsid w:val="00E14CE2"/>
    <w:rsid w:val="00E15104"/>
    <w:rsid w:val="00E158DB"/>
    <w:rsid w:val="00E15B9B"/>
    <w:rsid w:val="00E15E62"/>
    <w:rsid w:val="00E15FA8"/>
    <w:rsid w:val="00E15FF1"/>
    <w:rsid w:val="00E161CE"/>
    <w:rsid w:val="00E16356"/>
    <w:rsid w:val="00E16795"/>
    <w:rsid w:val="00E169B0"/>
    <w:rsid w:val="00E16A82"/>
    <w:rsid w:val="00E16ABF"/>
    <w:rsid w:val="00E16FDC"/>
    <w:rsid w:val="00E17CA2"/>
    <w:rsid w:val="00E17ED7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1F43"/>
    <w:rsid w:val="00E21F4F"/>
    <w:rsid w:val="00E22CDC"/>
    <w:rsid w:val="00E22FFD"/>
    <w:rsid w:val="00E23011"/>
    <w:rsid w:val="00E2302E"/>
    <w:rsid w:val="00E23463"/>
    <w:rsid w:val="00E23869"/>
    <w:rsid w:val="00E238C8"/>
    <w:rsid w:val="00E24D15"/>
    <w:rsid w:val="00E24E71"/>
    <w:rsid w:val="00E24F59"/>
    <w:rsid w:val="00E250C8"/>
    <w:rsid w:val="00E252D1"/>
    <w:rsid w:val="00E253AB"/>
    <w:rsid w:val="00E25AAF"/>
    <w:rsid w:val="00E25D41"/>
    <w:rsid w:val="00E25E6F"/>
    <w:rsid w:val="00E262E7"/>
    <w:rsid w:val="00E26321"/>
    <w:rsid w:val="00E26FB1"/>
    <w:rsid w:val="00E274BB"/>
    <w:rsid w:val="00E27583"/>
    <w:rsid w:val="00E277FD"/>
    <w:rsid w:val="00E278AE"/>
    <w:rsid w:val="00E300AF"/>
    <w:rsid w:val="00E3066E"/>
    <w:rsid w:val="00E309E6"/>
    <w:rsid w:val="00E309F9"/>
    <w:rsid w:val="00E30ABC"/>
    <w:rsid w:val="00E30D08"/>
    <w:rsid w:val="00E30E13"/>
    <w:rsid w:val="00E30F27"/>
    <w:rsid w:val="00E310AF"/>
    <w:rsid w:val="00E31129"/>
    <w:rsid w:val="00E3117E"/>
    <w:rsid w:val="00E3144F"/>
    <w:rsid w:val="00E31552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6B7"/>
    <w:rsid w:val="00E35920"/>
    <w:rsid w:val="00E361B7"/>
    <w:rsid w:val="00E369EB"/>
    <w:rsid w:val="00E36D53"/>
    <w:rsid w:val="00E36D9D"/>
    <w:rsid w:val="00E36E3B"/>
    <w:rsid w:val="00E371FB"/>
    <w:rsid w:val="00E3748C"/>
    <w:rsid w:val="00E37BBF"/>
    <w:rsid w:val="00E40200"/>
    <w:rsid w:val="00E402D2"/>
    <w:rsid w:val="00E40A2D"/>
    <w:rsid w:val="00E40FA9"/>
    <w:rsid w:val="00E413DC"/>
    <w:rsid w:val="00E41B66"/>
    <w:rsid w:val="00E41BA5"/>
    <w:rsid w:val="00E41BA9"/>
    <w:rsid w:val="00E42556"/>
    <w:rsid w:val="00E428E0"/>
    <w:rsid w:val="00E42959"/>
    <w:rsid w:val="00E42BE5"/>
    <w:rsid w:val="00E42C84"/>
    <w:rsid w:val="00E42DA4"/>
    <w:rsid w:val="00E42EA7"/>
    <w:rsid w:val="00E4334C"/>
    <w:rsid w:val="00E4373B"/>
    <w:rsid w:val="00E43C11"/>
    <w:rsid w:val="00E43C5A"/>
    <w:rsid w:val="00E43DAF"/>
    <w:rsid w:val="00E4410A"/>
    <w:rsid w:val="00E44248"/>
    <w:rsid w:val="00E446F7"/>
    <w:rsid w:val="00E449C9"/>
    <w:rsid w:val="00E44BCB"/>
    <w:rsid w:val="00E44F5A"/>
    <w:rsid w:val="00E45623"/>
    <w:rsid w:val="00E458D7"/>
    <w:rsid w:val="00E45E19"/>
    <w:rsid w:val="00E460E8"/>
    <w:rsid w:val="00E46154"/>
    <w:rsid w:val="00E46998"/>
    <w:rsid w:val="00E46D33"/>
    <w:rsid w:val="00E46D71"/>
    <w:rsid w:val="00E46DE5"/>
    <w:rsid w:val="00E471EF"/>
    <w:rsid w:val="00E47673"/>
    <w:rsid w:val="00E478D4"/>
    <w:rsid w:val="00E47AD2"/>
    <w:rsid w:val="00E47D5D"/>
    <w:rsid w:val="00E47D91"/>
    <w:rsid w:val="00E47DD8"/>
    <w:rsid w:val="00E50018"/>
    <w:rsid w:val="00E501DE"/>
    <w:rsid w:val="00E50440"/>
    <w:rsid w:val="00E5055C"/>
    <w:rsid w:val="00E5056B"/>
    <w:rsid w:val="00E505F1"/>
    <w:rsid w:val="00E5093C"/>
    <w:rsid w:val="00E50E79"/>
    <w:rsid w:val="00E50F12"/>
    <w:rsid w:val="00E5114C"/>
    <w:rsid w:val="00E514E3"/>
    <w:rsid w:val="00E517B9"/>
    <w:rsid w:val="00E51D33"/>
    <w:rsid w:val="00E51D6C"/>
    <w:rsid w:val="00E51EDD"/>
    <w:rsid w:val="00E529BB"/>
    <w:rsid w:val="00E529EB"/>
    <w:rsid w:val="00E52A88"/>
    <w:rsid w:val="00E52C63"/>
    <w:rsid w:val="00E52DC3"/>
    <w:rsid w:val="00E53263"/>
    <w:rsid w:val="00E533CA"/>
    <w:rsid w:val="00E53469"/>
    <w:rsid w:val="00E5361C"/>
    <w:rsid w:val="00E53AE4"/>
    <w:rsid w:val="00E53C29"/>
    <w:rsid w:val="00E53CF5"/>
    <w:rsid w:val="00E54229"/>
    <w:rsid w:val="00E54365"/>
    <w:rsid w:val="00E549B9"/>
    <w:rsid w:val="00E54BF8"/>
    <w:rsid w:val="00E54D2E"/>
    <w:rsid w:val="00E55122"/>
    <w:rsid w:val="00E55192"/>
    <w:rsid w:val="00E55A94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54E"/>
    <w:rsid w:val="00E6164F"/>
    <w:rsid w:val="00E61C43"/>
    <w:rsid w:val="00E61DD6"/>
    <w:rsid w:val="00E62022"/>
    <w:rsid w:val="00E62058"/>
    <w:rsid w:val="00E62194"/>
    <w:rsid w:val="00E622FA"/>
    <w:rsid w:val="00E62397"/>
    <w:rsid w:val="00E627B5"/>
    <w:rsid w:val="00E6299D"/>
    <w:rsid w:val="00E629F8"/>
    <w:rsid w:val="00E62C9E"/>
    <w:rsid w:val="00E62F38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58"/>
    <w:rsid w:val="00E6679A"/>
    <w:rsid w:val="00E66913"/>
    <w:rsid w:val="00E6692D"/>
    <w:rsid w:val="00E66AAC"/>
    <w:rsid w:val="00E66D3A"/>
    <w:rsid w:val="00E6718E"/>
    <w:rsid w:val="00E673C6"/>
    <w:rsid w:val="00E67463"/>
    <w:rsid w:val="00E675B8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4B"/>
    <w:rsid w:val="00E722DD"/>
    <w:rsid w:val="00E72A64"/>
    <w:rsid w:val="00E72AD6"/>
    <w:rsid w:val="00E72DB8"/>
    <w:rsid w:val="00E72F56"/>
    <w:rsid w:val="00E72FF0"/>
    <w:rsid w:val="00E73034"/>
    <w:rsid w:val="00E73A25"/>
    <w:rsid w:val="00E73F07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C3B"/>
    <w:rsid w:val="00E76F50"/>
    <w:rsid w:val="00E77354"/>
    <w:rsid w:val="00E773E7"/>
    <w:rsid w:val="00E77579"/>
    <w:rsid w:val="00E779E4"/>
    <w:rsid w:val="00E77CCA"/>
    <w:rsid w:val="00E77DE3"/>
    <w:rsid w:val="00E77E71"/>
    <w:rsid w:val="00E77EA6"/>
    <w:rsid w:val="00E805B6"/>
    <w:rsid w:val="00E80758"/>
    <w:rsid w:val="00E80838"/>
    <w:rsid w:val="00E80BFF"/>
    <w:rsid w:val="00E80C07"/>
    <w:rsid w:val="00E80C1A"/>
    <w:rsid w:val="00E80C83"/>
    <w:rsid w:val="00E81132"/>
    <w:rsid w:val="00E81223"/>
    <w:rsid w:val="00E81844"/>
    <w:rsid w:val="00E81E0E"/>
    <w:rsid w:val="00E82244"/>
    <w:rsid w:val="00E82557"/>
    <w:rsid w:val="00E8257C"/>
    <w:rsid w:val="00E825BC"/>
    <w:rsid w:val="00E828E1"/>
    <w:rsid w:val="00E82A0D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421"/>
    <w:rsid w:val="00E86510"/>
    <w:rsid w:val="00E86815"/>
    <w:rsid w:val="00E869BB"/>
    <w:rsid w:val="00E869D6"/>
    <w:rsid w:val="00E86A31"/>
    <w:rsid w:val="00E86C8D"/>
    <w:rsid w:val="00E86D53"/>
    <w:rsid w:val="00E86F85"/>
    <w:rsid w:val="00E87072"/>
    <w:rsid w:val="00E870FF"/>
    <w:rsid w:val="00E873FB"/>
    <w:rsid w:val="00E87531"/>
    <w:rsid w:val="00E875FE"/>
    <w:rsid w:val="00E87675"/>
    <w:rsid w:val="00E87771"/>
    <w:rsid w:val="00E87A3F"/>
    <w:rsid w:val="00E87A63"/>
    <w:rsid w:val="00E90F33"/>
    <w:rsid w:val="00E911A3"/>
    <w:rsid w:val="00E9125C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3F0A"/>
    <w:rsid w:val="00E94615"/>
    <w:rsid w:val="00E9467F"/>
    <w:rsid w:val="00E94A3D"/>
    <w:rsid w:val="00E95160"/>
    <w:rsid w:val="00E9536C"/>
    <w:rsid w:val="00E95918"/>
    <w:rsid w:val="00E95A64"/>
    <w:rsid w:val="00E95ABC"/>
    <w:rsid w:val="00E95DAB"/>
    <w:rsid w:val="00E95F64"/>
    <w:rsid w:val="00E9633B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EA6"/>
    <w:rsid w:val="00E97F10"/>
    <w:rsid w:val="00EA0674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DA5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4F3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AA3"/>
    <w:rsid w:val="00EA7C04"/>
    <w:rsid w:val="00EB02C0"/>
    <w:rsid w:val="00EB0799"/>
    <w:rsid w:val="00EB0C28"/>
    <w:rsid w:val="00EB0D3C"/>
    <w:rsid w:val="00EB10EB"/>
    <w:rsid w:val="00EB10F1"/>
    <w:rsid w:val="00EB1CC8"/>
    <w:rsid w:val="00EB1E2E"/>
    <w:rsid w:val="00EB1FC9"/>
    <w:rsid w:val="00EB2138"/>
    <w:rsid w:val="00EB22CE"/>
    <w:rsid w:val="00EB276B"/>
    <w:rsid w:val="00EB2FBF"/>
    <w:rsid w:val="00EB3179"/>
    <w:rsid w:val="00EB340B"/>
    <w:rsid w:val="00EB3443"/>
    <w:rsid w:val="00EB3618"/>
    <w:rsid w:val="00EB36D4"/>
    <w:rsid w:val="00EB36F1"/>
    <w:rsid w:val="00EB383A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B7C80"/>
    <w:rsid w:val="00EC01D2"/>
    <w:rsid w:val="00EC0315"/>
    <w:rsid w:val="00EC033E"/>
    <w:rsid w:val="00EC0502"/>
    <w:rsid w:val="00EC0735"/>
    <w:rsid w:val="00EC14AF"/>
    <w:rsid w:val="00EC15FD"/>
    <w:rsid w:val="00EC1950"/>
    <w:rsid w:val="00EC1C88"/>
    <w:rsid w:val="00EC1DB0"/>
    <w:rsid w:val="00EC28E5"/>
    <w:rsid w:val="00EC2B32"/>
    <w:rsid w:val="00EC2C8D"/>
    <w:rsid w:val="00EC314B"/>
    <w:rsid w:val="00EC318F"/>
    <w:rsid w:val="00EC3995"/>
    <w:rsid w:val="00EC3EFC"/>
    <w:rsid w:val="00EC425D"/>
    <w:rsid w:val="00EC42C3"/>
    <w:rsid w:val="00EC4382"/>
    <w:rsid w:val="00EC485F"/>
    <w:rsid w:val="00EC496E"/>
    <w:rsid w:val="00EC4B4D"/>
    <w:rsid w:val="00EC4C82"/>
    <w:rsid w:val="00EC4F56"/>
    <w:rsid w:val="00EC52CB"/>
    <w:rsid w:val="00EC5708"/>
    <w:rsid w:val="00EC5C02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823"/>
    <w:rsid w:val="00ED2AC1"/>
    <w:rsid w:val="00ED2B2A"/>
    <w:rsid w:val="00ED2FA3"/>
    <w:rsid w:val="00ED2FF2"/>
    <w:rsid w:val="00ED3BBD"/>
    <w:rsid w:val="00ED3E8C"/>
    <w:rsid w:val="00ED3F93"/>
    <w:rsid w:val="00ED4144"/>
    <w:rsid w:val="00ED4325"/>
    <w:rsid w:val="00ED4659"/>
    <w:rsid w:val="00ED49AA"/>
    <w:rsid w:val="00ED4A3F"/>
    <w:rsid w:val="00ED4D54"/>
    <w:rsid w:val="00ED4E94"/>
    <w:rsid w:val="00ED4F08"/>
    <w:rsid w:val="00ED542E"/>
    <w:rsid w:val="00ED59A9"/>
    <w:rsid w:val="00ED62C2"/>
    <w:rsid w:val="00ED64A0"/>
    <w:rsid w:val="00ED6B8A"/>
    <w:rsid w:val="00ED6DA7"/>
    <w:rsid w:val="00ED6F1E"/>
    <w:rsid w:val="00ED7382"/>
    <w:rsid w:val="00ED7384"/>
    <w:rsid w:val="00ED73AB"/>
    <w:rsid w:val="00ED748F"/>
    <w:rsid w:val="00ED79BD"/>
    <w:rsid w:val="00EE1235"/>
    <w:rsid w:val="00EE13D6"/>
    <w:rsid w:val="00EE177D"/>
    <w:rsid w:val="00EE1797"/>
    <w:rsid w:val="00EE1E0F"/>
    <w:rsid w:val="00EE2947"/>
    <w:rsid w:val="00EE2958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EC0"/>
    <w:rsid w:val="00EE3FBB"/>
    <w:rsid w:val="00EE43BE"/>
    <w:rsid w:val="00EE482F"/>
    <w:rsid w:val="00EE4D7F"/>
    <w:rsid w:val="00EE4E6B"/>
    <w:rsid w:val="00EE53CA"/>
    <w:rsid w:val="00EE549B"/>
    <w:rsid w:val="00EE55C4"/>
    <w:rsid w:val="00EE58BD"/>
    <w:rsid w:val="00EE5AEC"/>
    <w:rsid w:val="00EE5CF7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9EC"/>
    <w:rsid w:val="00EF0E3D"/>
    <w:rsid w:val="00EF10A6"/>
    <w:rsid w:val="00EF1451"/>
    <w:rsid w:val="00EF1847"/>
    <w:rsid w:val="00EF1A22"/>
    <w:rsid w:val="00EF1C5D"/>
    <w:rsid w:val="00EF20EC"/>
    <w:rsid w:val="00EF2257"/>
    <w:rsid w:val="00EF2296"/>
    <w:rsid w:val="00EF24DA"/>
    <w:rsid w:val="00EF2855"/>
    <w:rsid w:val="00EF2A92"/>
    <w:rsid w:val="00EF2A97"/>
    <w:rsid w:val="00EF2FFC"/>
    <w:rsid w:val="00EF363E"/>
    <w:rsid w:val="00EF38D2"/>
    <w:rsid w:val="00EF39E7"/>
    <w:rsid w:val="00EF3CAA"/>
    <w:rsid w:val="00EF44B1"/>
    <w:rsid w:val="00EF4B02"/>
    <w:rsid w:val="00EF4CF3"/>
    <w:rsid w:val="00EF5880"/>
    <w:rsid w:val="00EF58E6"/>
    <w:rsid w:val="00EF5978"/>
    <w:rsid w:val="00EF6177"/>
    <w:rsid w:val="00EF6432"/>
    <w:rsid w:val="00EF65AA"/>
    <w:rsid w:val="00EF6807"/>
    <w:rsid w:val="00EF681E"/>
    <w:rsid w:val="00EF6975"/>
    <w:rsid w:val="00EF6B86"/>
    <w:rsid w:val="00EF6E3E"/>
    <w:rsid w:val="00EF70FC"/>
    <w:rsid w:val="00EF7135"/>
    <w:rsid w:val="00EF73FE"/>
    <w:rsid w:val="00F00C89"/>
    <w:rsid w:val="00F00D4E"/>
    <w:rsid w:val="00F0104C"/>
    <w:rsid w:val="00F014DA"/>
    <w:rsid w:val="00F020CB"/>
    <w:rsid w:val="00F02A40"/>
    <w:rsid w:val="00F02A52"/>
    <w:rsid w:val="00F02A53"/>
    <w:rsid w:val="00F02C06"/>
    <w:rsid w:val="00F02F16"/>
    <w:rsid w:val="00F02F52"/>
    <w:rsid w:val="00F02FBE"/>
    <w:rsid w:val="00F03241"/>
    <w:rsid w:val="00F0351A"/>
    <w:rsid w:val="00F03638"/>
    <w:rsid w:val="00F039D2"/>
    <w:rsid w:val="00F03AEB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6F84"/>
    <w:rsid w:val="00F074C4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6DB"/>
    <w:rsid w:val="00F1072C"/>
    <w:rsid w:val="00F10A1B"/>
    <w:rsid w:val="00F10E24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70"/>
    <w:rsid w:val="00F13DAB"/>
    <w:rsid w:val="00F1426A"/>
    <w:rsid w:val="00F14320"/>
    <w:rsid w:val="00F1440C"/>
    <w:rsid w:val="00F14488"/>
    <w:rsid w:val="00F14605"/>
    <w:rsid w:val="00F147EF"/>
    <w:rsid w:val="00F150D1"/>
    <w:rsid w:val="00F151BC"/>
    <w:rsid w:val="00F151F2"/>
    <w:rsid w:val="00F15345"/>
    <w:rsid w:val="00F155FC"/>
    <w:rsid w:val="00F157F3"/>
    <w:rsid w:val="00F15C94"/>
    <w:rsid w:val="00F15D34"/>
    <w:rsid w:val="00F15D7D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0EA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006"/>
    <w:rsid w:val="00F234D2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BCF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6FF0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6AD"/>
    <w:rsid w:val="00F31851"/>
    <w:rsid w:val="00F31D83"/>
    <w:rsid w:val="00F31F4E"/>
    <w:rsid w:val="00F31FEA"/>
    <w:rsid w:val="00F3226C"/>
    <w:rsid w:val="00F323A6"/>
    <w:rsid w:val="00F3279E"/>
    <w:rsid w:val="00F32835"/>
    <w:rsid w:val="00F329AD"/>
    <w:rsid w:val="00F32AC6"/>
    <w:rsid w:val="00F32DFB"/>
    <w:rsid w:val="00F32E70"/>
    <w:rsid w:val="00F33089"/>
    <w:rsid w:val="00F3311D"/>
    <w:rsid w:val="00F33228"/>
    <w:rsid w:val="00F339A3"/>
    <w:rsid w:val="00F33B63"/>
    <w:rsid w:val="00F33E8B"/>
    <w:rsid w:val="00F347BC"/>
    <w:rsid w:val="00F34AE5"/>
    <w:rsid w:val="00F34BAD"/>
    <w:rsid w:val="00F359F3"/>
    <w:rsid w:val="00F35A0A"/>
    <w:rsid w:val="00F35AF4"/>
    <w:rsid w:val="00F35CAD"/>
    <w:rsid w:val="00F35EBD"/>
    <w:rsid w:val="00F36051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2FF3"/>
    <w:rsid w:val="00F43CE1"/>
    <w:rsid w:val="00F43FD5"/>
    <w:rsid w:val="00F442D1"/>
    <w:rsid w:val="00F44300"/>
    <w:rsid w:val="00F4460D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349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C13"/>
    <w:rsid w:val="00F50C2D"/>
    <w:rsid w:val="00F50D08"/>
    <w:rsid w:val="00F515FC"/>
    <w:rsid w:val="00F51819"/>
    <w:rsid w:val="00F518D5"/>
    <w:rsid w:val="00F51A60"/>
    <w:rsid w:val="00F51E04"/>
    <w:rsid w:val="00F51E0D"/>
    <w:rsid w:val="00F527BA"/>
    <w:rsid w:val="00F52813"/>
    <w:rsid w:val="00F52857"/>
    <w:rsid w:val="00F52A44"/>
    <w:rsid w:val="00F52F8C"/>
    <w:rsid w:val="00F53274"/>
    <w:rsid w:val="00F53878"/>
    <w:rsid w:val="00F53937"/>
    <w:rsid w:val="00F53BA0"/>
    <w:rsid w:val="00F5438D"/>
    <w:rsid w:val="00F5446B"/>
    <w:rsid w:val="00F54983"/>
    <w:rsid w:val="00F54CFF"/>
    <w:rsid w:val="00F550F4"/>
    <w:rsid w:val="00F55276"/>
    <w:rsid w:val="00F553CA"/>
    <w:rsid w:val="00F556A8"/>
    <w:rsid w:val="00F55A4D"/>
    <w:rsid w:val="00F55CDF"/>
    <w:rsid w:val="00F55D9A"/>
    <w:rsid w:val="00F56259"/>
    <w:rsid w:val="00F563A2"/>
    <w:rsid w:val="00F56510"/>
    <w:rsid w:val="00F566BF"/>
    <w:rsid w:val="00F566CC"/>
    <w:rsid w:val="00F56713"/>
    <w:rsid w:val="00F568B5"/>
    <w:rsid w:val="00F568C4"/>
    <w:rsid w:val="00F56A0E"/>
    <w:rsid w:val="00F56E43"/>
    <w:rsid w:val="00F5703B"/>
    <w:rsid w:val="00F5718B"/>
    <w:rsid w:val="00F574B2"/>
    <w:rsid w:val="00F57523"/>
    <w:rsid w:val="00F579FF"/>
    <w:rsid w:val="00F57AE9"/>
    <w:rsid w:val="00F6037A"/>
    <w:rsid w:val="00F60542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3B60"/>
    <w:rsid w:val="00F641CA"/>
    <w:rsid w:val="00F649B1"/>
    <w:rsid w:val="00F64A14"/>
    <w:rsid w:val="00F64F2F"/>
    <w:rsid w:val="00F64F9D"/>
    <w:rsid w:val="00F657CA"/>
    <w:rsid w:val="00F657FF"/>
    <w:rsid w:val="00F65DD1"/>
    <w:rsid w:val="00F66287"/>
    <w:rsid w:val="00F66315"/>
    <w:rsid w:val="00F664FE"/>
    <w:rsid w:val="00F66569"/>
    <w:rsid w:val="00F667C6"/>
    <w:rsid w:val="00F669F2"/>
    <w:rsid w:val="00F66AC8"/>
    <w:rsid w:val="00F66B87"/>
    <w:rsid w:val="00F66D01"/>
    <w:rsid w:val="00F66E4D"/>
    <w:rsid w:val="00F671FF"/>
    <w:rsid w:val="00F6724B"/>
    <w:rsid w:val="00F67524"/>
    <w:rsid w:val="00F67AFA"/>
    <w:rsid w:val="00F67B6C"/>
    <w:rsid w:val="00F67EB6"/>
    <w:rsid w:val="00F70230"/>
    <w:rsid w:val="00F703BF"/>
    <w:rsid w:val="00F7042B"/>
    <w:rsid w:val="00F7072D"/>
    <w:rsid w:val="00F709C4"/>
    <w:rsid w:val="00F70A34"/>
    <w:rsid w:val="00F710FA"/>
    <w:rsid w:val="00F713D0"/>
    <w:rsid w:val="00F7179D"/>
    <w:rsid w:val="00F71875"/>
    <w:rsid w:val="00F71F11"/>
    <w:rsid w:val="00F71F41"/>
    <w:rsid w:val="00F72326"/>
    <w:rsid w:val="00F7235B"/>
    <w:rsid w:val="00F7246A"/>
    <w:rsid w:val="00F7266D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655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182"/>
    <w:rsid w:val="00F762BD"/>
    <w:rsid w:val="00F762CF"/>
    <w:rsid w:val="00F76439"/>
    <w:rsid w:val="00F76A98"/>
    <w:rsid w:val="00F76C9D"/>
    <w:rsid w:val="00F77185"/>
    <w:rsid w:val="00F77757"/>
    <w:rsid w:val="00F777C4"/>
    <w:rsid w:val="00F77BE8"/>
    <w:rsid w:val="00F77FF7"/>
    <w:rsid w:val="00F80153"/>
    <w:rsid w:val="00F80520"/>
    <w:rsid w:val="00F80711"/>
    <w:rsid w:val="00F807DE"/>
    <w:rsid w:val="00F80940"/>
    <w:rsid w:val="00F80C44"/>
    <w:rsid w:val="00F81923"/>
    <w:rsid w:val="00F81B75"/>
    <w:rsid w:val="00F81D1F"/>
    <w:rsid w:val="00F81D6C"/>
    <w:rsid w:val="00F8202C"/>
    <w:rsid w:val="00F820AD"/>
    <w:rsid w:val="00F82AFD"/>
    <w:rsid w:val="00F833F2"/>
    <w:rsid w:val="00F8351E"/>
    <w:rsid w:val="00F835DA"/>
    <w:rsid w:val="00F83A2E"/>
    <w:rsid w:val="00F83AAF"/>
    <w:rsid w:val="00F83BBD"/>
    <w:rsid w:val="00F83C3D"/>
    <w:rsid w:val="00F84014"/>
    <w:rsid w:val="00F844AA"/>
    <w:rsid w:val="00F84521"/>
    <w:rsid w:val="00F8490C"/>
    <w:rsid w:val="00F84A6C"/>
    <w:rsid w:val="00F84B14"/>
    <w:rsid w:val="00F854A1"/>
    <w:rsid w:val="00F8583B"/>
    <w:rsid w:val="00F85B26"/>
    <w:rsid w:val="00F85F70"/>
    <w:rsid w:val="00F8603C"/>
    <w:rsid w:val="00F8626D"/>
    <w:rsid w:val="00F8646C"/>
    <w:rsid w:val="00F867CC"/>
    <w:rsid w:val="00F86BD1"/>
    <w:rsid w:val="00F86C20"/>
    <w:rsid w:val="00F86C71"/>
    <w:rsid w:val="00F86CF3"/>
    <w:rsid w:val="00F872E6"/>
    <w:rsid w:val="00F872F8"/>
    <w:rsid w:val="00F874FD"/>
    <w:rsid w:val="00F87601"/>
    <w:rsid w:val="00F87780"/>
    <w:rsid w:val="00F87846"/>
    <w:rsid w:val="00F87870"/>
    <w:rsid w:val="00F878C6"/>
    <w:rsid w:val="00F878E4"/>
    <w:rsid w:val="00F87E81"/>
    <w:rsid w:val="00F9020A"/>
    <w:rsid w:val="00F90804"/>
    <w:rsid w:val="00F9097C"/>
    <w:rsid w:val="00F90B0D"/>
    <w:rsid w:val="00F9104F"/>
    <w:rsid w:val="00F91AEE"/>
    <w:rsid w:val="00F925D9"/>
    <w:rsid w:val="00F9260D"/>
    <w:rsid w:val="00F9265F"/>
    <w:rsid w:val="00F928B4"/>
    <w:rsid w:val="00F92927"/>
    <w:rsid w:val="00F92A21"/>
    <w:rsid w:val="00F92BD9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299"/>
    <w:rsid w:val="00F965F1"/>
    <w:rsid w:val="00F96662"/>
    <w:rsid w:val="00F9688A"/>
    <w:rsid w:val="00F96B1E"/>
    <w:rsid w:val="00F97181"/>
    <w:rsid w:val="00F975D2"/>
    <w:rsid w:val="00F978BB"/>
    <w:rsid w:val="00F97A9A"/>
    <w:rsid w:val="00F97EE0"/>
    <w:rsid w:val="00F97FF2"/>
    <w:rsid w:val="00FA042E"/>
    <w:rsid w:val="00FA073F"/>
    <w:rsid w:val="00FA0969"/>
    <w:rsid w:val="00FA0C3C"/>
    <w:rsid w:val="00FA0FD1"/>
    <w:rsid w:val="00FA143E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8AF"/>
    <w:rsid w:val="00FA3A6F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53D"/>
    <w:rsid w:val="00FA66B7"/>
    <w:rsid w:val="00FA6821"/>
    <w:rsid w:val="00FA68DF"/>
    <w:rsid w:val="00FA6AF2"/>
    <w:rsid w:val="00FA6C3E"/>
    <w:rsid w:val="00FA6D29"/>
    <w:rsid w:val="00FA6F0F"/>
    <w:rsid w:val="00FA6FB1"/>
    <w:rsid w:val="00FA788C"/>
    <w:rsid w:val="00FA79FA"/>
    <w:rsid w:val="00FA7A4D"/>
    <w:rsid w:val="00FA7EA2"/>
    <w:rsid w:val="00FA7F55"/>
    <w:rsid w:val="00FB015D"/>
    <w:rsid w:val="00FB020F"/>
    <w:rsid w:val="00FB02C9"/>
    <w:rsid w:val="00FB0556"/>
    <w:rsid w:val="00FB0B45"/>
    <w:rsid w:val="00FB0D75"/>
    <w:rsid w:val="00FB100F"/>
    <w:rsid w:val="00FB10BB"/>
    <w:rsid w:val="00FB1271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3ADB"/>
    <w:rsid w:val="00FB427A"/>
    <w:rsid w:val="00FB43D5"/>
    <w:rsid w:val="00FB467E"/>
    <w:rsid w:val="00FB4AAB"/>
    <w:rsid w:val="00FB535A"/>
    <w:rsid w:val="00FB556B"/>
    <w:rsid w:val="00FB565E"/>
    <w:rsid w:val="00FB57E2"/>
    <w:rsid w:val="00FB591E"/>
    <w:rsid w:val="00FB5B09"/>
    <w:rsid w:val="00FB5B31"/>
    <w:rsid w:val="00FB5B61"/>
    <w:rsid w:val="00FB5F15"/>
    <w:rsid w:val="00FB609B"/>
    <w:rsid w:val="00FB6CCD"/>
    <w:rsid w:val="00FB6E00"/>
    <w:rsid w:val="00FB71F3"/>
    <w:rsid w:val="00FB7320"/>
    <w:rsid w:val="00FB7D0C"/>
    <w:rsid w:val="00FC02B0"/>
    <w:rsid w:val="00FC0642"/>
    <w:rsid w:val="00FC0939"/>
    <w:rsid w:val="00FC1528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8B5"/>
    <w:rsid w:val="00FC4928"/>
    <w:rsid w:val="00FC4D9E"/>
    <w:rsid w:val="00FC4E56"/>
    <w:rsid w:val="00FC4FB8"/>
    <w:rsid w:val="00FC59DF"/>
    <w:rsid w:val="00FC5A01"/>
    <w:rsid w:val="00FC5A4A"/>
    <w:rsid w:val="00FC5DB2"/>
    <w:rsid w:val="00FC671E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32C4"/>
    <w:rsid w:val="00FD3433"/>
    <w:rsid w:val="00FD3AB3"/>
    <w:rsid w:val="00FD440C"/>
    <w:rsid w:val="00FD48AE"/>
    <w:rsid w:val="00FD49C4"/>
    <w:rsid w:val="00FD4B6A"/>
    <w:rsid w:val="00FD4EBF"/>
    <w:rsid w:val="00FD4EFD"/>
    <w:rsid w:val="00FD5026"/>
    <w:rsid w:val="00FD507B"/>
    <w:rsid w:val="00FD5137"/>
    <w:rsid w:val="00FD5184"/>
    <w:rsid w:val="00FD5598"/>
    <w:rsid w:val="00FD56CC"/>
    <w:rsid w:val="00FD56F5"/>
    <w:rsid w:val="00FD583C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0B"/>
    <w:rsid w:val="00FE0EBF"/>
    <w:rsid w:val="00FE14AC"/>
    <w:rsid w:val="00FE15BB"/>
    <w:rsid w:val="00FE190D"/>
    <w:rsid w:val="00FE1922"/>
    <w:rsid w:val="00FE1940"/>
    <w:rsid w:val="00FE19ED"/>
    <w:rsid w:val="00FE1F6F"/>
    <w:rsid w:val="00FE2113"/>
    <w:rsid w:val="00FE28D2"/>
    <w:rsid w:val="00FE28EE"/>
    <w:rsid w:val="00FE2B3C"/>
    <w:rsid w:val="00FE2C03"/>
    <w:rsid w:val="00FE2D8A"/>
    <w:rsid w:val="00FE319F"/>
    <w:rsid w:val="00FE3273"/>
    <w:rsid w:val="00FE36D4"/>
    <w:rsid w:val="00FE3C5E"/>
    <w:rsid w:val="00FE4133"/>
    <w:rsid w:val="00FE4333"/>
    <w:rsid w:val="00FE43BE"/>
    <w:rsid w:val="00FE5076"/>
    <w:rsid w:val="00FE5736"/>
    <w:rsid w:val="00FE5A53"/>
    <w:rsid w:val="00FE5AB7"/>
    <w:rsid w:val="00FE5C59"/>
    <w:rsid w:val="00FE62AA"/>
    <w:rsid w:val="00FE6A24"/>
    <w:rsid w:val="00FE6AB9"/>
    <w:rsid w:val="00FE6C19"/>
    <w:rsid w:val="00FE6EE3"/>
    <w:rsid w:val="00FE700E"/>
    <w:rsid w:val="00FE77A7"/>
    <w:rsid w:val="00FE7A3D"/>
    <w:rsid w:val="00FE7A78"/>
    <w:rsid w:val="00FE7ACF"/>
    <w:rsid w:val="00FE7AFD"/>
    <w:rsid w:val="00FE7CF2"/>
    <w:rsid w:val="00FF059C"/>
    <w:rsid w:val="00FF0627"/>
    <w:rsid w:val="00FF0B06"/>
    <w:rsid w:val="00FF0D31"/>
    <w:rsid w:val="00FF11C7"/>
    <w:rsid w:val="00FF135F"/>
    <w:rsid w:val="00FF142E"/>
    <w:rsid w:val="00FF1455"/>
    <w:rsid w:val="00FF1645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1FA"/>
    <w:rsid w:val="00FF35FC"/>
    <w:rsid w:val="00FF3933"/>
    <w:rsid w:val="00FF3B9C"/>
    <w:rsid w:val="00FF4126"/>
    <w:rsid w:val="00FF4218"/>
    <w:rsid w:val="00FF4AEB"/>
    <w:rsid w:val="00FF509B"/>
    <w:rsid w:val="00FF5216"/>
    <w:rsid w:val="00FF52B1"/>
    <w:rsid w:val="00FF5847"/>
    <w:rsid w:val="00FF58AF"/>
    <w:rsid w:val="00FF5A10"/>
    <w:rsid w:val="00FF5A1D"/>
    <w:rsid w:val="00FF5CD4"/>
    <w:rsid w:val="00FF689B"/>
    <w:rsid w:val="00FF6DDB"/>
    <w:rsid w:val="00FF776D"/>
    <w:rsid w:val="00FF78B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9FDD3A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  <w:style w:type="paragraph" w:styleId="NoSpacing">
    <w:name w:val="No Spacing"/>
    <w:uiPriority w:val="1"/>
    <w:qFormat/>
    <w:rsid w:val="00970118"/>
    <w:rPr>
      <w:rFonts w:ascii="Calibri" w:eastAsia="Calibri" w:hAnsi="Calibri" w:cs="Cordia New"/>
      <w:sz w:val="22"/>
      <w:szCs w:val="28"/>
    </w:rPr>
  </w:style>
  <w:style w:type="character" w:customStyle="1" w:styleId="blockChar">
    <w:name w:val="block Char"/>
    <w:aliases w:val="b Char"/>
    <w:locked/>
    <w:rsid w:val="00FD3433"/>
    <w:rPr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CE3BA7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4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0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4EE3AB85F61D4485442917E401E7F1" ma:contentTypeVersion="2" ma:contentTypeDescription="Create a new document." ma:contentTypeScope="" ma:versionID="b6277adfc69beb61ae084576c5636205">
  <xsd:schema xmlns:xsd="http://www.w3.org/2001/XMLSchema" xmlns:xs="http://www.w3.org/2001/XMLSchema" xmlns:p="http://schemas.microsoft.com/office/2006/metadata/properties" xmlns:ns2="183db838-68a2-40db-8ca7-4955bc661a27" targetNamespace="http://schemas.microsoft.com/office/2006/metadata/properties" ma:root="true" ma:fieldsID="2becddab6e2bbef678c99a5a85d2b69e" ns2:_="">
    <xsd:import namespace="183db838-68a2-40db-8ca7-4955bc661a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db838-68a2-40db-8ca7-4955bc661a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1108DD-DDEC-4A37-8EE7-5D3FD02E79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db838-68a2-40db-8ca7-4955bc661a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BE0940-F424-4826-8162-AFF0066F9C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71EADB-F492-40CA-BC9E-9B6C5914FE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179CB8-77B7-4280-9B1C-49118DC108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14</Pages>
  <Words>2342</Words>
  <Characters>13350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15661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Warissara, Wiwantananut</cp:lastModifiedBy>
  <cp:revision>4</cp:revision>
  <cp:lastPrinted>2022-04-25T03:23:00Z</cp:lastPrinted>
  <dcterms:created xsi:type="dcterms:W3CDTF">2022-08-08T06:38:00Z</dcterms:created>
  <dcterms:modified xsi:type="dcterms:W3CDTF">2022-08-11T03:20:00Z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0x0101004A4EE3AB85F61D4485442917E401E7F1</vt:lpwstr>
  </property>
</Properties>
</file>