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69"/>
        <w:gridCol w:w="8026"/>
      </w:tblGrid>
      <w:tr w:rsidR="00BA310A" w:rsidRPr="00217D00" w14:paraId="62A96E56" w14:textId="77777777" w:rsidTr="00296540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217D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17D00" w14:paraId="6F5EC513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217D00" w14:paraId="6F6710AF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217D00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217D00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217D00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217D00" w14:paraId="5AE8F1C9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217D00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217D00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17D00" w14:paraId="0672E991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217D00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217D00" w14:paraId="60CC3576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217D00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217D00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217D00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217D00" w14:paraId="2FC0B3C0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217D00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217D0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217D00" w14:paraId="3C540D37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217D00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217D00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217D00" w14:paraId="11A4E1AB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9A1F91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A1F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9A1F91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6C786728" w:rsidR="00C44317" w:rsidRPr="009A1F91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A1F9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EB7BDF" w:rsidRPr="00217D00" w14:paraId="0849E79D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9A1F91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A1F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9A1F91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77777777" w:rsidR="00EB7BDF" w:rsidRPr="009A1F91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A1F9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217D00" w14:paraId="65E98D8A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EB7BDF" w:rsidRPr="009A1F91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A1F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EB7BDF" w:rsidRPr="009A1F91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16C9EBE" w:rsidR="00EB7BDF" w:rsidRPr="009A1F91" w:rsidRDefault="00A55B28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A1F9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96513" w:rsidRPr="00217D00" w14:paraId="4510BF69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E96513" w:rsidRPr="009A1F91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A1F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E96513" w:rsidRPr="009A1F91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2F83683D" w:rsidR="00E96513" w:rsidRPr="009A1F91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A1F9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55B28" w:rsidRPr="00217D00" w14:paraId="3DF8FAB2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A55B28" w:rsidRPr="00217D00" w:rsidRDefault="00B2075C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280B6" w14:textId="77777777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43ECBE3D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217D00" w14:paraId="4D308A56" w14:textId="77777777" w:rsidTr="00296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563C7393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8E027" w14:textId="77777777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79726A3" w:rsidR="00A55B28" w:rsidRPr="00217D00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17D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bookmarkEnd w:id="0"/>
    </w:tbl>
    <w:p w14:paraId="7F2C18CB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217D00" w:rsidRDefault="00BA310A" w:rsidP="00DC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217D00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0FE6C0B4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7B7077" w14:textId="2C1B2490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217D00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47BF">
        <w:rPr>
          <w:rFonts w:ascii="Angsana New" w:hAnsi="Angsana New"/>
          <w:color w:val="000000"/>
          <w:sz w:val="30"/>
          <w:szCs w:val="30"/>
        </w:rPr>
        <w:t>11</w:t>
      </w:r>
      <w:r w:rsidR="00DB5CCF" w:rsidRPr="006C37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348C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DB5CCF" w:rsidRPr="006C37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B5CCF" w:rsidRPr="006C376E">
        <w:rPr>
          <w:rFonts w:ascii="Angsana New" w:hAnsi="Angsana New"/>
          <w:color w:val="000000"/>
          <w:sz w:val="30"/>
          <w:szCs w:val="30"/>
        </w:rPr>
        <w:t>256</w:t>
      </w:r>
      <w:r w:rsidR="006738DF" w:rsidRPr="006C376E">
        <w:rPr>
          <w:rFonts w:ascii="Angsana New" w:hAnsi="Angsana New"/>
          <w:color w:val="000000"/>
          <w:sz w:val="30"/>
          <w:szCs w:val="30"/>
        </w:rPr>
        <w:t>5</w:t>
      </w:r>
    </w:p>
    <w:p w14:paraId="74964C1C" w14:textId="77777777" w:rsidR="00BA310A" w:rsidRPr="00217D0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0F618F" w14:textId="039C3017" w:rsidR="00D32A27" w:rsidRPr="00217D00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217D00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โรแยล พลัส จำกัด </w:t>
      </w:r>
      <w:r>
        <w:rPr>
          <w:rFonts w:ascii="Angsana New" w:hAnsi="Angsana New"/>
          <w:color w:val="000000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>
        <w:rPr>
          <w:rFonts w:ascii="Angsana New" w:hAnsi="Angsana New"/>
          <w:color w:val="000000"/>
          <w:sz w:val="30"/>
          <w:szCs w:val="30"/>
          <w:cs/>
        </w:rPr>
        <w:t>) (“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  <w:cs/>
        </w:rPr>
        <w:t xml:space="preserve">”) </w:t>
      </w:r>
      <w:r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</w:t>
      </w:r>
      <w:r w:rsidR="000F28FE">
        <w:rPr>
          <w:rFonts w:ascii="Angsana New" w:hAnsi="Angsana New" w:hint="cs"/>
          <w:color w:val="000000"/>
          <w:sz w:val="30"/>
          <w:szCs w:val="30"/>
          <w:cs/>
        </w:rPr>
        <w:t>แห่งประเทศไทยเมื่อ</w:t>
      </w:r>
      <w:r w:rsidR="007A5B5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7A5B55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0F28FE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Default="0071096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64A86BF4" w:rsidR="00710967" w:rsidRDefault="00263ADC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</w:rPr>
        <w:t xml:space="preserve">2565 </w:t>
      </w:r>
      <w:r w:rsidR="00710967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 ถือหุ้นของบริษัท</w:t>
      </w:r>
      <w:r w:rsidR="00915959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 w:rsidR="00710967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="00710967">
        <w:rPr>
          <w:rFonts w:ascii="Angsana New" w:hAnsi="Angsana New"/>
          <w:color w:val="000000"/>
          <w:sz w:val="30"/>
          <w:szCs w:val="30"/>
        </w:rPr>
        <w:t xml:space="preserve"> 34</w:t>
      </w:r>
      <w:r w:rsidR="00710967">
        <w:rPr>
          <w:rFonts w:ascii="Angsana New" w:hAnsi="Angsana New"/>
          <w:color w:val="000000"/>
          <w:sz w:val="30"/>
          <w:szCs w:val="30"/>
          <w:cs/>
        </w:rPr>
        <w:t>.</w:t>
      </w:r>
      <w:r w:rsidR="00710967">
        <w:rPr>
          <w:rFonts w:ascii="Angsana New" w:hAnsi="Angsana New"/>
          <w:color w:val="000000"/>
          <w:sz w:val="30"/>
          <w:szCs w:val="30"/>
        </w:rPr>
        <w:t xml:space="preserve">43 </w:t>
      </w:r>
      <w:r w:rsidR="00710967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="00710967">
        <w:rPr>
          <w:rFonts w:ascii="Angsana New" w:hAnsi="Angsana New"/>
          <w:color w:val="000000"/>
          <w:sz w:val="30"/>
          <w:szCs w:val="30"/>
        </w:rPr>
        <w:t>15</w:t>
      </w:r>
      <w:r w:rsidR="00710967">
        <w:rPr>
          <w:rFonts w:ascii="Angsana New" w:hAnsi="Angsana New"/>
          <w:color w:val="000000"/>
          <w:sz w:val="30"/>
          <w:szCs w:val="30"/>
          <w:cs/>
        </w:rPr>
        <w:t>.</w:t>
      </w:r>
      <w:r w:rsidR="00710967">
        <w:rPr>
          <w:rFonts w:ascii="Angsana New" w:hAnsi="Angsana New"/>
          <w:color w:val="000000"/>
          <w:sz w:val="30"/>
          <w:szCs w:val="30"/>
        </w:rPr>
        <w:t xml:space="preserve">02 </w:t>
      </w:r>
      <w:r w:rsidR="00710967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="00710967">
        <w:rPr>
          <w:rFonts w:ascii="Angsana New" w:hAnsi="Angsana New"/>
          <w:color w:val="000000"/>
          <w:sz w:val="30"/>
          <w:szCs w:val="30"/>
          <w:cs/>
        </w:rPr>
        <w:t>(</w:t>
      </w:r>
      <w:r w:rsidR="00915959" w:rsidRPr="00F56280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F5628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F56280">
        <w:rPr>
          <w:rFonts w:ascii="Angsana New" w:hAnsi="Angsana New"/>
          <w:i/>
          <w:iCs/>
          <w:color w:val="000000"/>
          <w:sz w:val="30"/>
          <w:szCs w:val="30"/>
        </w:rPr>
        <w:t>2564</w:t>
      </w:r>
      <w:r w:rsidR="00710967" w:rsidRPr="00710967">
        <w:rPr>
          <w:rFonts w:ascii="Angsana New" w:hAnsi="Angsana New"/>
          <w:i/>
          <w:iCs/>
          <w:color w:val="000000"/>
          <w:sz w:val="30"/>
          <w:szCs w:val="30"/>
          <w:cs/>
        </w:rPr>
        <w:t>:</w:t>
      </w:r>
      <w:r w:rsidR="0071096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นายพลแสง แซ่เบ๊ และนางสาวอมรรัตน์ เกษวิเศษ ถือหุ้นของบริษัท</w:t>
      </w:r>
      <w:r w:rsidR="00F5628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ในอัตรา</w:t>
      </w:r>
      <w:r w:rsidR="0071096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ร้อยละ </w:t>
      </w:r>
      <w:r w:rsidR="00710967">
        <w:rPr>
          <w:rFonts w:ascii="Angsana New" w:hAnsi="Angsana New"/>
          <w:i/>
          <w:iCs/>
          <w:color w:val="000000"/>
          <w:sz w:val="30"/>
          <w:szCs w:val="30"/>
        </w:rPr>
        <w:t>46</w:t>
      </w:r>
      <w:r w:rsidR="00710967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710967">
        <w:rPr>
          <w:rFonts w:ascii="Angsana New" w:hAnsi="Angsana New"/>
          <w:i/>
          <w:iCs/>
          <w:color w:val="000000"/>
          <w:sz w:val="30"/>
          <w:szCs w:val="30"/>
        </w:rPr>
        <w:t xml:space="preserve">14 </w:t>
      </w:r>
      <w:r w:rsidR="0071096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และร้อยละ </w:t>
      </w:r>
      <w:r w:rsidR="00710967">
        <w:rPr>
          <w:rFonts w:ascii="Angsana New" w:hAnsi="Angsana New"/>
          <w:i/>
          <w:iCs/>
          <w:color w:val="000000"/>
          <w:sz w:val="30"/>
          <w:szCs w:val="30"/>
        </w:rPr>
        <w:t>20</w:t>
      </w:r>
      <w:r w:rsidR="00710967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710967">
        <w:rPr>
          <w:rFonts w:ascii="Angsana New" w:hAnsi="Angsana New"/>
          <w:i/>
          <w:iCs/>
          <w:color w:val="000000"/>
          <w:sz w:val="30"/>
          <w:szCs w:val="30"/>
        </w:rPr>
        <w:t xml:space="preserve">13 </w:t>
      </w:r>
      <w:r w:rsidR="0071096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ตามลำดับ</w:t>
      </w:r>
      <w:r w:rsidR="00710967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7DB6919F" w14:textId="5FFD848F" w:rsidR="000F28FE" w:rsidRDefault="000F28FE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D32A27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บริษัทดำเนินธุรกิจหลักเกี่ยวกับการผลิตและจำหน่ายเครื่องดื่ม น้ำผลไม้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น้ำผลไม้ผสมเม็ดแมงลัก น้ำผลไม้ผสมเมล็ดเชีย 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น้ำนมกะทิ และน้ำนมถั่วเหลือง</w:t>
      </w:r>
    </w:p>
    <w:p w14:paraId="7F55EB7E" w14:textId="77777777" w:rsidR="00D32A27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181AC183" w:rsidR="00BA310A" w:rsidRPr="00217D00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BA310A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35B640C" w14:textId="77777777" w:rsidR="00BA310A" w:rsidRPr="00217D00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AF629" w14:textId="324F96C3" w:rsidR="00D01BB7" w:rsidRPr="00217D00" w:rsidRDefault="00D01BB7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17D00">
        <w:rPr>
          <w:rFonts w:ascii="Angsana New" w:hAnsi="Angsana New"/>
          <w:color w:val="000000"/>
          <w:sz w:val="30"/>
          <w:szCs w:val="30"/>
        </w:rPr>
        <w:t xml:space="preserve">34 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17D00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4704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3F9C" w:rsidRPr="009A1F91">
        <w:rPr>
          <w:rFonts w:ascii="Angsana New" w:hAnsi="Angsana New" w:hint="cs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400E5" w:rsidRPr="00217D00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</w:t>
      </w:r>
      <w:r w:rsidR="000400E5" w:rsidRPr="00217D00">
        <w:rPr>
          <w:rFonts w:ascii="Angsana New" w:hAnsi="Angsana New" w:hint="cs"/>
          <w:color w:val="000000"/>
          <w:sz w:val="30"/>
          <w:szCs w:val="30"/>
          <w:cs/>
        </w:rPr>
        <w:t>ไปแล้วในงบการเงินประจำปี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17D00">
        <w:rPr>
          <w:rFonts w:ascii="Angsana New" w:hAnsi="Angsana New" w:hint="cs"/>
          <w:color w:val="000000"/>
          <w:sz w:val="30"/>
          <w:szCs w:val="30"/>
        </w:rPr>
        <w:t xml:space="preserve"> 31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217D00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236B33">
        <w:rPr>
          <w:rFonts w:ascii="Angsana New" w:hAnsi="Angsana New"/>
          <w:color w:val="000000"/>
          <w:sz w:val="30"/>
          <w:szCs w:val="30"/>
        </w:rPr>
        <w:t>4</w:t>
      </w:r>
    </w:p>
    <w:p w14:paraId="64DEC4B3" w14:textId="77777777" w:rsidR="00BA310A" w:rsidRPr="00217D00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CE882" w14:textId="757D623D" w:rsidR="00D8768E" w:rsidRPr="00217D00" w:rsidRDefault="00E4254D" w:rsidP="00D8768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217D00">
        <w:rPr>
          <w:rFonts w:ascii="Angsana New" w:hAnsi="Angsana New" w:hint="cs"/>
          <w:sz w:val="30"/>
          <w:szCs w:val="30"/>
          <w:cs/>
        </w:rPr>
        <w:t>ง</w:t>
      </w:r>
      <w:r w:rsidRPr="00217D00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77150" w:rsidRPr="00217D00">
        <w:rPr>
          <w:rFonts w:ascii="Angsana New" w:hAnsi="Angsana New" w:hint="cs"/>
          <w:sz w:val="30"/>
          <w:szCs w:val="30"/>
          <w:cs/>
        </w:rPr>
        <w:t>ที่</w:t>
      </w:r>
      <w:r w:rsidRPr="00217D00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17D00">
        <w:rPr>
          <w:rFonts w:ascii="Angsana New" w:hAnsi="Angsana New" w:hint="cs"/>
          <w:sz w:val="30"/>
          <w:szCs w:val="30"/>
          <w:cs/>
        </w:rPr>
        <w:t>ไว้</w:t>
      </w:r>
      <w:r w:rsidRPr="00217D00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17D00">
        <w:rPr>
          <w:rFonts w:ascii="Angsana New" w:hAnsi="Angsana New"/>
          <w:sz w:val="30"/>
          <w:szCs w:val="30"/>
        </w:rPr>
        <w:t xml:space="preserve">31 </w:t>
      </w:r>
      <w:r w:rsidRPr="00217D0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17D00">
        <w:rPr>
          <w:rFonts w:ascii="Angsana New" w:hAnsi="Angsana New"/>
          <w:sz w:val="30"/>
          <w:szCs w:val="30"/>
        </w:rPr>
        <w:t>256</w:t>
      </w:r>
      <w:r w:rsidR="00236B33">
        <w:rPr>
          <w:rFonts w:ascii="Angsana New" w:hAnsi="Angsana New"/>
          <w:sz w:val="30"/>
          <w:szCs w:val="30"/>
        </w:rPr>
        <w:t>4</w:t>
      </w:r>
    </w:p>
    <w:p w14:paraId="58E84FB4" w14:textId="5BA6474B" w:rsidR="00CB4364" w:rsidRPr="00217D00" w:rsidRDefault="00CB4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217D00">
        <w:rPr>
          <w:sz w:val="30"/>
          <w:szCs w:val="30"/>
          <w:cs/>
        </w:rPr>
        <w:br w:type="page"/>
      </w:r>
    </w:p>
    <w:p w14:paraId="3FC53207" w14:textId="70FAE272" w:rsidR="00BA310A" w:rsidRPr="00217D00" w:rsidRDefault="00D32A27" w:rsidP="00C94B58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3070BC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       บุคคลหรือกิจการที่เกี่ยวข้องกัน</w:t>
      </w:r>
    </w:p>
    <w:p w14:paraId="0B1D049F" w14:textId="136C106C" w:rsidR="00C94B58" w:rsidRDefault="00C94B58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BEA9B8" w14:textId="693E6073" w:rsidR="009808DB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32348C">
        <w:rPr>
          <w:rFonts w:ascii="Angsana New" w:hAnsi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="0032348C">
        <w:rPr>
          <w:rFonts w:ascii="Angsana New" w:hAnsi="Angsana New"/>
          <w:color w:val="000000"/>
          <w:sz w:val="30"/>
          <w:szCs w:val="30"/>
        </w:rPr>
        <w:t>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32348C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</w:p>
    <w:p w14:paraId="5E04EF4D" w14:textId="77777777" w:rsidR="009808DB" w:rsidRPr="0084334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9F53DDC" w14:textId="10A7AD55" w:rsidR="007F3348" w:rsidRPr="00217D00" w:rsidRDefault="009808DB" w:rsidP="007F3348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รายการที่สำคัญกับบุคคล</w:t>
      </w:r>
      <w:r w:rsidR="00FD3D32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หรือกิจการที่เกี่ยวข้องกันสำหรับงวด</w:t>
      </w:r>
      <w:r w:rsidR="0032348C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FD3D32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FD3D32" w:rsidRPr="005C68E9">
        <w:rPr>
          <w:rFonts w:asciiTheme="majorBidi" w:hAnsiTheme="majorBidi" w:cstheme="majorBidi"/>
          <w:bCs/>
          <w:sz w:val="30"/>
          <w:szCs w:val="30"/>
        </w:rPr>
        <w:t>3</w:t>
      </w:r>
      <w:r w:rsidR="0032348C">
        <w:rPr>
          <w:rFonts w:asciiTheme="majorBidi" w:hAnsiTheme="majorBidi" w:cstheme="majorBidi"/>
          <w:bCs/>
          <w:sz w:val="30"/>
          <w:szCs w:val="30"/>
        </w:rPr>
        <w:t>0</w:t>
      </w:r>
      <w:r w:rsidR="00FD3D32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D3D32">
        <w:rPr>
          <w:rFonts w:asciiTheme="majorBidi" w:hAnsiTheme="majorBidi" w:cstheme="majorBidi" w:hint="cs"/>
          <w:b/>
          <w:sz w:val="30"/>
          <w:szCs w:val="30"/>
          <w:cs/>
        </w:rPr>
        <w:t>ม</w:t>
      </w:r>
      <w:r w:rsidR="0032348C">
        <w:rPr>
          <w:rFonts w:asciiTheme="majorBidi" w:hAnsiTheme="majorBidi" w:cstheme="majorBidi" w:hint="cs"/>
          <w:b/>
          <w:sz w:val="30"/>
          <w:szCs w:val="30"/>
          <w:cs/>
        </w:rPr>
        <w:t>ิถุนายน</w:t>
      </w:r>
      <w:r w:rsidR="00FD3D32">
        <w:rPr>
          <w:rFonts w:asciiTheme="majorBidi" w:hAnsiTheme="majorBidi" w:cstheme="majorBidi" w:hint="cs"/>
          <w:b/>
          <w:sz w:val="30"/>
          <w:szCs w:val="30"/>
          <w:cs/>
        </w:rPr>
        <w:t xml:space="preserve"> สรุปได้ดังนี้</w:t>
      </w:r>
    </w:p>
    <w:p w14:paraId="679DE301" w14:textId="08544E84" w:rsidR="00F1668F" w:rsidRPr="0084334E" w:rsidRDefault="00F1668F" w:rsidP="00987390">
      <w:pPr>
        <w:spacing w:line="120" w:lineRule="atLeast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217D00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217D00" w:rsidRDefault="0094024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217D00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217D00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217D00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40242" w:rsidRPr="00217D00" w14:paraId="54D3FD1A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4C0DD50" w14:textId="1125E39A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B36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32348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 w:rsidR="0032348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72" w:type="pct"/>
          </w:tcPr>
          <w:p w14:paraId="75F6F44A" w14:textId="644B67A9" w:rsidR="00940242" w:rsidRPr="00C00726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072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E06BDDC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3AE67E2" w14:textId="3BD4B71B" w:rsidR="00940242" w:rsidRPr="00C00726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072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940242" w:rsidRPr="00217D00" w14:paraId="5D63F107" w14:textId="77777777" w:rsidTr="007134E8">
        <w:trPr>
          <w:tblHeader/>
        </w:trPr>
        <w:tc>
          <w:tcPr>
            <w:tcW w:w="3505" w:type="pct"/>
          </w:tcPr>
          <w:p w14:paraId="320EAFD7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787C8E17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940242" w:rsidRPr="00217D00" w14:paraId="22A88C16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5E22904E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F06D65A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5A289D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D4FADB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0242" w:rsidRPr="00217D00" w14:paraId="3F0E2E19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3712EA61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ดอกเบี้ยรับ</w:t>
            </w:r>
          </w:p>
        </w:tc>
        <w:tc>
          <w:tcPr>
            <w:tcW w:w="672" w:type="pct"/>
          </w:tcPr>
          <w:p w14:paraId="6BB66287" w14:textId="6B804A8D" w:rsidR="00940242" w:rsidRPr="00217D00" w:rsidRDefault="00FC7924" w:rsidP="006C3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EEEC655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393B9D4C" w14:textId="0B181B52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</w:t>
            </w:r>
          </w:p>
        </w:tc>
      </w:tr>
      <w:tr w:rsidR="00940242" w:rsidRPr="00217D00" w14:paraId="1C41DFD3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69E22704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23FFBD9D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19FEDD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1531B0E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242" w:rsidRPr="00217D00" w14:paraId="31607FD3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26345F52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42399312" w14:textId="519AD576" w:rsidR="00940242" w:rsidRPr="00217D00" w:rsidRDefault="00521DAF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,730,595</w:t>
            </w:r>
          </w:p>
        </w:tc>
        <w:tc>
          <w:tcPr>
            <w:tcW w:w="145" w:type="pct"/>
          </w:tcPr>
          <w:p w14:paraId="35CC01EA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E7248D2" w14:textId="6F7168E0" w:rsidR="00940242" w:rsidRPr="00217D00" w:rsidRDefault="0032348C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9,039,456</w:t>
            </w:r>
          </w:p>
        </w:tc>
      </w:tr>
      <w:tr w:rsidR="00940242" w:rsidRPr="00217D00" w14:paraId="55C7F5D0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5E148BE8" w14:textId="77777777" w:rsidR="00940242" w:rsidRPr="00217D00" w:rsidRDefault="00940242" w:rsidP="0094024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17D00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5481D58" w14:textId="7D248DE1" w:rsidR="00940242" w:rsidRPr="00217D00" w:rsidRDefault="00521DAF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193,067</w:t>
            </w:r>
          </w:p>
        </w:tc>
        <w:tc>
          <w:tcPr>
            <w:tcW w:w="145" w:type="pct"/>
          </w:tcPr>
          <w:p w14:paraId="4A9A9F8C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8E78AE3" w14:textId="7DDF4011" w:rsidR="00940242" w:rsidRPr="00217D00" w:rsidRDefault="0032348C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187,350</w:t>
            </w:r>
          </w:p>
        </w:tc>
      </w:tr>
      <w:tr w:rsidR="00940242" w:rsidRPr="00217D00" w14:paraId="011B5835" w14:textId="77777777" w:rsidTr="007134E8">
        <w:trPr>
          <w:gridAfter w:val="1"/>
          <w:wAfter w:w="6" w:type="pct"/>
        </w:trPr>
        <w:tc>
          <w:tcPr>
            <w:tcW w:w="3505" w:type="pct"/>
          </w:tcPr>
          <w:p w14:paraId="732E141C" w14:textId="77777777" w:rsidR="00940242" w:rsidRPr="001A3E0F" w:rsidRDefault="00940242" w:rsidP="001A3E0F">
            <w:pPr>
              <w:pStyle w:val="a"/>
              <w:tabs>
                <w:tab w:val="clear" w:pos="1080"/>
              </w:tabs>
              <w:ind w:firstLine="25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A3E0F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  <w:r w:rsidRPr="001A3E0F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9C6776C" w14:textId="2784D099" w:rsidR="00940242" w:rsidRPr="00217D00" w:rsidRDefault="00521DAF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8,923,662</w:t>
            </w:r>
          </w:p>
        </w:tc>
        <w:tc>
          <w:tcPr>
            <w:tcW w:w="145" w:type="pct"/>
          </w:tcPr>
          <w:p w14:paraId="5DE050CF" w14:textId="77777777" w:rsidR="00940242" w:rsidRPr="00217D00" w:rsidRDefault="00940242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1890898" w14:textId="4D9D6BC0" w:rsidR="00940242" w:rsidRPr="00217D00" w:rsidRDefault="0032348C" w:rsidP="00940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9,226,806</w:t>
            </w:r>
          </w:p>
        </w:tc>
      </w:tr>
    </w:tbl>
    <w:p w14:paraId="07CD51B4" w14:textId="77777777" w:rsidR="00162659" w:rsidRPr="0084334E" w:rsidRDefault="00162659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0BE3675" w14:textId="7733BBA8" w:rsidR="00D8768E" w:rsidRPr="00217D00" w:rsidRDefault="00D32A27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86834571"/>
      <w:r w:rsidR="00D8768E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ลูกหนี้การค้า</w:t>
      </w:r>
      <w:bookmarkEnd w:id="1"/>
    </w:p>
    <w:p w14:paraId="2FD7BBA5" w14:textId="02466364" w:rsidR="00D8768E" w:rsidRPr="0084334E" w:rsidRDefault="00D8768E" w:rsidP="0084334E">
      <w:pPr>
        <w:spacing w:line="120" w:lineRule="atLeast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8D79E1" w:rsidRPr="00217D00" w14:paraId="1970D74D" w14:textId="77777777" w:rsidTr="0034294D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5AD2E1B5" w14:textId="5D5C9F19" w:rsidR="008D79E1" w:rsidRPr="00217D00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29CF78" w14:textId="73BFD3B1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</w:t>
            </w:r>
            <w:r w:rsidR="00ED0EED">
              <w:rPr>
                <w:rFonts w:ascii="Angsana New" w:hAnsi="Angsana New"/>
                <w:sz w:val="30"/>
                <w:szCs w:val="30"/>
              </w:rPr>
              <w:t>0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0EE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090BF4" w14:textId="77777777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217D00" w14:paraId="17B43725" w14:textId="77777777" w:rsidTr="00176A95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61958CCA" w14:textId="77777777" w:rsidR="008D79E1" w:rsidRPr="00217D00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1718" w14:textId="1539342D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4DDB45" w14:textId="77777777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06D45FDE" w:rsidR="008D79E1" w:rsidRPr="00217D00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768E" w:rsidRPr="00217D00" w14:paraId="2C095259" w14:textId="77777777" w:rsidTr="00176A95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190064AA" w14:textId="77777777" w:rsidR="00D8768E" w:rsidRPr="00217D00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22905F" w14:textId="77777777" w:rsidR="00D8768E" w:rsidRPr="00217D00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1110" w:rsidRPr="00F1442A" w14:paraId="4E4DB9F5" w14:textId="77777777" w:rsidTr="00176A95">
        <w:trPr>
          <w:trHeight w:val="20"/>
        </w:trPr>
        <w:tc>
          <w:tcPr>
            <w:tcW w:w="6570" w:type="dxa"/>
          </w:tcPr>
          <w:p w14:paraId="7CA8DEE5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86834576"/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260" w:type="dxa"/>
          </w:tcPr>
          <w:p w14:paraId="757BEABA" w14:textId="21FDEAB5" w:rsidR="00691110" w:rsidRPr="00F1442A" w:rsidRDefault="005D20DB" w:rsidP="005D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41,584,219</w:t>
            </w:r>
          </w:p>
        </w:tc>
        <w:tc>
          <w:tcPr>
            <w:tcW w:w="270" w:type="dxa"/>
          </w:tcPr>
          <w:p w14:paraId="2DE8E55F" w14:textId="77777777" w:rsidR="00691110" w:rsidRPr="00F1442A" w:rsidRDefault="00691110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1DB1A3D8" w:rsidR="00691110" w:rsidRPr="00F1442A" w:rsidRDefault="008D79E1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2A">
              <w:rPr>
                <w:rFonts w:ascii="Angsana New" w:hAnsi="Angsana New"/>
                <w:sz w:val="30"/>
                <w:szCs w:val="30"/>
              </w:rPr>
              <w:t>50,679,793</w:t>
            </w:r>
          </w:p>
        </w:tc>
      </w:tr>
      <w:tr w:rsidR="00691110" w:rsidRPr="00217D00" w14:paraId="22BBF91D" w14:textId="77777777" w:rsidTr="00176A95">
        <w:trPr>
          <w:trHeight w:val="20"/>
        </w:trPr>
        <w:tc>
          <w:tcPr>
            <w:tcW w:w="6570" w:type="dxa"/>
          </w:tcPr>
          <w:p w14:paraId="16E3C818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B7FFD43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3C430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10" w:rsidRPr="00217D00" w14:paraId="46D82568" w14:textId="77777777" w:rsidTr="00176A95">
        <w:trPr>
          <w:trHeight w:val="20"/>
        </w:trPr>
        <w:tc>
          <w:tcPr>
            <w:tcW w:w="6570" w:type="dxa"/>
          </w:tcPr>
          <w:p w14:paraId="2050952B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E775EF9" w14:textId="1A307F51" w:rsidR="00691110" w:rsidRPr="00F1442A" w:rsidRDefault="005D20DB" w:rsidP="0020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73,048,29</w:t>
            </w:r>
            <w:r w:rsidR="00A84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8353D1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10080CE7" w:rsidR="00691110" w:rsidRPr="00F1442A" w:rsidRDefault="008D79E1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2A">
              <w:rPr>
                <w:rFonts w:ascii="Angsana New" w:hAnsi="Angsana New"/>
                <w:sz w:val="30"/>
                <w:szCs w:val="30"/>
              </w:rPr>
              <w:t>2,981,050</w:t>
            </w:r>
          </w:p>
        </w:tc>
      </w:tr>
      <w:tr w:rsidR="00691110" w:rsidRPr="00217D00" w14:paraId="356EB716" w14:textId="77777777" w:rsidTr="00176A95">
        <w:trPr>
          <w:trHeight w:val="20"/>
        </w:trPr>
        <w:tc>
          <w:tcPr>
            <w:tcW w:w="6570" w:type="dxa"/>
          </w:tcPr>
          <w:p w14:paraId="52AB9095" w14:textId="40220D7C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873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="008078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217D00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AD6743B" w14:textId="2EB2F476" w:rsidR="00691110" w:rsidRPr="005D20DB" w:rsidRDefault="005D20DB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02C59">
              <w:rPr>
                <w:rFonts w:ascii="Angsana New" w:hAnsi="Angsana New"/>
                <w:sz w:val="30"/>
                <w:szCs w:val="30"/>
              </w:rPr>
              <w:t>518,627</w:t>
            </w:r>
          </w:p>
        </w:tc>
        <w:tc>
          <w:tcPr>
            <w:tcW w:w="270" w:type="dxa"/>
          </w:tcPr>
          <w:p w14:paraId="3035B594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83C6CF" w14:textId="59B20093" w:rsidR="00691110" w:rsidRPr="00217D00" w:rsidRDefault="00531808" w:rsidP="0053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D20DB" w:rsidRPr="00217D00" w14:paraId="700FC24B" w14:textId="77777777" w:rsidTr="00176A95">
        <w:trPr>
          <w:trHeight w:val="20"/>
        </w:trPr>
        <w:tc>
          <w:tcPr>
            <w:tcW w:w="6570" w:type="dxa"/>
          </w:tcPr>
          <w:p w14:paraId="3D1B357D" w14:textId="074F1712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DFC743" w14:textId="43203575" w:rsidR="005D20DB" w:rsidRPr="00217D00" w:rsidRDefault="005D20DB" w:rsidP="0020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115,15</w:t>
            </w:r>
            <w:r w:rsidR="00202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02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A84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EC40CA" w14:textId="77777777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062E129D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  <w:tr w:rsidR="005D20DB" w:rsidRPr="00217D00" w14:paraId="44EDAAAE" w14:textId="77777777" w:rsidTr="00176A95">
        <w:trPr>
          <w:trHeight w:val="20"/>
        </w:trPr>
        <w:tc>
          <w:tcPr>
            <w:tcW w:w="6570" w:type="dxa"/>
          </w:tcPr>
          <w:p w14:paraId="6D1FE69D" w14:textId="7FEFE5C3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EFB16" w14:textId="218926CF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18ACFE69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D20DB" w:rsidRPr="00217D00" w14:paraId="18D4ECDE" w14:textId="77777777" w:rsidTr="00176A95">
        <w:trPr>
          <w:trHeight w:val="20"/>
        </w:trPr>
        <w:tc>
          <w:tcPr>
            <w:tcW w:w="6570" w:type="dxa"/>
          </w:tcPr>
          <w:p w14:paraId="6CB99F2A" w14:textId="477A38DB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00843CD7" w:rsidR="005D20DB" w:rsidRPr="00217D00" w:rsidRDefault="005D20DB" w:rsidP="00B1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115,15</w:t>
            </w:r>
            <w:r w:rsidR="00B14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4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84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3EE669" w14:textId="77777777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6EAC9FB5" w:rsidR="005D20DB" w:rsidRPr="00217D00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</w:tbl>
    <w:p w14:paraId="1899FA0E" w14:textId="04858944" w:rsidR="00C44317" w:rsidRDefault="00C44317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1EF9BFF" w14:textId="77777777" w:rsidR="00A847BF" w:rsidRDefault="00A847BF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E65762C" w14:textId="716B8ED0" w:rsidR="00E91D34" w:rsidRPr="00217D00" w:rsidRDefault="00D32A27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D8768E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C5335F" w:rsidRDefault="00E91D34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34AC9192" w14:textId="1DD57470" w:rsidR="008A236D" w:rsidRPr="00217D00" w:rsidRDefault="008A236D" w:rsidP="008A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>การซื้อ จำหน่าย และโอนอาคารและอุปกรณ์สำหรับ</w:t>
      </w:r>
      <w:r w:rsidR="007B6706"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>งวด</w:t>
      </w:r>
      <w:r w:rsidR="00156096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</w:rPr>
        <w:t>3</w:t>
      </w:r>
      <w:r w:rsidR="00F97A26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="00A16F56">
        <w:rPr>
          <w:rFonts w:ascii="Angsana New" w:hAnsi="Angsana New" w:hint="cs"/>
          <w:color w:val="000000"/>
          <w:spacing w:val="6"/>
          <w:sz w:val="30"/>
          <w:szCs w:val="30"/>
          <w:cs/>
        </w:rPr>
        <w:t>ม</w:t>
      </w:r>
      <w:r w:rsidR="00F97A26">
        <w:rPr>
          <w:rFonts w:ascii="Angsana New" w:hAnsi="Angsana New" w:hint="cs"/>
          <w:color w:val="000000"/>
          <w:spacing w:val="6"/>
          <w:sz w:val="30"/>
          <w:szCs w:val="30"/>
          <w:cs/>
        </w:rPr>
        <w:t>ิถุนายน</w:t>
      </w:r>
      <w:r w:rsidR="00A16F56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pacing w:val="4"/>
          <w:sz w:val="30"/>
          <w:szCs w:val="30"/>
        </w:rPr>
        <w:t>256</w:t>
      </w:r>
      <w:r w:rsidR="00A16F56">
        <w:rPr>
          <w:rFonts w:ascii="Angsana New" w:hAnsi="Angsana New"/>
          <w:color w:val="000000"/>
          <w:spacing w:val="4"/>
          <w:sz w:val="30"/>
          <w:szCs w:val="30"/>
        </w:rPr>
        <w:t>5</w:t>
      </w:r>
      <w:r w:rsidRPr="00217D0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C5335F" w:rsidRDefault="008A236D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217D00" w14:paraId="588F67D4" w14:textId="77777777" w:rsidTr="007134E8">
        <w:trPr>
          <w:trHeight w:val="406"/>
        </w:trPr>
        <w:tc>
          <w:tcPr>
            <w:tcW w:w="3077" w:type="pct"/>
          </w:tcPr>
          <w:p w14:paraId="0FDED552" w14:textId="77777777" w:rsidR="008A236D" w:rsidRPr="00217D00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การจำหน่ายและ</w:t>
            </w:r>
          </w:p>
        </w:tc>
      </w:tr>
      <w:tr w:rsidR="008A236D" w:rsidRPr="00217D00" w14:paraId="61112D92" w14:textId="77777777" w:rsidTr="007134E8">
        <w:trPr>
          <w:trHeight w:val="406"/>
        </w:trPr>
        <w:tc>
          <w:tcPr>
            <w:tcW w:w="3077" w:type="pct"/>
          </w:tcPr>
          <w:p w14:paraId="108F2608" w14:textId="77777777" w:rsidR="008A236D" w:rsidRPr="00217D00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217D00" w14:paraId="42E54323" w14:textId="77777777" w:rsidTr="007134E8">
        <w:trPr>
          <w:trHeight w:val="349"/>
        </w:trPr>
        <w:tc>
          <w:tcPr>
            <w:tcW w:w="3077" w:type="pct"/>
          </w:tcPr>
          <w:p w14:paraId="6B0E28B5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217D00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217D00" w14:paraId="43A5BE18" w14:textId="77777777" w:rsidTr="007134E8">
        <w:trPr>
          <w:trHeight w:val="417"/>
        </w:trPr>
        <w:tc>
          <w:tcPr>
            <w:tcW w:w="3077" w:type="pct"/>
          </w:tcPr>
          <w:p w14:paraId="65DCE995" w14:textId="253400DA" w:rsidR="005D20DB" w:rsidRPr="00217D00" w:rsidRDefault="005D20DB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584B8485" w:rsidR="005D20DB" w:rsidRPr="005D20DB" w:rsidRDefault="005D20D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  <w:tc>
          <w:tcPr>
            <w:tcW w:w="160" w:type="pct"/>
          </w:tcPr>
          <w:p w14:paraId="19530371" w14:textId="77777777" w:rsidR="005D20DB" w:rsidRPr="005D20DB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0F9E505E" w:rsidR="005D20DB" w:rsidRPr="005D20DB" w:rsidRDefault="00C5335F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2BAF562F" w14:textId="77777777" w:rsidTr="007134E8">
        <w:trPr>
          <w:trHeight w:val="417"/>
        </w:trPr>
        <w:tc>
          <w:tcPr>
            <w:tcW w:w="3077" w:type="pct"/>
          </w:tcPr>
          <w:p w14:paraId="4F7A11DA" w14:textId="4D422A00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23A44A0E" w:rsidR="00691110" w:rsidRPr="00217D00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6,358,165</w:t>
            </w:r>
          </w:p>
        </w:tc>
        <w:tc>
          <w:tcPr>
            <w:tcW w:w="160" w:type="pct"/>
          </w:tcPr>
          <w:p w14:paraId="7212C56B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477DE59D" w:rsidR="00691110" w:rsidRPr="00217D00" w:rsidRDefault="00C5335F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6AFD523F" w14:textId="77777777" w:rsidTr="007134E8">
        <w:trPr>
          <w:trHeight w:val="428"/>
        </w:trPr>
        <w:tc>
          <w:tcPr>
            <w:tcW w:w="3077" w:type="pct"/>
          </w:tcPr>
          <w:p w14:paraId="4311F8ED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19AA5403" w:rsidR="00691110" w:rsidRPr="00217D00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26,681,376</w:t>
            </w:r>
          </w:p>
        </w:tc>
        <w:tc>
          <w:tcPr>
            <w:tcW w:w="160" w:type="pct"/>
          </w:tcPr>
          <w:p w14:paraId="2108EFBD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4366D115" w:rsidR="00691110" w:rsidRPr="00217D00" w:rsidRDefault="005A5546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119,304</w:t>
            </w:r>
          </w:p>
        </w:tc>
      </w:tr>
      <w:tr w:rsidR="00691110" w:rsidRPr="00217D00" w14:paraId="6C0F8234" w14:textId="77777777" w:rsidTr="003A66B0">
        <w:trPr>
          <w:trHeight w:val="417"/>
        </w:trPr>
        <w:tc>
          <w:tcPr>
            <w:tcW w:w="3077" w:type="pct"/>
          </w:tcPr>
          <w:p w14:paraId="13491853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เครื่องตกแต่ง </w:t>
            </w: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ติดตั้ง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851" w:type="pct"/>
          </w:tcPr>
          <w:p w14:paraId="7636EF1B" w14:textId="62C84759" w:rsidR="00691110" w:rsidRPr="00217D00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213,225</w:t>
            </w:r>
          </w:p>
        </w:tc>
        <w:tc>
          <w:tcPr>
            <w:tcW w:w="160" w:type="pct"/>
          </w:tcPr>
          <w:p w14:paraId="347FDF89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43DE8C1B" w:rsidR="00691110" w:rsidRPr="00217D00" w:rsidRDefault="00C5335F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217D00" w14:paraId="458DF5AB" w14:textId="77777777" w:rsidTr="003A66B0">
        <w:trPr>
          <w:trHeight w:val="417"/>
        </w:trPr>
        <w:tc>
          <w:tcPr>
            <w:tcW w:w="3077" w:type="pct"/>
          </w:tcPr>
          <w:p w14:paraId="5FEDD8BB" w14:textId="07822B92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4BB1BA01" w:rsidR="00691110" w:rsidRPr="00217D00" w:rsidRDefault="00C5335F" w:rsidP="00ED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29" w:right="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203F6279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12E9681B" w:rsidR="00691110" w:rsidRPr="00217D00" w:rsidRDefault="005A5546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</w:tr>
      <w:tr w:rsidR="00691110" w:rsidRPr="00217D00" w14:paraId="21A2F0A1" w14:textId="77777777" w:rsidTr="007134E8">
        <w:trPr>
          <w:trHeight w:val="417"/>
        </w:trPr>
        <w:tc>
          <w:tcPr>
            <w:tcW w:w="3077" w:type="pct"/>
          </w:tcPr>
          <w:p w14:paraId="2A02F3DC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29ED1A8B" w:rsidR="00691110" w:rsidRPr="00217D00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22,889,467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2FB16BC5" w:rsidR="00691110" w:rsidRPr="00217D00" w:rsidRDefault="005A5546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27,585,450</w:t>
            </w:r>
          </w:p>
        </w:tc>
      </w:tr>
      <w:tr w:rsidR="00691110" w:rsidRPr="00217D00" w14:paraId="42FBBA25" w14:textId="77777777" w:rsidTr="007134E8">
        <w:trPr>
          <w:trHeight w:val="438"/>
        </w:trPr>
        <w:tc>
          <w:tcPr>
            <w:tcW w:w="3077" w:type="pct"/>
          </w:tcPr>
          <w:p w14:paraId="02F6071D" w14:textId="77777777" w:rsidR="00691110" w:rsidRPr="00217D00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6B6A63AF" w:rsidR="00691110" w:rsidRPr="00217D00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58,142,233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691110" w:rsidRPr="00217D00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05CA5A43" w:rsidR="00691110" w:rsidRPr="00217D00" w:rsidRDefault="005A554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27,707,801</w:t>
            </w:r>
          </w:p>
        </w:tc>
      </w:tr>
    </w:tbl>
    <w:p w14:paraId="07B242C4" w14:textId="682AAF0F" w:rsidR="00987390" w:rsidRPr="00C5335F" w:rsidRDefault="00987390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488AB86D" w14:textId="2DD3F5C0" w:rsidR="00730C3B" w:rsidRPr="00730C3B" w:rsidRDefault="00730C3B" w:rsidP="0073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pacing w:val="5"/>
          <w:sz w:val="28"/>
          <w:szCs w:val="28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71AD7743" w14:textId="26C529E5" w:rsidR="00730C3B" w:rsidRPr="00C5335F" w:rsidRDefault="00730C3B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217D00" w14:paraId="18DA098E" w14:textId="77777777" w:rsidTr="00376CC2">
        <w:tc>
          <w:tcPr>
            <w:tcW w:w="5490" w:type="dxa"/>
          </w:tcPr>
          <w:p w14:paraId="36B6F96E" w14:textId="77777777" w:rsidR="00730C3B" w:rsidRPr="00217D00" w:rsidRDefault="00730C3B" w:rsidP="00376C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409409" w14:textId="42D76A34" w:rsidR="00730C3B" w:rsidRPr="00217D00" w:rsidRDefault="00730C3B" w:rsidP="00376CC2">
            <w:pPr>
              <w:tabs>
                <w:tab w:val="clear" w:pos="3515"/>
                <w:tab w:val="left" w:pos="1402"/>
              </w:tabs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</w:t>
            </w:r>
            <w:r w:rsidR="00F556F3">
              <w:rPr>
                <w:rFonts w:ascii="Angsana New" w:hAnsi="Angsana New"/>
                <w:sz w:val="30"/>
                <w:szCs w:val="30"/>
              </w:rPr>
              <w:t>0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F556F3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457BE580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="Angsana New" w:hAnsi="Angsana New"/>
                <w:sz w:val="30"/>
                <w:szCs w:val="30"/>
              </w:rPr>
              <w:t>31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217D00" w14:paraId="28F5DA8C" w14:textId="77777777" w:rsidTr="00376CC2">
        <w:tc>
          <w:tcPr>
            <w:tcW w:w="5490" w:type="dxa"/>
          </w:tcPr>
          <w:p w14:paraId="7FAD4F7E" w14:textId="77777777" w:rsidR="00730C3B" w:rsidRPr="00217D00" w:rsidRDefault="00730C3B" w:rsidP="00376C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77777777" w:rsidR="00730C3B" w:rsidRPr="00217D00" w:rsidRDefault="00730C3B" w:rsidP="00376CC2">
            <w:pPr>
              <w:tabs>
                <w:tab w:val="clear" w:pos="3515"/>
                <w:tab w:val="left" w:pos="1402"/>
              </w:tabs>
              <w:spacing w:line="1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3485AE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726">
              <w:rPr>
                <w:rFonts w:ascii="Angsana New" w:hAnsi="Angsana New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30C3B" w:rsidRPr="00217D00" w14:paraId="1B54662B" w14:textId="77777777" w:rsidTr="00376CC2">
        <w:tc>
          <w:tcPr>
            <w:tcW w:w="5490" w:type="dxa"/>
          </w:tcPr>
          <w:p w14:paraId="7ACDE99F" w14:textId="77777777" w:rsidR="00730C3B" w:rsidRPr="00217D00" w:rsidRDefault="00730C3B" w:rsidP="00376C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217D00" w:rsidRDefault="00730C3B" w:rsidP="00376CC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217D00" w:rsidRDefault="00730C3B" w:rsidP="00376CC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217D00" w14:paraId="60A05377" w14:textId="77777777" w:rsidTr="00376CC2">
        <w:tc>
          <w:tcPr>
            <w:tcW w:w="5490" w:type="dxa"/>
          </w:tcPr>
          <w:p w14:paraId="0FE03473" w14:textId="77777777" w:rsidR="00730C3B" w:rsidRPr="00217D00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217D00" w:rsidRDefault="00730C3B" w:rsidP="00376CC2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217D00" w:rsidRDefault="00730C3B" w:rsidP="00376CC2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C3B" w:rsidRPr="00217D00" w14:paraId="2EE2B51C" w14:textId="77777777" w:rsidTr="00376CC2">
        <w:tc>
          <w:tcPr>
            <w:tcW w:w="5490" w:type="dxa"/>
          </w:tcPr>
          <w:p w14:paraId="01AED879" w14:textId="77777777" w:rsidR="00730C3B" w:rsidRPr="00217D00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BB33E13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12DDB96F" w:rsidR="00730C3B" w:rsidRPr="00217D00" w:rsidRDefault="005A5546" w:rsidP="00493F76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359772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77777777" w:rsidR="00730C3B" w:rsidRPr="00A16F56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14,456,573</w:t>
            </w:r>
          </w:p>
        </w:tc>
      </w:tr>
      <w:tr w:rsidR="00730C3B" w:rsidRPr="00217D00" w14:paraId="21E297E9" w14:textId="77777777" w:rsidTr="00376CC2">
        <w:tc>
          <w:tcPr>
            <w:tcW w:w="5490" w:type="dxa"/>
          </w:tcPr>
          <w:p w14:paraId="4A4AC332" w14:textId="77777777" w:rsidR="00730C3B" w:rsidRPr="00217D00" w:rsidRDefault="00730C3B" w:rsidP="00376CC2">
            <w:pPr>
              <w:tabs>
                <w:tab w:val="clear" w:pos="227"/>
                <w:tab w:val="left" w:pos="336"/>
              </w:tabs>
              <w:spacing w:line="12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12F2EB4" w14:textId="77777777" w:rsidR="00730C3B" w:rsidRPr="00217D00" w:rsidRDefault="00730C3B" w:rsidP="00376CC2">
            <w:pPr>
              <w:spacing w:line="120" w:lineRule="atLeas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1F8B8D" w14:textId="375DE0F8" w:rsidR="00730C3B" w:rsidRPr="00217D00" w:rsidRDefault="005A5546" w:rsidP="00493F76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398A19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573ADE2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30,318,987</w:t>
            </w:r>
          </w:p>
        </w:tc>
      </w:tr>
      <w:tr w:rsidR="00730C3B" w:rsidRPr="00217D00" w14:paraId="62724206" w14:textId="77777777" w:rsidTr="00376CC2">
        <w:tc>
          <w:tcPr>
            <w:tcW w:w="5490" w:type="dxa"/>
            <w:shd w:val="clear" w:color="auto" w:fill="auto"/>
          </w:tcPr>
          <w:p w14:paraId="0CEA9333" w14:textId="77777777" w:rsidR="00730C3B" w:rsidRPr="00217D00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1E1DBEEE" w14:textId="77777777" w:rsidR="00730C3B" w:rsidRPr="00217D00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6327B29" w14:textId="77777777" w:rsidR="00730C3B" w:rsidRPr="00217D00" w:rsidRDefault="00730C3B" w:rsidP="00376C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ABD7C6" w14:textId="0590736F" w:rsidR="00730C3B" w:rsidRPr="00217D00" w:rsidRDefault="005A5546" w:rsidP="00493F76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16E6B" w14:textId="77777777" w:rsidR="00730C3B" w:rsidRPr="00217D00" w:rsidRDefault="00730C3B" w:rsidP="00376CC2">
            <w:pPr>
              <w:pStyle w:val="acctfourfigures"/>
              <w:tabs>
                <w:tab w:val="clear" w:pos="765"/>
                <w:tab w:val="decimal" w:pos="972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75CE26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28,118,237</w:t>
            </w:r>
          </w:p>
        </w:tc>
      </w:tr>
      <w:tr w:rsidR="00730C3B" w:rsidRPr="00217D00" w14:paraId="0AD8E02E" w14:textId="77777777" w:rsidTr="00376CC2">
        <w:trPr>
          <w:trHeight w:val="389"/>
        </w:trPr>
        <w:tc>
          <w:tcPr>
            <w:tcW w:w="5490" w:type="dxa"/>
            <w:shd w:val="clear" w:color="auto" w:fill="auto"/>
          </w:tcPr>
          <w:p w14:paraId="545BBF30" w14:textId="77777777" w:rsidR="00730C3B" w:rsidRDefault="00730C3B" w:rsidP="00376CC2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นหนึ่งปี</w:t>
            </w:r>
          </w:p>
        </w:tc>
        <w:tc>
          <w:tcPr>
            <w:tcW w:w="270" w:type="dxa"/>
            <w:shd w:val="clear" w:color="auto" w:fill="auto"/>
          </w:tcPr>
          <w:p w14:paraId="5EC27A90" w14:textId="77777777" w:rsidR="00730C3B" w:rsidRPr="00217D00" w:rsidRDefault="00730C3B" w:rsidP="00376CC2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D641" w14:textId="418669ED" w:rsidR="00730C3B" w:rsidRPr="00217D00" w:rsidRDefault="005A5546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178,478</w:t>
            </w:r>
          </w:p>
        </w:tc>
        <w:tc>
          <w:tcPr>
            <w:tcW w:w="270" w:type="dxa"/>
            <w:shd w:val="clear" w:color="auto" w:fill="auto"/>
          </w:tcPr>
          <w:p w14:paraId="16FC63B1" w14:textId="77777777" w:rsidR="00730C3B" w:rsidRPr="00217D00" w:rsidRDefault="00730C3B" w:rsidP="00376CC2">
            <w:pPr>
              <w:pStyle w:val="BodyText"/>
              <w:tabs>
                <w:tab w:val="decimal" w:pos="972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93C3D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353,319</w:t>
            </w:r>
          </w:p>
        </w:tc>
      </w:tr>
      <w:tr w:rsidR="00730C3B" w:rsidRPr="00217D00" w14:paraId="698332DE" w14:textId="77777777" w:rsidTr="00376CC2">
        <w:tc>
          <w:tcPr>
            <w:tcW w:w="5490" w:type="dxa"/>
            <w:shd w:val="clear" w:color="auto" w:fill="auto"/>
          </w:tcPr>
          <w:p w14:paraId="3D1D0D78" w14:textId="77777777" w:rsidR="00730C3B" w:rsidRPr="00217D00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730C3B" w:rsidRPr="00217D00" w:rsidRDefault="00730C3B" w:rsidP="00376CC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20A04833" w:rsidR="00730C3B" w:rsidRPr="00217D00" w:rsidRDefault="00521DAF" w:rsidP="00376CC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178,478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52AAF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73,247,116</w:t>
            </w:r>
          </w:p>
        </w:tc>
      </w:tr>
      <w:tr w:rsidR="002E58FD" w:rsidRPr="00217D00" w14:paraId="345129E2" w14:textId="77777777" w:rsidTr="002E58FD">
        <w:tc>
          <w:tcPr>
            <w:tcW w:w="5490" w:type="dxa"/>
            <w:shd w:val="clear" w:color="auto" w:fill="auto"/>
          </w:tcPr>
          <w:p w14:paraId="4F8CE943" w14:textId="77777777" w:rsidR="002E58FD" w:rsidRPr="00217D00" w:rsidRDefault="002E58FD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2E58FD" w:rsidRPr="00217D00" w:rsidRDefault="002E58FD" w:rsidP="00376CC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2E58FD" w:rsidRDefault="002E58FD" w:rsidP="00376CC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2E58FD" w:rsidRPr="00217D00" w:rsidRDefault="002E58FD" w:rsidP="00376CC2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2E58FD" w:rsidRDefault="002E58FD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0C3B" w:rsidRPr="00217D00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730C3B" w:rsidRPr="00217D00" w:rsidRDefault="00730C3B" w:rsidP="00376CC2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C3B" w:rsidRPr="00217D00" w14:paraId="7F062328" w14:textId="77777777" w:rsidTr="00376C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77777777" w:rsidR="00730C3B" w:rsidRPr="00217D00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217D0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0C2C137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4AC2D66E" w:rsidR="00730C3B" w:rsidRPr="00217D00" w:rsidRDefault="005A5546" w:rsidP="00493F76">
            <w:pPr>
              <w:pStyle w:val="acctfourfigures"/>
              <w:tabs>
                <w:tab w:val="clear" w:pos="765"/>
              </w:tabs>
              <w:spacing w:line="120" w:lineRule="atLeast"/>
              <w:ind w:left="-221" w:right="255" w:firstLine="2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BB7DA0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57,494,726</w:t>
            </w:r>
          </w:p>
        </w:tc>
      </w:tr>
      <w:tr w:rsidR="00730C3B" w:rsidRPr="00217D00" w14:paraId="30D4BE2F" w14:textId="77777777" w:rsidTr="00376C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730C3B" w:rsidRPr="00217D00" w:rsidRDefault="00730C3B" w:rsidP="00376CC2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730C3B" w:rsidRPr="00217D00" w:rsidRDefault="00730C3B" w:rsidP="00376CC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582B2DE5" w:rsidR="00730C3B" w:rsidRPr="00217D00" w:rsidRDefault="005A5546" w:rsidP="00493F76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929D85" w14:textId="77777777" w:rsidR="00730C3B" w:rsidRPr="00217D00" w:rsidRDefault="00730C3B" w:rsidP="00376CC2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77777777" w:rsidR="00730C3B" w:rsidRPr="00217D00" w:rsidRDefault="00730C3B" w:rsidP="00376CC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57,494,726</w:t>
            </w:r>
          </w:p>
        </w:tc>
      </w:tr>
    </w:tbl>
    <w:bookmarkEnd w:id="3"/>
    <w:p w14:paraId="3734CD1A" w14:textId="32E3F6C3" w:rsidR="00730C3B" w:rsidRPr="00BD5808" w:rsidRDefault="00730C3B" w:rsidP="00BD5808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580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รายการเคลื่อนไหวของเงินกู้ยืมระยะยาวจากสถาบันการเงินสำหรับงว</w:t>
      </w:r>
      <w:r w:rsidRPr="00BD5808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C5335F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BD580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F556F3" w:rsidRPr="00BD580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F556F3" w:rsidRPr="00BD58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556F3" w:rsidRPr="00BD580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F556F3" w:rsidRPr="00BD5808">
        <w:rPr>
          <w:rFonts w:asciiTheme="majorBidi" w:hAnsiTheme="majorBidi" w:cstheme="majorBidi"/>
          <w:spacing w:val="-4"/>
          <w:sz w:val="30"/>
          <w:szCs w:val="30"/>
        </w:rPr>
        <w:t xml:space="preserve"> 2565</w:t>
      </w:r>
      <w:r w:rsidR="00F556F3" w:rsidRPr="00BD58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D5808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FAD2BD8" w14:textId="77777777" w:rsidR="00730C3B" w:rsidRPr="00BD5808" w:rsidRDefault="00730C3B" w:rsidP="00730C3B">
      <w:pPr>
        <w:ind w:left="540" w:right="-43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</w:tblGrid>
      <w:tr w:rsidR="00730C3B" w:rsidRPr="00217D00" w14:paraId="55375B5E" w14:textId="77777777" w:rsidTr="00376CC2">
        <w:tc>
          <w:tcPr>
            <w:tcW w:w="7650" w:type="dxa"/>
          </w:tcPr>
          <w:p w14:paraId="3177EFA9" w14:textId="77777777" w:rsidR="00730C3B" w:rsidRPr="00217D00" w:rsidRDefault="00730C3B" w:rsidP="00376C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131F957" w14:textId="77777777" w:rsidR="00730C3B" w:rsidRPr="00217D00" w:rsidRDefault="00730C3B" w:rsidP="00376C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30C3B" w:rsidRPr="00217D00" w14:paraId="7BF13DBB" w14:textId="77777777" w:rsidTr="00376CC2">
        <w:tc>
          <w:tcPr>
            <w:tcW w:w="7650" w:type="dxa"/>
          </w:tcPr>
          <w:p w14:paraId="47B8FA0B" w14:textId="77777777" w:rsidR="00730C3B" w:rsidRPr="006C1111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11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11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C11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6C1111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vAlign w:val="bottom"/>
          </w:tcPr>
          <w:p w14:paraId="1E5D4A1F" w14:textId="77777777" w:rsidR="00730C3B" w:rsidRPr="00727A64" w:rsidRDefault="00730C3B" w:rsidP="00376CC2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6C11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</w:p>
        </w:tc>
      </w:tr>
      <w:tr w:rsidR="00730C3B" w:rsidRPr="00217D00" w14:paraId="01805139" w14:textId="77777777" w:rsidTr="00376CC2">
        <w:tc>
          <w:tcPr>
            <w:tcW w:w="7650" w:type="dxa"/>
            <w:shd w:val="clear" w:color="auto" w:fill="auto"/>
          </w:tcPr>
          <w:p w14:paraId="70DA3128" w14:textId="77777777" w:rsidR="00730C3B" w:rsidRPr="006C1111" w:rsidRDefault="00730C3B" w:rsidP="00376CC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1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CC00B" w14:textId="1D911DCC" w:rsidR="00730C3B" w:rsidRPr="005A5546" w:rsidRDefault="005A5546" w:rsidP="00376CC2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54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5A5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  <w:r w:rsidRPr="005A554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30C3B" w:rsidRPr="00217D00" w14:paraId="205ECF37" w14:textId="77777777" w:rsidTr="00376CC2">
        <w:tc>
          <w:tcPr>
            <w:tcW w:w="7650" w:type="dxa"/>
            <w:shd w:val="clear" w:color="auto" w:fill="auto"/>
          </w:tcPr>
          <w:p w14:paraId="32B8A87D" w14:textId="7A383C12" w:rsidR="00730C3B" w:rsidRPr="006C1111" w:rsidRDefault="00F556F3" w:rsidP="00376CC2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1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C11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C11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6C1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48066" w14:textId="6A839C4A" w:rsidR="00730C3B" w:rsidRPr="005A5546" w:rsidRDefault="005A5546" w:rsidP="00BD580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554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040407A" w14:textId="77777777" w:rsidR="00730C3B" w:rsidRPr="00BD5808" w:rsidRDefault="00730C3B" w:rsidP="00730C3B">
      <w:pPr>
        <w:ind w:right="-43" w:firstLine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4540D8" w14:textId="1EADF4B4" w:rsidR="00730C3B" w:rsidRPr="00E13CEB" w:rsidRDefault="00E13CEB" w:rsidP="00E13CEB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ในระหว่างเดือนมิถุนายน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บริษัทได้จ่ายคืนเงินกู้ยืมระยะยาวทั้ง</w:t>
      </w:r>
      <w:r w:rsidR="003D392F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แก่สถาบันการเงินแล้ว</w:t>
      </w:r>
    </w:p>
    <w:p w14:paraId="67BDBF31" w14:textId="77777777" w:rsidR="00730C3B" w:rsidRPr="00BD5808" w:rsidRDefault="00730C3B" w:rsidP="00730C3B">
      <w:pPr>
        <w:ind w:left="540" w:right="-432"/>
        <w:jc w:val="thaiDistribute"/>
        <w:rPr>
          <w:rFonts w:asciiTheme="majorBidi" w:hAnsiTheme="majorBidi" w:cstheme="majorBidi"/>
          <w:sz w:val="24"/>
          <w:szCs w:val="24"/>
        </w:rPr>
      </w:pPr>
    </w:p>
    <w:p w14:paraId="755C9B02" w14:textId="6AE636F9" w:rsidR="00730C3B" w:rsidRPr="00217D00" w:rsidRDefault="00730C3B" w:rsidP="00730C3B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D0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</w:rPr>
        <w:t>3</w:t>
      </w:r>
      <w:r w:rsidR="00AB440B">
        <w:rPr>
          <w:rFonts w:asciiTheme="majorBidi" w:hAnsiTheme="majorBidi" w:cstheme="majorBidi"/>
          <w:sz w:val="30"/>
          <w:szCs w:val="30"/>
        </w:rPr>
        <w:t>0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AB440B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217D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217D00">
        <w:rPr>
          <w:rFonts w:asciiTheme="majorBidi" w:hAnsiTheme="majorBidi"/>
          <w:sz w:val="30"/>
          <w:szCs w:val="30"/>
          <w:cs/>
        </w:rPr>
        <w:t xml:space="preserve"> </w:t>
      </w:r>
      <w:r w:rsidR="00124C29" w:rsidRPr="009A1F91">
        <w:rPr>
          <w:rFonts w:asciiTheme="majorBidi" w:hAnsiTheme="majorBidi"/>
          <w:sz w:val="30"/>
          <w:szCs w:val="30"/>
        </w:rPr>
        <w:t>225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217D0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17D0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217D00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217D00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217D00">
        <w:rPr>
          <w:rFonts w:asciiTheme="majorBidi" w:hAnsiTheme="majorBidi" w:cs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17D0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217D00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D066206" w14:textId="77777777" w:rsidR="00730C3B" w:rsidRPr="00BD5808" w:rsidRDefault="00730C3B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0621C7D" w14:textId="595B8003" w:rsidR="00E96513" w:rsidRPr="00217D00" w:rsidRDefault="00730C3B" w:rsidP="00C44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FC2ACD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C44317" w:rsidRPr="00FC2AC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C44317" w:rsidRPr="00FC2AC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ทุนเรือนหุ้น</w:t>
      </w:r>
    </w:p>
    <w:p w14:paraId="6CD5B1F9" w14:textId="7790989F" w:rsidR="00CC3518" w:rsidRDefault="00CC3518" w:rsidP="00E96513">
      <w:pPr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19" w:type="dxa"/>
        <w:tblInd w:w="450" w:type="dxa"/>
        <w:tblLook w:val="01E0" w:firstRow="1" w:lastRow="1" w:firstColumn="1" w:lastColumn="1" w:noHBand="0" w:noVBand="0"/>
      </w:tblPr>
      <w:tblGrid>
        <w:gridCol w:w="2786"/>
        <w:gridCol w:w="786"/>
        <w:gridCol w:w="1218"/>
        <w:gridCol w:w="250"/>
        <w:gridCol w:w="1331"/>
        <w:gridCol w:w="250"/>
        <w:gridCol w:w="1324"/>
        <w:gridCol w:w="250"/>
        <w:gridCol w:w="1324"/>
      </w:tblGrid>
      <w:tr w:rsidR="00EF1C82" w:rsidRPr="0007246A" w14:paraId="29FBA604" w14:textId="77777777" w:rsidTr="00084297">
        <w:trPr>
          <w:tblHeader/>
        </w:trPr>
        <w:tc>
          <w:tcPr>
            <w:tcW w:w="2786" w:type="dxa"/>
          </w:tcPr>
          <w:p w14:paraId="1E8D7E47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786" w:type="dxa"/>
          </w:tcPr>
          <w:p w14:paraId="35322224" w14:textId="77777777" w:rsidR="0007246A" w:rsidRPr="0007246A" w:rsidRDefault="0007246A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99" w:type="dxa"/>
            <w:gridSpan w:val="3"/>
            <w:shd w:val="clear" w:color="auto" w:fill="auto"/>
          </w:tcPr>
          <w:p w14:paraId="5F548955" w14:textId="77777777" w:rsidR="0007246A" w:rsidRPr="0007246A" w:rsidRDefault="0007246A" w:rsidP="00CE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24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49255BF1" w14:textId="77777777" w:rsidR="0007246A" w:rsidRPr="0007246A" w:rsidRDefault="0007246A" w:rsidP="00CE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shd w:val="clear" w:color="auto" w:fill="auto"/>
          </w:tcPr>
          <w:p w14:paraId="39451321" w14:textId="77777777" w:rsidR="0007246A" w:rsidRPr="0007246A" w:rsidRDefault="0007246A" w:rsidP="00CE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3070C" w:rsidRPr="0007246A" w14:paraId="0A326BBE" w14:textId="77777777" w:rsidTr="00084297">
        <w:trPr>
          <w:tblHeader/>
        </w:trPr>
        <w:tc>
          <w:tcPr>
            <w:tcW w:w="2786" w:type="dxa"/>
          </w:tcPr>
          <w:p w14:paraId="361CB6CE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069DBE07" w14:textId="77777777" w:rsidR="0007246A" w:rsidRPr="0007246A" w:rsidRDefault="0007246A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8" w:type="dxa"/>
            <w:shd w:val="clear" w:color="auto" w:fill="auto"/>
          </w:tcPr>
          <w:p w14:paraId="6C8FC711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</w:tcPr>
          <w:p w14:paraId="62D4BDAD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14:paraId="167D8246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0" w:type="dxa"/>
          </w:tcPr>
          <w:p w14:paraId="67FB6489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24CC2F2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</w:tcPr>
          <w:p w14:paraId="45DF9C53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2E7CF0E6" w14:textId="77777777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7246A" w:rsidRPr="0007246A" w14:paraId="212C7384" w14:textId="77777777" w:rsidTr="00084297">
        <w:trPr>
          <w:tblHeader/>
        </w:trPr>
        <w:tc>
          <w:tcPr>
            <w:tcW w:w="2786" w:type="dxa"/>
          </w:tcPr>
          <w:p w14:paraId="4B5C16BD" w14:textId="77777777" w:rsidR="0007246A" w:rsidRPr="0007246A" w:rsidRDefault="0007246A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6" w:type="dxa"/>
          </w:tcPr>
          <w:p w14:paraId="26E12BC6" w14:textId="77777777" w:rsidR="0007246A" w:rsidRPr="0007246A" w:rsidRDefault="0007246A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47" w:type="dxa"/>
            <w:gridSpan w:val="7"/>
          </w:tcPr>
          <w:p w14:paraId="27591FFA" w14:textId="4B0BB603" w:rsidR="0007246A" w:rsidRPr="0007246A" w:rsidRDefault="0007246A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07246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0724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1C82" w:rsidRPr="0007246A" w14:paraId="0D78BE8C" w14:textId="77777777" w:rsidTr="00084297">
        <w:tc>
          <w:tcPr>
            <w:tcW w:w="2786" w:type="dxa"/>
          </w:tcPr>
          <w:p w14:paraId="4158638C" w14:textId="40FAB6BF" w:rsidR="00EF1C82" w:rsidRPr="0007246A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EF1C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86" w:type="dxa"/>
          </w:tcPr>
          <w:p w14:paraId="76EFCE78" w14:textId="77777777" w:rsidR="00EF1C82" w:rsidRPr="0013070C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D0BEE9" w14:textId="77777777" w:rsidR="00EF1C82" w:rsidRPr="0013070C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2B38F173" w14:textId="77777777" w:rsidR="00EF1C82" w:rsidRPr="0013070C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42938578" w14:textId="77777777" w:rsidR="00EF1C82" w:rsidRPr="0013070C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0742B61" w14:textId="77777777" w:rsidR="00EF1C82" w:rsidRPr="0013070C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73B0F975" w14:textId="77777777" w:rsidR="00EF1C82" w:rsidRPr="0013070C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75EF9CF" w14:textId="77777777" w:rsidR="00EF1C82" w:rsidRPr="0013070C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41A2613A" w14:textId="77777777" w:rsidR="00EF1C82" w:rsidRPr="0013070C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F1C82" w:rsidRPr="0007246A" w14:paraId="2149BECB" w14:textId="77777777" w:rsidTr="00084297">
        <w:tc>
          <w:tcPr>
            <w:tcW w:w="2786" w:type="dxa"/>
          </w:tcPr>
          <w:p w14:paraId="6C32B77B" w14:textId="6D4182D8" w:rsidR="00EF1C82" w:rsidRPr="0007246A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7246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86" w:type="dxa"/>
          </w:tcPr>
          <w:p w14:paraId="70B5D37B" w14:textId="77777777" w:rsidR="00EF1C82" w:rsidRPr="0007246A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A7F01CF" w14:textId="77777777" w:rsidR="00EF1C82" w:rsidRPr="0007246A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57519DF" w14:textId="77777777" w:rsidR="00EF1C82" w:rsidRPr="0007246A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386E5847" w14:textId="77777777" w:rsidR="00EF1C82" w:rsidRPr="0007246A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7C3D7494" w14:textId="77777777" w:rsidR="00EF1C82" w:rsidRPr="0007246A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5CAE5B55" w14:textId="77777777" w:rsidR="00EF1C82" w:rsidRPr="0007246A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7F2B89A" w14:textId="77777777" w:rsidR="00EF1C82" w:rsidRPr="0007246A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25A0B4ED" w14:textId="77777777" w:rsidR="00EF1C82" w:rsidRPr="0007246A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B76" w:rsidRPr="0007246A" w14:paraId="4F10EBE3" w14:textId="77777777" w:rsidTr="00D663F7">
        <w:tc>
          <w:tcPr>
            <w:tcW w:w="2786" w:type="dxa"/>
          </w:tcPr>
          <w:p w14:paraId="25292B4B" w14:textId="054580EC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86" w:type="dxa"/>
          </w:tcPr>
          <w:p w14:paraId="376EA2E8" w14:textId="2977F01D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18" w:type="dxa"/>
            <w:vAlign w:val="bottom"/>
          </w:tcPr>
          <w:p w14:paraId="2A6C5CC6" w14:textId="1CCA9292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1A2FDE24" w14:textId="77777777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3969C61F" w14:textId="417AD351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29E27233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6F43C752" w14:textId="1F51FBDD" w:rsidR="00840B76" w:rsidRPr="0007246A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2,500,000</w:t>
            </w:r>
          </w:p>
        </w:tc>
        <w:tc>
          <w:tcPr>
            <w:tcW w:w="250" w:type="dxa"/>
          </w:tcPr>
          <w:p w14:paraId="164288DB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1188FAF9" w14:textId="327171A3" w:rsidR="00840B76" w:rsidRPr="0007246A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250,000,000</w:t>
            </w:r>
          </w:p>
        </w:tc>
      </w:tr>
      <w:tr w:rsidR="00840B76" w:rsidRPr="0007246A" w14:paraId="67F118CC" w14:textId="77777777" w:rsidTr="001676FA">
        <w:tc>
          <w:tcPr>
            <w:tcW w:w="2786" w:type="dxa"/>
          </w:tcPr>
          <w:p w14:paraId="49DD4C6E" w14:textId="74BC4F4F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86" w:type="dxa"/>
          </w:tcPr>
          <w:p w14:paraId="49C9EBBB" w14:textId="5A934EAE" w:rsidR="00840B76" w:rsidRPr="00E328A2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</w:tcPr>
          <w:p w14:paraId="6265419E" w14:textId="399E99C6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50" w:type="dxa"/>
          </w:tcPr>
          <w:p w14:paraId="61933EAF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68D8BC2E" w14:textId="147E10E2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335,000,000</w:t>
            </w:r>
          </w:p>
        </w:tc>
        <w:tc>
          <w:tcPr>
            <w:tcW w:w="250" w:type="dxa"/>
          </w:tcPr>
          <w:p w14:paraId="5DB80D2C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78DE305D" w14:textId="3101FC0C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EF268C0" w14:textId="77777777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34A98F74" w14:textId="2F4A91E5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40B76" w:rsidRPr="0007246A" w14:paraId="7331DDC5" w14:textId="77777777" w:rsidTr="00084297">
        <w:tc>
          <w:tcPr>
            <w:tcW w:w="2786" w:type="dxa"/>
          </w:tcPr>
          <w:p w14:paraId="0599C1C4" w14:textId="1672963E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786" w:type="dxa"/>
          </w:tcPr>
          <w:p w14:paraId="76AB215D" w14:textId="77777777" w:rsidR="00840B76" w:rsidRPr="00E328A2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2BF096" w14:textId="77777777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6B97174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63422324" w14:textId="77777777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B4AF829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061F462B" w14:textId="77777777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8D38A1A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66660745" w14:textId="77777777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40B76" w:rsidRPr="0007246A" w14:paraId="767DB09A" w14:textId="77777777" w:rsidTr="00B813F8">
        <w:tc>
          <w:tcPr>
            <w:tcW w:w="2786" w:type="dxa"/>
          </w:tcPr>
          <w:p w14:paraId="0781A1F0" w14:textId="77777777" w:rsidR="00840B76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บาทเป็น</w:t>
            </w:r>
          </w:p>
          <w:p w14:paraId="6D3E6189" w14:textId="5535AED9" w:rsidR="00840B76" w:rsidRPr="00B019A4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786" w:type="dxa"/>
          </w:tcPr>
          <w:p w14:paraId="0B23DF0D" w14:textId="77777777" w:rsidR="00840B76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D30AD39" w14:textId="14C2AAEC" w:rsidR="00840B76" w:rsidRPr="00E328A2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vAlign w:val="bottom"/>
          </w:tcPr>
          <w:p w14:paraId="1F721F47" w14:textId="5EB9DB1B" w:rsidR="00840B76" w:rsidRPr="00B019A4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826A9C7" w14:textId="77777777" w:rsidR="00840B76" w:rsidRPr="00B019A4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7E4C1FF7" w14:textId="4BD46A7F" w:rsidR="00840B76" w:rsidRPr="00B019A4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49733D7E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</w:tcPr>
          <w:p w14:paraId="5BD1A563" w14:textId="77777777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50AE0DD" w14:textId="2E144CC3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497,500,000</w:t>
            </w:r>
          </w:p>
        </w:tc>
        <w:tc>
          <w:tcPr>
            <w:tcW w:w="250" w:type="dxa"/>
          </w:tcPr>
          <w:p w14:paraId="6D61732C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4E8C469C" w14:textId="76BD131F" w:rsidR="00840B76" w:rsidRPr="00B019A4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40B76" w:rsidRPr="0007246A" w14:paraId="0E43D509" w14:textId="77777777" w:rsidTr="001A0664">
        <w:tc>
          <w:tcPr>
            <w:tcW w:w="2786" w:type="dxa"/>
          </w:tcPr>
          <w:p w14:paraId="05A2EBC1" w14:textId="208268D2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86" w:type="dxa"/>
          </w:tcPr>
          <w:p w14:paraId="563B0914" w14:textId="070D9988" w:rsidR="00840B76" w:rsidRPr="00E328A2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1D8266C" w14:textId="1471C84A" w:rsidR="00840B76" w:rsidRPr="00084297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4C46D520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46B08F0" w14:textId="4D8C1ED3" w:rsidR="00840B76" w:rsidRPr="00084297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2942B0A3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7E7F21B2" w14:textId="0D5123E7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170,000,000</w:t>
            </w:r>
          </w:p>
        </w:tc>
        <w:tc>
          <w:tcPr>
            <w:tcW w:w="250" w:type="dxa"/>
          </w:tcPr>
          <w:p w14:paraId="6E3CAA9D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286A3A1B" w14:textId="6D3829FF" w:rsidR="00840B76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85,000,000</w:t>
            </w:r>
          </w:p>
        </w:tc>
      </w:tr>
      <w:tr w:rsidR="00840B76" w:rsidRPr="0007246A" w14:paraId="0A480BCE" w14:textId="77777777" w:rsidTr="00084297">
        <w:tc>
          <w:tcPr>
            <w:tcW w:w="2786" w:type="dxa"/>
          </w:tcPr>
          <w:p w14:paraId="0DA7AF58" w14:textId="0A29DCBE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842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6" w:type="dxa"/>
          </w:tcPr>
          <w:p w14:paraId="74FE6DAD" w14:textId="4ADA9EDF" w:rsidR="00840B76" w:rsidRPr="00084297" w:rsidRDefault="00840B76" w:rsidP="0084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FC27437" w14:textId="6BC049C3" w:rsidR="00840B76" w:rsidRPr="00084297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1F15140" w14:textId="77777777" w:rsidR="00840B76" w:rsidRPr="00084297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61C6D3F9" w14:textId="2E5AC83B" w:rsidR="00840B76" w:rsidRPr="00084297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3BEDB7D" w14:textId="77777777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BF710B1" w14:textId="3C373E38" w:rsidR="00840B76" w:rsidRPr="00084297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0483EAE" w14:textId="77777777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E994DBC" w14:textId="662F35FE" w:rsidR="00840B76" w:rsidRPr="00084297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0B76" w:rsidRPr="0007246A" w14:paraId="32E04696" w14:textId="77777777" w:rsidTr="00084297">
        <w:tc>
          <w:tcPr>
            <w:tcW w:w="2786" w:type="dxa"/>
          </w:tcPr>
          <w:p w14:paraId="08F98BEC" w14:textId="290C99F6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86" w:type="dxa"/>
          </w:tcPr>
          <w:p w14:paraId="6879850B" w14:textId="637B3354" w:rsidR="00840B76" w:rsidRPr="00084297" w:rsidRDefault="00840B76" w:rsidP="0084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842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18F1EC90" w14:textId="086D09DE" w:rsidR="00840B76" w:rsidRPr="00084297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50" w:type="dxa"/>
          </w:tcPr>
          <w:p w14:paraId="140D0391" w14:textId="77777777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</w:tcPr>
          <w:p w14:paraId="524E8E71" w14:textId="5A202FC9" w:rsidR="00840B76" w:rsidRPr="00084297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  <w:tc>
          <w:tcPr>
            <w:tcW w:w="250" w:type="dxa"/>
          </w:tcPr>
          <w:p w14:paraId="2ABB6ACE" w14:textId="77777777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2FD2DEF" w14:textId="4ABE0F10" w:rsidR="00840B76" w:rsidRPr="00084297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,000,000</w:t>
            </w:r>
          </w:p>
        </w:tc>
        <w:tc>
          <w:tcPr>
            <w:tcW w:w="250" w:type="dxa"/>
          </w:tcPr>
          <w:p w14:paraId="75D82680" w14:textId="77777777" w:rsidR="00840B76" w:rsidRPr="00084297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004A064C" w14:textId="47D7A527" w:rsidR="00840B76" w:rsidRPr="00084297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  <w:r w:rsidRPr="0008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,000,000</w:t>
            </w:r>
          </w:p>
        </w:tc>
      </w:tr>
      <w:tr w:rsidR="00840B76" w:rsidRPr="0007246A" w14:paraId="02853171" w14:textId="77777777" w:rsidTr="00EA459F">
        <w:tc>
          <w:tcPr>
            <w:tcW w:w="2786" w:type="dxa"/>
          </w:tcPr>
          <w:p w14:paraId="6B32B0A5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12AF9EAF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7667530C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74E9EB64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4CF85B3B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ED0C2AB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59C90AF6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10B66E7D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41B97333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07246A" w14:paraId="721C8A2D" w14:textId="77777777" w:rsidTr="00EA459F">
        <w:tc>
          <w:tcPr>
            <w:tcW w:w="2786" w:type="dxa"/>
          </w:tcPr>
          <w:p w14:paraId="38AD616D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6E7F664A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88420F7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FF175C6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1D40292A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177EA07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3059EA1B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476E64E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606DDF4E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07246A" w14:paraId="6B906C9E" w14:textId="77777777" w:rsidTr="00EA459F">
        <w:tc>
          <w:tcPr>
            <w:tcW w:w="2786" w:type="dxa"/>
          </w:tcPr>
          <w:p w14:paraId="6E85D6F5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1F94706A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CA94C48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25E01B5B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21864A8D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7E6CA8E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BF5806E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44CC372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0FF2AAD5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07246A" w14:paraId="5235FEC9" w14:textId="77777777" w:rsidTr="00EA459F">
        <w:tc>
          <w:tcPr>
            <w:tcW w:w="2786" w:type="dxa"/>
          </w:tcPr>
          <w:p w14:paraId="6A7085E9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79CE1CAC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32EFB4D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C6BACE2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79D45A4D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2993415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A6FEA10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227338E3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395A2479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07246A" w14:paraId="4B70E9B5" w14:textId="77777777" w:rsidTr="00EA459F">
        <w:tc>
          <w:tcPr>
            <w:tcW w:w="2786" w:type="dxa"/>
          </w:tcPr>
          <w:p w14:paraId="4693CABD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2ED57F4A" w14:textId="77777777" w:rsidR="00EA459F" w:rsidRPr="0007246A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F81106D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255FF792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6DA96AF0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17785D4B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7F9FD37E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1819364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53003EAA" w14:textId="77777777" w:rsidR="00EA459F" w:rsidRPr="0007246A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B76" w:rsidRPr="0007246A" w14:paraId="4E830072" w14:textId="77777777" w:rsidTr="00084297">
        <w:tc>
          <w:tcPr>
            <w:tcW w:w="2786" w:type="dxa"/>
          </w:tcPr>
          <w:p w14:paraId="6DF24553" w14:textId="1E09A174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C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ทุน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786" w:type="dxa"/>
          </w:tcPr>
          <w:p w14:paraId="025A840E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88CD26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C331042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5E03A292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C8098C6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7C71C6AF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3E010D9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35F3369D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B76" w:rsidRPr="0007246A" w14:paraId="61393B66" w14:textId="77777777" w:rsidTr="00084297">
        <w:tc>
          <w:tcPr>
            <w:tcW w:w="2786" w:type="dxa"/>
          </w:tcPr>
          <w:p w14:paraId="1C041862" w14:textId="6AF8D1AF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7246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86" w:type="dxa"/>
          </w:tcPr>
          <w:p w14:paraId="642817EE" w14:textId="77777777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12AE55E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15AE342C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57143A8C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E170066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3772658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D06B6EA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65A40AA5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B76" w:rsidRPr="0007246A" w14:paraId="35A9E685" w14:textId="77777777" w:rsidTr="00700363">
        <w:tc>
          <w:tcPr>
            <w:tcW w:w="2786" w:type="dxa"/>
          </w:tcPr>
          <w:p w14:paraId="52B4D577" w14:textId="669105E2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86" w:type="dxa"/>
          </w:tcPr>
          <w:p w14:paraId="7E6E1D2E" w14:textId="7B30D73B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18" w:type="dxa"/>
            <w:vAlign w:val="bottom"/>
          </w:tcPr>
          <w:p w14:paraId="61625D94" w14:textId="36B561ED" w:rsidR="00840B76" w:rsidRPr="00EF1C82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15ACD7F3" w14:textId="77777777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22E54F4F" w14:textId="3137B10D" w:rsidR="00840B76" w:rsidRPr="00840B76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52204EDB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3C7E1A80" w14:textId="5FD0D28E" w:rsidR="00840B76" w:rsidRPr="00EF1C82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2,500,000</w:t>
            </w:r>
          </w:p>
        </w:tc>
        <w:tc>
          <w:tcPr>
            <w:tcW w:w="250" w:type="dxa"/>
          </w:tcPr>
          <w:p w14:paraId="4CCB6C67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330A8555" w14:textId="1E5364A6" w:rsidR="00840B76" w:rsidRPr="00EF1C82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250,000,000</w:t>
            </w:r>
          </w:p>
        </w:tc>
      </w:tr>
      <w:tr w:rsidR="00840B76" w:rsidRPr="0007246A" w14:paraId="0D3656F0" w14:textId="77777777" w:rsidTr="00084297">
        <w:tc>
          <w:tcPr>
            <w:tcW w:w="2786" w:type="dxa"/>
          </w:tcPr>
          <w:p w14:paraId="592FE942" w14:textId="5BC77879" w:rsidR="00840B76" w:rsidRPr="0007246A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86" w:type="dxa"/>
          </w:tcPr>
          <w:p w14:paraId="1E146A9C" w14:textId="32883558" w:rsidR="00840B76" w:rsidRPr="00E328A2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28A2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E328A2"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 w:rsidRPr="00E328A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</w:tcPr>
          <w:p w14:paraId="104AB027" w14:textId="2E732EB6" w:rsidR="00840B76" w:rsidRPr="00EF1C82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1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500,000,000</w:t>
            </w:r>
          </w:p>
        </w:tc>
        <w:tc>
          <w:tcPr>
            <w:tcW w:w="250" w:type="dxa"/>
          </w:tcPr>
          <w:p w14:paraId="1C54749A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6F0A06C4" w14:textId="13D3C95F" w:rsidR="00840B76" w:rsidRPr="00EF1C82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1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250,000,000</w:t>
            </w:r>
          </w:p>
        </w:tc>
        <w:tc>
          <w:tcPr>
            <w:tcW w:w="250" w:type="dxa"/>
          </w:tcPr>
          <w:p w14:paraId="6EB290B3" w14:textId="77777777" w:rsidR="00840B76" w:rsidRPr="0007246A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53661AD6" w14:textId="019634F4" w:rsidR="00840B76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0F206EAB" w14:textId="77777777" w:rsidR="00840B76" w:rsidRPr="00EA459F" w:rsidRDefault="00840B76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6A425150" w14:textId="7A7A2D78" w:rsidR="00840B76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59F" w:rsidRPr="0007246A" w14:paraId="72CBAE34" w14:textId="77777777" w:rsidTr="00084297">
        <w:tc>
          <w:tcPr>
            <w:tcW w:w="2786" w:type="dxa"/>
          </w:tcPr>
          <w:p w14:paraId="3135A368" w14:textId="7A09675D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786" w:type="dxa"/>
          </w:tcPr>
          <w:p w14:paraId="71CA8A98" w14:textId="77777777" w:rsidR="00EA459F" w:rsidRPr="00E328A2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233E3CE" w14:textId="77777777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1BB70F9C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</w:tcPr>
          <w:p w14:paraId="58DE88DF" w14:textId="77777777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C35C281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6573B37D" w14:textId="77777777" w:rsidR="00EA459F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22B9C084" w14:textId="77777777" w:rsidR="00EA459F" w:rsidRPr="00EA459F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4B1B5654" w14:textId="77777777" w:rsidR="00EA459F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0C" w:rsidRPr="0007246A" w14:paraId="37D52A0B" w14:textId="77777777" w:rsidTr="00942F04">
        <w:tc>
          <w:tcPr>
            <w:tcW w:w="2786" w:type="dxa"/>
          </w:tcPr>
          <w:p w14:paraId="55CF47A8" w14:textId="77777777" w:rsidR="00E21F0C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บาทเป็น</w:t>
            </w:r>
          </w:p>
          <w:p w14:paraId="443C72E2" w14:textId="0BFCCF07" w:rsidR="00E21F0C" w:rsidRPr="0007246A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786" w:type="dxa"/>
          </w:tcPr>
          <w:p w14:paraId="3F5D79AE" w14:textId="77777777" w:rsidR="00E21F0C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E1014FA" w14:textId="0011E9C6" w:rsidR="00E21F0C" w:rsidRPr="00E328A2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vAlign w:val="bottom"/>
          </w:tcPr>
          <w:p w14:paraId="2A01A299" w14:textId="780AFE8F" w:rsidR="00E21F0C" w:rsidRPr="00EF1C82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1BC79104" w14:textId="77777777" w:rsidR="00E21F0C" w:rsidRPr="0007246A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5212FA3A" w14:textId="58D4A7A3" w:rsidR="00E21F0C" w:rsidRPr="00E21F0C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19A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3D16709E" w14:textId="77777777" w:rsidR="00E21F0C" w:rsidRPr="0007246A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5B84BE0" w14:textId="77777777" w:rsidR="00E21F0C" w:rsidRPr="00EA459F" w:rsidRDefault="00E21F0C" w:rsidP="00E21F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0EB264E" w14:textId="553F001A" w:rsidR="00E21F0C" w:rsidRPr="00EA459F" w:rsidRDefault="00E21F0C" w:rsidP="00E21F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59F">
              <w:rPr>
                <w:rFonts w:asciiTheme="majorBidi" w:hAnsiTheme="majorBidi" w:cstheme="majorBidi"/>
                <w:bCs/>
                <w:sz w:val="30"/>
                <w:szCs w:val="30"/>
              </w:rPr>
              <w:t>497,500,000</w:t>
            </w:r>
          </w:p>
        </w:tc>
        <w:tc>
          <w:tcPr>
            <w:tcW w:w="250" w:type="dxa"/>
          </w:tcPr>
          <w:p w14:paraId="78294E0E" w14:textId="77777777" w:rsidR="00E21F0C" w:rsidRPr="00EA459F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5B7CB753" w14:textId="77777777" w:rsidR="00E21F0C" w:rsidRPr="00EA459F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A4797A" w14:textId="5A91D4E0" w:rsidR="00E21F0C" w:rsidRPr="00EA459F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59F" w:rsidRPr="0007246A" w14:paraId="0C1E35A4" w14:textId="77777777" w:rsidTr="00084297">
        <w:tc>
          <w:tcPr>
            <w:tcW w:w="2786" w:type="dxa"/>
          </w:tcPr>
          <w:p w14:paraId="40E07701" w14:textId="1BCE26EC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86" w:type="dxa"/>
          </w:tcPr>
          <w:p w14:paraId="7E422D69" w14:textId="196E3B7E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8A2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E328A2"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 w:rsidRPr="00E328A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BD5235C" w14:textId="17C7C8EC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170,000,000</w:t>
            </w:r>
          </w:p>
        </w:tc>
        <w:tc>
          <w:tcPr>
            <w:tcW w:w="250" w:type="dxa"/>
          </w:tcPr>
          <w:p w14:paraId="4ABA50F8" w14:textId="77777777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8C11E0C" w14:textId="15BAF67A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85,000,000</w:t>
            </w:r>
          </w:p>
        </w:tc>
        <w:tc>
          <w:tcPr>
            <w:tcW w:w="250" w:type="dxa"/>
          </w:tcPr>
          <w:p w14:paraId="53AA9809" w14:textId="77777777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2977DC4" w14:textId="3622D0C7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18C0A2A5" w14:textId="77777777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312C50A2" w14:textId="70B02D12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59F" w:rsidRPr="0007246A" w14:paraId="17359191" w14:textId="77777777" w:rsidTr="00084297">
        <w:tc>
          <w:tcPr>
            <w:tcW w:w="2786" w:type="dxa"/>
          </w:tcPr>
          <w:p w14:paraId="53B9283A" w14:textId="03062DEF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6" w:type="dxa"/>
          </w:tcPr>
          <w:p w14:paraId="01490DE5" w14:textId="77777777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AA6AEFB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1793B425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1872B008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2D7EC6A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0955941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C8DD5AD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184B2E22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07246A" w14:paraId="5BF71026" w14:textId="77777777" w:rsidTr="00084297">
        <w:tc>
          <w:tcPr>
            <w:tcW w:w="2786" w:type="dxa"/>
          </w:tcPr>
          <w:p w14:paraId="51703F97" w14:textId="3B4BB6F2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86" w:type="dxa"/>
          </w:tcPr>
          <w:p w14:paraId="5A4467CF" w14:textId="62B622BA" w:rsidR="00EA459F" w:rsidRPr="0007246A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70C">
              <w:rPr>
                <w:rFonts w:asciiTheme="majorBidi" w:hAnsiTheme="majorBidi" w:cstheme="majorBidi"/>
                <w:b/>
                <w:sz w:val="30"/>
                <w:szCs w:val="30"/>
              </w:rPr>
              <w:t>0</w:t>
            </w:r>
            <w:r w:rsidRPr="001307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13070C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0D4F55E1" w14:textId="005F17FC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670,000,000</w:t>
            </w:r>
          </w:p>
        </w:tc>
        <w:tc>
          <w:tcPr>
            <w:tcW w:w="250" w:type="dxa"/>
          </w:tcPr>
          <w:p w14:paraId="379E5EDF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</w:tcPr>
          <w:p w14:paraId="51AA6B73" w14:textId="5B27CCED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335,000,000</w:t>
            </w:r>
          </w:p>
        </w:tc>
        <w:tc>
          <w:tcPr>
            <w:tcW w:w="250" w:type="dxa"/>
          </w:tcPr>
          <w:p w14:paraId="11E8FDD6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25EB32A" w14:textId="20ED8AA6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500,000,000</w:t>
            </w:r>
          </w:p>
        </w:tc>
        <w:tc>
          <w:tcPr>
            <w:tcW w:w="250" w:type="dxa"/>
          </w:tcPr>
          <w:p w14:paraId="760C237A" w14:textId="77777777" w:rsidR="00EA459F" w:rsidRPr="0007246A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AB9FBA0" w14:textId="53ECCF68" w:rsidR="00EA459F" w:rsidRPr="00EF1C82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250,000,000</w:t>
            </w:r>
          </w:p>
        </w:tc>
      </w:tr>
    </w:tbl>
    <w:p w14:paraId="4D5FBCAC" w14:textId="77777777" w:rsidR="00C5335F" w:rsidRPr="00EA459F" w:rsidRDefault="00C5335F" w:rsidP="00EA459F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9185B" w14:textId="4A2A8FCB" w:rsidR="00484EFA" w:rsidRPr="00B053F9" w:rsidRDefault="00484EFA" w:rsidP="00AD1BB4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53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161E39A5" w14:textId="77777777" w:rsidR="00484EFA" w:rsidRDefault="00484EFA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0FDE" w14:textId="1DF12CC9" w:rsidR="00AD1BB4" w:rsidRDefault="00AD1BB4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บริษัทได้เสนอขายหุ้นสามัญเพิ่มทุนใหม่ต่อประชาชนทั่วไป</w:t>
      </w:r>
      <w:r w:rsidR="002C1995">
        <w:rPr>
          <w:rFonts w:asciiTheme="majorBidi" w:hAnsiTheme="majorBidi" w:cstheme="majorBidi" w:hint="cs"/>
          <w:sz w:val="30"/>
          <w:szCs w:val="30"/>
          <w:cs/>
        </w:rPr>
        <w:t>เป็น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ครั้งแรกจำนวน </w:t>
      </w:r>
      <w:r>
        <w:rPr>
          <w:rFonts w:asciiTheme="majorBidi" w:hAnsiTheme="majorBidi" w:cstheme="majorBidi"/>
          <w:sz w:val="30"/>
          <w:szCs w:val="30"/>
        </w:rPr>
        <w:t xml:space="preserve">170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ในราคาหุ้นละ </w:t>
      </w:r>
      <w:r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>
        <w:rPr>
          <w:rFonts w:asciiTheme="majorBidi" w:hAnsiTheme="majorBidi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มูลค่าที่ตราไว้ </w:t>
      </w:r>
      <w:r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และส่วนเกินมูลค่าหุ้นสามัญ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บริษัทได้รับเงินจากการขายหุ้นสามัญดังกล่าวจำนวน </w:t>
      </w:r>
      <w:r>
        <w:rPr>
          <w:rFonts w:asciiTheme="majorBidi" w:hAnsiTheme="majorBidi" w:cstheme="majorBidi"/>
          <w:sz w:val="30"/>
          <w:szCs w:val="30"/>
        </w:rPr>
        <w:t xml:space="preserve">765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โดยบริษัทดำเนินการจดทะเบียนรับชำระค่าหุ้นกับกระทรวงพาณิชย์</w:t>
      </w:r>
      <w:r w:rsidR="0011685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116856">
        <w:rPr>
          <w:rFonts w:asciiTheme="majorBidi" w:hAnsiTheme="majorBidi" w:cstheme="majorBidi"/>
          <w:sz w:val="30"/>
          <w:szCs w:val="30"/>
        </w:rPr>
        <w:t xml:space="preserve">17 </w:t>
      </w:r>
      <w:r w:rsidR="0011685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16856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และหุ้นของบริษัทเริ่มการซื้อขายในตลาดหลักทรัพย์แห่งประเทศไทยเมื่อวันที่ </w:t>
      </w:r>
      <w:r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48179C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/>
          <w:sz w:val="30"/>
          <w:szCs w:val="30"/>
          <w:cs/>
        </w:rPr>
        <w:t>.</w:t>
      </w:r>
      <w:r w:rsidR="0048179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>
        <w:rPr>
          <w:rFonts w:asciiTheme="majorBidi" w:hAnsiTheme="majorBidi" w:cstheme="majorBidi"/>
          <w:sz w:val="30"/>
          <w:szCs w:val="30"/>
        </w:rPr>
        <w:t>6</w:t>
      </w:r>
      <w:r w:rsidR="0048179C">
        <w:rPr>
          <w:rFonts w:asciiTheme="majorBidi" w:hAnsiTheme="majorBidi" w:cstheme="majorBidi"/>
          <w:sz w:val="30"/>
          <w:szCs w:val="30"/>
        </w:rPr>
        <w:t>61</w:t>
      </w:r>
      <w:r>
        <w:rPr>
          <w:rFonts w:asciiTheme="majorBidi" w:hAnsiTheme="majorBidi"/>
          <w:sz w:val="30"/>
          <w:szCs w:val="30"/>
          <w:cs/>
        </w:rPr>
        <w:t>.</w:t>
      </w:r>
      <w:r w:rsidR="0048179C">
        <w:rPr>
          <w:rFonts w:asciiTheme="majorBidi" w:hAnsiTheme="majorBidi" w:cstheme="majorBidi"/>
          <w:sz w:val="30"/>
          <w:szCs w:val="30"/>
        </w:rPr>
        <w:t>2</w:t>
      </w:r>
      <w:r w:rsidR="00B108F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1FEF430" w14:textId="77777777" w:rsidR="002E58FD" w:rsidRPr="00EA459F" w:rsidRDefault="002E58FD" w:rsidP="007B3767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BD0D" w14:textId="1FA18CC1" w:rsidR="00E91D34" w:rsidRPr="00217D00" w:rsidRDefault="00730C3B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EA459F" w:rsidRDefault="005551BA" w:rsidP="008E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9166B1" w14:textId="71A9D8DA" w:rsidR="00BC2060" w:rsidRPr="00E96513" w:rsidRDefault="005551BA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217D00">
        <w:rPr>
          <w:rFonts w:ascii="Angsana New" w:hAnsi="Angsana New"/>
          <w:b/>
          <w:color w:val="000000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7D7EFEE4" w14:textId="77777777" w:rsidR="00EA459F" w:rsidRPr="00EA459F" w:rsidRDefault="00EA459F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545CB53D" w14:textId="09DF419C" w:rsidR="009F3AA6" w:rsidRDefault="009F3AA6" w:rsidP="009F3AA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217D00"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ข้อมูลเกี่ยวกับ</w:t>
      </w:r>
      <w:r w:rsidRPr="00217D0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54E4B950" w14:textId="65A62261" w:rsidR="00AA31C9" w:rsidRPr="00EA459F" w:rsidRDefault="00AA31C9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97BA915" w14:textId="19226EC6" w:rsidR="00EA459F" w:rsidRPr="00EA459F" w:rsidRDefault="00AA31C9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รายได้จำแนกตามเขตภูมิศาสตร์หลักของบริษัทสำหรับงวด</w:t>
      </w:r>
      <w:r w:rsidR="002307B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="002307B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0</w:t>
      </w:r>
      <w:r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</w:t>
      </w:r>
      <w:r w:rsidR="002307B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ิถุนายน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2565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2564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30455F" w:rsidRPr="00217D00" w14:paraId="08609AED" w14:textId="77777777" w:rsidTr="00F25977">
        <w:tc>
          <w:tcPr>
            <w:tcW w:w="3398" w:type="pct"/>
          </w:tcPr>
          <w:p w14:paraId="522C9A25" w14:textId="236DF4E7" w:rsidR="0030455F" w:rsidRPr="00217D00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 w:rsidR="000D64B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2307B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085D2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 w:rsidR="002307B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728" w:type="pct"/>
          </w:tcPr>
          <w:p w14:paraId="14224F7E" w14:textId="798A8C74" w:rsidR="0030455F" w:rsidRPr="00217D00" w:rsidRDefault="00C00726" w:rsidP="007134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sz w:val="30"/>
                <w:szCs w:val="30"/>
              </w:rPr>
              <w:t>25</w:t>
            </w:r>
            <w:r w:rsidR="0030455F" w:rsidRPr="00217D00">
              <w:rPr>
                <w:rFonts w:ascii="Angsana New" w:hAnsi="Angsana New"/>
                <w:sz w:val="30"/>
                <w:szCs w:val="30"/>
              </w:rPr>
              <w:t>6</w:t>
            </w:r>
            <w:r w:rsidR="00085D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tcBorders>
              <w:left w:val="nil"/>
            </w:tcBorders>
          </w:tcPr>
          <w:p w14:paraId="03504448" w14:textId="77777777" w:rsidR="0030455F" w:rsidRPr="00217D00" w:rsidRDefault="0030455F" w:rsidP="007134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95837C7" w14:textId="2288CB15" w:rsidR="0030455F" w:rsidRPr="00217D00" w:rsidRDefault="00C00726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="0030455F"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85D2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30455F" w:rsidRPr="00217D00" w14:paraId="0082FABA" w14:textId="77777777" w:rsidTr="00F25977">
        <w:tc>
          <w:tcPr>
            <w:tcW w:w="3398" w:type="pct"/>
          </w:tcPr>
          <w:p w14:paraId="7D24211A" w14:textId="77777777" w:rsidR="0030455F" w:rsidRPr="00217D00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6E16ECAF" w14:textId="77777777" w:rsidR="0030455F" w:rsidRPr="00217D00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806C74" w:rsidRPr="00217D00" w14:paraId="306D02B4" w14:textId="77777777" w:rsidTr="00F25977">
        <w:tc>
          <w:tcPr>
            <w:tcW w:w="3398" w:type="pct"/>
          </w:tcPr>
          <w:p w14:paraId="3BD95C81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8" w:type="pct"/>
          </w:tcPr>
          <w:p w14:paraId="1CBE9DC7" w14:textId="6F2EFA01" w:rsidR="00806C74" w:rsidRPr="00217D00" w:rsidRDefault="00521DAF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90,930,593</w:t>
            </w:r>
          </w:p>
        </w:tc>
        <w:tc>
          <w:tcPr>
            <w:tcW w:w="145" w:type="pct"/>
          </w:tcPr>
          <w:p w14:paraId="57B7A339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3AFDA9EF" w14:textId="597C564A" w:rsidR="00806C74" w:rsidRPr="00217D00" w:rsidRDefault="002307B5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89,079,721</w:t>
            </w:r>
          </w:p>
        </w:tc>
      </w:tr>
      <w:tr w:rsidR="00806C74" w:rsidRPr="00217D00" w14:paraId="2C451693" w14:textId="77777777" w:rsidTr="00F25977">
        <w:tc>
          <w:tcPr>
            <w:tcW w:w="3398" w:type="pct"/>
          </w:tcPr>
          <w:p w14:paraId="610D74CD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8" w:type="pct"/>
          </w:tcPr>
          <w:p w14:paraId="5C46CC44" w14:textId="1EB99884" w:rsidR="00806C74" w:rsidRPr="00217D00" w:rsidRDefault="00521DAF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445,721,11</w:t>
            </w:r>
            <w:r w:rsidR="005F5C0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31726D8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A39F3A6" w14:textId="704961C9" w:rsidR="00806C74" w:rsidRPr="00217D00" w:rsidRDefault="002307B5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155,906,835</w:t>
            </w:r>
          </w:p>
        </w:tc>
      </w:tr>
      <w:tr w:rsidR="00806C74" w:rsidRPr="00217D00" w14:paraId="02C0598C" w14:textId="77777777" w:rsidTr="00F25977">
        <w:tc>
          <w:tcPr>
            <w:tcW w:w="3398" w:type="pct"/>
          </w:tcPr>
          <w:p w14:paraId="717FD520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8" w:type="pct"/>
          </w:tcPr>
          <w:p w14:paraId="502010A7" w14:textId="0C81C129" w:rsidR="00806C74" w:rsidRPr="00217D00" w:rsidRDefault="00521DAF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155,711,079</w:t>
            </w:r>
          </w:p>
        </w:tc>
        <w:tc>
          <w:tcPr>
            <w:tcW w:w="145" w:type="pct"/>
          </w:tcPr>
          <w:p w14:paraId="792BC363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EF39C50" w14:textId="622F8178" w:rsidR="00806C74" w:rsidRPr="00217D00" w:rsidRDefault="002307B5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150,636,478</w:t>
            </w:r>
          </w:p>
        </w:tc>
      </w:tr>
      <w:tr w:rsidR="00806C74" w:rsidRPr="00217D00" w14:paraId="0BA980F1" w14:textId="77777777" w:rsidTr="00F25977">
        <w:tc>
          <w:tcPr>
            <w:tcW w:w="3398" w:type="pct"/>
          </w:tcPr>
          <w:p w14:paraId="2837F0FB" w14:textId="77777777" w:rsidR="00806C74" w:rsidRPr="00217D00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5248B9B" w14:textId="600CA114" w:rsidR="00806C74" w:rsidRPr="00217D00" w:rsidRDefault="00521DAF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126,998,69</w:t>
            </w:r>
            <w:r w:rsidR="00E433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60C6930" w14:textId="77777777" w:rsidR="00806C74" w:rsidRPr="00217D00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2C32E7" w14:textId="568FD2B4" w:rsidR="00806C74" w:rsidRPr="00217D00" w:rsidRDefault="002307B5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90,526,476</w:t>
            </w:r>
          </w:p>
        </w:tc>
      </w:tr>
      <w:tr w:rsidR="0030455F" w:rsidRPr="00217D00" w14:paraId="12CFF0C6" w14:textId="77777777" w:rsidTr="00F25977">
        <w:tc>
          <w:tcPr>
            <w:tcW w:w="3398" w:type="pct"/>
          </w:tcPr>
          <w:p w14:paraId="00C459CC" w14:textId="77777777" w:rsidR="0030455F" w:rsidRPr="00217D00" w:rsidRDefault="0030455F" w:rsidP="0071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59946129" w:rsidR="0030455F" w:rsidRPr="00217D00" w:rsidRDefault="00521DA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819,361,48</w:t>
            </w:r>
            <w:r w:rsidR="005F5C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5D31BB94" w14:textId="77777777" w:rsidR="0030455F" w:rsidRPr="00217D00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39F22BA7" w:rsidR="0030455F" w:rsidRPr="00217D00" w:rsidRDefault="002307B5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486,149,510</w:t>
            </w:r>
          </w:p>
        </w:tc>
      </w:tr>
    </w:tbl>
    <w:p w14:paraId="3EC16C41" w14:textId="77777777" w:rsidR="0030455F" w:rsidRPr="00EA459F" w:rsidRDefault="0030455F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217D00" w:rsidRDefault="009F3AA6" w:rsidP="000E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217D00">
        <w:rPr>
          <w:rFonts w:ascii="Angsana New" w:hAnsi="Angsana New"/>
          <w:b/>
          <w:color w:val="000000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1FE4F7C9" w14:textId="3F38CB0D" w:rsidR="008E67C9" w:rsidRPr="00EA459F" w:rsidRDefault="008E67C9" w:rsidP="00BC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3822BE18" w:rsidR="00FB2051" w:rsidRDefault="00730C3B" w:rsidP="00FB205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FB2051" w:rsidRPr="0072375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B2051" w:rsidRPr="0072375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449C0703" w14:textId="62B27204" w:rsidR="0072375B" w:rsidRPr="00EA459F" w:rsidRDefault="0072375B" w:rsidP="0072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2CCE335" w14:textId="66631E91" w:rsidR="0072375B" w:rsidRDefault="00CD6D85" w:rsidP="0072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 w:rsidR="008F725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450446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จำนวนเงินทั้งสิ้น </w:t>
      </w:r>
      <w:r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เงินปันผลดังกล่าวจ่ายให้แก</w:t>
      </w:r>
      <w:r w:rsidR="0043487C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43487C">
        <w:rPr>
          <w:rFonts w:ascii="Angsana New" w:hAnsi="Angsana New" w:hint="cs"/>
          <w:sz w:val="30"/>
          <w:szCs w:val="30"/>
          <w:cs/>
        </w:rPr>
        <w:t>แล้ว</w:t>
      </w: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43487C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2565</w:t>
      </w:r>
    </w:p>
    <w:p w14:paraId="4E996EA0" w14:textId="77777777" w:rsidR="00C5335F" w:rsidRPr="00EA459F" w:rsidRDefault="00C5335F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FF798CE" w14:textId="1E6A7915" w:rsidR="00E96513" w:rsidRDefault="00730C3B" w:rsidP="00E96513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FC2ACD">
        <w:rPr>
          <w:rFonts w:ascii="Angsana New" w:hAnsi="Angsana New"/>
          <w:b/>
          <w:bCs/>
          <w:color w:val="000000"/>
          <w:sz w:val="30"/>
          <w:szCs w:val="30"/>
        </w:rPr>
        <w:t>10</w:t>
      </w:r>
      <w:r w:rsidR="00E96513" w:rsidRPr="00FC2AC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6513" w:rsidRPr="00FC2AC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กำไรต่อหุ้นขั้นพื้นฐาน</w:t>
      </w:r>
    </w:p>
    <w:p w14:paraId="77BF1F09" w14:textId="77777777" w:rsidR="00E96513" w:rsidRPr="00EA459F" w:rsidRDefault="00E96513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p w14:paraId="68A2C642" w14:textId="697E62B0" w:rsidR="002C6F28" w:rsidRDefault="00E96513" w:rsidP="007B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96513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A317DF">
        <w:rPr>
          <w:rFonts w:ascii="Angsana New" w:hAnsi="Angsana New" w:hint="cs"/>
          <w:sz w:val="30"/>
          <w:szCs w:val="30"/>
          <w:cs/>
        </w:rPr>
        <w:t>แต่ละ</w:t>
      </w:r>
      <w:r w:rsidRPr="00E96513">
        <w:rPr>
          <w:rFonts w:ascii="Angsana New" w:hAnsi="Angsana New"/>
          <w:sz w:val="30"/>
          <w:szCs w:val="30"/>
          <w:cs/>
        </w:rPr>
        <w:t>งวด</w:t>
      </w:r>
      <w:r w:rsidR="002D6386">
        <w:rPr>
          <w:rFonts w:ascii="Angsana New" w:hAnsi="Angsana New" w:hint="cs"/>
          <w:sz w:val="30"/>
          <w:szCs w:val="30"/>
          <w:cs/>
        </w:rPr>
        <w:t>สาม</w:t>
      </w:r>
      <w:r w:rsidRPr="00E96513">
        <w:rPr>
          <w:rFonts w:ascii="Angsana New" w:hAnsi="Angsana New"/>
          <w:sz w:val="30"/>
          <w:szCs w:val="30"/>
          <w:cs/>
        </w:rPr>
        <w:t>เดือน</w:t>
      </w:r>
      <w:r w:rsidR="00A317D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9651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32C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E96513"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="00683ECB">
        <w:rPr>
          <w:rFonts w:ascii="Angsana New" w:hAnsi="Angsana New"/>
          <w:sz w:val="30"/>
          <w:szCs w:val="30"/>
        </w:rPr>
        <w:t xml:space="preserve"> 2565 </w:t>
      </w:r>
      <w:r w:rsidR="00683ECB">
        <w:rPr>
          <w:rFonts w:ascii="Angsana New" w:hAnsi="Angsana New" w:hint="cs"/>
          <w:sz w:val="30"/>
          <w:szCs w:val="30"/>
          <w:cs/>
        </w:rPr>
        <w:t xml:space="preserve">และ </w:t>
      </w:r>
      <w:r w:rsidR="00683ECB">
        <w:rPr>
          <w:rFonts w:ascii="Angsana New" w:hAnsi="Angsana New"/>
          <w:sz w:val="30"/>
          <w:szCs w:val="30"/>
        </w:rPr>
        <w:t>2564</w:t>
      </w:r>
      <w:r w:rsidRPr="00E96513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</w:t>
      </w:r>
      <w:r w:rsidR="00683ECB">
        <w:rPr>
          <w:rFonts w:ascii="Angsana New" w:hAnsi="Angsana New" w:hint="cs"/>
          <w:sz w:val="30"/>
          <w:szCs w:val="30"/>
          <w:cs/>
        </w:rPr>
        <w:t>และจำนวนหุ้นสามัญที่ออกจำหน่ายแล้วในแต่ละ</w:t>
      </w:r>
      <w:r w:rsidR="00A317DF">
        <w:rPr>
          <w:rFonts w:ascii="Angsana New" w:hAnsi="Angsana New" w:hint="cs"/>
          <w:sz w:val="30"/>
          <w:szCs w:val="30"/>
          <w:cs/>
        </w:rPr>
        <w:t>งวด</w:t>
      </w:r>
      <w:r w:rsidR="00683ECB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 โดย</w:t>
      </w:r>
      <w:r w:rsidRPr="00E96513">
        <w:rPr>
          <w:rFonts w:ascii="Angsana New" w:hAnsi="Angsana New"/>
          <w:sz w:val="30"/>
          <w:szCs w:val="30"/>
          <w:cs/>
        </w:rPr>
        <w:t>แสดงการคำนวณดัง</w:t>
      </w:r>
      <w:r w:rsidR="00683ECB">
        <w:rPr>
          <w:rFonts w:ascii="Angsana New" w:hAnsi="Angsana New" w:hint="cs"/>
          <w:sz w:val="30"/>
          <w:szCs w:val="30"/>
          <w:cs/>
        </w:rPr>
        <w:t>ต่อไป</w:t>
      </w:r>
      <w:r w:rsidRPr="00E96513">
        <w:rPr>
          <w:rFonts w:ascii="Angsana New" w:hAnsi="Angsana New"/>
          <w:sz w:val="30"/>
          <w:szCs w:val="30"/>
          <w:cs/>
        </w:rPr>
        <w:t>นี้</w:t>
      </w:r>
    </w:p>
    <w:p w14:paraId="048F7118" w14:textId="77777777" w:rsidR="007B3767" w:rsidRPr="00EA459F" w:rsidRDefault="007B3767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E96513" w:rsidRPr="00217D00" w14:paraId="4385E0FB" w14:textId="77777777" w:rsidTr="00006ECA">
        <w:tc>
          <w:tcPr>
            <w:tcW w:w="3398" w:type="pct"/>
          </w:tcPr>
          <w:p w14:paraId="4360DBFE" w14:textId="12CF25CC" w:rsidR="00E96513" w:rsidRPr="00A317DF" w:rsidRDefault="00A317DF" w:rsidP="00896A5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9" w:type="pct"/>
          </w:tcPr>
          <w:p w14:paraId="75E4675A" w14:textId="77777777" w:rsidR="00E96513" w:rsidRPr="00217D00" w:rsidRDefault="00E96513" w:rsidP="00896A5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tcBorders>
              <w:left w:val="nil"/>
            </w:tcBorders>
          </w:tcPr>
          <w:p w14:paraId="565DDDDB" w14:textId="77777777" w:rsidR="00E96513" w:rsidRPr="00217D00" w:rsidRDefault="00E96513" w:rsidP="00896A5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A1505A1" w14:textId="77777777" w:rsidR="00E96513" w:rsidRPr="00217D00" w:rsidRDefault="00E96513" w:rsidP="00896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E96513" w:rsidRPr="00217D00" w14:paraId="6E065ED7" w14:textId="77777777" w:rsidTr="00896A58">
        <w:tc>
          <w:tcPr>
            <w:tcW w:w="3398" w:type="pct"/>
          </w:tcPr>
          <w:p w14:paraId="0214E1D1" w14:textId="77777777" w:rsidR="00E96513" w:rsidRPr="00217D00" w:rsidRDefault="00E96513" w:rsidP="00896A5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627C03A" w14:textId="453BBAB0" w:rsidR="00E96513" w:rsidRPr="00217D00" w:rsidRDefault="00E96513" w:rsidP="00896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="002C6F2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</w:t>
            </w:r>
            <w:r w:rsidR="002C6F2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หุ้น</w:t>
            </w: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06ECA" w:rsidRPr="00217D00" w14:paraId="7F0C3C2C" w14:textId="77777777" w:rsidTr="00006ECA">
        <w:tc>
          <w:tcPr>
            <w:tcW w:w="3398" w:type="pct"/>
          </w:tcPr>
          <w:p w14:paraId="0D939876" w14:textId="542867A8" w:rsidR="00006ECA" w:rsidRPr="00006ECA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1B7ACD6" w14:textId="175F5C41" w:rsidR="00006ECA" w:rsidRPr="00006ECA" w:rsidRDefault="00A317DF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77,333,491</w:t>
            </w:r>
          </w:p>
        </w:tc>
        <w:tc>
          <w:tcPr>
            <w:tcW w:w="146" w:type="pct"/>
          </w:tcPr>
          <w:p w14:paraId="0E6E8196" w14:textId="77777777" w:rsidR="00006ECA" w:rsidRPr="00217D00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24C9565" w14:textId="08C723E5" w:rsidR="00006ECA" w:rsidRPr="00006ECA" w:rsidRDefault="00A317DF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7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17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17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</w:tr>
      <w:tr w:rsidR="00006ECA" w:rsidRPr="00217D00" w14:paraId="7EBBC0E7" w14:textId="77777777" w:rsidTr="00006ECA">
        <w:tc>
          <w:tcPr>
            <w:tcW w:w="3398" w:type="pct"/>
          </w:tcPr>
          <w:p w14:paraId="6F603A02" w14:textId="77777777" w:rsidR="00006ECA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9E5B8E" w14:textId="77777777" w:rsidR="00006ECA" w:rsidRPr="004E0792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B481B" w14:textId="77777777" w:rsidR="00006ECA" w:rsidRPr="00217D00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3679EE67" w14:textId="77777777" w:rsidR="00006ECA" w:rsidRPr="004E0792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ECA" w:rsidRPr="00217D00" w14:paraId="1C008650" w14:textId="77777777" w:rsidTr="002E558A">
        <w:tc>
          <w:tcPr>
            <w:tcW w:w="3398" w:type="pct"/>
          </w:tcPr>
          <w:p w14:paraId="057152EC" w14:textId="55FBC812" w:rsidR="00006ECA" w:rsidRPr="004E0792" w:rsidRDefault="00006ECA" w:rsidP="0000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="00A317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เมษายน</w:t>
            </w:r>
          </w:p>
        </w:tc>
        <w:tc>
          <w:tcPr>
            <w:tcW w:w="729" w:type="pct"/>
          </w:tcPr>
          <w:p w14:paraId="6786E21A" w14:textId="25D737B5" w:rsidR="00006ECA" w:rsidRPr="004E0792" w:rsidRDefault="002E558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  <w:tc>
          <w:tcPr>
            <w:tcW w:w="146" w:type="pct"/>
          </w:tcPr>
          <w:p w14:paraId="3C9CEC64" w14:textId="77777777" w:rsidR="00006ECA" w:rsidRPr="004E0792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B259636" w14:textId="5A32EB9F" w:rsidR="00006ECA" w:rsidRPr="004E0792" w:rsidRDefault="002E558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</w:tr>
      <w:tr w:rsidR="00006ECA" w:rsidRPr="00217D00" w14:paraId="53FBA6A8" w14:textId="77777777" w:rsidTr="002E558A">
        <w:tc>
          <w:tcPr>
            <w:tcW w:w="3398" w:type="pct"/>
          </w:tcPr>
          <w:p w14:paraId="5B2D65BB" w14:textId="717EB360" w:rsidR="00006ECA" w:rsidRPr="004E0792" w:rsidRDefault="00006ECA" w:rsidP="0000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ผลกระทบจากหุ้นที่ออก</w:t>
            </w:r>
            <w:r w:rsidR="00906A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7A49963" w14:textId="50BA6246" w:rsidR="00006ECA" w:rsidRPr="004E0792" w:rsidRDefault="00A317DF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84,065,934</w:t>
            </w:r>
          </w:p>
        </w:tc>
        <w:tc>
          <w:tcPr>
            <w:tcW w:w="146" w:type="pct"/>
          </w:tcPr>
          <w:p w14:paraId="009D5EBC" w14:textId="77777777" w:rsidR="00006ECA" w:rsidRPr="004E0792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3047F7D6" w14:textId="278742A7" w:rsidR="00006ECA" w:rsidRPr="004E0792" w:rsidRDefault="002E558A" w:rsidP="002E558A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E558A" w:rsidRPr="00217D00" w14:paraId="3D8AB5CF" w14:textId="77777777" w:rsidTr="002E558A">
        <w:tc>
          <w:tcPr>
            <w:tcW w:w="3398" w:type="pct"/>
          </w:tcPr>
          <w:p w14:paraId="5C170E80" w14:textId="1C8F5390" w:rsidR="002E558A" w:rsidRPr="000C4B47" w:rsidRDefault="002E558A" w:rsidP="0000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</w:t>
            </w:r>
            <w:r w:rsid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</w:t>
            </w:r>
            <w:r w:rsidRP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ยวิธีถัวเฉลี่ยถ่วงน้ำหนัก </w:t>
            </w:r>
            <w:r w:rsidRPr="000C4B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0C4B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7B942827" w14:textId="0D9343F2" w:rsidR="002E558A" w:rsidRPr="000C4B47" w:rsidRDefault="00A317DF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584,065,934</w:t>
            </w:r>
          </w:p>
        </w:tc>
        <w:tc>
          <w:tcPr>
            <w:tcW w:w="146" w:type="pct"/>
          </w:tcPr>
          <w:p w14:paraId="7DD55055" w14:textId="77777777" w:rsidR="002E558A" w:rsidRPr="000C4B47" w:rsidRDefault="002E558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7B77C9EE" w14:textId="1EE1CF99" w:rsidR="002E558A" w:rsidRPr="000C4B47" w:rsidRDefault="002E558A" w:rsidP="002E55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</w:t>
            </w:r>
            <w:r w:rsidR="002D3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C4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2E558A" w:rsidRPr="00217D00" w14:paraId="111A9DC5" w14:textId="77777777" w:rsidTr="002E558A">
        <w:tc>
          <w:tcPr>
            <w:tcW w:w="3398" w:type="pct"/>
          </w:tcPr>
          <w:p w14:paraId="7E4FF75A" w14:textId="77777777" w:rsidR="002E558A" w:rsidRDefault="002E558A" w:rsidP="0000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CD12431" w14:textId="77777777" w:rsidR="002E558A" w:rsidRDefault="002E558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66463D" w14:textId="77777777" w:rsidR="002E558A" w:rsidRPr="004E0792" w:rsidRDefault="002E558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14A17538" w14:textId="77777777" w:rsidR="002E558A" w:rsidRDefault="002E558A" w:rsidP="002E558A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ECA" w:rsidRPr="00217D00" w14:paraId="6DC09A3F" w14:textId="77777777" w:rsidTr="002E558A">
        <w:tc>
          <w:tcPr>
            <w:tcW w:w="3398" w:type="pct"/>
          </w:tcPr>
          <w:p w14:paraId="66C68AB1" w14:textId="0EC27295" w:rsidR="00006ECA" w:rsidRPr="004E0792" w:rsidRDefault="00006ECA" w:rsidP="0000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E07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E07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9C3A128" w14:textId="213B4642" w:rsidR="00006ECA" w:rsidRPr="004E0792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E07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A317D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6" w:type="pct"/>
          </w:tcPr>
          <w:p w14:paraId="110A7B36" w14:textId="77777777" w:rsidR="00006ECA" w:rsidRPr="004E0792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5A258DDF" w14:textId="118FB640" w:rsidR="00006ECA" w:rsidRPr="004E0792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E07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E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317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317DF" w:rsidRPr="00217D00" w14:paraId="050FDF31" w14:textId="77777777" w:rsidTr="00CE398A">
        <w:tc>
          <w:tcPr>
            <w:tcW w:w="3398" w:type="pct"/>
          </w:tcPr>
          <w:p w14:paraId="3B210023" w14:textId="2FE9ABA6" w:rsidR="00A317DF" w:rsidRPr="00217D00" w:rsidRDefault="00A317DF" w:rsidP="00CE398A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9" w:type="pct"/>
          </w:tcPr>
          <w:p w14:paraId="7C0F21B1" w14:textId="77777777" w:rsidR="00A317DF" w:rsidRPr="00217D00" w:rsidRDefault="00A317DF" w:rsidP="00CE398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tcBorders>
              <w:left w:val="nil"/>
            </w:tcBorders>
          </w:tcPr>
          <w:p w14:paraId="6B8C817A" w14:textId="77777777" w:rsidR="00A317DF" w:rsidRPr="00217D00" w:rsidRDefault="00A317DF" w:rsidP="00CE398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08502108" w14:textId="77777777" w:rsidR="00A317DF" w:rsidRPr="00217D00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26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A317DF" w:rsidRPr="00217D00" w14:paraId="2235B129" w14:textId="77777777" w:rsidTr="00CE398A">
        <w:tc>
          <w:tcPr>
            <w:tcW w:w="3398" w:type="pct"/>
          </w:tcPr>
          <w:p w14:paraId="4CF1FF84" w14:textId="77777777" w:rsidR="00A317DF" w:rsidRPr="00217D00" w:rsidRDefault="00A317DF" w:rsidP="00CE398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AE444F0" w14:textId="77777777" w:rsidR="00A317DF" w:rsidRPr="00217D00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หุ้น</w:t>
            </w:r>
            <w:r w:rsidRPr="00217D0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317DF" w:rsidRPr="00217D00" w14:paraId="1D5AFC98" w14:textId="77777777" w:rsidTr="00CE398A">
        <w:tc>
          <w:tcPr>
            <w:tcW w:w="3398" w:type="pct"/>
          </w:tcPr>
          <w:p w14:paraId="00DA430C" w14:textId="77777777" w:rsidR="00A317DF" w:rsidRPr="00006ECA" w:rsidRDefault="00A317DF" w:rsidP="00CE398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04ACBF8" w14:textId="6094CF47" w:rsidR="00A317DF" w:rsidRPr="00006ECA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06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0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10767" w:rsidRPr="00F10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10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ED2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07FD42A" w14:textId="77777777" w:rsidR="00A317DF" w:rsidRPr="00217D00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22FB4A38" w14:textId="77777777" w:rsidR="00A317DF" w:rsidRPr="00006ECA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38,367,498</w:t>
            </w:r>
          </w:p>
        </w:tc>
      </w:tr>
      <w:tr w:rsidR="00A317DF" w:rsidRPr="00217D00" w14:paraId="6F91FFD3" w14:textId="77777777" w:rsidTr="00CE398A">
        <w:tc>
          <w:tcPr>
            <w:tcW w:w="3398" w:type="pct"/>
          </w:tcPr>
          <w:p w14:paraId="46991A2D" w14:textId="77777777" w:rsidR="00A317DF" w:rsidRDefault="00A317DF" w:rsidP="00CE398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7A8E0AB5" w14:textId="77777777" w:rsidR="00A317DF" w:rsidRPr="004E0792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3DC434" w14:textId="77777777" w:rsidR="00A317DF" w:rsidRPr="00217D00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7A9CE1DE" w14:textId="77777777" w:rsidR="00A317DF" w:rsidRPr="004E0792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7DF" w:rsidRPr="00217D00" w14:paraId="5D9305A1" w14:textId="77777777" w:rsidTr="00CE398A">
        <w:tc>
          <w:tcPr>
            <w:tcW w:w="3398" w:type="pct"/>
          </w:tcPr>
          <w:p w14:paraId="4F103D5C" w14:textId="77777777" w:rsidR="00A317DF" w:rsidRPr="004E0792" w:rsidRDefault="00A317DF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29" w:type="pct"/>
          </w:tcPr>
          <w:p w14:paraId="3D0EC811" w14:textId="77777777" w:rsidR="00A317DF" w:rsidRPr="004E0792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  <w:tc>
          <w:tcPr>
            <w:tcW w:w="146" w:type="pct"/>
          </w:tcPr>
          <w:p w14:paraId="7B1DFF40" w14:textId="77777777" w:rsidR="00A317DF" w:rsidRPr="004E0792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8D63A9A" w14:textId="77777777" w:rsidR="00A317DF" w:rsidRPr="004E0792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</w:tr>
      <w:tr w:rsidR="00A317DF" w:rsidRPr="00217D00" w14:paraId="53572AAE" w14:textId="77777777" w:rsidTr="00CE398A">
        <w:tc>
          <w:tcPr>
            <w:tcW w:w="3398" w:type="pct"/>
          </w:tcPr>
          <w:p w14:paraId="6C4BC99A" w14:textId="533403DF" w:rsidR="00A317DF" w:rsidRPr="004E0792" w:rsidRDefault="00A317DF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ผลกระทบจากหุ้นที่ออกจำหน่าย</w:t>
            </w:r>
            <w:r w:rsidR="00906A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32820A2A" w14:textId="77777777" w:rsidR="00A317DF" w:rsidRPr="004E0792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42,265,193</w:t>
            </w:r>
          </w:p>
        </w:tc>
        <w:tc>
          <w:tcPr>
            <w:tcW w:w="146" w:type="pct"/>
          </w:tcPr>
          <w:p w14:paraId="41CCB26B" w14:textId="77777777" w:rsidR="00A317DF" w:rsidRPr="004E0792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4E57F72" w14:textId="77777777" w:rsidR="00A317DF" w:rsidRPr="004E0792" w:rsidRDefault="00A317DF" w:rsidP="00CE398A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317DF" w:rsidRPr="00217D00" w14:paraId="11C6CAAF" w14:textId="77777777" w:rsidTr="00CE398A">
        <w:tc>
          <w:tcPr>
            <w:tcW w:w="3398" w:type="pct"/>
          </w:tcPr>
          <w:p w14:paraId="520D2F20" w14:textId="77777777" w:rsidR="00A317DF" w:rsidRPr="000C4B47" w:rsidRDefault="00A317DF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</w:t>
            </w:r>
            <w:r w:rsidRP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ยวิธีถัวเฉลี่ยถ่วงน้ำหนัก </w:t>
            </w:r>
            <w:r w:rsidRPr="000C4B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0C4B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0C4B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ED5B743" w14:textId="77777777" w:rsidR="00A317DF" w:rsidRPr="000C4B47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542,265,193</w:t>
            </w:r>
          </w:p>
        </w:tc>
        <w:tc>
          <w:tcPr>
            <w:tcW w:w="146" w:type="pct"/>
          </w:tcPr>
          <w:p w14:paraId="47E480F9" w14:textId="77777777" w:rsidR="00A317DF" w:rsidRPr="000C4B47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24349F0F" w14:textId="77777777" w:rsidR="00A317DF" w:rsidRPr="000C4B47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C4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A317DF" w:rsidRPr="00217D00" w14:paraId="6AA8D27F" w14:textId="77777777" w:rsidTr="00CE398A">
        <w:tc>
          <w:tcPr>
            <w:tcW w:w="3398" w:type="pct"/>
          </w:tcPr>
          <w:p w14:paraId="125A52F3" w14:textId="77777777" w:rsidR="00A317DF" w:rsidRDefault="00A317DF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2E2CF0AC" w14:textId="77777777" w:rsidR="00A317DF" w:rsidRDefault="00A317DF" w:rsidP="00CE398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19B966" w14:textId="77777777" w:rsidR="00A317DF" w:rsidRPr="004E0792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2EEA3966" w14:textId="77777777" w:rsidR="00A317DF" w:rsidRDefault="00A317DF" w:rsidP="00CE398A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7DF" w:rsidRPr="00217D00" w14:paraId="201B2EBF" w14:textId="77777777" w:rsidTr="00CE398A">
        <w:tc>
          <w:tcPr>
            <w:tcW w:w="3398" w:type="pct"/>
          </w:tcPr>
          <w:p w14:paraId="69A0472C" w14:textId="77777777" w:rsidR="00A317DF" w:rsidRPr="004E0792" w:rsidRDefault="00A317DF" w:rsidP="00CE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E07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E07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44D7588C" w14:textId="77777777" w:rsidR="00A317DF" w:rsidRPr="004E0792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E07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146CCC7A" w14:textId="77777777" w:rsidR="00A317DF" w:rsidRPr="004E0792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2CED2117" w14:textId="77777777" w:rsidR="00A317DF" w:rsidRPr="004E0792" w:rsidRDefault="00A317DF" w:rsidP="00CE39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E07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E0792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</w:tr>
    </w:tbl>
    <w:p w14:paraId="721CF268" w14:textId="77777777" w:rsidR="00C5335F" w:rsidRPr="006A028C" w:rsidRDefault="00C5335F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0AB7451" w:rsidR="00E91D34" w:rsidRPr="00217D00" w:rsidRDefault="00D32A27" w:rsidP="00EB7BDF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730C3B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EB7BDF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6A028C" w:rsidRDefault="00BF3F2C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217D00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7D0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217D0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441AB469" w14:textId="77777777" w:rsidR="001175E8" w:rsidRPr="006A028C" w:rsidRDefault="001175E8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349736" w14:textId="49917498" w:rsidR="000A1B8D" w:rsidRDefault="001175E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</w:t>
      </w:r>
      <w:r w:rsidRPr="00217D00">
        <w:rPr>
          <w:rFonts w:ascii="Angsana New" w:hAnsi="Angsana New" w:hint="cs"/>
          <w:sz w:val="30"/>
          <w:szCs w:val="30"/>
          <w:cs/>
        </w:rPr>
        <w:t xml:space="preserve">ิน </w:t>
      </w:r>
      <w:r w:rsidRPr="00217D00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217D00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217D00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E96513" w:rsidRDefault="00CA1ED9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6"/>
        <w:gridCol w:w="1350"/>
        <w:gridCol w:w="191"/>
        <w:gridCol w:w="1080"/>
        <w:gridCol w:w="180"/>
        <w:gridCol w:w="1123"/>
        <w:gridCol w:w="180"/>
        <w:gridCol w:w="990"/>
        <w:gridCol w:w="180"/>
        <w:gridCol w:w="1123"/>
      </w:tblGrid>
      <w:tr w:rsidR="001175E8" w:rsidRPr="00217D00" w14:paraId="7E5E8D38" w14:textId="77777777" w:rsidTr="005B7A58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14:paraId="4D8ECEB8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9D3B56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CFA51EB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175E8" w:rsidRPr="00217D00" w14:paraId="3658ADDA" w14:textId="77777777" w:rsidTr="005B7A58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14:paraId="0C5C9648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FE0239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69A83C24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17D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17D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17D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75E8" w:rsidRPr="00217D00" w14:paraId="51B6FECD" w14:textId="77777777" w:rsidTr="005B7A58">
        <w:trPr>
          <w:tblHeader/>
        </w:trPr>
        <w:tc>
          <w:tcPr>
            <w:tcW w:w="3006" w:type="dxa"/>
            <w:shd w:val="clear" w:color="auto" w:fill="auto"/>
          </w:tcPr>
          <w:p w14:paraId="03125CC4" w14:textId="77777777" w:rsidR="001175E8" w:rsidRPr="00217D00" w:rsidRDefault="001175E8" w:rsidP="001175E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7" w:type="dxa"/>
            <w:gridSpan w:val="9"/>
          </w:tcPr>
          <w:p w14:paraId="727D7323" w14:textId="2D3CE1F9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D0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175E8" w:rsidRPr="00217D00" w14:paraId="17AE63AA" w14:textId="77777777" w:rsidTr="005B7A58">
        <w:tc>
          <w:tcPr>
            <w:tcW w:w="3006" w:type="dxa"/>
            <w:shd w:val="clear" w:color="auto" w:fill="auto"/>
          </w:tcPr>
          <w:p w14:paraId="7459DD67" w14:textId="777DCA66" w:rsidR="001175E8" w:rsidRPr="00217D00" w:rsidRDefault="001175E8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F043A"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307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B164F"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1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307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</w:t>
            </w:r>
            <w:r w:rsidR="00A230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</w:t>
            </w:r>
            <w:r w:rsidR="002307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814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68FBDF1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43769467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2802B1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FC20E3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7865D1D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6108E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A5E1DEA" w14:textId="77777777" w:rsidR="001175E8" w:rsidRPr="00217D00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5E8" w:rsidRPr="00217D00" w14:paraId="1D5D908B" w14:textId="77777777" w:rsidTr="005B7A58">
        <w:tc>
          <w:tcPr>
            <w:tcW w:w="3006" w:type="dxa"/>
            <w:shd w:val="clear" w:color="auto" w:fill="auto"/>
          </w:tcPr>
          <w:p w14:paraId="18323971" w14:textId="308AA4A0" w:rsidR="001175E8" w:rsidRPr="00217D00" w:rsidRDefault="00A6187F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1175E8"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59D25EDE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768E5B0A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477A28" w14:textId="77777777" w:rsidR="001175E8" w:rsidRPr="00217D00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61D2F" w14:textId="77777777" w:rsidR="001175E8" w:rsidRPr="00217D00" w:rsidRDefault="001175E8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C3A66F1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DC23D9" w14:textId="77777777" w:rsidR="001175E8" w:rsidRPr="00217D00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1175E8" w:rsidRPr="00217D00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6595D50" w14:textId="77777777" w:rsidR="001175E8" w:rsidRPr="00217D00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ED9" w:rsidRPr="00217D00" w14:paraId="0EA2FA5A" w14:textId="77777777" w:rsidTr="005B7A58">
        <w:tc>
          <w:tcPr>
            <w:tcW w:w="3006" w:type="dxa"/>
            <w:shd w:val="clear" w:color="auto" w:fill="auto"/>
            <w:vAlign w:val="bottom"/>
          </w:tcPr>
          <w:p w14:paraId="0BF96D6F" w14:textId="77777777" w:rsidR="00CA1ED9" w:rsidRPr="00217D00" w:rsidRDefault="00CA1ED9" w:rsidP="00CA1ED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297EED1A" w14:textId="33BE0C58" w:rsidR="00CA1ED9" w:rsidRPr="00217D00" w:rsidRDefault="00CA1ED9" w:rsidP="00CA1ED9">
            <w:pPr>
              <w:tabs>
                <w:tab w:val="clear" w:pos="227"/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  <w:r w:rsidRPr="00217D00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55AD8AA" w14:textId="4B405460" w:rsidR="00CA1ED9" w:rsidRPr="00217D00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2,106,066</w:t>
            </w:r>
          </w:p>
        </w:tc>
        <w:tc>
          <w:tcPr>
            <w:tcW w:w="191" w:type="dxa"/>
          </w:tcPr>
          <w:p w14:paraId="0936998C" w14:textId="77777777" w:rsidR="00CA1ED9" w:rsidRPr="00217D00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AD54A6" w14:textId="29C9CC46" w:rsidR="00CA1ED9" w:rsidRPr="00217D00" w:rsidRDefault="00CA1ED9" w:rsidP="00CA1ED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50E0B" w14:textId="77777777" w:rsidR="00CA1ED9" w:rsidRPr="00217D00" w:rsidRDefault="00CA1ED9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3487624" w14:textId="53E275E2" w:rsidR="00CA1ED9" w:rsidRPr="00217D00" w:rsidRDefault="00CA1ED9" w:rsidP="00CA1ED9">
            <w:pPr>
              <w:tabs>
                <w:tab w:val="clear" w:pos="907"/>
              </w:tabs>
              <w:spacing w:line="240" w:lineRule="auto"/>
              <w:ind w:firstLine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2,106,066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CA1ED9" w:rsidRPr="00217D00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23825" w14:textId="7DC5C56D" w:rsidR="00CA1ED9" w:rsidRPr="00217D00" w:rsidRDefault="00CA1ED9" w:rsidP="00CA1ED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CA1ED9" w:rsidRPr="00217D00" w:rsidRDefault="00CA1ED9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4E19F23" w14:textId="791A2F12" w:rsidR="00CA1ED9" w:rsidRPr="00217D00" w:rsidRDefault="00CA1ED9" w:rsidP="00CA1E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2,106,066</w:t>
            </w:r>
          </w:p>
        </w:tc>
      </w:tr>
    </w:tbl>
    <w:p w14:paraId="3176863D" w14:textId="5E540313" w:rsidR="002E58FD" w:rsidRDefault="002E58FD" w:rsidP="00E9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806D02F" w14:textId="186D8493" w:rsidR="00EA459F" w:rsidRDefault="00EA459F" w:rsidP="00E9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C83CBA7" w14:textId="27288DC0" w:rsidR="00EA459F" w:rsidRDefault="00EA459F" w:rsidP="00E9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9D2CE8C" w14:textId="77777777" w:rsidR="00EA459F" w:rsidRPr="006A028C" w:rsidRDefault="00EA459F" w:rsidP="00E9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60C97516" w14:textId="2BA26C40" w:rsidR="001175E8" w:rsidRPr="00217D00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217D00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tbl>
      <w:tblPr>
        <w:tblW w:w="9270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676"/>
      </w:tblGrid>
      <w:tr w:rsidR="001175E8" w:rsidRPr="00217D00" w14:paraId="5A9C4746" w14:textId="77777777" w:rsidTr="001175E8">
        <w:trPr>
          <w:tblHeader/>
        </w:trPr>
        <w:tc>
          <w:tcPr>
            <w:tcW w:w="2358" w:type="dxa"/>
            <w:shd w:val="clear" w:color="auto" w:fill="auto"/>
          </w:tcPr>
          <w:p w14:paraId="5E2F3BD8" w14:textId="77777777" w:rsidR="001175E8" w:rsidRPr="00217D00" w:rsidRDefault="001175E8" w:rsidP="001175E8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517C534" w14:textId="77777777" w:rsidR="001175E8" w:rsidRPr="00217D00" w:rsidRDefault="001175E8" w:rsidP="001175E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14:paraId="0BF53FC6" w14:textId="77777777" w:rsidR="001175E8" w:rsidRPr="00217D00" w:rsidRDefault="001175E8" w:rsidP="001175E8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21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175E8" w:rsidRPr="00217D00" w14:paraId="68750CA9" w14:textId="77777777" w:rsidTr="001175E8">
        <w:tc>
          <w:tcPr>
            <w:tcW w:w="2358" w:type="dxa"/>
            <w:shd w:val="clear" w:color="auto" w:fill="auto"/>
          </w:tcPr>
          <w:p w14:paraId="3867390C" w14:textId="77777777" w:rsidR="001175E8" w:rsidRPr="00217D00" w:rsidRDefault="001175E8" w:rsidP="001175E8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0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6B045B6C" w14:textId="77777777" w:rsidR="001175E8" w:rsidRPr="00217D00" w:rsidRDefault="001175E8" w:rsidP="001175E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14:paraId="213424D0" w14:textId="761FC243" w:rsidR="001175E8" w:rsidRPr="00217D00" w:rsidRDefault="001175E8" w:rsidP="001175E8">
            <w:pPr>
              <w:pStyle w:val="block"/>
              <w:spacing w:after="0" w:line="240" w:lineRule="atLeast"/>
              <w:ind w:left="264" w:right="-108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0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17D0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29C5B5AF" w14:textId="77777777" w:rsidR="00C5335F" w:rsidRPr="006A028C" w:rsidRDefault="00C5335F" w:rsidP="00B20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5AD0BADD" w:rsidR="00E91D34" w:rsidRPr="00217D00" w:rsidRDefault="009676DA" w:rsidP="00E91D34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217D00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730C3B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217D00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6A028C" w:rsidRDefault="00E91D34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529"/>
      </w:tblGrid>
      <w:tr w:rsidR="0015743F" w:rsidRPr="00217D00" w14:paraId="600943BE" w14:textId="77777777" w:rsidTr="00D77150">
        <w:trPr>
          <w:tblHeader/>
        </w:trPr>
        <w:tc>
          <w:tcPr>
            <w:tcW w:w="4167" w:type="pct"/>
          </w:tcPr>
          <w:p w14:paraId="24B4DD7D" w14:textId="23548602" w:rsidR="0015743F" w:rsidRPr="00217D00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217D0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="00FB164F" w:rsidRPr="00217D00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3</w:t>
            </w:r>
            <w:r w:rsidR="002307B5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0</w:t>
            </w:r>
            <w:r w:rsidR="00FB164F" w:rsidRPr="00217D00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98143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ม</w:t>
            </w:r>
            <w:r w:rsidR="002307B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ิถุนายน</w:t>
            </w:r>
            <w:r w:rsidRPr="00217D0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Pr="00217D00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981437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833" w:type="pct"/>
          </w:tcPr>
          <w:p w14:paraId="49A1D22F" w14:textId="5EAE7893" w:rsidR="0015743F" w:rsidRPr="00217D00" w:rsidRDefault="0015743F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217D00" w14:paraId="1ABF0E8B" w14:textId="77777777" w:rsidTr="00D77150">
        <w:trPr>
          <w:trHeight w:val="371"/>
          <w:tblHeader/>
        </w:trPr>
        <w:tc>
          <w:tcPr>
            <w:tcW w:w="4167" w:type="pct"/>
          </w:tcPr>
          <w:p w14:paraId="5E78B4BA" w14:textId="77777777" w:rsidR="00031319" w:rsidRPr="00217D00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833" w:type="pct"/>
          </w:tcPr>
          <w:p w14:paraId="57BA2234" w14:textId="070EE629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17D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217D00" w14:paraId="02F1680A" w14:textId="77777777" w:rsidTr="00D77150">
        <w:tc>
          <w:tcPr>
            <w:tcW w:w="4167" w:type="pct"/>
          </w:tcPr>
          <w:p w14:paraId="2E9DA252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33" w:type="pct"/>
          </w:tcPr>
          <w:p w14:paraId="7068E3A0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217D00" w14:paraId="32F9B9FD" w14:textId="77777777" w:rsidTr="007E7A1B">
        <w:tc>
          <w:tcPr>
            <w:tcW w:w="4167" w:type="pct"/>
          </w:tcPr>
          <w:p w14:paraId="0231054E" w14:textId="6FCC767F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33" w:type="pct"/>
            <w:vAlign w:val="bottom"/>
          </w:tcPr>
          <w:p w14:paraId="2DA52142" w14:textId="017B7D32" w:rsidR="00031319" w:rsidRPr="00217D00" w:rsidRDefault="0071751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28,844,771</w:t>
            </w:r>
          </w:p>
        </w:tc>
      </w:tr>
      <w:tr w:rsidR="00031319" w:rsidRPr="00217D00" w14:paraId="6781BD59" w14:textId="77777777" w:rsidTr="007E7A1B">
        <w:tc>
          <w:tcPr>
            <w:tcW w:w="4167" w:type="pct"/>
          </w:tcPr>
          <w:p w14:paraId="26D42CB7" w14:textId="7DA65A82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34C43DC0" w14:textId="43DF2D05" w:rsidR="00031319" w:rsidRPr="00217D00" w:rsidRDefault="0071751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450,000</w:t>
            </w:r>
          </w:p>
        </w:tc>
      </w:tr>
      <w:tr w:rsidR="00031319" w:rsidRPr="00217D00" w14:paraId="537FDFCA" w14:textId="77777777" w:rsidTr="007E7A1B">
        <w:tc>
          <w:tcPr>
            <w:tcW w:w="4167" w:type="pct"/>
          </w:tcPr>
          <w:p w14:paraId="3C2D445D" w14:textId="04C2BC09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28BD5CFA" w:rsidR="00031319" w:rsidRPr="00217D00" w:rsidRDefault="0071751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29,294,771</w:t>
            </w:r>
          </w:p>
        </w:tc>
      </w:tr>
      <w:tr w:rsidR="00031319" w:rsidRPr="006A028C" w14:paraId="141ABE96" w14:textId="77777777" w:rsidTr="00CE7A26">
        <w:tc>
          <w:tcPr>
            <w:tcW w:w="4167" w:type="pct"/>
          </w:tcPr>
          <w:p w14:paraId="3160E904" w14:textId="77777777" w:rsidR="00031319" w:rsidRPr="006A028C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6DD80A94" w14:textId="77777777" w:rsidR="00031319" w:rsidRPr="006A028C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217D00" w14:paraId="27B2C64B" w14:textId="77777777" w:rsidTr="00D77150">
        <w:tc>
          <w:tcPr>
            <w:tcW w:w="4167" w:type="pct"/>
          </w:tcPr>
          <w:p w14:paraId="610E4CD8" w14:textId="77777777" w:rsidR="00031319" w:rsidRPr="00217D00" w:rsidRDefault="00031319" w:rsidP="0003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17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7CA6D7D3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217D00" w14:paraId="4321606D" w14:textId="77777777" w:rsidTr="00A50EAB">
        <w:tc>
          <w:tcPr>
            <w:tcW w:w="4167" w:type="pct"/>
          </w:tcPr>
          <w:p w14:paraId="106E02D7" w14:textId="77777777" w:rsidR="00031319" w:rsidRPr="00217D00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833" w:type="pct"/>
          </w:tcPr>
          <w:p w14:paraId="676FB28B" w14:textId="7DFAF9B8" w:rsidR="00031319" w:rsidRPr="00A50EAB" w:rsidRDefault="00FC7924" w:rsidP="00A50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3,031,800</w:t>
            </w:r>
          </w:p>
        </w:tc>
      </w:tr>
      <w:tr w:rsidR="00A50EAB" w:rsidRPr="00217D00" w14:paraId="2D249E08" w14:textId="77777777" w:rsidTr="00A50EAB">
        <w:tc>
          <w:tcPr>
            <w:tcW w:w="4167" w:type="pct"/>
          </w:tcPr>
          <w:p w14:paraId="09D530DC" w14:textId="181BDB38" w:rsidR="00A50EAB" w:rsidRPr="00A50EAB" w:rsidRDefault="00A50EAB" w:rsidP="00A5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50E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315CC14B" w:rsidR="00A50EAB" w:rsidRPr="00A50EAB" w:rsidRDefault="00FC7924" w:rsidP="00A50EA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3,031,800</w:t>
            </w:r>
          </w:p>
        </w:tc>
      </w:tr>
    </w:tbl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2965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15199" w14:textId="77777777" w:rsidR="008A0B26" w:rsidRDefault="008A0B26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8683C0B" w14:textId="77777777" w:rsidR="008A0B26" w:rsidRDefault="008A0B26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3EE2A" w14:textId="77777777" w:rsidR="00296540" w:rsidRDefault="00296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4" w:name="_GoBack"/>
  <w:bookmarkEnd w:id="4"/>
  <w:p w14:paraId="2A1AC4D5" w14:textId="522602EE" w:rsidR="00EB7D33" w:rsidRPr="00B34823" w:rsidRDefault="00EB7D33" w:rsidP="00EB7D3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296540">
      <w:rPr>
        <w:rFonts w:asciiTheme="majorBidi" w:hAnsiTheme="majorBidi" w:cstheme="majorBidi"/>
        <w:caps/>
        <w:noProof/>
        <w:sz w:val="30"/>
        <w:szCs w:val="30"/>
      </w:rPr>
      <w:t>1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01426387" w14:textId="444F1D10" w:rsidR="00EB7D33" w:rsidRPr="00EB7D33" w:rsidRDefault="00EB7D33" w:rsidP="00EB7D33">
    <w:pPr>
      <w:pStyle w:val="Footer"/>
      <w:tabs>
        <w:tab w:val="clear" w:pos="4678"/>
      </w:tabs>
      <w:jc w:val="center"/>
      <w:rPr>
        <w:rFonts w:cs="Arial"/>
        <w:caps/>
        <w:noProof/>
      </w:rPr>
    </w:pPr>
  </w:p>
  <w:p w14:paraId="78DB2FCE" w14:textId="6AF0EEF5" w:rsidR="006C1111" w:rsidRPr="002C3A6E" w:rsidRDefault="006C1111" w:rsidP="00EB7D33">
    <w:pPr>
      <w:pStyle w:val="Footer"/>
      <w:framePr w:wrap="around" w:vAnchor="text" w:hAnchor="page" w:x="6226" w:y="9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DEBEF" w14:textId="77777777" w:rsidR="00296540" w:rsidRDefault="00296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DA060" w14:textId="77777777" w:rsidR="008A0B26" w:rsidRDefault="008A0B26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C733E83" w14:textId="77777777" w:rsidR="008A0B26" w:rsidRDefault="008A0B26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DB0F4" w14:textId="77777777" w:rsidR="00296540" w:rsidRDefault="00296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BD80C" w14:textId="77777777" w:rsidR="006C1111" w:rsidRDefault="006C1111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6C1111" w:rsidRPr="008C507D" w:rsidRDefault="006C1111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5A4DDEE3" w:rsidR="006C1111" w:rsidRDefault="006C1111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2348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 w:rsidR="0032348C">
      <w:rPr>
        <w:rFonts w:ascii="Angsana New" w:hAnsi="Angsana New"/>
        <w:b/>
        <w:bCs/>
        <w:sz w:val="32"/>
        <w:szCs w:val="32"/>
      </w:rPr>
      <w:t>0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32348C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A4BA7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6C1111" w:rsidRPr="007A52D5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D9C48" w14:textId="77777777" w:rsidR="00296540" w:rsidRDefault="00296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5"/>
  </w:num>
  <w:num w:numId="14">
    <w:abstractNumId w:val="15"/>
  </w:num>
  <w:num w:numId="15">
    <w:abstractNumId w:val="17"/>
  </w:num>
  <w:num w:numId="16">
    <w:abstractNumId w:val="19"/>
  </w:num>
  <w:num w:numId="17">
    <w:abstractNumId w:val="18"/>
  </w:num>
  <w:num w:numId="18">
    <w:abstractNumId w:val="24"/>
  </w:num>
  <w:num w:numId="19">
    <w:abstractNumId w:val="21"/>
  </w:num>
  <w:num w:numId="20">
    <w:abstractNumId w:val="23"/>
  </w:num>
  <w:num w:numId="21">
    <w:abstractNumId w:val="13"/>
  </w:num>
  <w:num w:numId="22">
    <w:abstractNumId w:val="11"/>
  </w:num>
  <w:num w:numId="23">
    <w:abstractNumId w:val="26"/>
  </w:num>
  <w:num w:numId="24">
    <w:abstractNumId w:val="20"/>
  </w:num>
  <w:num w:numId="25">
    <w:abstractNumId w:val="14"/>
  </w:num>
  <w:num w:numId="26">
    <w:abstractNumId w:val="22"/>
  </w:num>
  <w:num w:numId="2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4B9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096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3366"/>
    <w:rsid w:val="001A3D0A"/>
    <w:rsid w:val="001A3E0F"/>
    <w:rsid w:val="001A3F75"/>
    <w:rsid w:val="001A3FB7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40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6D9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493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79C"/>
    <w:rsid w:val="00481F9A"/>
    <w:rsid w:val="00482058"/>
    <w:rsid w:val="004829F6"/>
    <w:rsid w:val="00483519"/>
    <w:rsid w:val="00483990"/>
    <w:rsid w:val="00484310"/>
    <w:rsid w:val="0048449F"/>
    <w:rsid w:val="00484EFA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0792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319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546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281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17519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C3B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D7C"/>
    <w:rsid w:val="00756932"/>
    <w:rsid w:val="007570E9"/>
    <w:rsid w:val="00757658"/>
    <w:rsid w:val="00757C40"/>
    <w:rsid w:val="00760189"/>
    <w:rsid w:val="00760302"/>
    <w:rsid w:val="00760F23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B26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47BF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2EFA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E7DEB"/>
    <w:rsid w:val="00CF08FB"/>
    <w:rsid w:val="00CF0927"/>
    <w:rsid w:val="00CF1B18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8F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F2D"/>
    <w:rsid w:val="00DE3F71"/>
    <w:rsid w:val="00DE513D"/>
    <w:rsid w:val="00DE52AE"/>
    <w:rsid w:val="00DE54EC"/>
    <w:rsid w:val="00DE5836"/>
    <w:rsid w:val="00DE5A85"/>
    <w:rsid w:val="00DE5D47"/>
    <w:rsid w:val="00DE62FE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6513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2ACD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F9D6EA-2BCA-46D6-AABE-B6CABC09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Arissa Chumeemode</cp:lastModifiedBy>
  <cp:revision>2</cp:revision>
  <cp:lastPrinted>2022-08-03T23:26:00Z</cp:lastPrinted>
  <dcterms:created xsi:type="dcterms:W3CDTF">2022-08-11T11:02:00Z</dcterms:created>
  <dcterms:modified xsi:type="dcterms:W3CDTF">2022-08-11T11:02:00Z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