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7EEFFE87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AE435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5C3575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AD1DE1">
              <w:rPr>
                <w:rFonts w:ascii="Angsana New" w:hAnsi="Angsana New"/>
                <w:color w:val="7F7E82"/>
                <w:sz w:val="36"/>
                <w:szCs w:val="36"/>
              </w:rPr>
              <w:t>2565</w:t>
            </w:r>
          </w:p>
        </w:tc>
      </w:tr>
    </w:tbl>
    <w:p w14:paraId="0E59CB81" w14:textId="77777777"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25E0D1C2" w14:textId="77777777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79B33704" w:rsidR="005E6AD9" w:rsidRPr="00941592" w:rsidRDefault="0099368A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 xml:space="preserve">30 </w:t>
      </w:r>
      <w:r w:rsidR="00AE4350">
        <w:rPr>
          <w:rFonts w:ascii="Angsana New" w:hAnsi="Angsana New"/>
          <w:sz w:val="32"/>
          <w:szCs w:val="32"/>
          <w:cs/>
        </w:rPr>
        <w:t>มิถุนายน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2565</w:t>
      </w:r>
      <w:r w:rsidRPr="004738CC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C06760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</w:t>
      </w:r>
      <w:r w:rsidRPr="004738C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หุ้นรวมและงบกระแส</w:t>
      </w:r>
      <w:r w:rsidR="00C06760">
        <w:rPr>
          <w:rFonts w:ascii="Angsana New" w:hAnsi="Angsana New" w:hint="cs"/>
          <w:sz w:val="32"/>
          <w:szCs w:val="32"/>
          <w:cs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เงินสดรวม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AE4350">
        <w:rPr>
          <w:rFonts w:ascii="Angsana New" w:hAnsi="Angsana New" w:hint="cs"/>
          <w:sz w:val="32"/>
          <w:szCs w:val="32"/>
          <w:cs/>
        </w:rPr>
        <w:t>หก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 xml:space="preserve">วันเดียวกัน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355DA2">
      <w:pPr>
        <w:spacing w:before="80" w:after="8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355DA2">
      <w:pPr>
        <w:spacing w:before="80" w:after="8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7777777" w:rsidR="005E6AD9" w:rsidRPr="00C81F57" w:rsidRDefault="00AB68A4" w:rsidP="0085163E">
      <w:pPr>
        <w:spacing w:before="2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4F14EAD1" w14:textId="77777777" w:rsidR="005E6AD9" w:rsidRPr="00941592" w:rsidRDefault="005E6AD9" w:rsidP="00D33C1C">
      <w:pPr>
        <w:spacing w:after="12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0D495B">
        <w:rPr>
          <w:rFonts w:ascii="Angsana New" w:hAnsi="Angsana New"/>
          <w:sz w:val="32"/>
          <w:szCs w:val="32"/>
        </w:rPr>
        <w:t>4521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2C4114F8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AF5B8B">
        <w:rPr>
          <w:rFonts w:ascii="Angsana New" w:hAnsi="Angsana New"/>
          <w:sz w:val="32"/>
          <w:szCs w:val="32"/>
        </w:rPr>
        <w:t>11</w:t>
      </w:r>
      <w:r w:rsidR="00C06760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72120">
        <w:rPr>
          <w:rFonts w:ascii="Angsana New" w:hAnsi="Angsana New"/>
          <w:sz w:val="32"/>
          <w:szCs w:val="32"/>
        </w:rPr>
        <w:t xml:space="preserve"> </w:t>
      </w:r>
      <w:r w:rsidR="00AD1DE1">
        <w:rPr>
          <w:rFonts w:ascii="Angsana New" w:hAnsi="Angsana New"/>
          <w:sz w:val="32"/>
          <w:szCs w:val="32"/>
        </w:rPr>
        <w:t>2565</w:t>
      </w:r>
    </w:p>
    <w:sectPr w:rsidR="00900CA2" w:rsidSect="00B26FCF">
      <w:footerReference w:type="first" r:id="rId7"/>
      <w:pgSz w:w="11909" w:h="16834" w:code="9"/>
      <w:pgMar w:top="360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D629A6" w14:textId="77777777" w:rsidR="00610B9B" w:rsidRDefault="00610B9B" w:rsidP="0077481E">
      <w:r>
        <w:separator/>
      </w:r>
    </w:p>
  </w:endnote>
  <w:endnote w:type="continuationSeparator" w:id="0">
    <w:p w14:paraId="77FF54EE" w14:textId="77777777" w:rsidR="00610B9B" w:rsidRDefault="00610B9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02761" w14:textId="37EE3C62" w:rsidR="0014338E" w:rsidRPr="0014338E" w:rsidRDefault="0014338E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1631A" w14:textId="77777777" w:rsidR="00610B9B" w:rsidRDefault="00610B9B" w:rsidP="0077481E">
      <w:r>
        <w:separator/>
      </w:r>
    </w:p>
  </w:footnote>
  <w:footnote w:type="continuationSeparator" w:id="0">
    <w:p w14:paraId="6DE65FE1" w14:textId="77777777" w:rsidR="00610B9B" w:rsidRDefault="00610B9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45F8"/>
    <w:rsid w:val="007B5455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31106</vt:lpwstr>
  </property>
  <property fmtid="{D5CDD505-2E9C-101B-9397-08002B2CF9AE}" pid="4" name="OptimizationTime">
    <vt:lpwstr>20220811_0954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31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45</cp:revision>
  <cp:lastPrinted>2022-08-03T10:53:00Z</cp:lastPrinted>
  <dcterms:created xsi:type="dcterms:W3CDTF">2016-05-02T09:03:00Z</dcterms:created>
  <dcterms:modified xsi:type="dcterms:W3CDTF">2022-08-03T10:53:00Z</dcterms:modified>
</cp:coreProperties>
</file>