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3667B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77777777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 xml:space="preserve">30 </w:t>
      </w:r>
      <w:r w:rsidR="00131C12">
        <w:rPr>
          <w:rFonts w:hint="cs"/>
          <w:b/>
          <w:bCs/>
          <w:cs/>
        </w:rPr>
        <w:t>มิถุนายน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2565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proofErr w:type="gramStart"/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proofErr w:type="gramEnd"/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743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607"/>
      </w:tblGrid>
      <w:tr w:rsidR="00873B33" w:rsidRPr="00CD157D" w14:paraId="07702F92" w14:textId="77777777" w:rsidTr="00A24CAA">
        <w:tc>
          <w:tcPr>
            <w:tcW w:w="313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607" w:type="dxa"/>
            <w:tcBorders>
              <w:left w:val="nil"/>
              <w:bottom w:val="nil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14:paraId="7E44EC9A" w14:textId="77777777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521064">
              <w:rPr>
                <w:rFonts w:ascii="Angsana New" w:hAnsi="Angsana New" w:hint="cs"/>
                <w:cs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left w:val="nil"/>
              <w:bottom w:val="nil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A24CAA">
        <w:tc>
          <w:tcPr>
            <w:tcW w:w="3136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14:paraId="298EBD64" w14:textId="77777777" w:rsidR="00873B33" w:rsidRPr="00CD157D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>(2)</w:t>
            </w:r>
            <w:r w:rsidRPr="00CD157D">
              <w:rPr>
                <w:rFonts w:ascii="Angsana New" w:hAnsi="Angsana New"/>
              </w:rPr>
              <w:tab/>
            </w:r>
            <w:r w:rsidR="00ED741C" w:rsidRPr="00CD157D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CD157D">
              <w:rPr>
                <w:rFonts w:ascii="Angsana New" w:hAnsi="Angsana New" w:hint="cs"/>
                <w:cs/>
              </w:rPr>
              <w:t xml:space="preserve"> </w:t>
            </w:r>
            <w:r w:rsidR="00ED741C" w:rsidRPr="00CD157D">
              <w:rPr>
                <w:rFonts w:ascii="Angsana New" w:hAnsi="Angsana New"/>
                <w:cs/>
              </w:rPr>
              <w:t>ซึ่งดำเนิ</w:t>
            </w:r>
            <w:r w:rsidR="00ED741C" w:rsidRPr="00CD157D">
              <w:rPr>
                <w:rFonts w:ascii="Angsana New" w:hAnsi="Angsana New" w:hint="cs"/>
                <w:cs/>
              </w:rPr>
              <w:t>น</w:t>
            </w:r>
            <w:r w:rsidRPr="00CD157D">
              <w:rPr>
                <w:rFonts w:ascii="Angsana New" w:hAnsi="Angsana New"/>
                <w:cs/>
              </w:rPr>
              <w:t>ธุรกิจ</w:t>
            </w:r>
            <w:r w:rsidR="00EE551A" w:rsidRPr="00CD157D">
              <w:rPr>
                <w:rFonts w:ascii="Angsana New" w:hAnsi="Angsana New"/>
                <w:cs/>
              </w:rPr>
              <w:t>ตามหมายเหตุประกอบ</w:t>
            </w:r>
          </w:p>
        </w:tc>
      </w:tr>
      <w:tr w:rsidR="00873B33" w:rsidRPr="00CD157D" w14:paraId="5CCBBB2E" w14:textId="77777777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14:paraId="5B8D74EE" w14:textId="77777777" w:rsidR="00873B33" w:rsidRPr="00CD157D" w:rsidRDefault="00873B33" w:rsidP="00EE551A">
            <w:pPr>
              <w:tabs>
                <w:tab w:val="left" w:pos="396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</w:t>
            </w:r>
            <w:r w:rsidR="00DD436D" w:rsidRPr="00CD157D">
              <w:rPr>
                <w:rFonts w:ascii="Angsana New" w:hAnsi="Angsana New"/>
                <w:cs/>
              </w:rPr>
              <w:t xml:space="preserve">  </w:t>
            </w:r>
            <w:r w:rsidR="00356566">
              <w:rPr>
                <w:rFonts w:ascii="Angsana New" w:hAnsi="Angsana New" w:hint="cs"/>
                <w:cs/>
              </w:rPr>
              <w:t xml:space="preserve"> 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423C67" w:rsidRPr="00923201">
              <w:rPr>
                <w:rFonts w:ascii="Angsana New" w:hAnsi="Angsana New"/>
              </w:rPr>
              <w:t>9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2CBFC6C8" w14:textId="77777777" w:rsidR="00334522" w:rsidRPr="00CD15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CD157D">
        <w:rPr>
          <w:rFonts w:ascii="Angsana New" w:hAnsi="Angsana New"/>
        </w:rPr>
        <w:t>1.2</w:t>
      </w:r>
      <w:r w:rsidRPr="00CD157D">
        <w:rPr>
          <w:rFonts w:ascii="Angsana New" w:hAnsi="Angsana New"/>
        </w:rPr>
        <w:tab/>
      </w:r>
      <w:r w:rsidR="00334522" w:rsidRPr="00CD157D">
        <w:rPr>
          <w:rFonts w:ascii="Angsana New" w:hAnsi="Angsana New" w:cs="Angsana New"/>
          <w:cs/>
        </w:rPr>
        <w:t>ข้อมูล</w:t>
      </w:r>
      <w:r w:rsidR="00334522" w:rsidRPr="00CD157D">
        <w:rPr>
          <w:rFonts w:ascii="Angsana New" w:hAnsi="Angsana New" w:cs="Angsana New" w:hint="cs"/>
          <w:cs/>
        </w:rPr>
        <w:t>สิทธิการ</w:t>
      </w:r>
      <w:r w:rsidR="00334522" w:rsidRPr="00CD15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77777777" w:rsidR="00334522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D15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D157D">
        <w:rPr>
          <w:rFonts w:ascii="Angsana New" w:hAnsi="Angsana New" w:cs="Angsana New" w:hint="cs"/>
          <w:cs/>
        </w:rPr>
        <w:t xml:space="preserve"> (“ใบอนุญาตฯ”)</w:t>
      </w:r>
      <w:r w:rsidR="005777F5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/>
          <w:cs/>
        </w:rPr>
        <w:t xml:space="preserve">รวม </w:t>
      </w:r>
      <w:r w:rsidR="00311077">
        <w:rPr>
          <w:rFonts w:ascii="Angsana New" w:hAnsi="Angsana New" w:cs="Angsana New"/>
        </w:rPr>
        <w:t>3</w:t>
      </w:r>
      <w:r w:rsidRPr="00CD157D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>
        <w:rPr>
          <w:rFonts w:ascii="Angsana New" w:hAnsi="Angsana New" w:cs="Angsana New"/>
        </w:rPr>
        <w:t>15</w:t>
      </w:r>
      <w:r w:rsidRPr="00CD15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>
        <w:rPr>
          <w:rFonts w:ascii="Angsana New" w:hAnsi="Angsana New" w:cs="Angsana New"/>
        </w:rPr>
        <w:t>25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311077">
        <w:rPr>
          <w:rFonts w:ascii="Angsana New" w:hAnsi="Angsana New" w:cs="Angsana New"/>
        </w:rPr>
        <w:t>2557</w:t>
      </w:r>
      <w:r w:rsidRPr="00CD157D">
        <w:rPr>
          <w:rFonts w:ascii="Angsana New" w:hAnsi="Angsana New" w:cs="Angsana New"/>
          <w:cs/>
        </w:rPr>
        <w:t xml:space="preserve"> และสิ้นสุดวันที่ </w:t>
      </w:r>
      <w:r w:rsidR="00311077">
        <w:rPr>
          <w:rFonts w:ascii="Angsana New" w:hAnsi="Angsana New" w:cs="Angsana New"/>
        </w:rPr>
        <w:t>24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311077">
        <w:rPr>
          <w:rFonts w:ascii="Angsana New" w:hAnsi="Angsana New" w:cs="Angsana New"/>
        </w:rPr>
        <w:t>2572</w:t>
      </w:r>
      <w:r w:rsidRPr="00CD157D">
        <w:rPr>
          <w:rFonts w:ascii="Angsana New" w:hAnsi="Angsana New" w:cs="Angsana New"/>
          <w:cs/>
        </w:rPr>
        <w:t>)</w:t>
      </w:r>
    </w:p>
    <w:p w14:paraId="41C3B18C" w14:textId="77777777" w:rsidR="00334522" w:rsidRDefault="00334522" w:rsidP="004F2807">
      <w:pPr>
        <w:tabs>
          <w:tab w:val="left" w:pos="1560"/>
        </w:tabs>
        <w:ind w:left="1106" w:right="-56" w:hanging="47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พฤษภาคม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>
        <w:rPr>
          <w:rFonts w:ascii="Angsana New" w:hAnsi="Angsana New"/>
        </w:rPr>
        <w:t xml:space="preserve">2 </w:t>
      </w:r>
      <w:r>
        <w:rPr>
          <w:rFonts w:ascii="Angsana New" w:hAnsi="Angsana New" w:hint="cs"/>
          <w:cs/>
        </w:rPr>
        <w:t xml:space="preserve">หมวดหมู่ คือ หมวดหมู่ทั่วไปแบบความคมชัดปกติ (ช่อง </w:t>
      </w:r>
      <w:r>
        <w:rPr>
          <w:rFonts w:ascii="Angsana New" w:hAnsi="Angsana New"/>
        </w:rPr>
        <w:t xml:space="preserve">28 SD) </w:t>
      </w:r>
      <w:r>
        <w:rPr>
          <w:rFonts w:ascii="Angsana New" w:hAnsi="Angsana New" w:hint="cs"/>
          <w:cs/>
        </w:rPr>
        <w:t xml:space="preserve">และหมวดหมู่ เด็ก เยาวชน และครอบครัว (ช่อง </w:t>
      </w:r>
      <w:r>
        <w:rPr>
          <w:rFonts w:ascii="Angsana New" w:hAnsi="Angsana New"/>
        </w:rPr>
        <w:t xml:space="preserve">13 Family) </w:t>
      </w:r>
      <w:r>
        <w:rPr>
          <w:rFonts w:ascii="Angsana New" w:hAnsi="Angsana New" w:hint="cs"/>
          <w:cs/>
        </w:rPr>
        <w:t xml:space="preserve">ซึ่งในวันที่ </w:t>
      </w:r>
      <w:r w:rsidR="0016074F">
        <w:rPr>
          <w:rFonts w:ascii="Angsana New" w:hAnsi="Angsana New"/>
        </w:rPr>
        <w:t>6</w:t>
      </w:r>
      <w:r>
        <w:rPr>
          <w:rFonts w:ascii="Angsana New" w:hAnsi="Angsana New" w:hint="cs"/>
          <w:cs/>
        </w:rPr>
        <w:t xml:space="preserve"> สิงหาคม </w:t>
      </w:r>
      <w:r w:rsidR="0016074F"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สำนักงาน กสทช. เห็นชอบการขอคืนและให้ยกเลิกใบอนุญาตให้ใช้คลื่นความถี่ </w:t>
      </w:r>
      <w:r w:rsidR="0016074F">
        <w:rPr>
          <w:rFonts w:ascii="Angsana New" w:hAnsi="Angsana New"/>
        </w:rPr>
        <w:t>2</w:t>
      </w:r>
      <w:r>
        <w:rPr>
          <w:rFonts w:ascii="Angsana New" w:hAnsi="Angsana New" w:hint="cs"/>
          <w:cs/>
        </w:rPr>
        <w:t xml:space="preserve"> หมวดหมู่แล้ว ตั้งแต่วันที่ </w:t>
      </w:r>
      <w:r w:rsidR="0016074F"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ตุลาคม </w:t>
      </w:r>
      <w:r w:rsidR="0016074F"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เวลา </w:t>
      </w:r>
      <w:r w:rsidR="0016074F">
        <w:rPr>
          <w:rFonts w:ascii="Angsana New" w:hAnsi="Angsana New"/>
        </w:rPr>
        <w:t>00.01</w:t>
      </w:r>
      <w:r>
        <w:rPr>
          <w:rFonts w:ascii="Angsana New" w:hAnsi="Angsana New" w:hint="cs"/>
          <w:cs/>
        </w:rPr>
        <w:t xml:space="preserve"> น. เป็นต้นไป โดยบริษัทย่อยได้รับค่าชดเชยตามหลักเกณฑ์ วิธีการและเงื่อนไขที่สำนักงาน </w:t>
      </w:r>
      <w:r w:rsidR="00EE551A">
        <w:rPr>
          <w:rFonts w:ascii="Angsana New" w:hAnsi="Angsana New" w:hint="cs"/>
          <w:cs/>
        </w:rPr>
        <w:t>กสทช. กำหนด</w:t>
      </w:r>
    </w:p>
    <w:p w14:paraId="0B7F2CB7" w14:textId="77777777" w:rsidR="00035EBC" w:rsidRPr="009C3D2F" w:rsidRDefault="00035EBC" w:rsidP="00EE551A">
      <w:pPr>
        <w:ind w:left="1106" w:right="-42" w:firstLine="454"/>
        <w:jc w:val="thaiDistribute"/>
        <w:outlineLvl w:val="0"/>
        <w:rPr>
          <w:rFonts w:ascii="Angsana New" w:hAnsi="Angsana New"/>
          <w:cs/>
        </w:rPr>
      </w:pPr>
      <w:r w:rsidRPr="009C3D2F">
        <w:rPr>
          <w:rFonts w:ascii="Angsana New" w:hAnsi="Angsana New"/>
          <w:cs/>
        </w:rPr>
        <w:t xml:space="preserve">เมื่อวันที่ </w:t>
      </w:r>
      <w:r w:rsidR="0016074F">
        <w:rPr>
          <w:rFonts w:ascii="Angsana New" w:hAnsi="Angsana New"/>
        </w:rPr>
        <w:t>26</w:t>
      </w:r>
      <w:r w:rsidRPr="009C3D2F">
        <w:rPr>
          <w:rFonts w:ascii="Angsana New" w:hAnsi="Angsana New"/>
          <w:cs/>
        </w:rPr>
        <w:t xml:space="preserve"> มีนาคม </w:t>
      </w:r>
      <w:r w:rsidR="0016074F">
        <w:rPr>
          <w:rFonts w:ascii="Angsana New" w:hAnsi="Angsana New"/>
        </w:rPr>
        <w:t>2563</w:t>
      </w:r>
      <w:r w:rsidRPr="009C3D2F">
        <w:rPr>
          <w:rFonts w:ascii="Angsana New" w:hAnsi="Angsana New"/>
          <w:cs/>
        </w:rPr>
        <w:t xml:space="preserve"> บริษัทย่อยของบริษัทได้ดำเนินก</w:t>
      </w:r>
      <w:r w:rsidR="009C3D2F" w:rsidRPr="009C3D2F">
        <w:rPr>
          <w:rFonts w:ascii="Angsana New" w:hAnsi="Angsana New"/>
          <w:cs/>
        </w:rPr>
        <w:t>ารออกอากาศสถานีโทรทัศน์</w:t>
      </w:r>
      <w:r w:rsidR="009C3D2F" w:rsidRPr="009C3D2F">
        <w:rPr>
          <w:rFonts w:ascii="Angsana New" w:hAnsi="Angsana New" w:hint="cs"/>
          <w:cs/>
        </w:rPr>
        <w:t>ในระบบดิจิตอลภาคพื้นดิน</w:t>
      </w:r>
      <w:r w:rsidRPr="009C3D2F">
        <w:rPr>
          <w:rFonts w:ascii="Angsana New" w:hAnsi="Angsana New"/>
          <w:cs/>
        </w:rPr>
        <w:t>ช่อง</w:t>
      </w:r>
      <w:r w:rsidR="009C3D2F" w:rsidRPr="009C3D2F">
        <w:rPr>
          <w:rFonts w:ascii="Angsana New" w:hAnsi="Angsana New" w:hint="cs"/>
          <w:cs/>
        </w:rPr>
        <w:t xml:space="preserve"> </w:t>
      </w:r>
      <w:r w:rsidR="0016074F">
        <w:rPr>
          <w:rFonts w:ascii="Angsana New" w:hAnsi="Angsana New"/>
        </w:rPr>
        <w:t>33</w:t>
      </w:r>
      <w:r w:rsidR="00894FAB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</w:rPr>
        <w:t xml:space="preserve">HD </w:t>
      </w:r>
      <w:r w:rsidRPr="009C3D2F">
        <w:rPr>
          <w:rFonts w:ascii="Angsana New" w:hAnsi="Angsana New"/>
          <w:cs/>
        </w:rPr>
        <w:t>ภายหลังสัญญาร่วมดำเนินกิจการ</w:t>
      </w:r>
      <w:r w:rsidR="004C30A5" w:rsidRPr="009C3D2F">
        <w:rPr>
          <w:rFonts w:ascii="Angsana New" w:hAnsi="Angsana New" w:hint="cs"/>
          <w:cs/>
        </w:rPr>
        <w:t>ส่ง</w:t>
      </w:r>
      <w:r w:rsidRPr="009C3D2F">
        <w:rPr>
          <w:rFonts w:ascii="Angsana New" w:hAnsi="Angsana New"/>
          <w:cs/>
        </w:rPr>
        <w:t>โทรทัศน์สีระหว่าง อ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ส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ม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ท. และบริษัท</w:t>
      </w:r>
      <w:r w:rsidR="004C30A5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 xml:space="preserve">บางกอกเอ็นเตอร์เทนเม้นต์ จำกัด ได้สิ้นสุดลงในวันที่ </w:t>
      </w:r>
      <w:r w:rsidR="0016074F">
        <w:rPr>
          <w:rFonts w:ascii="Angsana New" w:hAnsi="Angsana New"/>
        </w:rPr>
        <w:t>25</w:t>
      </w:r>
      <w:r w:rsidRPr="009C3D2F">
        <w:rPr>
          <w:rFonts w:ascii="Angsana New" w:hAnsi="Angsana New"/>
          <w:cs/>
        </w:rPr>
        <w:t xml:space="preserve"> มีนาคม </w:t>
      </w:r>
      <w:r w:rsidR="0016074F">
        <w:rPr>
          <w:rFonts w:ascii="Angsana New" w:hAnsi="Angsana New"/>
        </w:rPr>
        <w:t>2563</w:t>
      </w:r>
    </w:p>
    <w:p w14:paraId="28E32EB1" w14:textId="77777777" w:rsidR="00C13EA7" w:rsidRDefault="00C13EA7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2E82F758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7157C9E6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FE98214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C30071E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698DD92C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01D14D92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559992AF" w14:textId="77777777" w:rsidR="00D93746" w:rsidRDefault="00D93746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7F9D29B3" w14:textId="77777777" w:rsidR="004F744B" w:rsidRPr="00F317DE" w:rsidRDefault="004F744B" w:rsidP="002159E3">
      <w:pPr>
        <w:tabs>
          <w:tab w:val="left" w:pos="1560"/>
        </w:tabs>
        <w:ind w:right="-57"/>
        <w:jc w:val="thaiDistribute"/>
        <w:rPr>
          <w:rFonts w:ascii="Angsana New" w:hAnsi="Angsana New" w:cs="Angsana New"/>
          <w:sz w:val="12"/>
          <w:szCs w:val="12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77777777" w:rsidR="00A24CAA" w:rsidRPr="00CA68E4" w:rsidRDefault="00506A4F" w:rsidP="00D54E8F">
      <w:pPr>
        <w:tabs>
          <w:tab w:val="left" w:pos="1134"/>
        </w:tabs>
        <w:ind w:left="644" w:right="-57" w:hanging="14"/>
        <w:jc w:val="thaiDistribute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 </w:t>
      </w:r>
      <w:r w:rsidR="00200907" w:rsidRPr="00CA68E4">
        <w:rPr>
          <w:rFonts w:ascii="Angsana New" w:hAnsi="Angsana New" w:hint="cs"/>
          <w:cs/>
        </w:rPr>
        <w:t>งบการเงินระหว่างกาล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 xml:space="preserve">พ.ศ. </w:t>
      </w:r>
      <w:r w:rsidR="003C7CCE">
        <w:rPr>
          <w:rFonts w:ascii="Angsana New" w:hAnsi="Angsana New"/>
        </w:rPr>
        <w:t>254</w:t>
      </w:r>
      <w:r w:rsidR="00200907" w:rsidRPr="00CA68E4">
        <w:rPr>
          <w:rFonts w:ascii="Angsana New" w:hAnsi="Angsana New"/>
        </w:rPr>
        <w:t>7</w:t>
      </w:r>
      <w:r w:rsidR="00200907" w:rsidRPr="00CA68E4">
        <w:rPr>
          <w:rFonts w:ascii="Angsana New" w:hAnsi="Angsana New" w:hint="cs"/>
          <w:cs/>
        </w:rPr>
        <w:t xml:space="preserve"> และพระราชบัญญัติการบัญชี พ.ศ. </w:t>
      </w:r>
      <w:r w:rsidR="003C7CCE">
        <w:rPr>
          <w:rFonts w:ascii="Angsana New" w:hAnsi="Angsana New"/>
        </w:rPr>
        <w:t>254</w:t>
      </w:r>
      <w:r w:rsidR="00200907" w:rsidRPr="00CA68E4">
        <w:rPr>
          <w:rFonts w:ascii="Angsana New" w:hAnsi="Angsana New"/>
        </w:rPr>
        <w:t>3</w:t>
      </w:r>
      <w:r w:rsidR="00200907" w:rsidRPr="00CA68E4">
        <w:rPr>
          <w:rFonts w:ascii="Angsana New" w:hAnsi="Angsana New" w:hint="cs"/>
          <w:cs/>
        </w:rPr>
        <w:t xml:space="preserve"> </w:t>
      </w:r>
      <w:r w:rsidR="00C64655" w:rsidRPr="00CA68E4">
        <w:rPr>
          <w:rFonts w:ascii="Angsana New" w:hAnsi="Angsana New" w:hint="cs"/>
          <w:cs/>
        </w:rPr>
        <w:t>ซึ่ง</w:t>
      </w:r>
      <w:r w:rsidR="003518DA" w:rsidRPr="00CA68E4">
        <w:rPr>
          <w:rFonts w:ascii="Angsana New" w:hAnsi="Angsana New"/>
          <w:cs/>
        </w:rPr>
        <w:t>จัดทำขึ้น</w:t>
      </w:r>
      <w:r w:rsidR="003518DA" w:rsidRPr="00CA68E4">
        <w:rPr>
          <w:rFonts w:ascii="Angsana New" w:hAnsi="Angsana New" w:hint="cs"/>
          <w:cs/>
        </w:rPr>
        <w:t>ในรูปแบบย่</w:t>
      </w:r>
      <w:r w:rsidR="00C64655" w:rsidRPr="00CA68E4">
        <w:rPr>
          <w:rFonts w:ascii="Angsana New" w:hAnsi="Angsana New" w:hint="cs"/>
          <w:cs/>
        </w:rPr>
        <w:t>อ</w:t>
      </w:r>
      <w:r w:rsidR="003518DA" w:rsidRPr="00CA68E4">
        <w:rPr>
          <w:rFonts w:ascii="Angsana New" w:hAnsi="Angsana New" w:hint="cs"/>
          <w:cs/>
        </w:rPr>
        <w:t>ตามมาตรฐานกา</w:t>
      </w:r>
      <w:r w:rsidR="006A2D18" w:rsidRPr="00CA68E4">
        <w:rPr>
          <w:rFonts w:ascii="Angsana New" w:hAnsi="Angsana New" w:hint="cs"/>
          <w:cs/>
        </w:rPr>
        <w:t xml:space="preserve">รบัญชี ฉบับที่ </w:t>
      </w:r>
      <w:r w:rsidR="003C7CCE">
        <w:rPr>
          <w:rFonts w:ascii="Angsana New" w:hAnsi="Angsana New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067A66">
        <w:rPr>
          <w:rFonts w:ascii="Angsana New" w:hAnsi="Angsana New" w:cs="Angsana New" w:hint="cs"/>
          <w:cs/>
        </w:rPr>
        <w:t>4</w:t>
      </w:r>
    </w:p>
    <w:p w14:paraId="24EEDC3B" w14:textId="77777777" w:rsidR="00094E9E" w:rsidRPr="00964B69" w:rsidRDefault="00094E9E" w:rsidP="00094E9E">
      <w:pPr>
        <w:ind w:left="1134" w:right="-57"/>
        <w:jc w:val="thaiDistribute"/>
        <w:rPr>
          <w:rFonts w:ascii="Angsana New" w:hAnsi="Angsana New"/>
          <w:sz w:val="10"/>
          <w:szCs w:val="10"/>
        </w:rPr>
      </w:pPr>
    </w:p>
    <w:p w14:paraId="7A8388E4" w14:textId="77777777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proofErr w:type="gramStart"/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</w:t>
      </w:r>
      <w:proofErr w:type="gramEnd"/>
      <w:r w:rsidR="00B04A8E">
        <w:rPr>
          <w:rFonts w:ascii="Angsana New" w:hAnsi="Angsana New"/>
        </w:rPr>
        <w:t xml:space="preserve">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719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4"/>
        <w:gridCol w:w="1133"/>
        <w:gridCol w:w="1133"/>
        <w:gridCol w:w="1549"/>
      </w:tblGrid>
      <w:tr w:rsidR="001104CA" w:rsidRPr="00D5211D" w14:paraId="4776DE43" w14:textId="77777777" w:rsidTr="00213C88">
        <w:trPr>
          <w:cantSplit/>
          <w:trHeight w:val="405"/>
        </w:trPr>
        <w:tc>
          <w:tcPr>
            <w:tcW w:w="59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6B58D9">
        <w:trPr>
          <w:cantSplit/>
          <w:trHeight w:val="405"/>
        </w:trPr>
        <w:tc>
          <w:tcPr>
            <w:tcW w:w="5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77777777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ย.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067A66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77777777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067A66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6B58D9">
        <w:trPr>
          <w:trHeight w:val="405"/>
        </w:trPr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558D01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FFC40C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6B5791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  <w:r w:rsidR="00A31752">
              <w:rPr>
                <w:rFonts w:hint="cs"/>
                <w:sz w:val="30"/>
                <w:szCs w:val="30"/>
                <w:cs/>
              </w:rPr>
              <w:t xml:space="preserve"> (เดิมชื่อ </w:t>
            </w:r>
            <w:r w:rsidR="00A31752" w:rsidRPr="00A31752">
              <w:rPr>
                <w:sz w:val="30"/>
                <w:szCs w:val="30"/>
                <w:cs/>
              </w:rPr>
              <w:t>บริษัท บีอีซี  แอสเซท จำกัด</w:t>
            </w:r>
            <w:r w:rsidR="00A31752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0292C5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34A5F3E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6E7BC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350AFD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350C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6CA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5299A01F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47F9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40F1122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110F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4450C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7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1BA498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8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3FF4F2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14:paraId="516DFFCA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FD129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97D256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CF44F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72B2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66EDA958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ABC28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51100DB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A9F7C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52E4B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5E885000" w14:textId="77777777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745A" w14:textId="77777777" w:rsidR="00602337" w:rsidRPr="00D5211D" w:rsidRDefault="003C7CCE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602337" w:rsidRPr="00D5211D">
              <w:rPr>
                <w:sz w:val="30"/>
                <w:szCs w:val="30"/>
                <w:cs/>
              </w:rPr>
              <w:t>. บริษัท ทีวีบี ทรี เน็ตเวอร์ค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F2A834D" w14:textId="77777777" w:rsidR="00602337" w:rsidRPr="003C7CCE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BFC50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CA6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14:paraId="628695E3" w14:textId="77777777" w:rsidR="00B96D0D" w:rsidRPr="00B75A84" w:rsidRDefault="00D131FB" w:rsidP="003D58B0">
      <w:pPr>
        <w:pStyle w:val="ListParagraph"/>
        <w:numPr>
          <w:ilvl w:val="1"/>
          <w:numId w:val="5"/>
        </w:numPr>
        <w:tabs>
          <w:tab w:val="left" w:pos="1092"/>
        </w:tabs>
        <w:ind w:right="-14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77777777" w:rsidR="00A91922" w:rsidRPr="00B6325B" w:rsidRDefault="00B75A84" w:rsidP="00A91922">
      <w:pPr>
        <w:tabs>
          <w:tab w:val="left" w:pos="1120"/>
        </w:tabs>
        <w:ind w:left="854" w:right="24" w:hanging="154"/>
        <w:jc w:val="thaiDistribute"/>
        <w:rPr>
          <w:rFonts w:ascii="Angsana New" w:hAnsi="Angsana New" w:cs="Angsana New"/>
          <w:spacing w:val="-2"/>
        </w:rPr>
      </w:pPr>
      <w:proofErr w:type="gramStart"/>
      <w:r>
        <w:rPr>
          <w:rFonts w:ascii="Angsana New" w:hAnsi="Angsana New" w:cs="Angsana New"/>
        </w:rPr>
        <w:t xml:space="preserve">2.4 </w:t>
      </w:r>
      <w:r w:rsidR="00423C67">
        <w:rPr>
          <w:rFonts w:ascii="Angsana New" w:hAnsi="Angsana New" w:cs="Angsana New" w:hint="cs"/>
          <w:cs/>
        </w:rPr>
        <w:t xml:space="preserve"> </w:t>
      </w:r>
      <w:r w:rsidR="00A91922" w:rsidRPr="00B6325B">
        <w:rPr>
          <w:rFonts w:ascii="Angsana New" w:hAnsi="Angsana New" w:cs="Angsana New" w:hint="cs"/>
          <w:spacing w:val="-2"/>
          <w:cs/>
        </w:rPr>
        <w:t>มาตรฐานการบัญชีใหม่ที่เริ่มมีผลบังคับใช้ในงวดบัญชีปัจจุบัน</w:t>
      </w:r>
      <w:proofErr w:type="gramEnd"/>
    </w:p>
    <w:p w14:paraId="57E689A5" w14:textId="77777777" w:rsidR="00A91922" w:rsidRDefault="00A91922" w:rsidP="00A91922">
      <w:pPr>
        <w:ind w:left="851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C7CCE">
        <w:rPr>
          <w:rFonts w:ascii="Angsana New" w:hAnsi="Angsana New" w:cs="Angsana New"/>
          <w:spacing w:val="-4"/>
        </w:rPr>
        <w:t>1</w:t>
      </w:r>
      <w:r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E55FE9">
        <w:rPr>
          <w:rFonts w:ascii="Angsana New" w:hAnsi="Angsana New" w:cs="Angsana New"/>
          <w:spacing w:val="-4"/>
        </w:rPr>
        <w:t>2565</w:t>
      </w:r>
      <w:r>
        <w:rPr>
          <w:rFonts w:ascii="Angsana New" w:hAnsi="Angsana New" w:cs="Angsana New" w:hint="cs"/>
          <w:spacing w:val="-4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และการให้แนวปฏิบัติทางบัญชีกับผู้ใช้มาตรฐาน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</w:p>
    <w:p w14:paraId="423B72EE" w14:textId="77777777" w:rsidR="00A91922" w:rsidRDefault="00D5478E" w:rsidP="00A91922">
      <w:pPr>
        <w:ind w:left="851" w:right="-45" w:firstLine="567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การนำ</w:t>
      </w:r>
      <w:r w:rsidR="00A91922"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2"/>
          <w:cs/>
        </w:rPr>
        <w:t>มาถือ</w:t>
      </w:r>
      <w:r w:rsidRPr="00D5478E">
        <w:rPr>
          <w:rFonts w:ascii="Angsana New" w:hAnsi="Angsana New" w:cs="Angsana New"/>
          <w:spacing w:val="-2"/>
          <w:cs/>
        </w:rPr>
        <w:t>ปฏิบัติ</w:t>
      </w:r>
      <w:r>
        <w:rPr>
          <w:rFonts w:ascii="Angsana New" w:hAnsi="Angsana New" w:cs="Angsana New" w:hint="cs"/>
          <w:spacing w:val="-2"/>
          <w:cs/>
        </w:rPr>
        <w:t>นี้</w:t>
      </w:r>
      <w:r w:rsidR="00A91922" w:rsidRPr="00AD5600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AD5600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>
        <w:rPr>
          <w:rFonts w:ascii="Angsana New" w:hAnsi="Angsana New" w:cs="Angsana New" w:hint="cs"/>
          <w:spacing w:val="-2"/>
          <w:cs/>
        </w:rPr>
        <w:t xml:space="preserve">           </w:t>
      </w:r>
      <w:r w:rsidR="00A91922" w:rsidRPr="00AD5600">
        <w:rPr>
          <w:rFonts w:ascii="Angsana New" w:hAnsi="Angsana New" w:cs="Angsana New"/>
          <w:spacing w:val="-2"/>
          <w:cs/>
        </w:rPr>
        <w:t>งบการเงิน</w:t>
      </w:r>
      <w:r w:rsidR="00A91922"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  <w:r w:rsidR="00A91922" w:rsidRPr="00141E73">
        <w:rPr>
          <w:rFonts w:ascii="Angsana New" w:hAnsi="Angsana New" w:cs="Angsana New"/>
          <w:spacing w:val="-2"/>
          <w:cs/>
        </w:rPr>
        <w:t xml:space="preserve">  </w:t>
      </w:r>
    </w:p>
    <w:p w14:paraId="7DB4F531" w14:textId="77777777" w:rsidR="009E1E88" w:rsidRDefault="009E1E88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222F45C0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0A938E6D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59CB9D80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7366104A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2D8BCA17" w14:textId="77777777" w:rsidR="00F84F29" w:rsidRDefault="00F84F29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66D49AB6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05402777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lastRenderedPageBreak/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79F1E793" w14:textId="77777777" w:rsidR="00A03FB9" w:rsidRDefault="006C1A88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  <w:r w:rsidRPr="00684BC0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684BC0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684BC0">
        <w:rPr>
          <w:rFonts w:asciiTheme="majorBidi" w:eastAsia="Times New Roman" w:hAnsiTheme="majorBidi" w:cs="Angsana New"/>
          <w:spacing w:val="-2"/>
        </w:rPr>
        <w:t>31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684BC0">
        <w:rPr>
          <w:rFonts w:asciiTheme="majorBidi" w:eastAsia="Times New Roman" w:hAnsiTheme="majorBidi" w:cs="Angsana New"/>
          <w:spacing w:val="-2"/>
        </w:rPr>
        <w:t>256</w:t>
      </w:r>
      <w:r w:rsidR="00E55FE9">
        <w:rPr>
          <w:rFonts w:asciiTheme="majorBidi" w:eastAsia="Times New Roman" w:hAnsiTheme="majorBidi" w:cs="Angsana New" w:hint="cs"/>
          <w:spacing w:val="-2"/>
          <w:cs/>
        </w:rPr>
        <w:t>4</w:t>
      </w:r>
    </w:p>
    <w:p w14:paraId="504DFD9E" w14:textId="77777777" w:rsidR="00E55FE9" w:rsidRPr="002159E3" w:rsidRDefault="00E55FE9" w:rsidP="00BF6960">
      <w:pPr>
        <w:ind w:left="700" w:right="-59" w:firstLine="448"/>
        <w:jc w:val="thaiDistribute"/>
        <w:rPr>
          <w:rFonts w:ascii="Angsana New" w:hAnsi="Angsana New"/>
          <w:spacing w:val="2"/>
          <w:sz w:val="12"/>
          <w:szCs w:val="12"/>
        </w:rPr>
      </w:pP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6"/>
        <w:gridCol w:w="1381"/>
        <w:gridCol w:w="1381"/>
        <w:gridCol w:w="1381"/>
        <w:gridCol w:w="1382"/>
      </w:tblGrid>
      <w:tr w:rsidR="00F03613" w:rsidRPr="00332073" w14:paraId="24CB85E7" w14:textId="77777777" w:rsidTr="001937CE">
        <w:trPr>
          <w:cantSplit/>
          <w:trHeight w:val="417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01273" w:rsidRPr="00332073" w14:paraId="0063CF33" w14:textId="77777777" w:rsidTr="001937CE">
        <w:trPr>
          <w:cantSplit/>
          <w:trHeight w:val="354"/>
        </w:trPr>
        <w:tc>
          <w:tcPr>
            <w:tcW w:w="4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401273" w:rsidRPr="0037734E" w:rsidRDefault="00401273" w:rsidP="0040127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77777777" w:rsidR="00401273" w:rsidRPr="0037734E" w:rsidRDefault="00401273" w:rsidP="0040127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31C12">
              <w:rPr>
                <w:rFonts w:ascii="Angsana New" w:hAnsi="Angsana New"/>
                <w:sz w:val="30"/>
                <w:szCs w:val="30"/>
              </w:rPr>
              <w:t>0</w:t>
            </w:r>
            <w:r w:rsidRPr="003773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C12"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77777777" w:rsidR="00401273" w:rsidRPr="0037734E" w:rsidRDefault="00401273" w:rsidP="0040127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77777777" w:rsidR="00401273" w:rsidRPr="0037734E" w:rsidRDefault="00401273" w:rsidP="0040127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31C12">
              <w:rPr>
                <w:rFonts w:ascii="Angsana New" w:hAnsi="Angsana New"/>
                <w:sz w:val="30"/>
                <w:szCs w:val="30"/>
              </w:rPr>
              <w:t>0</w:t>
            </w:r>
            <w:r w:rsidRPr="003773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1C12"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77777777" w:rsidR="00401273" w:rsidRPr="0037734E" w:rsidRDefault="00401273" w:rsidP="0040127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17DA3" w:rsidRPr="00332073" w14:paraId="22EED1C6" w14:textId="77777777" w:rsidTr="001937CE">
        <w:trPr>
          <w:trHeight w:val="28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77777777" w:rsidR="005470D9" w:rsidRPr="0037734E" w:rsidRDefault="005470D9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  <w:r w:rsidRPr="0037734E">
              <w:rPr>
                <w:rFonts w:ascii="Angsana New" w:hAnsi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33BF35B" w14:textId="77777777" w:rsidR="005470D9" w:rsidRPr="00923201" w:rsidRDefault="008649B0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9B0">
              <w:rPr>
                <w:rFonts w:ascii="Angsana New" w:hAnsi="Angsana New" w:cs="Angsana New"/>
                <w:sz w:val="30"/>
                <w:szCs w:val="30"/>
              </w:rPr>
              <w:t>3,871,12</w:t>
            </w:r>
            <w:r w:rsidR="00ED160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F3E5FA" w14:textId="77777777" w:rsidR="005470D9" w:rsidRPr="00433CDA" w:rsidRDefault="0040127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5470D9"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718</w:t>
            </w:r>
            <w:r w:rsidR="005470D9"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198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0CA4D6F" w14:textId="77777777" w:rsidR="005470D9" w:rsidRPr="00923201" w:rsidRDefault="008649B0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9B0">
              <w:rPr>
                <w:rFonts w:ascii="Angsana New" w:hAnsi="Angsana New" w:cs="Angsana New"/>
                <w:sz w:val="30"/>
                <w:szCs w:val="30"/>
              </w:rPr>
              <w:t>3,175,665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97C35" w14:textId="77777777" w:rsidR="005470D9" w:rsidRPr="00901EB7" w:rsidRDefault="0040127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B1110"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  <w:r w:rsidR="00EB1110"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tr w:rsidR="00EB1110" w:rsidRPr="00332073" w14:paraId="4EE6A883" w14:textId="77777777" w:rsidTr="001937CE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EB1110" w:rsidRPr="0037734E" w:rsidRDefault="00EB1110" w:rsidP="00F03613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88C87A" w14:textId="77777777" w:rsidR="00EB1110" w:rsidRPr="00923201" w:rsidRDefault="00433CDA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320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F0AD" w14:textId="77777777" w:rsidR="00EB1110" w:rsidRPr="00433CDA" w:rsidRDefault="0040127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40D62C" w14:textId="77777777" w:rsidR="00EB1110" w:rsidRPr="00923201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320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507BC" w14:textId="77777777" w:rsidR="00EB1110" w:rsidRPr="00901EB7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1273" w:rsidRPr="00CD157D" w14:paraId="412DD14A" w14:textId="77777777" w:rsidTr="00975F92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401273" w:rsidRPr="0037734E" w:rsidRDefault="00401273" w:rsidP="0040127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FF1663D" w14:textId="77777777" w:rsidR="00401273" w:rsidRPr="00923201" w:rsidRDefault="008649B0" w:rsidP="00401273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49B0">
              <w:rPr>
                <w:rFonts w:ascii="Angsana New" w:hAnsi="Angsana New" w:cs="Angsana New"/>
                <w:sz w:val="30"/>
                <w:szCs w:val="30"/>
              </w:rPr>
              <w:t>3,871,13</w:t>
            </w:r>
            <w:r w:rsidR="00ED160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288D" w14:textId="77777777" w:rsidR="00401273" w:rsidRPr="00433CDA" w:rsidRDefault="00401273" w:rsidP="00401273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718</w:t>
            </w:r>
            <w:r w:rsidRPr="00433C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33CDA">
              <w:rPr>
                <w:rFonts w:ascii="Angsana New" w:hAnsi="Angsana New" w:cs="Angsana New" w:hint="cs"/>
                <w:sz w:val="30"/>
                <w:szCs w:val="30"/>
                <w:cs/>
              </w:rPr>
              <w:t>201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0DC7366" w14:textId="77777777" w:rsidR="00401273" w:rsidRPr="00923201" w:rsidRDefault="008649B0" w:rsidP="00401273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9B0">
              <w:rPr>
                <w:rFonts w:ascii="Angsana New" w:hAnsi="Angsana New" w:cs="Angsana New"/>
                <w:sz w:val="30"/>
                <w:szCs w:val="30"/>
              </w:rPr>
              <w:t>3,175,665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0984" w14:textId="77777777" w:rsidR="00401273" w:rsidRPr="00901EB7" w:rsidRDefault="00401273" w:rsidP="00401273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  <w:r w:rsidRPr="00901EB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bookmarkEnd w:id="0"/>
    </w:tbl>
    <w:p w14:paraId="15C2D08A" w14:textId="77777777" w:rsidR="00094E9E" w:rsidRDefault="00094E9E" w:rsidP="00B92A7F">
      <w:pPr>
        <w:tabs>
          <w:tab w:val="left" w:pos="0"/>
          <w:tab w:val="left" w:pos="1440"/>
        </w:tabs>
        <w:ind w:right="1082"/>
        <w:rPr>
          <w:rFonts w:ascii="Times New Roman" w:hAnsi="Times New Roman"/>
          <w:sz w:val="2"/>
          <w:szCs w:val="2"/>
        </w:rPr>
      </w:pPr>
    </w:p>
    <w:p w14:paraId="6DC6EAA3" w14:textId="77777777" w:rsidR="00A17DA3" w:rsidRPr="00A17DA3" w:rsidRDefault="00A17DA3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4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6"/>
        <w:gridCol w:w="1382"/>
        <w:gridCol w:w="1382"/>
        <w:gridCol w:w="1382"/>
        <w:gridCol w:w="1382"/>
      </w:tblGrid>
      <w:tr w:rsidR="00CF14CB" w:rsidRPr="0037734E" w14:paraId="6D2365FE" w14:textId="77777777" w:rsidTr="00B92A6C">
        <w:trPr>
          <w:cantSplit/>
          <w:trHeight w:val="303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401273" w:rsidRPr="0037734E" w14:paraId="7CD73135" w14:textId="77777777" w:rsidTr="00131C12">
        <w:trPr>
          <w:trHeight w:val="308"/>
        </w:trPr>
        <w:tc>
          <w:tcPr>
            <w:tcW w:w="4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401273" w:rsidRPr="00290BB5" w:rsidRDefault="00401273" w:rsidP="0040127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77777777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="00131C12">
              <w:rPr>
                <w:rFonts w:ascii="Angsana New" w:hAnsi="Angsana New"/>
                <w:sz w:val="29"/>
                <w:szCs w:val="29"/>
              </w:rPr>
              <w:t>0</w:t>
            </w:r>
            <w:r w:rsidRPr="00884B2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131C12">
              <w:rPr>
                <w:rFonts w:ascii="Angsana New" w:hAnsi="Angsana New" w:hint="cs"/>
                <w:sz w:val="29"/>
                <w:szCs w:val="29"/>
                <w:cs/>
              </w:rPr>
              <w:t>มิ.ย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. </w:t>
            </w:r>
            <w:r w:rsidRPr="00884B25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77777777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77777777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  <w:r w:rsidR="00131C12">
              <w:rPr>
                <w:rFonts w:ascii="Angsana New" w:hAnsi="Angsana New"/>
                <w:sz w:val="29"/>
                <w:szCs w:val="29"/>
              </w:rPr>
              <w:t>0</w:t>
            </w:r>
            <w:r w:rsidRPr="00884B2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131C12">
              <w:rPr>
                <w:rFonts w:ascii="Angsana New" w:hAnsi="Angsana New" w:hint="cs"/>
                <w:sz w:val="29"/>
                <w:szCs w:val="29"/>
                <w:cs/>
              </w:rPr>
              <w:t>มิ.ย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. </w:t>
            </w:r>
            <w:r w:rsidRPr="00884B25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AF77" w14:textId="77777777" w:rsidR="00401273" w:rsidRPr="00884B25" w:rsidRDefault="00401273" w:rsidP="00401273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84B2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884B25">
              <w:rPr>
                <w:rFonts w:ascii="Angsana New" w:hAnsi="Angsana New" w:hint="cs"/>
                <w:sz w:val="29"/>
                <w:szCs w:val="29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</w:tr>
      <w:tr w:rsidR="00CF14CB" w:rsidRPr="0037734E" w14:paraId="496CF7CA" w14:textId="77777777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CF14CB" w:rsidRPr="00290BB5" w:rsidRDefault="00CF14CB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D0E84F" w14:textId="77777777"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D7EE6" w:rsidRPr="0037734E" w14:paraId="2D963C75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2177052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376,270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77777777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346</w:t>
            </w:r>
            <w:r w:rsidR="00390C3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45338A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1,369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3196" w14:textId="77777777" w:rsidR="009D7EE6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245</w:t>
            </w:r>
          </w:p>
        </w:tc>
      </w:tr>
      <w:tr w:rsidR="008E2612" w:rsidRPr="0037734E" w14:paraId="69BEBE68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8E2612" w:rsidRPr="00290BB5" w:rsidRDefault="008E2612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5015E6" w14:textId="77777777" w:rsidR="008E2612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116,63</w:t>
            </w:r>
            <w:r w:rsidR="00ED1608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77777777" w:rsidR="008E2612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178</w:t>
            </w:r>
            <w:r w:rsidR="008E2612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956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F2B93F2" w14:textId="77777777" w:rsidR="008E2612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  <w:cs/>
              </w:rPr>
              <w:t>1</w:t>
            </w:r>
            <w:r w:rsidRPr="00B267A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267A6">
              <w:rPr>
                <w:rFonts w:ascii="Angsana New" w:hAnsi="Angsana New" w:cs="Angsana New"/>
                <w:sz w:val="29"/>
                <w:szCs w:val="29"/>
                <w:cs/>
              </w:rPr>
              <w:t>018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9010" w14:textId="77777777" w:rsidR="008E2612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734</w:t>
            </w:r>
          </w:p>
        </w:tc>
      </w:tr>
      <w:tr w:rsidR="009D7EE6" w:rsidRPr="0037734E" w14:paraId="54E462D7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BF9DA4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3,108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77777777" w:rsidR="009D7EE6" w:rsidRPr="007B6112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F867B6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6D0D7F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  <w:cs/>
              </w:rPr>
              <w:t>87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B8399" w14:textId="77777777" w:rsidR="009D7EE6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284</w:t>
            </w:r>
          </w:p>
        </w:tc>
      </w:tr>
      <w:tr w:rsidR="00135AE2" w:rsidRPr="0037734E" w14:paraId="7EBC49FA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77777777" w:rsidR="00135AE2" w:rsidRPr="00290BB5" w:rsidRDefault="00135AE2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FA6D339" w14:textId="77777777" w:rsidR="00135AE2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4,947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01EFAD" w14:textId="77777777" w:rsidR="00135AE2" w:rsidRPr="007B6112" w:rsidRDefault="00135AE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F867B6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6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867B6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622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B547BA3" w14:textId="77777777" w:rsidR="00135AE2" w:rsidRPr="00061D13" w:rsidRDefault="00B267A6" w:rsidP="00135AE2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61D13">
              <w:rPr>
                <w:rFonts w:ascii="Angsana New" w:hAnsi="Angsana New" w:cs="Angsana New"/>
                <w:sz w:val="29"/>
                <w:szCs w:val="29"/>
                <w:cs/>
              </w:rPr>
              <w:t>2</w:t>
            </w:r>
            <w:r w:rsidR="00ED1608">
              <w:rPr>
                <w:rFonts w:ascii="Angsana New" w:hAnsi="Angsana New" w:cs="Angsana New" w:hint="cs"/>
                <w:sz w:val="29"/>
                <w:szCs w:val="29"/>
                <w:cs/>
              </w:rPr>
              <w:t>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181A77" w14:textId="77777777" w:rsidR="00135AE2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226</w:t>
            </w:r>
          </w:p>
        </w:tc>
      </w:tr>
      <w:tr w:rsidR="009D7EE6" w:rsidRPr="0037734E" w14:paraId="3EB3D19D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938640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27,081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77777777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36</w:t>
            </w:r>
            <w:r w:rsidR="00390C3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518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9179DF5" w14:textId="77777777" w:rsidR="009D7EE6" w:rsidRPr="00061D13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61D13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528" w14:textId="77777777"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14:paraId="14447384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528,03</w:t>
            </w:r>
            <w:r w:rsidR="00ED1608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77777777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590</w:t>
            </w:r>
            <w:r w:rsidR="00390C3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867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39D78D9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  <w:cs/>
              </w:rPr>
              <w:t>2</w:t>
            </w:r>
            <w:r w:rsidRPr="00B267A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267A6">
              <w:rPr>
                <w:rFonts w:ascii="Angsana New" w:hAnsi="Angsana New" w:cs="Angsana New"/>
                <w:sz w:val="29"/>
                <w:szCs w:val="29"/>
                <w:cs/>
              </w:rPr>
              <w:t>50</w:t>
            </w:r>
            <w:r w:rsidR="00ED1608"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1E5AA" w14:textId="77777777" w:rsidR="009D7EE6" w:rsidRPr="00290BB5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489</w:t>
            </w:r>
          </w:p>
        </w:tc>
      </w:tr>
      <w:tr w:rsidR="00F867B6" w:rsidRPr="0037734E" w14:paraId="034227FA" w14:textId="77777777" w:rsidTr="00131C12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F867B6" w:rsidRPr="00B92A6C" w:rsidRDefault="00F867B6" w:rsidP="00F867B6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B92A6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B92A6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B92A6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Pr="00B92A6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77777777" w:rsidR="00F867B6" w:rsidRPr="00131C12" w:rsidRDefault="00ED1608" w:rsidP="00F867B6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(27,372</w:t>
            </w:r>
            <w:r w:rsidR="00B267A6" w:rsidRPr="00B267A6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77777777" w:rsidR="00F867B6" w:rsidRPr="007B6112" w:rsidRDefault="00F867B6" w:rsidP="00F867B6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62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003)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DFE4E7B" w14:textId="77777777" w:rsidR="00F867B6" w:rsidRPr="00061D13" w:rsidRDefault="00B267A6" w:rsidP="00061D1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61D13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7BFA" w14:textId="77777777" w:rsidR="00F867B6" w:rsidRPr="00290BB5" w:rsidRDefault="00F867B6" w:rsidP="00F867B6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480</w:t>
            </w:r>
            <w:r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</w:tr>
      <w:tr w:rsidR="00F867B6" w:rsidRPr="0037734E" w14:paraId="025473F4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77777777" w:rsidR="00F867B6" w:rsidRPr="00290BB5" w:rsidRDefault="00F867B6" w:rsidP="00F867B6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77777777" w:rsidR="00F867B6" w:rsidRPr="00131C12" w:rsidRDefault="00B267A6" w:rsidP="00F867B6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500,664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77777777" w:rsidR="00F867B6" w:rsidRPr="007B6112" w:rsidRDefault="00F867B6" w:rsidP="00F867B6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528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864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D766BB0" w14:textId="77777777" w:rsidR="00F867B6" w:rsidRPr="00131C12" w:rsidRDefault="00B267A6" w:rsidP="00F867B6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  <w:cs/>
              </w:rPr>
              <w:t>2</w:t>
            </w:r>
            <w:r w:rsidRPr="00B267A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B267A6">
              <w:rPr>
                <w:rFonts w:ascii="Angsana New" w:hAnsi="Angsana New" w:cs="Angsana New"/>
                <w:sz w:val="29"/>
                <w:szCs w:val="29"/>
                <w:cs/>
              </w:rPr>
              <w:t>50</w:t>
            </w:r>
            <w:r w:rsidR="00ED1608"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E3000" w14:textId="77777777" w:rsidR="00F867B6" w:rsidRPr="00290BB5" w:rsidRDefault="00F867B6" w:rsidP="00F867B6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009</w:t>
            </w:r>
          </w:p>
        </w:tc>
      </w:tr>
      <w:tr w:rsidR="009D7EE6" w:rsidRPr="0037734E" w14:paraId="06848669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/>
                <w:sz w:val="29"/>
                <w:szCs w:val="29"/>
              </w:rPr>
              <w:t>18,793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77777777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hint="cs"/>
                <w:sz w:val="29"/>
                <w:szCs w:val="29"/>
                <w:cs/>
              </w:rPr>
              <w:t>21</w:t>
            </w:r>
            <w:r w:rsidR="00390C37" w:rsidRPr="007B6112">
              <w:rPr>
                <w:rFonts w:ascii="Angsana New" w:hAnsi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hint="cs"/>
                <w:sz w:val="29"/>
                <w:szCs w:val="29"/>
                <w:cs/>
              </w:rPr>
              <w:t>424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148DF8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2,670,712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429" w14:textId="77777777"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380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630</w:t>
            </w:r>
          </w:p>
        </w:tc>
      </w:tr>
      <w:tr w:rsidR="009D7EE6" w:rsidRPr="0037734E" w14:paraId="43A1542C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77777777"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77777777" w:rsidR="009D7EE6" w:rsidRPr="00131C12" w:rsidRDefault="00B267A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B267A6">
              <w:rPr>
                <w:rFonts w:ascii="Angsana New" w:hAnsi="Angsana New" w:cs="Angsana New"/>
                <w:sz w:val="29"/>
                <w:szCs w:val="29"/>
              </w:rPr>
              <w:t>519,457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77777777" w:rsidR="009D7EE6" w:rsidRPr="007B6112" w:rsidRDefault="00F867B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550</w:t>
            </w:r>
            <w:r w:rsidR="00390C3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288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65E743" w14:textId="77777777" w:rsidR="009D7EE6" w:rsidRPr="00131C12" w:rsidRDefault="00061D13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061D13">
              <w:rPr>
                <w:rFonts w:ascii="Angsana New" w:hAnsi="Angsana New" w:cs="Angsana New"/>
                <w:sz w:val="29"/>
                <w:szCs w:val="29"/>
              </w:rPr>
              <w:t>2,673,21</w:t>
            </w:r>
            <w:r w:rsidR="00ED1608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B78" w14:textId="77777777"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383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639</w:t>
            </w:r>
          </w:p>
        </w:tc>
      </w:tr>
      <w:tr w:rsidR="009D7EE6" w:rsidRPr="0037734E" w14:paraId="3549E54F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9D7EE6" w:rsidRPr="00131C12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9D7EE6" w:rsidRPr="007B6112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9673F" w14:textId="77777777" w:rsidR="009D7EE6" w:rsidRPr="00131C12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BD39" w14:textId="77777777"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7601B" w:rsidRPr="0037734E" w14:paraId="764507F9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77777777" w:rsidR="0027601B" w:rsidRPr="00131C12" w:rsidRDefault="00061D13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061D13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ED1608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77777777" w:rsidR="0027601B" w:rsidRPr="007B6112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D58ECD9" w14:textId="77777777" w:rsidR="0027601B" w:rsidRPr="00131C12" w:rsidRDefault="001F00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1F007E">
              <w:rPr>
                <w:rFonts w:ascii="Angsana New" w:hAnsi="Angsana New" w:cs="Angsana New"/>
                <w:sz w:val="29"/>
                <w:szCs w:val="29"/>
              </w:rPr>
              <w:t>35,808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F6DA" w14:textId="77777777"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F867B6">
              <w:rPr>
                <w:rFonts w:ascii="Angsana New" w:hAnsi="Angsana New" w:cs="Angsana New" w:hint="cs"/>
                <w:sz w:val="29"/>
                <w:szCs w:val="29"/>
                <w:cs/>
              </w:rPr>
              <w:t>15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102</w:t>
            </w:r>
          </w:p>
        </w:tc>
      </w:tr>
      <w:tr w:rsidR="0027601B" w:rsidRPr="0037734E" w14:paraId="3AD53B6C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77777777" w:rsidR="0027601B" w:rsidRPr="00131C12" w:rsidRDefault="00061D13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061D13">
              <w:rPr>
                <w:rFonts w:ascii="Angsana New" w:hAnsi="Angsana New" w:cs="Angsana New"/>
                <w:sz w:val="29"/>
                <w:szCs w:val="29"/>
              </w:rPr>
              <w:t>152,90</w:t>
            </w:r>
            <w:r w:rsidR="00ED1608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77777777" w:rsidR="0027601B" w:rsidRPr="007B6112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173</w:t>
            </w:r>
            <w:r w:rsidR="0027601B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F7300" w14:textId="77777777" w:rsidR="0027601B" w:rsidRPr="00131C12" w:rsidRDefault="001F00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1F007E">
              <w:rPr>
                <w:rFonts w:ascii="Angsana New" w:hAnsi="Angsana New" w:cs="Angsana New"/>
                <w:sz w:val="29"/>
                <w:szCs w:val="29"/>
              </w:rPr>
              <w:t>120,944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BA927" w14:textId="77777777"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8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004</w:t>
            </w:r>
          </w:p>
        </w:tc>
      </w:tr>
      <w:tr w:rsidR="00A578F0" w:rsidRPr="0037734E" w14:paraId="0B28F56B" w14:textId="77777777" w:rsidTr="00696439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A578F0" w:rsidRPr="00290BB5" w:rsidRDefault="00A578F0" w:rsidP="00A578F0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77777777" w:rsidR="00A578F0" w:rsidRPr="00131C12" w:rsidRDefault="00563F45" w:rsidP="00A578F0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563F45">
              <w:rPr>
                <w:rFonts w:ascii="Angsana New" w:hAnsi="Angsana New" w:cs="Angsana New"/>
                <w:sz w:val="29"/>
                <w:szCs w:val="29"/>
              </w:rPr>
              <w:t>46,906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77777777" w:rsidR="00A578F0" w:rsidRPr="007B6112" w:rsidRDefault="00A578F0" w:rsidP="00A578F0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113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E7312DE" w14:textId="77777777" w:rsidR="00A578F0" w:rsidRPr="001F007E" w:rsidRDefault="001F007E" w:rsidP="001F007E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F007E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A795C1" w14:textId="77777777" w:rsidR="00A578F0" w:rsidRPr="00290BB5" w:rsidRDefault="00A578F0" w:rsidP="00A578F0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14:paraId="39532C2E" w14:textId="77777777" w:rsidTr="00317B14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9D7EE6" w:rsidRPr="00290BB5" w:rsidRDefault="009D7EE6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77777777" w:rsidR="009D7EE6" w:rsidRPr="00563F45" w:rsidRDefault="00563F45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63F45">
              <w:rPr>
                <w:rFonts w:ascii="Angsana New" w:hAnsi="Angsana New" w:cs="Angsana New"/>
                <w:sz w:val="29"/>
                <w:szCs w:val="29"/>
              </w:rPr>
              <w:t>42</w:t>
            </w:r>
            <w:r w:rsidR="007B6112" w:rsidRPr="00563F45">
              <w:rPr>
                <w:rFonts w:ascii="Angsana New" w:hAnsi="Angsana New" w:cs="Angsana New"/>
                <w:sz w:val="29"/>
                <w:szCs w:val="29"/>
              </w:rPr>
              <w:t>,0</w:t>
            </w:r>
            <w:r w:rsidRPr="00563F45">
              <w:rPr>
                <w:rFonts w:ascii="Angsana New" w:hAnsi="Angsana New" w:cs="Angsana New"/>
                <w:sz w:val="29"/>
                <w:szCs w:val="29"/>
              </w:rPr>
              <w:t>97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77777777" w:rsidR="009D7EE6" w:rsidRPr="007B6112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A578F0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135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967661E" w14:textId="77777777" w:rsidR="009D7EE6" w:rsidRPr="001F007E" w:rsidRDefault="003D6084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F007E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1F007E" w:rsidRPr="001F007E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1F007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1F007E" w:rsidRPr="001F007E">
              <w:rPr>
                <w:rFonts w:ascii="Angsana New" w:hAnsi="Angsana New" w:cs="Angsana New"/>
                <w:sz w:val="29"/>
                <w:szCs w:val="29"/>
              </w:rPr>
              <w:t>514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7CD7" w14:textId="77777777"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34487F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016</w:t>
            </w:r>
          </w:p>
        </w:tc>
      </w:tr>
      <w:tr w:rsidR="00784A48" w:rsidRPr="0037734E" w14:paraId="0D66323B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84A48" w:rsidRPr="00290BB5" w:rsidRDefault="00784A48" w:rsidP="00D564D0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77777777" w:rsidR="00784A48" w:rsidRPr="00563F45" w:rsidRDefault="007B6112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63F4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563F45" w:rsidRPr="00563F45">
              <w:rPr>
                <w:rFonts w:ascii="Angsana New" w:hAnsi="Angsana New" w:cs="Angsana New"/>
                <w:sz w:val="29"/>
                <w:szCs w:val="29"/>
              </w:rPr>
              <w:t>41</w:t>
            </w:r>
            <w:r w:rsidRPr="00563F4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563F45" w:rsidRPr="00563F45">
              <w:rPr>
                <w:rFonts w:ascii="Angsana New" w:hAnsi="Angsana New" w:cs="Angsana New"/>
                <w:sz w:val="29"/>
                <w:szCs w:val="29"/>
              </w:rPr>
              <w:t>994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77777777" w:rsidR="00784A48" w:rsidRPr="007B6112" w:rsidRDefault="00A578F0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="009F1FD6">
              <w:rPr>
                <w:rFonts w:ascii="Angsana New" w:hAnsi="Angsana New" w:cs="Angsana New"/>
                <w:sz w:val="29"/>
                <w:szCs w:val="29"/>
              </w:rPr>
              <w:t>21</w:t>
            </w:r>
            <w:r w:rsidR="00784A48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445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0DBF761" w14:textId="77777777" w:rsidR="00784A48" w:rsidRPr="001F007E" w:rsidRDefault="001F007E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F007E">
              <w:rPr>
                <w:rFonts w:ascii="Angsana New" w:hAnsi="Angsana New" w:cs="Angsana New"/>
                <w:sz w:val="29"/>
                <w:szCs w:val="29"/>
              </w:rPr>
              <w:t>191</w:t>
            </w:r>
            <w:r w:rsidR="007B6112" w:rsidRPr="001F007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1F007E">
              <w:rPr>
                <w:rFonts w:ascii="Angsana New" w:hAnsi="Angsana New" w:cs="Angsana New"/>
                <w:sz w:val="29"/>
                <w:szCs w:val="29"/>
              </w:rPr>
              <w:t>266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E0E46" w14:textId="77777777" w:rsidR="00784A48" w:rsidRPr="00290BB5" w:rsidRDefault="00784A48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66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122</w:t>
            </w:r>
          </w:p>
        </w:tc>
      </w:tr>
      <w:tr w:rsidR="001937CE" w:rsidRPr="0037734E" w14:paraId="0B77908F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1937CE" w:rsidRPr="00F9415C" w:rsidRDefault="001937CE" w:rsidP="006848E4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F9415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F9415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77777777" w:rsidR="001937CE" w:rsidRPr="00131C12" w:rsidRDefault="00563F45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563F45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77777777" w:rsidR="001937CE" w:rsidRPr="007B6112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16454B1" w14:textId="77777777" w:rsidR="001937CE" w:rsidRPr="001F007E" w:rsidRDefault="001F007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F007E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205DB" w14:textId="77777777" w:rsidR="001937CE" w:rsidRPr="00290BB5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B95E57" w:rsidRPr="0037734E" w14:paraId="1D5CF7C2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B95E57" w:rsidRPr="00290BB5" w:rsidRDefault="006848E4" w:rsidP="00784A48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 w:rsidR="00784A48"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77777777" w:rsidR="00B95E57" w:rsidRPr="00131C12" w:rsidRDefault="00563F45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563F45">
              <w:rPr>
                <w:rFonts w:ascii="Angsana New" w:hAnsi="Angsana New" w:cs="Angsana New"/>
                <w:sz w:val="29"/>
                <w:szCs w:val="29"/>
              </w:rPr>
              <w:t>(8,168)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77777777" w:rsidR="00B95E57" w:rsidRPr="007B6112" w:rsidRDefault="00B95E5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6B0363B" w14:textId="77777777" w:rsidR="00B95E57" w:rsidRPr="001F007E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F007E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5544" w14:textId="77777777" w:rsidR="00B95E57" w:rsidRPr="00290BB5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14:paraId="0AB45213" w14:textId="77777777" w:rsidTr="00B92A6C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77777777"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77777777" w:rsidR="009D7EE6" w:rsidRPr="00131C12" w:rsidRDefault="00563F45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563F45">
              <w:rPr>
                <w:rFonts w:ascii="Angsana New" w:hAnsi="Angsana New" w:cs="Angsana New"/>
                <w:sz w:val="29"/>
                <w:szCs w:val="29"/>
              </w:rPr>
              <w:t>200,826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77777777" w:rsidR="009D7EE6" w:rsidRPr="007B6112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280</w:t>
            </w:r>
            <w:r w:rsidR="00155C5A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163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3EA952" w14:textId="77777777" w:rsidR="009D7EE6" w:rsidRPr="001F007E" w:rsidRDefault="001F00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F007E">
              <w:rPr>
                <w:rFonts w:ascii="Angsana New" w:hAnsi="Angsana New" w:cs="Angsana New"/>
                <w:sz w:val="29"/>
                <w:szCs w:val="29"/>
              </w:rPr>
              <w:t>158,266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270" w14:textId="77777777" w:rsidR="009D7EE6" w:rsidRPr="00290BB5" w:rsidRDefault="0037734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3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3,</w:t>
            </w:r>
            <w:r w:rsidR="00A578F0">
              <w:rPr>
                <w:rFonts w:ascii="Angsana New" w:hAnsi="Angsana New" w:cs="Angsana New" w:hint="cs"/>
                <w:sz w:val="29"/>
                <w:szCs w:val="29"/>
                <w:cs/>
              </w:rPr>
              <w:t>122</w:t>
            </w:r>
          </w:p>
        </w:tc>
      </w:tr>
      <w:tr w:rsidR="009D7EE6" w:rsidRPr="0037734E" w14:paraId="7C4B90A3" w14:textId="77777777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77777777"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77777777" w:rsidR="009D7EE6" w:rsidRPr="00131C12" w:rsidRDefault="00563F45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563F45">
              <w:rPr>
                <w:rFonts w:ascii="Angsana New" w:hAnsi="Angsana New" w:cs="Angsana New"/>
                <w:sz w:val="29"/>
                <w:szCs w:val="29"/>
              </w:rPr>
              <w:t>720,283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77777777" w:rsidR="009D7EE6" w:rsidRPr="007B6112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830</w:t>
            </w:r>
            <w:r w:rsidR="00155C5A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451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F2F5B5E" w14:textId="77777777" w:rsidR="009D7EE6" w:rsidRPr="00131C12" w:rsidRDefault="001F00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  <w:r w:rsidRPr="001F007E">
              <w:rPr>
                <w:rFonts w:ascii="Angsana New" w:hAnsi="Angsana New" w:cs="Angsana New"/>
                <w:sz w:val="29"/>
                <w:szCs w:val="29"/>
              </w:rPr>
              <w:t>2,831,48</w:t>
            </w:r>
            <w:r w:rsidR="00ED1608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08CD" w14:textId="77777777" w:rsidR="009D7EE6" w:rsidRPr="00290BB5" w:rsidRDefault="00A578F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="009D7EE6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616</w:t>
            </w:r>
            <w:r w:rsidR="0037734E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761</w:t>
            </w:r>
          </w:p>
        </w:tc>
      </w:tr>
    </w:tbl>
    <w:p w14:paraId="79F8BA31" w14:textId="77777777" w:rsidR="00C344C8" w:rsidRDefault="00C344C8" w:rsidP="00516FD2">
      <w:pPr>
        <w:ind w:right="-871"/>
        <w:rPr>
          <w:rFonts w:ascii="Angsana New" w:hAnsi="Angsana New"/>
          <w:b/>
          <w:bCs/>
        </w:rPr>
      </w:pPr>
    </w:p>
    <w:p w14:paraId="560BE91A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187"/>
        <w:gridCol w:w="1180"/>
        <w:gridCol w:w="1191"/>
        <w:gridCol w:w="1183"/>
      </w:tblGrid>
      <w:tr w:rsidR="00CF14CB" w:rsidRPr="00065BF6" w14:paraId="35C0086C" w14:textId="77777777" w:rsidTr="000509F2">
        <w:trPr>
          <w:trHeight w:hRule="exact" w:val="397"/>
        </w:trPr>
        <w:tc>
          <w:tcPr>
            <w:tcW w:w="4970" w:type="dxa"/>
            <w:vMerge w:val="restart"/>
            <w:vAlign w:val="center"/>
          </w:tcPr>
          <w:p w14:paraId="2166EDD8" w14:textId="77777777"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7" w:type="dxa"/>
            <w:gridSpan w:val="2"/>
            <w:vAlign w:val="center"/>
          </w:tcPr>
          <w:p w14:paraId="04BF3D15" w14:textId="77777777"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74" w:type="dxa"/>
            <w:gridSpan w:val="2"/>
            <w:vAlign w:val="center"/>
          </w:tcPr>
          <w:p w14:paraId="3796F84A" w14:textId="77777777" w:rsidR="00CF14CB" w:rsidRPr="00065BF6" w:rsidRDefault="00CF14CB" w:rsidP="00CF14CB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6464EF" w:rsidRPr="00065BF6" w14:paraId="7A7431D7" w14:textId="77777777" w:rsidTr="000509F2">
        <w:trPr>
          <w:trHeight w:hRule="exact" w:val="397"/>
        </w:trPr>
        <w:tc>
          <w:tcPr>
            <w:tcW w:w="4970" w:type="dxa"/>
            <w:vMerge/>
            <w:vAlign w:val="center"/>
          </w:tcPr>
          <w:p w14:paraId="230FF366" w14:textId="77777777" w:rsidR="006464EF" w:rsidRPr="00065BF6" w:rsidRDefault="006464EF" w:rsidP="006464E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right w:val="dashed" w:sz="4" w:space="0" w:color="auto"/>
            </w:tcBorders>
            <w:vAlign w:val="center"/>
          </w:tcPr>
          <w:p w14:paraId="35F95391" w14:textId="77777777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131C12">
              <w:rPr>
                <w:rFonts w:ascii="Angsana New" w:hAnsi="Angsana New"/>
                <w:sz w:val="28"/>
                <w:szCs w:val="28"/>
              </w:rPr>
              <w:t>0</w:t>
            </w:r>
            <w:r w:rsidRPr="00884B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1C12">
              <w:rPr>
                <w:rFonts w:ascii="Angsana New" w:hAnsi="Angsana New" w:hint="cs"/>
                <w:sz w:val="28"/>
                <w:szCs w:val="28"/>
                <w:cs/>
              </w:rPr>
              <w:t>มิ.ย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884B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0" w:type="dxa"/>
            <w:tcBorders>
              <w:left w:val="dashed" w:sz="4" w:space="0" w:color="auto"/>
            </w:tcBorders>
            <w:vAlign w:val="center"/>
          </w:tcPr>
          <w:p w14:paraId="3907AE67" w14:textId="77777777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1" w:type="dxa"/>
            <w:tcBorders>
              <w:right w:val="dashed" w:sz="4" w:space="0" w:color="auto"/>
            </w:tcBorders>
            <w:vAlign w:val="center"/>
          </w:tcPr>
          <w:p w14:paraId="76BA7F41" w14:textId="77777777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131C12">
              <w:rPr>
                <w:rFonts w:ascii="Angsana New" w:hAnsi="Angsana New"/>
                <w:sz w:val="28"/>
                <w:szCs w:val="28"/>
              </w:rPr>
              <w:t>0</w:t>
            </w:r>
            <w:r w:rsidRPr="00884B2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1C12">
              <w:rPr>
                <w:rFonts w:ascii="Angsana New" w:hAnsi="Angsana New" w:hint="cs"/>
                <w:sz w:val="28"/>
                <w:szCs w:val="28"/>
                <w:cs/>
              </w:rPr>
              <w:t>มิ.ย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884B2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83" w:type="dxa"/>
            <w:tcBorders>
              <w:left w:val="dashed" w:sz="4" w:space="0" w:color="auto"/>
            </w:tcBorders>
            <w:vAlign w:val="center"/>
          </w:tcPr>
          <w:p w14:paraId="6BB0D8A5" w14:textId="77777777" w:rsidR="006464EF" w:rsidRPr="00884B25" w:rsidRDefault="006464EF" w:rsidP="006464E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4B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84B25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84B2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F14CB" w:rsidRPr="00065BF6" w14:paraId="75D9F776" w14:textId="77777777" w:rsidTr="000509F2">
        <w:trPr>
          <w:trHeight w:hRule="exact" w:val="397"/>
        </w:trPr>
        <w:tc>
          <w:tcPr>
            <w:tcW w:w="4970" w:type="dxa"/>
            <w:tcBorders>
              <w:bottom w:val="nil"/>
            </w:tcBorders>
            <w:vAlign w:val="center"/>
          </w:tcPr>
          <w:p w14:paraId="56A907B4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5B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 w:rsidRPr="00065B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</w:t>
            </w:r>
          </w:p>
        </w:tc>
        <w:tc>
          <w:tcPr>
            <w:tcW w:w="1187" w:type="dxa"/>
            <w:tcBorders>
              <w:bottom w:val="nil"/>
              <w:right w:val="dashed" w:sz="4" w:space="0" w:color="auto"/>
            </w:tcBorders>
            <w:vAlign w:val="center"/>
          </w:tcPr>
          <w:p w14:paraId="2D99754F" w14:textId="77777777" w:rsidR="00CF14CB" w:rsidRPr="00894B11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left w:val="dashed" w:sz="4" w:space="0" w:color="auto"/>
              <w:bottom w:val="nil"/>
            </w:tcBorders>
            <w:vAlign w:val="center"/>
          </w:tcPr>
          <w:p w14:paraId="73362745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nil"/>
              <w:right w:val="dashed" w:sz="4" w:space="0" w:color="auto"/>
            </w:tcBorders>
            <w:vAlign w:val="center"/>
          </w:tcPr>
          <w:p w14:paraId="7F8D7E85" w14:textId="77777777" w:rsidR="00CF14CB" w:rsidRPr="005A69F4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left w:val="dashed" w:sz="4" w:space="0" w:color="auto"/>
              <w:bottom w:val="nil"/>
            </w:tcBorders>
            <w:vAlign w:val="center"/>
          </w:tcPr>
          <w:p w14:paraId="723BA947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065BF6" w14:paraId="03F78F6F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  <w:vAlign w:val="center"/>
          </w:tcPr>
          <w:p w14:paraId="45F74EA5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/>
                <w:sz w:val="28"/>
                <w:szCs w:val="28"/>
              </w:rPr>
              <w:t>-</w:t>
            </w:r>
            <w:r w:rsidRPr="00065BF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B90F59F" w14:textId="77777777" w:rsidR="00CF14CB" w:rsidRPr="00DA672F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32B9AE5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AE21DA0" w14:textId="77777777" w:rsidR="00CF14CB" w:rsidRPr="002821B8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F978C8B" w14:textId="77777777"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F09" w:rsidRPr="0035163B" w14:paraId="47967526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4B464E1F" w14:textId="77777777" w:rsidR="00972F09" w:rsidRPr="0035163B" w:rsidRDefault="00972F09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163B">
              <w:rPr>
                <w:rFonts w:ascii="Angsana New" w:hAnsi="Angsana New"/>
                <w:sz w:val="28"/>
                <w:szCs w:val="28"/>
                <w:cs/>
              </w:rPr>
              <w:t>ดิสทริบิวชั่น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2FC8F6" w14:textId="77777777" w:rsidR="00972F09" w:rsidRPr="008A0B59" w:rsidRDefault="00972F09" w:rsidP="00CF14CB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B3D6D12" w14:textId="77777777" w:rsidR="00972F09" w:rsidRPr="006A6709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8E0E00" w14:textId="77777777" w:rsidR="00972F09" w:rsidRPr="008A0B59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ABBF442" w14:textId="77777777"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F91A02" w:rsidRPr="0035163B" w14:paraId="44CD1D86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7218FF3B" w14:textId="77777777" w:rsidR="00F91A02" w:rsidRPr="000509F2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</w:t>
            </w: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นงวด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4045EC3" w14:textId="77777777" w:rsidR="00F91A02" w:rsidRPr="000509F2" w:rsidRDefault="00F91A02" w:rsidP="00683B0D">
            <w:pPr>
              <w:ind w:left="-97" w:right="11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6,</w:t>
            </w:r>
            <w:r w:rsidR="00F825A3" w:rsidRPr="000509F2">
              <w:rPr>
                <w:rFonts w:ascii="Angsana New" w:hAnsi="Angsana New"/>
                <w:sz w:val="28"/>
                <w:szCs w:val="28"/>
              </w:rPr>
              <w:t>96</w:t>
            </w:r>
            <w:r w:rsidR="00F825A3" w:rsidRPr="000509F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6B44111" w14:textId="77777777" w:rsidR="00F91A02" w:rsidRPr="00480825" w:rsidRDefault="00F91A02" w:rsidP="00F91A0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6,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C312E65" w14:textId="77777777" w:rsidR="00F91A02" w:rsidRPr="00131C12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5CDD766" w14:textId="77777777" w:rsidR="00F91A02" w:rsidRPr="00DE1DCE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F825A3" w:rsidRPr="0035163B" w14:paraId="171CE0E3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0BF283BC" w14:textId="77777777" w:rsidR="00F825A3" w:rsidRPr="000509F2" w:rsidRDefault="00F825A3" w:rsidP="00F825A3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</w:tcPr>
          <w:p w14:paraId="71B485E8" w14:textId="77777777" w:rsidR="00F825A3" w:rsidRPr="000509F2" w:rsidRDefault="00F825A3" w:rsidP="00683B0D">
            <w:pPr>
              <w:ind w:left="49" w:right="30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582017B" w14:textId="77777777" w:rsidR="00F825A3" w:rsidRPr="005C1D91" w:rsidRDefault="00F825A3" w:rsidP="00F825A3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77F8A3F" w14:textId="77777777" w:rsidR="00F825A3" w:rsidRPr="00131C12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2E7866D" w14:textId="77777777" w:rsidR="00F825A3" w:rsidRPr="00DE1DCE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5A3" w:rsidRPr="0035163B" w14:paraId="4DECA796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49EC1D69" w14:textId="77777777" w:rsidR="00F825A3" w:rsidRPr="000509F2" w:rsidRDefault="00F825A3" w:rsidP="00F825A3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23120C9" w14:textId="77777777" w:rsidR="00F825A3" w:rsidRPr="000509F2" w:rsidRDefault="000509F2" w:rsidP="00683B0D">
            <w:pPr>
              <w:ind w:left="-97" w:right="8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  <w:cs/>
              </w:rPr>
              <w:t>25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31C3781E" w14:textId="77777777" w:rsidR="00F825A3" w:rsidRPr="00480825" w:rsidRDefault="00F825A3" w:rsidP="00F825A3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2E3DA1D" w14:textId="77777777" w:rsidR="00F825A3" w:rsidRPr="00131C12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A335264" w14:textId="77777777" w:rsidR="00F825A3" w:rsidRPr="00DE1DCE" w:rsidRDefault="00F825A3" w:rsidP="00F825A3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1A02" w:rsidRPr="0035163B" w14:paraId="1D6EEBBD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0AE5F67E" w14:textId="77777777" w:rsidR="00F91A02" w:rsidRPr="000509F2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32E00D0" w14:textId="77777777" w:rsidR="00F91A02" w:rsidRPr="000509F2" w:rsidRDefault="000509F2" w:rsidP="00F91A0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6,986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06E1F885" w14:textId="77777777" w:rsidR="00F91A02" w:rsidRPr="00480825" w:rsidRDefault="00F91A02" w:rsidP="00F91A0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6,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F22396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607A856" w14:textId="77777777" w:rsidR="00F91A02" w:rsidRPr="00131C12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B36C8">
              <w:rPr>
                <w:rFonts w:ascii="Angsana New" w:hAnsi="Angsana New" w:hint="cs"/>
                <w:sz w:val="28"/>
                <w:szCs w:val="28"/>
                <w:cs/>
              </w:rPr>
              <w:t>3.40</w:t>
            </w:r>
            <w:r w:rsidR="000B36C8" w:rsidRPr="000B36C8">
              <w:rPr>
                <w:rFonts w:ascii="Angsana New" w:hAnsi="Angsana New"/>
                <w:sz w:val="28"/>
                <w:szCs w:val="28"/>
              </w:rPr>
              <w:t>-5.35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ED1B08E" w14:textId="77777777" w:rsidR="00F91A02" w:rsidRPr="00DE1DCE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3.35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3.4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F91A02" w:rsidRPr="0035163B" w14:paraId="5DAFBE46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  <w:vAlign w:val="bottom"/>
          </w:tcPr>
          <w:p w14:paraId="43567552" w14:textId="77777777" w:rsidR="00F91A02" w:rsidRPr="000509F2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DFA573" w14:textId="77777777" w:rsidR="00F91A02" w:rsidRPr="000509F2" w:rsidRDefault="000509F2" w:rsidP="00F91A02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(6,986)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2CDB24BD" w14:textId="77777777" w:rsidR="00F91A02" w:rsidRPr="00011D27" w:rsidRDefault="00F91A02" w:rsidP="00F91A02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,9</w:t>
            </w:r>
            <w:r w:rsidR="00F22396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011D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E1D3914" w14:textId="77777777" w:rsidR="00F91A02" w:rsidRPr="00131C12" w:rsidRDefault="00F91A02" w:rsidP="00F91A0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7223ACF9" w14:textId="77777777" w:rsidR="00F91A02" w:rsidRPr="00DE1DCE" w:rsidRDefault="00F91A02" w:rsidP="00F91A0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1A02" w:rsidRPr="0035163B" w14:paraId="0F30E3E5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single" w:sz="4" w:space="0" w:color="auto"/>
            </w:tcBorders>
            <w:vAlign w:val="bottom"/>
          </w:tcPr>
          <w:p w14:paraId="3A2359F9" w14:textId="77777777" w:rsidR="00F91A02" w:rsidRPr="000509F2" w:rsidRDefault="00F91A02" w:rsidP="00F91A02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3F776D" w14:textId="77777777" w:rsidR="00F91A02" w:rsidRPr="000509F2" w:rsidRDefault="00F91A02" w:rsidP="00683B0D">
            <w:pPr>
              <w:ind w:left="49" w:right="30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09F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2D585DD" w14:textId="77777777" w:rsidR="00F91A02" w:rsidRPr="00480825" w:rsidRDefault="00F91A02" w:rsidP="00F91A0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247D2D1A" w14:textId="77777777" w:rsidR="00F91A02" w:rsidRPr="00131C12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713812A9" w14:textId="77777777" w:rsidR="00F91A02" w:rsidRPr="00DE1DCE" w:rsidRDefault="00F91A02" w:rsidP="00F91A0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14:paraId="13574C12" w14:textId="77777777" w:rsidTr="000509F2">
        <w:trPr>
          <w:trHeight w:hRule="exact" w:val="397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14:paraId="61A37D77" w14:textId="77777777" w:rsidR="00972F09" w:rsidRPr="0035163B" w:rsidRDefault="00972F09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8111DB0" w14:textId="77777777" w:rsidR="00972F09" w:rsidRPr="00131C12" w:rsidRDefault="00972F09" w:rsidP="00CF14CB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3ACD283" w14:textId="77777777" w:rsidR="00972F09" w:rsidRPr="006A6709" w:rsidRDefault="00972F09" w:rsidP="00DE1DCE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3814C2CF" w14:textId="77777777" w:rsidR="00972F09" w:rsidRPr="00131C12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0F82432A" w14:textId="77777777"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14:paraId="5A3A53C1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170E0FA8" w14:textId="77777777"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17B4D97" w14:textId="77777777" w:rsidR="00480825" w:rsidRPr="00227C49" w:rsidRDefault="00480825" w:rsidP="00683B0D">
            <w:pPr>
              <w:ind w:left="-97" w:right="128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25C5E1E" w14:textId="77777777" w:rsidR="00480825" w:rsidRPr="00011D27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C936A94" w14:textId="77777777" w:rsidR="00480825" w:rsidRPr="00131C12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6E6CAD1E" w14:textId="77777777"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14:paraId="49C1F507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</w:tcPr>
          <w:p w14:paraId="0AABF6B2" w14:textId="77777777"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23CD81" w14:textId="77777777" w:rsidR="00480825" w:rsidRPr="00227C49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328F823D" w14:textId="77777777" w:rsidR="00480825" w:rsidRPr="00011D27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8436BA" w14:textId="77777777" w:rsidR="00480825" w:rsidRPr="000B36C8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36C8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93462DF" w14:textId="77777777"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</w:tr>
      <w:tr w:rsidR="00B83991" w:rsidRPr="0035163B" w14:paraId="3415F920" w14:textId="77777777" w:rsidTr="000509F2">
        <w:trPr>
          <w:trHeight w:hRule="exact" w:val="397"/>
        </w:trPr>
        <w:tc>
          <w:tcPr>
            <w:tcW w:w="4970" w:type="dxa"/>
            <w:tcBorders>
              <w:top w:val="nil"/>
              <w:bottom w:val="nil"/>
            </w:tcBorders>
            <w:vAlign w:val="bottom"/>
          </w:tcPr>
          <w:p w14:paraId="30E1FC97" w14:textId="77777777" w:rsidR="00B83991" w:rsidRPr="0035163B" w:rsidRDefault="00B83991" w:rsidP="002821B8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A3E7AC" w14:textId="77777777" w:rsidR="00B83991" w:rsidRPr="00227C49" w:rsidRDefault="00B83991" w:rsidP="00BC683A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(</w:t>
            </w:r>
            <w:r w:rsidRPr="00227C4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227C49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2FBA1E0" w14:textId="77777777" w:rsidR="00B83991" w:rsidRPr="00011D27" w:rsidRDefault="00B83991" w:rsidP="00DE1DCE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11D27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3A7DF9E6" w14:textId="77777777" w:rsidR="00B83991" w:rsidRPr="000B36C8" w:rsidRDefault="00B83991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0DE8B936" w14:textId="77777777" w:rsidR="00B83991" w:rsidRPr="00DE1DCE" w:rsidRDefault="00B83991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14:paraId="0641261F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single" w:sz="4" w:space="0" w:color="auto"/>
            </w:tcBorders>
            <w:vAlign w:val="bottom"/>
          </w:tcPr>
          <w:p w14:paraId="4A03166B" w14:textId="77777777"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37FDFE2" w14:textId="77777777" w:rsidR="00480825" w:rsidRPr="00227C49" w:rsidRDefault="00480825" w:rsidP="00BC683A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7C4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0BBCD937" w14:textId="77777777" w:rsidR="00480825" w:rsidRPr="00011D27" w:rsidRDefault="00480825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6E5CD0C" w14:textId="77777777" w:rsidR="00480825" w:rsidRPr="000B36C8" w:rsidRDefault="00480825" w:rsidP="00CF14CB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18F83CCC" w14:textId="77777777" w:rsidR="00480825" w:rsidRPr="00DE1DCE" w:rsidRDefault="00480825" w:rsidP="00DE1DCE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21C2" w:rsidRPr="0035163B" w14:paraId="0D9B4A38" w14:textId="77777777" w:rsidTr="000509F2">
        <w:trPr>
          <w:trHeight w:hRule="exact" w:val="389"/>
        </w:trPr>
        <w:tc>
          <w:tcPr>
            <w:tcW w:w="4970" w:type="dxa"/>
            <w:tcBorders>
              <w:top w:val="single" w:sz="4" w:space="0" w:color="auto"/>
              <w:bottom w:val="nil"/>
            </w:tcBorders>
          </w:tcPr>
          <w:p w14:paraId="0C6015BB" w14:textId="77777777" w:rsidR="00C921C2" w:rsidRPr="0035163B" w:rsidRDefault="00C921C2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C921C2">
              <w:rPr>
                <w:rFonts w:ascii="Angsana New" w:hAnsi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D2E6FB0" w14:textId="77777777" w:rsidR="00C921C2" w:rsidRPr="00131C12" w:rsidRDefault="00C921C2" w:rsidP="00C921C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597F9B16" w14:textId="77777777" w:rsidR="00C921C2" w:rsidRPr="00011D27" w:rsidRDefault="00C921C2" w:rsidP="00C921C2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0F6D8744" w14:textId="77777777" w:rsidR="00C921C2" w:rsidRPr="000B36C8" w:rsidRDefault="00C921C2" w:rsidP="00C921C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77EB013C" w14:textId="77777777" w:rsidR="00C921C2" w:rsidRPr="00DE1DCE" w:rsidRDefault="00C921C2" w:rsidP="00C921C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172D0B8E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197AFDB8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E64383D" w14:textId="77777777" w:rsidR="00F22396" w:rsidRPr="00131C12" w:rsidRDefault="00F22396" w:rsidP="005F621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4,</w:t>
            </w:r>
            <w:r w:rsidR="00F825A3" w:rsidRPr="00227C49">
              <w:rPr>
                <w:rFonts w:ascii="Angsana New" w:hAnsi="Angsana New"/>
                <w:sz w:val="28"/>
                <w:szCs w:val="28"/>
              </w:rPr>
              <w:t>472</w:t>
            </w:r>
            <w:r w:rsidRPr="00227C49">
              <w:rPr>
                <w:rFonts w:ascii="Angsana New" w:hAnsi="Angsana New"/>
                <w:sz w:val="28"/>
                <w:szCs w:val="28"/>
              </w:rPr>
              <w:t>,</w:t>
            </w:r>
            <w:r w:rsidR="00F825A3" w:rsidRPr="00227C49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5CE3F13" w14:textId="7777777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4,326,836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5456773F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14298055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2B1300E4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362115C9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E4D99A3" w14:textId="77777777" w:rsidR="00F22396" w:rsidRPr="00131C12" w:rsidRDefault="000509F2" w:rsidP="00683B0D">
            <w:pPr>
              <w:ind w:left="-97" w:right="100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80,541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0BBEFB" w14:textId="7777777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145,641</w:t>
            </w:r>
          </w:p>
          <w:p w14:paraId="47AA88F0" w14:textId="77777777" w:rsidR="00F22396" w:rsidRPr="00011D27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74542C70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5C39A8F1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4CC51C0C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1315EE6B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B682C34" w14:textId="77777777" w:rsidR="00F22396" w:rsidRPr="00131C12" w:rsidRDefault="000509F2" w:rsidP="005F6218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(2,079,704)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6749C9B" w14:textId="77777777" w:rsidR="00F22396" w:rsidRPr="00011D27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72A8DEB7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53750EC9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6DB456E9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40D1C8D5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B12705D" w14:textId="77777777" w:rsidR="00F22396" w:rsidRPr="00131C12" w:rsidRDefault="000509F2" w:rsidP="000509F2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2,473,314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1D6D8996" w14:textId="7777777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4,472,477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440541" w14:textId="77777777" w:rsidR="00F22396" w:rsidRPr="000B36C8" w:rsidRDefault="00F22396" w:rsidP="00F22396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6C8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0B36C8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="00227C49">
              <w:rPr>
                <w:rFonts w:ascii="Angsana New" w:hAnsi="Angsana New"/>
                <w:sz w:val="28"/>
                <w:szCs w:val="28"/>
              </w:rPr>
              <w:t>-5.35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28A4635" w14:textId="77777777" w:rsidR="00F22396" w:rsidRPr="00DE1DCE" w:rsidRDefault="00F22396" w:rsidP="00F22396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F22396" w:rsidRPr="0035163B" w14:paraId="748AD90F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3A772BEB" w14:textId="77777777" w:rsidR="00F22396" w:rsidRPr="0035163B" w:rsidRDefault="00F22396" w:rsidP="003D58B0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C921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921C2">
              <w:rPr>
                <w:rFonts w:ascii="Angsana New" w:hAnsi="Angsana New" w:hint="cs"/>
                <w:sz w:val="28"/>
                <w:szCs w:val="28"/>
                <w:cs/>
              </w:rPr>
              <w:t>บางกอกเอ็นเตอร์เทนเม้นต์ จำกัด</w:t>
            </w:r>
            <w:r w:rsidRPr="0035163B">
              <w:rPr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8DCB935" w14:textId="77777777" w:rsidR="00F22396" w:rsidRPr="00131C12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16B9C9C6" w14:textId="77777777" w:rsidR="00F22396" w:rsidRPr="00011D27" w:rsidRDefault="00F22396" w:rsidP="00F22396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707E6826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3C6E74FD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396" w:rsidRPr="0035163B" w14:paraId="21CE3A76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0DB61BC6" w14:textId="77777777" w:rsidR="00F22396" w:rsidRPr="0035163B" w:rsidRDefault="00F22396" w:rsidP="00F22396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E543035" w14:textId="77777777" w:rsidR="00F22396" w:rsidRPr="000509F2" w:rsidRDefault="00F22396" w:rsidP="000373B6">
            <w:pPr>
              <w:ind w:left="-97" w:right="8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3</w:t>
            </w:r>
            <w:r w:rsidR="00AF13B2" w:rsidRPr="000509F2">
              <w:rPr>
                <w:rFonts w:ascii="Angsana New" w:hAnsi="Angsana New"/>
                <w:sz w:val="28"/>
                <w:szCs w:val="28"/>
              </w:rPr>
              <w:t>30</w:t>
            </w:r>
            <w:r w:rsidRPr="000509F2">
              <w:rPr>
                <w:rFonts w:ascii="Angsana New" w:hAnsi="Angsana New"/>
                <w:sz w:val="28"/>
                <w:szCs w:val="28"/>
              </w:rPr>
              <w:t>,</w:t>
            </w:r>
            <w:r w:rsidR="00AF13B2" w:rsidRPr="000509F2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ECA1A5A" w14:textId="77777777" w:rsidR="00F22396" w:rsidRPr="00011D27" w:rsidRDefault="00F22396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4A61B1E8" w14:textId="77777777" w:rsidR="00F22396" w:rsidRPr="000B36C8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</w:tcPr>
          <w:p w14:paraId="20F2E880" w14:textId="77777777" w:rsidR="00F22396" w:rsidRPr="00DE1DCE" w:rsidRDefault="00F22396" w:rsidP="00F22396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2F9" w:rsidRPr="0035163B" w14:paraId="4B13B3D8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7FA59109" w14:textId="77777777" w:rsidR="006142F9" w:rsidRPr="0035163B" w:rsidRDefault="006142F9" w:rsidP="006142F9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22396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DBA141D" w14:textId="77777777" w:rsidR="006142F9" w:rsidRPr="000509F2" w:rsidRDefault="006142F9" w:rsidP="00683B0D">
            <w:pPr>
              <w:ind w:left="49" w:right="30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36A24A2B" w14:textId="77777777" w:rsidR="006142F9" w:rsidRPr="00011D27" w:rsidRDefault="006142F9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011D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B041EDA" w14:textId="77777777" w:rsidR="006142F9" w:rsidRPr="000B36C8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82052C2" w14:textId="77777777" w:rsidR="006142F9" w:rsidRPr="00DE1DCE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42F9" w:rsidRPr="0035163B" w14:paraId="6B49E10E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4DE7375D" w14:textId="77777777" w:rsidR="006142F9" w:rsidRPr="0035163B" w:rsidRDefault="006142F9" w:rsidP="006142F9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A43D915" w14:textId="77777777" w:rsidR="006142F9" w:rsidRPr="000509F2" w:rsidRDefault="006142F9" w:rsidP="000373B6">
            <w:pPr>
              <w:ind w:left="-97" w:right="72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3</w:t>
            </w:r>
            <w:r w:rsidR="00AF13B2" w:rsidRPr="000509F2">
              <w:rPr>
                <w:rFonts w:ascii="Angsana New" w:hAnsi="Angsana New"/>
                <w:sz w:val="28"/>
                <w:szCs w:val="28"/>
              </w:rPr>
              <w:t>3</w:t>
            </w:r>
            <w:r w:rsidRPr="000509F2">
              <w:rPr>
                <w:rFonts w:ascii="Angsana New" w:hAnsi="Angsana New"/>
                <w:sz w:val="28"/>
                <w:szCs w:val="28"/>
              </w:rPr>
              <w:t>0,</w:t>
            </w:r>
            <w:r w:rsidR="00AF13B2" w:rsidRPr="000509F2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7EBBC7D" w14:textId="77777777" w:rsidR="006142F9" w:rsidRPr="00011D27" w:rsidRDefault="006142F9" w:rsidP="00683B0D">
            <w:pPr>
              <w:ind w:left="-97" w:right="12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11D27">
              <w:rPr>
                <w:rFonts w:ascii="Angsana New" w:hAnsi="Angsana New"/>
                <w:sz w:val="28"/>
                <w:szCs w:val="28"/>
              </w:rPr>
              <w:t>0,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9AAFAA7" w14:textId="77777777" w:rsidR="006142F9" w:rsidRPr="000B36C8" w:rsidRDefault="006142F9" w:rsidP="006142F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36C8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0B36C8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F5E9A14" w14:textId="77777777" w:rsidR="006142F9" w:rsidRPr="00DE1DCE" w:rsidRDefault="006142F9" w:rsidP="006142F9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0B36C8" w:rsidRPr="0035163B" w14:paraId="09759283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0C4BD697" w14:textId="77777777" w:rsidR="000B36C8" w:rsidRPr="000B36C8" w:rsidRDefault="000B36C8" w:rsidP="000B36C8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C921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บีอีซี สตูดิโอ </w:t>
            </w:r>
            <w:r w:rsidRPr="00C921C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0B36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303DF" w:rsidRPr="00A303DF">
              <w:rPr>
                <w:rFonts w:ascii="Angsana New" w:hAnsi="Angsana New"/>
                <w:sz w:val="28"/>
                <w:szCs w:val="28"/>
                <w:cs/>
              </w:rPr>
              <w:t>(เดิมชื่อบริษัท บีอีซี แอสเซท จำกัด)</w:t>
            </w:r>
            <w:r w:rsidRPr="000B36C8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1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474261D" w14:textId="77777777" w:rsidR="000B36C8" w:rsidRPr="00131C12" w:rsidRDefault="000B36C8" w:rsidP="000B36C8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06E6F66A" w14:textId="77777777" w:rsidR="000B36C8" w:rsidRPr="00011D27" w:rsidRDefault="000B36C8" w:rsidP="000B36C8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587E5BF" w14:textId="77777777" w:rsidR="000B36C8" w:rsidRPr="000B36C8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985B4CB" w14:textId="77777777" w:rsidR="000B36C8" w:rsidRPr="008032FC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6C8" w:rsidRPr="0035163B" w14:paraId="435D9886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7E8258FE" w14:textId="77777777" w:rsidR="000B36C8" w:rsidRPr="0035163B" w:rsidRDefault="000B36C8" w:rsidP="000B36C8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1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99D0B52" w14:textId="77777777" w:rsidR="000B36C8" w:rsidRPr="00131C12" w:rsidRDefault="000B36C8" w:rsidP="00683B0D">
            <w:pPr>
              <w:ind w:left="49" w:right="30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nil"/>
            </w:tcBorders>
          </w:tcPr>
          <w:p w14:paraId="48C83D27" w14:textId="77777777" w:rsidR="000B36C8" w:rsidRPr="00227C49" w:rsidRDefault="000B36C8" w:rsidP="000B36C8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4DEDE61" w14:textId="77777777" w:rsidR="000B36C8" w:rsidRPr="000B36C8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35060794" w14:textId="77777777" w:rsidR="000B36C8" w:rsidRPr="008032FC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6C8" w:rsidRPr="0035163B" w14:paraId="710295A8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nil"/>
            </w:tcBorders>
          </w:tcPr>
          <w:p w14:paraId="78B12BC3" w14:textId="77777777" w:rsidR="000B36C8" w:rsidRPr="0035163B" w:rsidRDefault="000B36C8" w:rsidP="000B36C8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E8C4F0" w14:textId="77777777" w:rsidR="000B36C8" w:rsidRPr="00227C49" w:rsidRDefault="000B36C8" w:rsidP="00683B0D">
            <w:pPr>
              <w:ind w:left="-97" w:right="11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8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FD7F0A5" w14:textId="77777777" w:rsidR="000B36C8" w:rsidRPr="00227C49" w:rsidRDefault="000B36C8" w:rsidP="000B36C8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A37D263" w14:textId="289FFF61" w:rsidR="000B36C8" w:rsidRPr="00131C12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8F281C" w14:textId="59BFA814" w:rsidR="000B36C8" w:rsidRPr="008032FC" w:rsidRDefault="000B36C8" w:rsidP="000B36C8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044E" w:rsidRPr="0035163B" w14:paraId="073D2398" w14:textId="77777777" w:rsidTr="000509F2">
        <w:trPr>
          <w:trHeight w:hRule="exact" w:val="389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0B3445EC" w14:textId="77777777" w:rsidR="008E044E" w:rsidRPr="0035163B" w:rsidRDefault="008E044E" w:rsidP="008E044E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6B13D2" w14:textId="77777777" w:rsidR="008E044E" w:rsidRPr="00227C49" w:rsidRDefault="008E044E" w:rsidP="008E044E">
            <w:pPr>
              <w:ind w:left="-97" w:right="100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9E45C1E" w14:textId="77777777" w:rsidR="008E044E" w:rsidRPr="00227C49" w:rsidRDefault="008E044E" w:rsidP="008E044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8AEDC6A" w14:textId="07DDB0C3" w:rsidR="008E044E" w:rsidRPr="00131C12" w:rsidRDefault="008E044E" w:rsidP="008E044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27C49">
              <w:rPr>
                <w:rFonts w:ascii="Angsana New" w:hAnsi="Angsana New"/>
                <w:sz w:val="28"/>
                <w:szCs w:val="28"/>
              </w:rPr>
              <w:t>5.35</w:t>
            </w: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74AAF89" w14:textId="5ED2D845" w:rsidR="008E044E" w:rsidRPr="008032FC" w:rsidRDefault="008E044E" w:rsidP="008E044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42F9" w:rsidRPr="0035163B" w14:paraId="5130D223" w14:textId="77777777" w:rsidTr="000509F2">
        <w:trPr>
          <w:trHeight w:hRule="exact" w:val="389"/>
        </w:trPr>
        <w:tc>
          <w:tcPr>
            <w:tcW w:w="49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B2568" w14:textId="77777777" w:rsidR="006142F9" w:rsidRPr="0035163B" w:rsidRDefault="006142F9" w:rsidP="006142F9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hint="cs"/>
                <w:spacing w:val="-4"/>
                <w:sz w:val="28"/>
                <w:szCs w:val="28"/>
                <w:cs/>
              </w:rPr>
              <w:t>รวมเงินให้กู้ยืมแก่บริษัทย่อย-สุทธิ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26E08C" w14:textId="77777777" w:rsidR="006142F9" w:rsidRPr="00131C12" w:rsidRDefault="000509F2" w:rsidP="000373B6">
            <w:pPr>
              <w:ind w:left="-97" w:right="72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509F2">
              <w:rPr>
                <w:rFonts w:ascii="Angsana New" w:hAnsi="Angsana New"/>
                <w:sz w:val="28"/>
                <w:szCs w:val="28"/>
              </w:rPr>
              <w:t>2,824,085</w:t>
            </w:r>
          </w:p>
        </w:tc>
        <w:tc>
          <w:tcPr>
            <w:tcW w:w="118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258F" w14:textId="77777777" w:rsidR="006142F9" w:rsidRPr="00011D27" w:rsidRDefault="006142F9" w:rsidP="006142F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1D27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803</w:t>
            </w:r>
            <w:r w:rsidRPr="00011D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248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38AE2D2" w14:textId="77777777" w:rsidR="006142F9" w:rsidRPr="00131C12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122C8682" w14:textId="77777777" w:rsidR="006142F9" w:rsidRPr="00DE1DCE" w:rsidRDefault="006142F9" w:rsidP="006142F9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8FA694C" w14:textId="77777777"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14:paraId="19A6679F" w14:textId="77777777"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14:paraId="1FE1FE87" w14:textId="77777777" w:rsidR="00E63A11" w:rsidRDefault="00E63A11" w:rsidP="007119BD">
      <w:pPr>
        <w:ind w:right="-871"/>
        <w:rPr>
          <w:rFonts w:ascii="Angsana New" w:hAnsi="Angsana New"/>
          <w:b/>
          <w:bCs/>
        </w:rPr>
      </w:pPr>
    </w:p>
    <w:p w14:paraId="3BEE4AA0" w14:textId="77777777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3FB19DD6" w14:textId="77777777" w:rsidR="00F84F29" w:rsidRDefault="00F84F29" w:rsidP="007119BD">
      <w:pPr>
        <w:ind w:right="-871"/>
        <w:rPr>
          <w:rFonts w:ascii="Angsana New" w:hAnsi="Angsana New"/>
          <w:b/>
          <w:bCs/>
        </w:rPr>
      </w:pPr>
    </w:p>
    <w:p w14:paraId="6D6B9603" w14:textId="77777777" w:rsidR="00C748C1" w:rsidRPr="007904B7" w:rsidRDefault="0073412D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A91662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855" w:type="dxa"/>
        <w:tblInd w:w="738" w:type="dxa"/>
        <w:tblLayout w:type="fixed"/>
        <w:tblLook w:val="0600" w:firstRow="0" w:lastRow="0" w:firstColumn="0" w:lastColumn="0" w:noHBand="1" w:noVBand="1"/>
      </w:tblPr>
      <w:tblGrid>
        <w:gridCol w:w="4938"/>
        <w:gridCol w:w="1234"/>
        <w:gridCol w:w="1207"/>
        <w:gridCol w:w="1231"/>
        <w:gridCol w:w="1245"/>
      </w:tblGrid>
      <w:tr w:rsidR="00A91662" w:rsidRPr="005C2463" w14:paraId="029E409B" w14:textId="77777777" w:rsidTr="00A91662"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A91662"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36F51" w:rsidRPr="005C2463" w14:paraId="3EE7FF48" w14:textId="77777777" w:rsidTr="00A91662">
        <w:tc>
          <w:tcPr>
            <w:tcW w:w="4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736F51" w:rsidRPr="005C2463" w:rsidRDefault="00736F51" w:rsidP="00736F51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77777777" w:rsidR="00736F51" w:rsidRPr="005F6218" w:rsidRDefault="00736F51" w:rsidP="00736F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 w:hint="cs"/>
                <w:cs/>
              </w:rPr>
              <w:t>3</w:t>
            </w:r>
            <w:r w:rsidR="00EC6581">
              <w:rPr>
                <w:rFonts w:ascii="Angsana New" w:hAnsi="Angsana New"/>
              </w:rPr>
              <w:t>0</w:t>
            </w:r>
            <w:r w:rsidRPr="005F6218">
              <w:rPr>
                <w:rFonts w:ascii="Angsana New" w:hAnsi="Angsana New"/>
              </w:rPr>
              <w:t xml:space="preserve"> </w:t>
            </w:r>
            <w:r w:rsidR="00EC6581">
              <w:rPr>
                <w:rFonts w:ascii="Angsana New" w:hAnsi="Angsana New" w:hint="cs"/>
                <w:cs/>
              </w:rPr>
              <w:t>มิ.ย</w:t>
            </w:r>
            <w:r w:rsidRPr="005F6218">
              <w:rPr>
                <w:rFonts w:ascii="Angsana New" w:hAnsi="Angsana New" w:hint="cs"/>
                <w:cs/>
              </w:rPr>
              <w:t xml:space="preserve">. </w:t>
            </w:r>
            <w:r w:rsidRPr="005F6218">
              <w:rPr>
                <w:rFonts w:ascii="Angsana New" w:hAnsi="Angsana New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77777777" w:rsidR="00736F51" w:rsidRPr="005F6218" w:rsidRDefault="00736F51" w:rsidP="00736F51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/>
              </w:rPr>
              <w:t xml:space="preserve">31 </w:t>
            </w:r>
            <w:r w:rsidRPr="005F6218">
              <w:rPr>
                <w:rFonts w:ascii="Angsana New" w:hAnsi="Angsana New" w:hint="cs"/>
                <w:cs/>
              </w:rPr>
              <w:t xml:space="preserve">ธ.ค. </w:t>
            </w:r>
            <w:r w:rsidRPr="005F6218">
              <w:rPr>
                <w:rFonts w:ascii="Angsana New" w:hAnsi="Angsana New"/>
              </w:rPr>
              <w:t>2564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EF87079" w14:textId="77777777" w:rsidR="00736F51" w:rsidRPr="005F6218" w:rsidRDefault="00736F51" w:rsidP="00736F5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 w:hint="cs"/>
                <w:cs/>
              </w:rPr>
              <w:t>3</w:t>
            </w:r>
            <w:r w:rsidR="00EC6581">
              <w:rPr>
                <w:rFonts w:ascii="Angsana New" w:hAnsi="Angsana New"/>
              </w:rPr>
              <w:t>0</w:t>
            </w:r>
            <w:r w:rsidRPr="005F6218">
              <w:rPr>
                <w:rFonts w:ascii="Angsana New" w:hAnsi="Angsana New"/>
              </w:rPr>
              <w:t xml:space="preserve"> </w:t>
            </w:r>
            <w:r w:rsidR="00EC6581">
              <w:rPr>
                <w:rFonts w:ascii="Angsana New" w:hAnsi="Angsana New" w:hint="cs"/>
                <w:cs/>
              </w:rPr>
              <w:t>มิ.ย</w:t>
            </w:r>
            <w:r w:rsidRPr="005F6218">
              <w:rPr>
                <w:rFonts w:ascii="Angsana New" w:hAnsi="Angsana New" w:hint="cs"/>
                <w:cs/>
              </w:rPr>
              <w:t xml:space="preserve">. </w:t>
            </w:r>
            <w:r w:rsidRPr="005F6218">
              <w:rPr>
                <w:rFonts w:ascii="Angsana New" w:hAnsi="Angsana New"/>
              </w:rPr>
              <w:t>2565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77777777" w:rsidR="00736F51" w:rsidRPr="005F6218" w:rsidRDefault="00736F51" w:rsidP="00736F51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F6218">
              <w:rPr>
                <w:rFonts w:ascii="Angsana New" w:hAnsi="Angsana New"/>
              </w:rPr>
              <w:t xml:space="preserve">31 </w:t>
            </w:r>
            <w:r w:rsidRPr="005F6218">
              <w:rPr>
                <w:rFonts w:ascii="Angsana New" w:hAnsi="Angsana New" w:hint="cs"/>
                <w:cs/>
              </w:rPr>
              <w:t xml:space="preserve">ธ.ค. </w:t>
            </w:r>
            <w:r w:rsidRPr="005F6218">
              <w:rPr>
                <w:rFonts w:ascii="Angsana New" w:hAnsi="Angsana New"/>
              </w:rPr>
              <w:t>2564</w:t>
            </w:r>
          </w:p>
        </w:tc>
      </w:tr>
      <w:tr w:rsidR="00A91662" w:rsidRPr="005C2463" w14:paraId="736126F1" w14:textId="77777777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A91662" w:rsidRPr="005C2463" w:rsidRDefault="00A91662" w:rsidP="00A91662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6CB40CE3" w14:textId="77777777"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5F62C4" w14:textId="77777777"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91662" w:rsidRPr="005C2463" w14:paraId="737638B0" w14:textId="77777777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14:paraId="711FE681" w14:textId="77777777" w:rsidR="00A91662" w:rsidRPr="005C2463" w:rsidRDefault="00A91662" w:rsidP="00DE575C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14:paraId="6FDAE5E9" w14:textId="77777777" w:rsidR="00A91662" w:rsidRPr="009E1405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14:paraId="3BB31002" w14:textId="77777777" w:rsidR="00A91662" w:rsidRPr="009E1405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79FA03" w14:textId="77777777" w:rsidR="00A91662" w:rsidRPr="009E1405" w:rsidRDefault="00A91662" w:rsidP="00DE575C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14:paraId="65792466" w14:textId="77777777"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736F51" w:rsidRPr="005C2463" w14:paraId="36AE474B" w14:textId="77777777" w:rsidTr="00A91662">
        <w:tc>
          <w:tcPr>
            <w:tcW w:w="73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9BDC3" w14:textId="77777777" w:rsidR="00736F51" w:rsidRPr="009E1405" w:rsidRDefault="00736F51" w:rsidP="00736F51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A1A534" w14:textId="77777777" w:rsidR="00736F51" w:rsidRPr="009E1405" w:rsidRDefault="00736F51" w:rsidP="00736F51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4B7AAE" w14:textId="77777777" w:rsidR="00736F51" w:rsidRPr="005C2463" w:rsidRDefault="00736F51" w:rsidP="00736F51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A91662" w:rsidRPr="005C2463" w14:paraId="59308DE6" w14:textId="77777777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A91662" w:rsidRPr="009E1405" w:rsidRDefault="00A91662" w:rsidP="00DE575C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u w:val="single"/>
                <w:cs/>
              </w:rPr>
              <w:t>หัก</w:t>
            </w:r>
            <w:r w:rsidR="00442D06" w:rsidRPr="009E1405">
              <w:rPr>
                <w:rFonts w:ascii="Angsana New" w:hAnsi="Angsana New" w:hint="cs"/>
                <w:cs/>
              </w:rPr>
              <w:t xml:space="preserve"> ผลขาดทุนจากการวัดมูล</w:t>
            </w:r>
            <w:r w:rsidRPr="009E1405">
              <w:rPr>
                <w:rFonts w:ascii="Angsana New" w:hAnsi="Angsana New" w:hint="cs"/>
                <w:cs/>
              </w:rPr>
              <w:t>ค่าเงินลงทุน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25270E" w14:textId="77777777" w:rsidR="00A91662" w:rsidRPr="009E1405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(34,999)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77777777" w:rsidR="00A91662" w:rsidRPr="005C2463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 w:rsidR="0011039B">
              <w:rPr>
                <w:rFonts w:ascii="Angsana New" w:hAnsi="Angsana New" w:hint="cs"/>
                <w:cs/>
              </w:rPr>
              <w:t>4</w:t>
            </w:r>
            <w:r w:rsidR="0011039B">
              <w:rPr>
                <w:rFonts w:ascii="Angsana New" w:hAnsi="Angsana New"/>
              </w:rPr>
              <w:t>,999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11039B" w:rsidRPr="005C2463" w14:paraId="4D43215C" w14:textId="77777777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11039B" w:rsidRPr="009E1405" w:rsidRDefault="0011039B" w:rsidP="0011039B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9E1405">
              <w:rPr>
                <w:rFonts w:ascii="Angsana New" w:hAnsi="Angsana New"/>
              </w:rPr>
              <w:t xml:space="preserve"> - </w:t>
            </w:r>
            <w:r w:rsidRPr="009E1405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6BD5182" w14:textId="77777777" w:rsidR="0011039B" w:rsidRPr="009E1405" w:rsidRDefault="0011039B" w:rsidP="0011039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77777777" w:rsidR="0011039B" w:rsidRPr="005C2463" w:rsidRDefault="0011039B" w:rsidP="0011039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</w:tr>
    </w:tbl>
    <w:p w14:paraId="2363B265" w14:textId="77777777" w:rsidR="00A91662" w:rsidRPr="005C2463" w:rsidRDefault="00A91662" w:rsidP="00226F7A">
      <w:pPr>
        <w:pStyle w:val="BodyText2"/>
        <w:ind w:left="426" w:right="-439" w:firstLine="204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4BEBF205" w14:textId="77777777" w:rsidR="00FE4E13" w:rsidRPr="00627903" w:rsidRDefault="00226F7A" w:rsidP="00627903">
      <w:pPr>
        <w:spacing w:line="380" w:lineRule="exact"/>
        <w:ind w:left="618" w:right="-159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35B085FB" w14:textId="77777777" w:rsidR="00664EF6" w:rsidRPr="001B68C3" w:rsidRDefault="00664EF6" w:rsidP="00627903">
      <w:pPr>
        <w:pStyle w:val="BodyText2"/>
        <w:ind w:right="-439"/>
        <w:rPr>
          <w:rFonts w:ascii="Angsana New" w:hAnsi="Angsana New"/>
          <w:sz w:val="12"/>
          <w:szCs w:val="12"/>
        </w:rPr>
      </w:pPr>
    </w:p>
    <w:p w14:paraId="5010B1B1" w14:textId="77777777" w:rsidR="00B30563" w:rsidRDefault="00A0342B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2B7DC664" w14:textId="77777777" w:rsidR="005F5FC6" w:rsidRPr="00C342A0" w:rsidRDefault="00A24B90" w:rsidP="00B30563">
      <w:pPr>
        <w:spacing w:line="300" w:lineRule="atLeast"/>
        <w:ind w:left="630" w:right="-311"/>
        <w:rPr>
          <w:rFonts w:ascii="Angsana New" w:hAnsi="Angsana New"/>
        </w:rPr>
      </w:pPr>
      <w:r>
        <w:rPr>
          <w:rFonts w:ascii="Angsana New" w:hAnsi="Angsana New"/>
        </w:rPr>
        <w:t>8.</w:t>
      </w:r>
      <w:r w:rsidR="00614FCB">
        <w:rPr>
          <w:rFonts w:ascii="Angsana New" w:hAnsi="Angsana New"/>
        </w:rPr>
        <w:t>1</w:t>
      </w:r>
      <w:r w:rsidR="00AC34FA">
        <w:rPr>
          <w:rFonts w:ascii="Angsana New" w:hAnsi="Angsana New" w:hint="cs"/>
          <w:cs/>
        </w:rPr>
        <w:t xml:space="preserve"> </w:t>
      </w:r>
      <w:r w:rsidR="005C400F" w:rsidRPr="00C342A0">
        <w:rPr>
          <w:rFonts w:ascii="Angsana New" w:hAnsi="Angsana New" w:hint="cs"/>
          <w:cs/>
        </w:rPr>
        <w:t>เงิน</w:t>
      </w:r>
      <w:r w:rsidR="00F171FA" w:rsidRPr="00C342A0">
        <w:rPr>
          <w:rFonts w:ascii="Angsana New" w:hAnsi="Angsana New" w:hint="cs"/>
          <w:cs/>
        </w:rPr>
        <w:t>ลงทุนใน</w:t>
      </w:r>
      <w:r w:rsidR="005C400F" w:rsidRPr="00C342A0">
        <w:rPr>
          <w:rFonts w:ascii="Angsana New" w:hAnsi="Angsana New" w:hint="cs"/>
          <w:cs/>
        </w:rPr>
        <w:t>ตราสารทุนในความต้องการ</w:t>
      </w:r>
      <w:r w:rsidR="00CC433F" w:rsidRPr="00C342A0">
        <w:rPr>
          <w:rFonts w:ascii="Angsana New" w:hAnsi="Angsana New" w:hint="cs"/>
          <w:cs/>
        </w:rPr>
        <w:t>ของ</w:t>
      </w:r>
      <w:r w:rsidR="005C400F" w:rsidRPr="009A0328">
        <w:rPr>
          <w:rFonts w:ascii="Angsana New" w:hAnsi="Angsana New" w:hint="cs"/>
          <w:cs/>
        </w:rPr>
        <w:t>ตลาด</w:t>
      </w:r>
      <w:r w:rsidR="00442D06" w:rsidRPr="009A0328">
        <w:rPr>
          <w:rFonts w:ascii="Angsana New" w:hAnsi="Angsana New" w:hint="cs"/>
          <w:cs/>
        </w:rPr>
        <w:t>-วัดมูลค่ายุติธ</w:t>
      </w:r>
      <w:r w:rsidR="00ED4332" w:rsidRPr="009A0328">
        <w:rPr>
          <w:rFonts w:ascii="Angsana New" w:hAnsi="Angsana New" w:hint="cs"/>
          <w:cs/>
        </w:rPr>
        <w:t>รรมผ่านงบกำไรขาดทุนเบ็ดเสร็จ</w:t>
      </w:r>
      <w:r w:rsidR="00F171FA" w:rsidRPr="00C342A0">
        <w:rPr>
          <w:rFonts w:ascii="Angsana New" w:hAnsi="Angsana New" w:hint="cs"/>
          <w:cs/>
        </w:rPr>
        <w:tab/>
      </w:r>
      <w:r w:rsidR="00F171FA" w:rsidRPr="00C342A0">
        <w:rPr>
          <w:rFonts w:ascii="Angsana New" w:hAnsi="Angsana New" w:hint="cs"/>
          <w:cs/>
        </w:rPr>
        <w:tab/>
      </w:r>
    </w:p>
    <w:p w14:paraId="1330C42C" w14:textId="77777777" w:rsidR="000F789C" w:rsidRPr="00664EF6" w:rsidRDefault="00A115E8" w:rsidP="00015957">
      <w:pPr>
        <w:spacing w:line="300" w:lineRule="atLeast"/>
        <w:ind w:left="630" w:right="-19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="000F789C" w:rsidRPr="00664EF6">
        <w:t xml:space="preserve">: </w:t>
      </w:r>
      <w:r w:rsidR="00B55439" w:rsidRPr="00664EF6">
        <w:rPr>
          <w:cs/>
        </w:rPr>
        <w:t>พัน</w:t>
      </w:r>
      <w:r w:rsidR="000F789C" w:rsidRPr="00664EF6">
        <w:rPr>
          <w:cs/>
        </w:rPr>
        <w:t>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5"/>
        <w:gridCol w:w="1926"/>
        <w:gridCol w:w="1926"/>
      </w:tblGrid>
      <w:tr w:rsidR="000F789C" w:rsidRPr="00AA3021" w14:paraId="02D3A872" w14:textId="77777777" w:rsidTr="00F148C3">
        <w:trPr>
          <w:trHeight w:hRule="exact" w:val="397"/>
        </w:trPr>
        <w:tc>
          <w:tcPr>
            <w:tcW w:w="5975" w:type="dxa"/>
            <w:vMerge w:val="restart"/>
            <w:shd w:val="clear" w:color="auto" w:fill="auto"/>
            <w:vAlign w:val="center"/>
          </w:tcPr>
          <w:p w14:paraId="50E2774B" w14:textId="77777777" w:rsidR="000F789C" w:rsidRPr="00AA3021" w:rsidRDefault="000F789C" w:rsidP="00054075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852" w:type="dxa"/>
            <w:gridSpan w:val="2"/>
            <w:tcBorders>
              <w:bottom w:val="single" w:sz="4" w:space="0" w:color="auto"/>
            </w:tcBorders>
            <w:vAlign w:val="center"/>
          </w:tcPr>
          <w:p w14:paraId="1B0751A3" w14:textId="77777777" w:rsidR="000F789C" w:rsidRPr="00AA3021" w:rsidRDefault="000F789C" w:rsidP="0005407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175BA" w:rsidRPr="00AA3021" w14:paraId="756BA641" w14:textId="77777777" w:rsidTr="00F148C3">
        <w:trPr>
          <w:trHeight w:hRule="exact" w:val="397"/>
        </w:trPr>
        <w:tc>
          <w:tcPr>
            <w:tcW w:w="59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1C2CF" w14:textId="77777777" w:rsidR="00A175BA" w:rsidRPr="00AA3021" w:rsidRDefault="00A175BA" w:rsidP="00054075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9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1CB24D1" w14:textId="77777777" w:rsidR="00A175BA" w:rsidRPr="00AA3021" w:rsidRDefault="00A24B90" w:rsidP="00324A63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3</w:t>
            </w:r>
            <w:r w:rsidR="00EC6581">
              <w:t>0</w:t>
            </w:r>
            <w:r w:rsidR="00A175BA" w:rsidRPr="00AA3021">
              <w:rPr>
                <w:cs/>
              </w:rPr>
              <w:t xml:space="preserve"> </w:t>
            </w:r>
            <w:r w:rsidR="00EC6581">
              <w:rPr>
                <w:rFonts w:hint="cs"/>
                <w:cs/>
              </w:rPr>
              <w:t>มิ</w:t>
            </w:r>
            <w:r w:rsidR="00324A63">
              <w:rPr>
                <w:rFonts w:hint="cs"/>
                <w:cs/>
              </w:rPr>
              <w:t>.</w:t>
            </w:r>
            <w:r w:rsidR="00EC6581">
              <w:rPr>
                <w:rFonts w:hint="cs"/>
                <w:cs/>
              </w:rPr>
              <w:t>ย</w:t>
            </w:r>
            <w:r w:rsidR="00A175BA" w:rsidRPr="00AA3021">
              <w:rPr>
                <w:cs/>
              </w:rPr>
              <w:t xml:space="preserve">. </w:t>
            </w:r>
            <w:r>
              <w:t>256</w:t>
            </w:r>
            <w:r w:rsidR="00FE4E13">
              <w:t>5</w:t>
            </w:r>
          </w:p>
        </w:tc>
        <w:tc>
          <w:tcPr>
            <w:tcW w:w="192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59503770" w14:textId="77777777" w:rsidR="00A175BA" w:rsidRPr="00AA3021" w:rsidRDefault="00A24B90" w:rsidP="00054075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31</w:t>
            </w:r>
            <w:r w:rsidR="00A175BA" w:rsidRPr="00AA3021">
              <w:rPr>
                <w:cs/>
              </w:rPr>
              <w:t xml:space="preserve"> ธ.ค. </w:t>
            </w:r>
            <w:r>
              <w:t>25</w:t>
            </w:r>
            <w:r w:rsidR="00A175BA" w:rsidRPr="00AA3021">
              <w:t>6</w:t>
            </w:r>
            <w:r w:rsidR="00FE4E13">
              <w:t>4</w:t>
            </w:r>
          </w:p>
        </w:tc>
      </w:tr>
      <w:tr w:rsidR="002E4BAD" w:rsidRPr="00AA3021" w14:paraId="287D154D" w14:textId="77777777" w:rsidTr="00F148C3">
        <w:trPr>
          <w:trHeight w:val="396"/>
        </w:trPr>
        <w:tc>
          <w:tcPr>
            <w:tcW w:w="5975" w:type="dxa"/>
            <w:tcBorders>
              <w:top w:val="single" w:sz="4" w:space="0" w:color="auto"/>
              <w:bottom w:val="nil"/>
            </w:tcBorders>
            <w:vAlign w:val="bottom"/>
          </w:tcPr>
          <w:p w14:paraId="3DD5F69D" w14:textId="77777777" w:rsidR="002E4BAD" w:rsidRPr="00AA3021" w:rsidRDefault="002E4BAD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62A732" w14:textId="77777777" w:rsidR="002E4BAD" w:rsidRPr="002864C8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7B511E9" w14:textId="77777777"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9E05BB" w:rsidRPr="00AA3021" w14:paraId="61507B4F" w14:textId="77777777" w:rsidTr="00F148C3">
        <w:trPr>
          <w:trHeight w:val="265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14:paraId="61A6F5E6" w14:textId="77777777"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D346AF8" w14:textId="77777777" w:rsidR="009E05BB" w:rsidRPr="002864C8" w:rsidRDefault="009E05BB" w:rsidP="002864C8">
            <w:pPr>
              <w:tabs>
                <w:tab w:val="left" w:pos="1107"/>
                <w:tab w:val="left" w:pos="1193"/>
              </w:tabs>
              <w:ind w:right="312"/>
              <w:jc w:val="right"/>
              <w:rPr>
                <w:spacing w:val="-4"/>
              </w:rPr>
            </w:pPr>
            <w:r w:rsidRPr="002864C8">
              <w:rPr>
                <w:spacing w:val="-4"/>
                <w:cs/>
              </w:rPr>
              <w:t>266,047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EF893F2" w14:textId="77777777" w:rsidR="009E05BB" w:rsidRPr="00AA3021" w:rsidRDefault="009E05BB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266,047</w:t>
            </w:r>
          </w:p>
        </w:tc>
      </w:tr>
      <w:tr w:rsidR="009E05BB" w:rsidRPr="00AA3021" w14:paraId="45F056C5" w14:textId="77777777" w:rsidTr="00664EF6">
        <w:trPr>
          <w:trHeight w:val="363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14:paraId="67978214" w14:textId="77777777"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A662730" w14:textId="77777777" w:rsidR="009E05BB" w:rsidRPr="002864C8" w:rsidRDefault="009E05BB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2864C8">
              <w:rPr>
                <w:spacing w:val="-4"/>
                <w:cs/>
              </w:rPr>
              <w:t>(176,22</w:t>
            </w:r>
            <w:r w:rsidR="00B30563" w:rsidRPr="002864C8">
              <w:rPr>
                <w:spacing w:val="-4"/>
              </w:rPr>
              <w:t>4</w:t>
            </w:r>
            <w:r w:rsidRPr="002864C8">
              <w:rPr>
                <w:spacing w:val="-4"/>
                <w:cs/>
              </w:rPr>
              <w:t>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BFA21D1" w14:textId="77777777" w:rsidR="009E05BB" w:rsidRPr="00AA3021" w:rsidRDefault="00B30563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AA3021">
              <w:rPr>
                <w:spacing w:val="-4"/>
                <w:cs/>
              </w:rPr>
              <w:t>(176,2</w:t>
            </w:r>
            <w:r w:rsidRPr="00AA3021">
              <w:rPr>
                <w:spacing w:val="-4"/>
              </w:rPr>
              <w:t>24</w:t>
            </w:r>
            <w:r w:rsidR="009E05BB" w:rsidRPr="00AA3021">
              <w:rPr>
                <w:spacing w:val="-4"/>
                <w:cs/>
              </w:rPr>
              <w:t>)</w:t>
            </w:r>
          </w:p>
        </w:tc>
      </w:tr>
      <w:tr w:rsidR="00664EF6" w:rsidRPr="00AA3021" w14:paraId="1D5D4F7B" w14:textId="77777777" w:rsidTr="00997F9D">
        <w:trPr>
          <w:trHeight w:val="360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14:paraId="303DA98C" w14:textId="77777777" w:rsidR="00664EF6" w:rsidRPr="00AA3021" w:rsidRDefault="00664EF6" w:rsidP="00DE575C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t xml:space="preserve">    </w:t>
            </w:r>
            <w:r w:rsidRPr="00AA3021">
              <w:rPr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89E1B81" w14:textId="77777777" w:rsidR="00664EF6" w:rsidRPr="002864C8" w:rsidRDefault="00664EF6" w:rsidP="00DE575C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2864C8">
              <w:rPr>
                <w:spacing w:val="-4"/>
                <w:cs/>
              </w:rPr>
              <w:t>89,82</w:t>
            </w:r>
            <w:r w:rsidRPr="002864C8">
              <w:rPr>
                <w:spacing w:val="-4"/>
              </w:rPr>
              <w:t>3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491EDD1" w14:textId="77777777" w:rsidR="00664EF6" w:rsidRPr="00AA3021" w:rsidRDefault="00664EF6" w:rsidP="00DE575C">
            <w:pPr>
              <w:tabs>
                <w:tab w:val="left" w:pos="1107"/>
                <w:tab w:val="left" w:pos="1372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89,82</w:t>
            </w:r>
            <w:r w:rsidRPr="00AA3021">
              <w:rPr>
                <w:spacing w:val="-4"/>
              </w:rPr>
              <w:t>3</w:t>
            </w:r>
          </w:p>
        </w:tc>
      </w:tr>
      <w:tr w:rsidR="009E05BB" w:rsidRPr="00AA3021" w14:paraId="35153CF6" w14:textId="77777777" w:rsidTr="00997F9D">
        <w:trPr>
          <w:trHeight w:val="367"/>
        </w:trPr>
        <w:tc>
          <w:tcPr>
            <w:tcW w:w="5975" w:type="dxa"/>
            <w:tcBorders>
              <w:top w:val="nil"/>
              <w:bottom w:val="single" w:sz="4" w:space="0" w:color="auto"/>
            </w:tcBorders>
            <w:vAlign w:val="bottom"/>
          </w:tcPr>
          <w:p w14:paraId="1FBEF289" w14:textId="77777777"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rFonts w:hint="cs"/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ผล</w:t>
            </w:r>
            <w:r w:rsidRPr="00AA3021">
              <w:rPr>
                <w:rFonts w:hint="cs"/>
                <w:cs/>
              </w:rPr>
              <w:t>ขาดทุน</w:t>
            </w:r>
            <w:r w:rsidRPr="00AA3021">
              <w:rPr>
                <w:cs/>
              </w:rPr>
              <w:t>จากการวัดมูลค่าเงินลงทุน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6B24DE" w14:textId="77777777" w:rsidR="009E05BB" w:rsidRPr="002864C8" w:rsidRDefault="002864C8" w:rsidP="00240A3D">
            <w:pPr>
              <w:tabs>
                <w:tab w:val="left" w:pos="2307"/>
              </w:tabs>
              <w:ind w:right="248"/>
              <w:jc w:val="right"/>
              <w:rPr>
                <w:spacing w:val="-4"/>
              </w:rPr>
            </w:pPr>
            <w:r w:rsidRPr="002864C8">
              <w:rPr>
                <w:spacing w:val="-4"/>
                <w:cs/>
              </w:rPr>
              <w:t>(56</w:t>
            </w:r>
            <w:r w:rsidRPr="002864C8">
              <w:rPr>
                <w:spacing w:val="-4"/>
              </w:rPr>
              <w:t>,</w:t>
            </w:r>
            <w:r w:rsidRPr="002864C8">
              <w:rPr>
                <w:spacing w:val="-4"/>
                <w:cs/>
              </w:rPr>
              <w:t>620)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8725434" w14:textId="77777777" w:rsidR="009E05BB" w:rsidRPr="00AA3021" w:rsidRDefault="009E05BB" w:rsidP="00664EF6">
            <w:pPr>
              <w:tabs>
                <w:tab w:val="left" w:pos="1386"/>
                <w:tab w:val="left" w:pos="2307"/>
              </w:tabs>
              <w:ind w:right="-444"/>
              <w:jc w:val="center"/>
              <w:rPr>
                <w:spacing w:val="-4"/>
              </w:rPr>
            </w:pPr>
            <w:r w:rsidRPr="00AA3021">
              <w:rPr>
                <w:rFonts w:hint="cs"/>
                <w:spacing w:val="-4"/>
                <w:cs/>
              </w:rPr>
              <w:t xml:space="preserve"> (</w:t>
            </w:r>
            <w:r w:rsidR="00566E4D">
              <w:rPr>
                <w:spacing w:val="-4"/>
              </w:rPr>
              <w:t>26</w:t>
            </w:r>
            <w:r w:rsidR="00B30563" w:rsidRPr="00AA3021">
              <w:rPr>
                <w:spacing w:val="-4"/>
              </w:rPr>
              <w:t>,</w:t>
            </w:r>
            <w:r w:rsidR="00566E4D">
              <w:rPr>
                <w:spacing w:val="-4"/>
              </w:rPr>
              <w:t>33</w:t>
            </w:r>
            <w:r w:rsidR="00B30563" w:rsidRPr="00AA3021">
              <w:rPr>
                <w:spacing w:val="-4"/>
              </w:rPr>
              <w:t>0</w:t>
            </w:r>
            <w:r w:rsidRPr="00AA3021">
              <w:rPr>
                <w:spacing w:val="-4"/>
              </w:rPr>
              <w:t>)</w:t>
            </w:r>
          </w:p>
        </w:tc>
      </w:tr>
      <w:tr w:rsidR="009E05BB" w:rsidRPr="00AA3021" w14:paraId="7480F224" w14:textId="77777777" w:rsidTr="00F148C3">
        <w:trPr>
          <w:trHeight w:val="382"/>
        </w:trPr>
        <w:tc>
          <w:tcPr>
            <w:tcW w:w="5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07CB1" w14:textId="77777777"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ในตราสารทุนในความต้องการของตลาด</w:t>
            </w:r>
            <w:r w:rsidRPr="00AA3021">
              <w:rPr>
                <w:cs/>
              </w:rPr>
              <w:t>-มูลค่ายุติธรรม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4C452C" w14:textId="77777777" w:rsidR="009E05BB" w:rsidRPr="00EC6581" w:rsidRDefault="002864C8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  <w:highlight w:val="yellow"/>
              </w:rPr>
            </w:pPr>
            <w:r w:rsidRPr="002864C8">
              <w:rPr>
                <w:spacing w:val="-4"/>
              </w:rPr>
              <w:t>33,203</w:t>
            </w:r>
          </w:p>
        </w:tc>
        <w:tc>
          <w:tcPr>
            <w:tcW w:w="192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3806B600" w14:textId="77777777" w:rsidR="009E05BB" w:rsidRPr="00AA3021" w:rsidRDefault="00566E4D" w:rsidP="00664EF6">
            <w:pPr>
              <w:tabs>
                <w:tab w:val="left" w:pos="1107"/>
                <w:tab w:val="left" w:pos="1398"/>
              </w:tabs>
              <w:ind w:right="312"/>
              <w:jc w:val="right"/>
              <w:rPr>
                <w:spacing w:val="-4"/>
              </w:rPr>
            </w:pPr>
            <w:r>
              <w:rPr>
                <w:spacing w:val="-4"/>
              </w:rPr>
              <w:t>63</w:t>
            </w:r>
            <w:r w:rsidR="009E05BB" w:rsidRPr="00AA3021">
              <w:rPr>
                <w:spacing w:val="-4"/>
              </w:rPr>
              <w:t>,</w:t>
            </w:r>
            <w:r>
              <w:rPr>
                <w:spacing w:val="-4"/>
              </w:rPr>
              <w:t>493</w:t>
            </w:r>
          </w:p>
        </w:tc>
      </w:tr>
    </w:tbl>
    <w:p w14:paraId="11D64E9C" w14:textId="77777777" w:rsidR="0010579C" w:rsidRPr="00D36D2E" w:rsidRDefault="0010579C" w:rsidP="00B96BFA">
      <w:pPr>
        <w:tabs>
          <w:tab w:val="left" w:pos="658"/>
          <w:tab w:val="left" w:pos="1440"/>
        </w:tabs>
        <w:spacing w:line="192" w:lineRule="auto"/>
        <w:ind w:right="-84"/>
        <w:jc w:val="thaiDistribute"/>
        <w:rPr>
          <w:spacing w:val="-8"/>
          <w:sz w:val="12"/>
          <w:szCs w:val="12"/>
        </w:rPr>
      </w:pPr>
    </w:p>
    <w:p w14:paraId="65927024" w14:textId="77777777" w:rsidR="00A0342B" w:rsidRPr="00AA3021" w:rsidRDefault="00A0342B" w:rsidP="0016745A">
      <w:pPr>
        <w:tabs>
          <w:tab w:val="left" w:pos="658"/>
          <w:tab w:val="left" w:pos="1440"/>
        </w:tabs>
        <w:ind w:left="709" w:right="-199" w:firstLine="731"/>
        <w:jc w:val="thaiDistribute"/>
      </w:pPr>
      <w:r w:rsidRPr="00AA3021">
        <w:rPr>
          <w:rFonts w:hint="cs"/>
          <w:cs/>
        </w:rPr>
        <w:t>ผลกำไร</w:t>
      </w:r>
      <w:r w:rsidR="00894FAB" w:rsidRPr="00AA3021">
        <w:t>/</w:t>
      </w:r>
      <w:r w:rsidRPr="00AA3021">
        <w:rPr>
          <w:rFonts w:hint="cs"/>
          <w:cs/>
        </w:rPr>
        <w:t>ขาดทุนจากเงินลงทุนใน</w:t>
      </w:r>
      <w:r w:rsidR="005C400F" w:rsidRPr="00AA3021">
        <w:rPr>
          <w:rFonts w:hint="cs"/>
          <w:cs/>
        </w:rPr>
        <w:t>ตราสารทุนในความต้องการของตลาด</w:t>
      </w:r>
      <w:r w:rsidRPr="00AA3021">
        <w:rPr>
          <w:rFonts w:hint="cs"/>
          <w:cs/>
        </w:rPr>
        <w:t xml:space="preserve"> ในระหว่างงวดได้นำไปแสดงใน</w:t>
      </w:r>
      <w:r w:rsidR="00AA3021" w:rsidRPr="00AA3021">
        <w:rPr>
          <w:rFonts w:hint="cs"/>
          <w:cs/>
        </w:rPr>
        <w:t xml:space="preserve">  </w:t>
      </w:r>
      <w:r w:rsidRPr="00AA3021">
        <w:rPr>
          <w:rFonts w:hint="cs"/>
          <w:cs/>
        </w:rPr>
        <w:t>งบก</w:t>
      </w:r>
      <w:r w:rsidR="0010579C" w:rsidRPr="00AA3021">
        <w:rPr>
          <w:rFonts w:hint="cs"/>
          <w:cs/>
        </w:rPr>
        <w:t>ำ</w:t>
      </w:r>
      <w:r w:rsidRPr="00AA3021">
        <w:rPr>
          <w:rFonts w:hint="cs"/>
          <w:cs/>
        </w:rPr>
        <w:t>ไรขาดทุนเบ็ดเสร็จแล้ว ดังนี้</w:t>
      </w:r>
    </w:p>
    <w:p w14:paraId="3DE4FB22" w14:textId="77777777" w:rsidR="00A0342B" w:rsidRPr="00AA3021" w:rsidRDefault="00A0342B" w:rsidP="00015957">
      <w:pPr>
        <w:tabs>
          <w:tab w:val="left" w:pos="709"/>
          <w:tab w:val="left" w:pos="1440"/>
        </w:tabs>
        <w:spacing w:line="192" w:lineRule="auto"/>
        <w:ind w:left="709" w:right="-194" w:firstLine="731"/>
        <w:jc w:val="right"/>
        <w:rPr>
          <w:spacing w:val="2"/>
        </w:rPr>
      </w:pPr>
      <w:r w:rsidRPr="00AA3021">
        <w:rPr>
          <w:cs/>
        </w:rPr>
        <w:t>หน่วย</w:t>
      </w:r>
      <w:r w:rsidRPr="00AA3021">
        <w:t xml:space="preserve"> : </w:t>
      </w:r>
      <w:r w:rsidRPr="00AA3021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7"/>
        <w:gridCol w:w="1925"/>
        <w:gridCol w:w="1925"/>
      </w:tblGrid>
      <w:tr w:rsidR="00A0342B" w:rsidRPr="00AA3021" w14:paraId="57A50AB3" w14:textId="77777777" w:rsidTr="00F148C3">
        <w:trPr>
          <w:cantSplit/>
        </w:trPr>
        <w:tc>
          <w:tcPr>
            <w:tcW w:w="5977" w:type="dxa"/>
            <w:vMerge w:val="restart"/>
            <w:vAlign w:val="center"/>
          </w:tcPr>
          <w:p w14:paraId="148309F7" w14:textId="77777777"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AA3021">
              <w:rPr>
                <w:cs/>
              </w:rPr>
              <w:t>รายการ</w:t>
            </w:r>
          </w:p>
          <w:p w14:paraId="02220E91" w14:textId="77777777" w:rsidR="00A0342B" w:rsidRPr="00AA3021" w:rsidRDefault="0053613F" w:rsidP="00324A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EC6581">
              <w:rPr>
                <w:rFonts w:ascii="Angsana New" w:hAnsi="Angsana New" w:cs="Angsana New"/>
              </w:rPr>
              <w:t>6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>เดือน</w:t>
            </w:r>
            <w:r w:rsidRPr="0016745A">
              <w:rPr>
                <w:rFonts w:ascii="Angsana New" w:hAnsi="Angsana New" w:cs="Angsana New"/>
              </w:rPr>
              <w:t xml:space="preserve"> </w:t>
            </w:r>
            <w:r w:rsidRPr="0016745A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</w:rPr>
              <w:t>3</w:t>
            </w:r>
            <w:r w:rsidR="00EC6581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3B1308">
              <w:rPr>
                <w:rFonts w:ascii="Angsana New" w:hAnsi="Angsana New" w:cs="Angsana New" w:hint="cs"/>
                <w:cs/>
              </w:rPr>
              <w:t>ม</w:t>
            </w:r>
            <w:r w:rsidR="00EC6581">
              <w:rPr>
                <w:rFonts w:ascii="Angsana New" w:hAnsi="Angsana New" w:cs="Angsana New" w:hint="cs"/>
                <w:cs/>
              </w:rPr>
              <w:t>ิถุนายน</w:t>
            </w: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center"/>
          </w:tcPr>
          <w:p w14:paraId="6F958F3D" w14:textId="77777777" w:rsidR="00A0342B" w:rsidRPr="00AA3021" w:rsidRDefault="00A0342B" w:rsidP="00A0342B">
            <w:pPr>
              <w:ind w:left="-108" w:right="-108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0342B" w:rsidRPr="00AA3021" w14:paraId="04451DCB" w14:textId="77777777" w:rsidTr="00F148C3">
        <w:trPr>
          <w:cantSplit/>
          <w:trHeight w:val="255"/>
        </w:trPr>
        <w:tc>
          <w:tcPr>
            <w:tcW w:w="5977" w:type="dxa"/>
            <w:vMerge/>
            <w:tcBorders>
              <w:bottom w:val="single" w:sz="4" w:space="0" w:color="auto"/>
            </w:tcBorders>
          </w:tcPr>
          <w:p w14:paraId="71986963" w14:textId="77777777"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92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7F0FFE89" w14:textId="77777777"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566E4D">
              <w:t>5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</w:tcBorders>
            <w:vAlign w:val="center"/>
          </w:tcPr>
          <w:p w14:paraId="23A4CC7A" w14:textId="77777777"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566E4D">
              <w:t>4</w:t>
            </w:r>
          </w:p>
        </w:tc>
      </w:tr>
      <w:tr w:rsidR="00566E4D" w:rsidRPr="00AA3021" w14:paraId="7B131DC3" w14:textId="77777777" w:rsidTr="007E6C04">
        <w:trPr>
          <w:trHeight w:val="381"/>
        </w:trPr>
        <w:tc>
          <w:tcPr>
            <w:tcW w:w="5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4B46F" w14:textId="77777777" w:rsidR="00566E4D" w:rsidRPr="00B6194C" w:rsidRDefault="00566E4D" w:rsidP="00566E4D">
            <w:pPr>
              <w:ind w:right="-134"/>
              <w:rPr>
                <w:spacing w:val="-6"/>
                <w:cs/>
              </w:rPr>
            </w:pPr>
            <w:r w:rsidRPr="00B6194C">
              <w:rPr>
                <w:rFonts w:hint="cs"/>
                <w:spacing w:val="-6"/>
                <w:cs/>
              </w:rPr>
              <w:t>ผลกำไร</w:t>
            </w:r>
            <w:r w:rsidR="00ED1608">
              <w:rPr>
                <w:rFonts w:hint="cs"/>
                <w:spacing w:val="-6"/>
                <w:cs/>
              </w:rPr>
              <w:t>(ขาดทุน)</w:t>
            </w:r>
            <w:r w:rsidRPr="00B6194C">
              <w:rPr>
                <w:rFonts w:hint="cs"/>
                <w:spacing w:val="-6"/>
                <w:cs/>
              </w:rPr>
              <w:t>จาก</w:t>
            </w:r>
            <w:r w:rsidRPr="00B6194C">
              <w:rPr>
                <w:spacing w:val="-6"/>
                <w:cs/>
              </w:rPr>
              <w:t>เงินลงทุนใน</w:t>
            </w:r>
            <w:r w:rsidRPr="00B6194C">
              <w:rPr>
                <w:rFonts w:hint="cs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5DAEF4C" w14:textId="77777777" w:rsidR="00566E4D" w:rsidRPr="009E74E1" w:rsidRDefault="00ED1608" w:rsidP="00566E4D">
            <w:pPr>
              <w:tabs>
                <w:tab w:val="left" w:pos="1107"/>
                <w:tab w:val="left" w:pos="1381"/>
              </w:tabs>
              <w:ind w:right="312"/>
              <w:jc w:val="right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="002864C8" w:rsidRPr="002864C8">
              <w:rPr>
                <w:spacing w:val="-4"/>
              </w:rPr>
              <w:t>30,290</w:t>
            </w:r>
            <w:r>
              <w:rPr>
                <w:spacing w:val="-4"/>
              </w:rPr>
              <w:t>)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B1B22CF" w14:textId="77777777" w:rsidR="00566E4D" w:rsidRPr="0037279B" w:rsidRDefault="00DC1AF5" w:rsidP="00765994">
            <w:pPr>
              <w:ind w:left="-18" w:right="273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16,892</w:t>
            </w:r>
          </w:p>
        </w:tc>
      </w:tr>
    </w:tbl>
    <w:p w14:paraId="2769B562" w14:textId="77777777" w:rsidR="00C013EA" w:rsidRPr="00984C9E" w:rsidRDefault="00BE7106" w:rsidP="0010579C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>
        <w:rPr>
          <w:rFonts w:hint="cs"/>
          <w:sz w:val="29"/>
          <w:szCs w:val="29"/>
          <w:cs/>
        </w:rPr>
        <w:t xml:space="preserve">                                                    </w:t>
      </w:r>
      <w:r w:rsidR="00D85FBB">
        <w:rPr>
          <w:rFonts w:hint="cs"/>
          <w:sz w:val="29"/>
          <w:szCs w:val="29"/>
          <w:cs/>
        </w:rPr>
        <w:t xml:space="preserve">  </w:t>
      </w:r>
      <w:r w:rsidR="00E501BE">
        <w:rPr>
          <w:sz w:val="29"/>
          <w:szCs w:val="29"/>
        </w:rPr>
        <w:tab/>
      </w:r>
      <w:r w:rsidR="000260EC">
        <w:rPr>
          <w:rFonts w:hint="cs"/>
          <w:sz w:val="29"/>
          <w:szCs w:val="29"/>
          <w:cs/>
        </w:rPr>
        <w:t xml:space="preserve">       </w:t>
      </w:r>
      <w:r w:rsidR="00E501BE">
        <w:rPr>
          <w:sz w:val="29"/>
          <w:szCs w:val="29"/>
        </w:rPr>
        <w:tab/>
      </w:r>
    </w:p>
    <w:p w14:paraId="1D6027AD" w14:textId="77777777" w:rsidR="00643840" w:rsidRDefault="00643840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0CDEDEBC" w14:textId="77777777"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5D137F54" w14:textId="77777777"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500899B9" w14:textId="77777777"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74FE30BC" w14:textId="77777777" w:rsidR="00627903" w:rsidRDefault="00627903" w:rsidP="00AC34FA">
      <w:pPr>
        <w:spacing w:line="300" w:lineRule="atLeast"/>
        <w:ind w:left="630" w:right="-311"/>
        <w:rPr>
          <w:rFonts w:ascii="Angsana New" w:hAnsi="Angsana New"/>
        </w:rPr>
      </w:pPr>
    </w:p>
    <w:p w14:paraId="56A09707" w14:textId="77777777" w:rsidR="00AC34FA" w:rsidRPr="00C342A0" w:rsidRDefault="0053613F" w:rsidP="00AC34FA">
      <w:pPr>
        <w:spacing w:line="300" w:lineRule="atLeast"/>
        <w:ind w:left="630" w:right="-311"/>
        <w:rPr>
          <w:rFonts w:ascii="Angsana New" w:hAnsi="Angsana New"/>
          <w:cs/>
        </w:rPr>
      </w:pPr>
      <w:r>
        <w:rPr>
          <w:rFonts w:ascii="Angsana New" w:hAnsi="Angsana New"/>
        </w:rPr>
        <w:lastRenderedPageBreak/>
        <w:t>8.2</w:t>
      </w:r>
      <w:r w:rsidR="00AC34FA">
        <w:rPr>
          <w:rFonts w:ascii="Angsana New" w:hAnsi="Angsana New" w:hint="cs"/>
          <w:cs/>
        </w:rPr>
        <w:t xml:space="preserve"> </w:t>
      </w:r>
      <w:r w:rsidR="00AC34FA" w:rsidRPr="00C342A0">
        <w:rPr>
          <w:rFonts w:ascii="Angsana New" w:hAnsi="Angsana New" w:hint="cs"/>
          <w:cs/>
        </w:rPr>
        <w:t>เงินลงทุนในตราสารทุน</w:t>
      </w:r>
      <w:r w:rsidR="00AC34FA">
        <w:rPr>
          <w:rFonts w:ascii="Angsana New" w:hAnsi="Angsana New" w:hint="cs"/>
          <w:cs/>
        </w:rPr>
        <w:t>ที่ไม่อยู่</w:t>
      </w:r>
      <w:r w:rsidR="00AC34FA" w:rsidRPr="00C342A0">
        <w:rPr>
          <w:rFonts w:ascii="Angsana New" w:hAnsi="Angsana New" w:hint="cs"/>
          <w:cs/>
        </w:rPr>
        <w:t>ในความต้องการของ</w:t>
      </w:r>
      <w:r w:rsidR="00442D06" w:rsidRPr="009A0328">
        <w:rPr>
          <w:rFonts w:ascii="Angsana New" w:hAnsi="Angsana New" w:hint="cs"/>
          <w:cs/>
        </w:rPr>
        <w:t>ตลาด</w:t>
      </w:r>
      <w:r w:rsidR="00ED4332" w:rsidRPr="009A0328">
        <w:rPr>
          <w:rFonts w:ascii="Angsana New" w:hAnsi="Angsana New" w:hint="cs"/>
          <w:cs/>
        </w:rPr>
        <w:t>-</w:t>
      </w:r>
      <w:r w:rsidR="00442D06" w:rsidRPr="009A0328">
        <w:rPr>
          <w:rFonts w:ascii="Angsana New" w:hAnsi="Angsana New" w:hint="cs"/>
          <w:cs/>
        </w:rPr>
        <w:t>วัดมูลค่ายุติธรรมผ่านงบกำไรขาดทุน</w:t>
      </w:r>
    </w:p>
    <w:p w14:paraId="69CED5C3" w14:textId="77777777" w:rsidR="00AC34FA" w:rsidRPr="00664EF6" w:rsidRDefault="00AC34FA" w:rsidP="00AC34FA">
      <w:pPr>
        <w:spacing w:line="300" w:lineRule="atLeast"/>
        <w:ind w:left="630" w:right="-19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3"/>
        <w:gridCol w:w="1652"/>
        <w:gridCol w:w="1652"/>
      </w:tblGrid>
      <w:tr w:rsidR="00AC34FA" w:rsidRPr="00AA3021" w14:paraId="6B26C9AA" w14:textId="77777777" w:rsidTr="00C344C8">
        <w:trPr>
          <w:trHeight w:hRule="exact" w:val="397"/>
        </w:trPr>
        <w:tc>
          <w:tcPr>
            <w:tcW w:w="6523" w:type="dxa"/>
            <w:vMerge w:val="restart"/>
            <w:shd w:val="clear" w:color="auto" w:fill="auto"/>
            <w:vAlign w:val="center"/>
          </w:tcPr>
          <w:p w14:paraId="3EEB7B19" w14:textId="77777777" w:rsidR="00AC34FA" w:rsidRPr="00AA3021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304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566E4D" w:rsidRPr="00AA3021" w14:paraId="67816D6B" w14:textId="77777777" w:rsidTr="00C344C8">
        <w:trPr>
          <w:trHeight w:hRule="exact" w:val="397"/>
        </w:trPr>
        <w:tc>
          <w:tcPr>
            <w:tcW w:w="65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37212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65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77777777" w:rsidR="00566E4D" w:rsidRPr="00AA3021" w:rsidRDefault="00EC6581" w:rsidP="00566E4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30</w:t>
            </w:r>
            <w:r w:rsidR="00566E4D" w:rsidRPr="00AA3021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มิ.ย</w:t>
            </w:r>
            <w:r w:rsidR="00566E4D" w:rsidRPr="00AA3021">
              <w:rPr>
                <w:cs/>
              </w:rPr>
              <w:t xml:space="preserve">. </w:t>
            </w:r>
            <w:r w:rsidR="00566E4D">
              <w:t>2565</w:t>
            </w:r>
          </w:p>
        </w:tc>
        <w:tc>
          <w:tcPr>
            <w:tcW w:w="165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541C94B3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31</w:t>
            </w:r>
            <w:r w:rsidRPr="00AA3021">
              <w:rPr>
                <w:cs/>
              </w:rPr>
              <w:t xml:space="preserve"> ธ.ค. </w:t>
            </w:r>
            <w:r>
              <w:t>25</w:t>
            </w:r>
            <w:r w:rsidRPr="00AA3021">
              <w:t>6</w:t>
            </w:r>
            <w:r>
              <w:t>4</w:t>
            </w:r>
          </w:p>
        </w:tc>
      </w:tr>
      <w:tr w:rsidR="00AC34FA" w:rsidRPr="00AA3021" w14:paraId="5F46F2D6" w14:textId="77777777" w:rsidTr="00C344C8">
        <w:trPr>
          <w:trHeight w:val="396"/>
        </w:trPr>
        <w:tc>
          <w:tcPr>
            <w:tcW w:w="6523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65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AC34FA" w:rsidRPr="00EC6581" w:rsidRDefault="00AC34FA" w:rsidP="00BB5F7A">
            <w:pPr>
              <w:tabs>
                <w:tab w:val="decimal" w:pos="318"/>
              </w:tabs>
              <w:ind w:left="-108" w:right="-110"/>
              <w:jc w:val="center"/>
              <w:rPr>
                <w:highlight w:val="yellow"/>
              </w:rPr>
            </w:pP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AC34FA" w:rsidRPr="00AA3021" w:rsidRDefault="00AC34FA" w:rsidP="00BB5F7A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566E4D" w:rsidRPr="00AA3021" w14:paraId="4491083F" w14:textId="77777777" w:rsidTr="00C344C8">
        <w:trPr>
          <w:trHeight w:val="265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3FDEDEB9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65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133705" w14:textId="77777777" w:rsidR="00566E4D" w:rsidRPr="0037279B" w:rsidRDefault="00566E4D" w:rsidP="00566E4D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37279B">
              <w:rPr>
                <w:rFonts w:hint="cs"/>
                <w:spacing w:val="-4"/>
                <w:cs/>
              </w:rPr>
              <w:t>3,000</w:t>
            </w: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032B686" w14:textId="77777777" w:rsidR="00566E4D" w:rsidRPr="00B86BA5" w:rsidRDefault="00566E4D" w:rsidP="006A4B66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424A18">
              <w:rPr>
                <w:rFonts w:hint="cs"/>
                <w:spacing w:val="-4"/>
                <w:cs/>
              </w:rPr>
              <w:t>3,000</w:t>
            </w:r>
          </w:p>
        </w:tc>
      </w:tr>
      <w:tr w:rsidR="00566E4D" w:rsidRPr="00AA3021" w14:paraId="4819163F" w14:textId="77777777" w:rsidTr="00C344C8">
        <w:trPr>
          <w:trHeight w:val="363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14:paraId="0AF6435D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9A0328">
              <w:rPr>
                <w:u w:val="single"/>
                <w:cs/>
              </w:rPr>
              <w:t>หัก</w:t>
            </w:r>
            <w:r w:rsidRPr="009A0328">
              <w:rPr>
                <w:cs/>
              </w:rPr>
              <w:t xml:space="preserve"> </w:t>
            </w:r>
            <w:r w:rsidRPr="009A0328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65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482FE89" w14:textId="77777777" w:rsidR="00566E4D" w:rsidRPr="0037279B" w:rsidRDefault="00566E4D" w:rsidP="00566E4D">
            <w:pPr>
              <w:tabs>
                <w:tab w:val="left" w:pos="1107"/>
              </w:tabs>
              <w:ind w:right="262"/>
              <w:jc w:val="right"/>
              <w:rPr>
                <w:spacing w:val="-4"/>
                <w:cs/>
              </w:rPr>
            </w:pPr>
            <w:r w:rsidRPr="0037279B">
              <w:rPr>
                <w:rFonts w:hint="cs"/>
                <w:spacing w:val="-4"/>
                <w:cs/>
              </w:rPr>
              <w:t>(2,600)</w:t>
            </w: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06B86A4" w14:textId="77777777" w:rsidR="00566E4D" w:rsidRPr="00AA3021" w:rsidRDefault="00566E4D" w:rsidP="006A4B66">
            <w:pPr>
              <w:tabs>
                <w:tab w:val="left" w:pos="1107"/>
              </w:tabs>
              <w:ind w:right="262"/>
              <w:jc w:val="right"/>
              <w:rPr>
                <w:spacing w:val="-4"/>
                <w:cs/>
              </w:rPr>
            </w:pPr>
            <w:r w:rsidRPr="00424A18">
              <w:rPr>
                <w:rFonts w:hint="cs"/>
                <w:spacing w:val="-4"/>
                <w:cs/>
              </w:rPr>
              <w:t>(2,600)</w:t>
            </w:r>
          </w:p>
        </w:tc>
      </w:tr>
      <w:tr w:rsidR="00566E4D" w:rsidRPr="00AA3021" w14:paraId="7861B197" w14:textId="77777777" w:rsidTr="00C344C8">
        <w:trPr>
          <w:trHeight w:val="382"/>
        </w:trPr>
        <w:tc>
          <w:tcPr>
            <w:tcW w:w="6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77777777" w:rsidR="00566E4D" w:rsidRPr="00AA3021" w:rsidRDefault="00566E4D" w:rsidP="00566E4D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</w:t>
            </w:r>
            <w:r>
              <w:rPr>
                <w:rFonts w:hint="cs"/>
                <w:cs/>
              </w:rPr>
              <w:t>ที่ไม่อยู่ในความต้องการของตลาด-มูลค่ายุติธรรม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A3886E" w14:textId="77777777" w:rsidR="00566E4D" w:rsidRPr="0037279B" w:rsidRDefault="00566E4D" w:rsidP="00566E4D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37279B">
              <w:rPr>
                <w:rFonts w:hint="cs"/>
                <w:spacing w:val="-4"/>
                <w:cs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5B5BEB4" w14:textId="77777777" w:rsidR="00566E4D" w:rsidRPr="00B86BA5" w:rsidRDefault="00566E4D" w:rsidP="00566E4D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424A18">
              <w:rPr>
                <w:rFonts w:hint="cs"/>
                <w:spacing w:val="-4"/>
                <w:cs/>
              </w:rPr>
              <w:t>400</w:t>
            </w:r>
          </w:p>
        </w:tc>
      </w:tr>
    </w:tbl>
    <w:p w14:paraId="56E6E285" w14:textId="77777777" w:rsidR="00566E4D" w:rsidRDefault="00566E4D" w:rsidP="0062790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728CDB1C" w14:textId="77777777" w:rsidR="00AC34FA" w:rsidRPr="00F92A3D" w:rsidRDefault="00AC34FA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14:paraId="20BEB65D" w14:textId="77777777" w:rsidR="005D26E2" w:rsidRPr="00C02754" w:rsidRDefault="00282089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F148C3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827" w:type="dxa"/>
        <w:tblInd w:w="766" w:type="dxa"/>
        <w:tblLayout w:type="fixed"/>
        <w:tblLook w:val="0000" w:firstRow="0" w:lastRow="0" w:firstColumn="0" w:lastColumn="0" w:noHBand="0" w:noVBand="0"/>
      </w:tblPr>
      <w:tblGrid>
        <w:gridCol w:w="4990"/>
        <w:gridCol w:w="1207"/>
        <w:gridCol w:w="1194"/>
        <w:gridCol w:w="1218"/>
        <w:gridCol w:w="1218"/>
      </w:tblGrid>
      <w:tr w:rsidR="009964F2" w:rsidRPr="00CD157D" w14:paraId="007F0FA3" w14:textId="77777777" w:rsidTr="00826ABF">
        <w:trPr>
          <w:trHeight w:val="113"/>
        </w:trPr>
        <w:tc>
          <w:tcPr>
            <w:tcW w:w="4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66E4D" w:rsidRPr="00CD157D" w14:paraId="5BF556C4" w14:textId="77777777" w:rsidTr="00826ABF">
        <w:trPr>
          <w:trHeight w:val="113"/>
        </w:trPr>
        <w:tc>
          <w:tcPr>
            <w:tcW w:w="4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793EB" w14:textId="77777777" w:rsidR="00566E4D" w:rsidRPr="004E032F" w:rsidRDefault="00566E4D" w:rsidP="00566E4D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77777777" w:rsidR="00566E4D" w:rsidRPr="006A4B66" w:rsidRDefault="00566E4D" w:rsidP="00566E4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 w:hint="cs"/>
                <w:cs/>
              </w:rPr>
              <w:t>3</w:t>
            </w:r>
            <w:r w:rsidR="00EC6581">
              <w:rPr>
                <w:rFonts w:ascii="Angsana New" w:hAnsi="Angsana New"/>
              </w:rPr>
              <w:t>0</w:t>
            </w:r>
            <w:r w:rsidRPr="006A4B66">
              <w:rPr>
                <w:rFonts w:ascii="Angsana New" w:hAnsi="Angsana New"/>
              </w:rPr>
              <w:t xml:space="preserve"> </w:t>
            </w:r>
            <w:r w:rsidR="00EC6581">
              <w:rPr>
                <w:rFonts w:ascii="Angsana New" w:hAnsi="Angsana New" w:hint="cs"/>
                <w:cs/>
              </w:rPr>
              <w:t>มิ.ย</w:t>
            </w:r>
            <w:r w:rsidRPr="006A4B66">
              <w:rPr>
                <w:rFonts w:ascii="Angsana New" w:hAnsi="Angsana New" w:hint="cs"/>
                <w:cs/>
              </w:rPr>
              <w:t xml:space="preserve">. </w:t>
            </w:r>
            <w:r w:rsidRPr="006A4B66">
              <w:rPr>
                <w:rFonts w:ascii="Angsana New" w:hAnsi="Angsana New"/>
              </w:rPr>
              <w:t>2565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337905" w14:textId="77777777" w:rsidR="00566E4D" w:rsidRPr="006A4B66" w:rsidRDefault="00566E4D" w:rsidP="00566E4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/>
              </w:rPr>
              <w:t xml:space="preserve">31 </w:t>
            </w:r>
            <w:r w:rsidRPr="006A4B66">
              <w:rPr>
                <w:rFonts w:ascii="Angsana New" w:hAnsi="Angsana New" w:hint="cs"/>
                <w:cs/>
              </w:rPr>
              <w:t xml:space="preserve">ธ.ค. </w:t>
            </w:r>
            <w:r w:rsidRPr="006A4B66">
              <w:rPr>
                <w:rFonts w:ascii="Angsana New" w:hAnsi="Angsana New"/>
              </w:rPr>
              <w:t>2564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77777777" w:rsidR="00566E4D" w:rsidRPr="006A4B66" w:rsidRDefault="00566E4D" w:rsidP="00EC6581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 w:hint="cs"/>
                <w:cs/>
              </w:rPr>
              <w:t>3</w:t>
            </w:r>
            <w:r w:rsidR="00EC6581">
              <w:rPr>
                <w:rFonts w:ascii="Angsana New" w:hAnsi="Angsana New" w:hint="cs"/>
                <w:cs/>
              </w:rPr>
              <w:t>0</w:t>
            </w:r>
            <w:r w:rsidRPr="006A4B66">
              <w:rPr>
                <w:rFonts w:ascii="Angsana New" w:hAnsi="Angsana New"/>
              </w:rPr>
              <w:t xml:space="preserve"> </w:t>
            </w:r>
            <w:r w:rsidR="00EC6581">
              <w:rPr>
                <w:rFonts w:ascii="Angsana New" w:hAnsi="Angsana New" w:hint="cs"/>
                <w:cs/>
              </w:rPr>
              <w:t>มิ.ย</w:t>
            </w:r>
            <w:r w:rsidRPr="006A4B66">
              <w:rPr>
                <w:rFonts w:ascii="Angsana New" w:hAnsi="Angsana New" w:hint="cs"/>
                <w:cs/>
              </w:rPr>
              <w:t xml:space="preserve">. </w:t>
            </w:r>
            <w:r w:rsidRPr="006A4B66">
              <w:rPr>
                <w:rFonts w:ascii="Angsana New" w:hAnsi="Angsana New"/>
              </w:rPr>
              <w:t>2565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29AD97" w14:textId="77777777" w:rsidR="00566E4D" w:rsidRPr="006A4B66" w:rsidRDefault="00566E4D" w:rsidP="00566E4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6A4B66">
              <w:rPr>
                <w:rFonts w:ascii="Angsana New" w:hAnsi="Angsana New"/>
              </w:rPr>
              <w:t xml:space="preserve">31 </w:t>
            </w:r>
            <w:r w:rsidRPr="006A4B66">
              <w:rPr>
                <w:rFonts w:ascii="Angsana New" w:hAnsi="Angsana New" w:hint="cs"/>
                <w:cs/>
              </w:rPr>
              <w:t xml:space="preserve">ธ.ค. </w:t>
            </w:r>
            <w:r w:rsidRPr="006A4B66">
              <w:rPr>
                <w:rFonts w:ascii="Angsana New" w:hAnsi="Angsana New"/>
              </w:rPr>
              <w:t>2564</w:t>
            </w:r>
          </w:p>
        </w:tc>
      </w:tr>
      <w:tr w:rsidR="009964F2" w:rsidRPr="00CD157D" w14:paraId="0B2E3B72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6E0E8008" w14:textId="77777777"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14:paraId="3D52A326" w14:textId="77777777"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14:paraId="2649C68B" w14:textId="77777777"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14:paraId="77527EE3" w14:textId="77777777"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32DAB3BD" w14:textId="77777777"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9964F2" w:rsidRPr="00CD157D" w14:paraId="05487FFE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07AB3978" w14:textId="77777777"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4EC854C9" w14:textId="77777777" w:rsidR="009964F2" w:rsidRPr="0014741B" w:rsidRDefault="009964F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76697297" w14:textId="77777777" w:rsidR="009964F2" w:rsidRPr="009E74E1" w:rsidRDefault="009964F2" w:rsidP="004E032F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465E0750" w14:textId="77777777" w:rsidR="009964F2" w:rsidRPr="0014741B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299,999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204B56AA" w14:textId="77777777" w:rsidR="009964F2" w:rsidRPr="004E032F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FB4BBA" w:rsidRPr="00CD157D" w14:paraId="28EC95C8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62EAA5" w14:textId="77777777" w:rsidR="00FB4BBA" w:rsidRPr="004E032F" w:rsidRDefault="00FB4BBA" w:rsidP="004E032F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72D09EB2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  <w:vAlign w:val="center"/>
          </w:tcPr>
          <w:p w14:paraId="4864FBF0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652207F8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35,000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  <w:vAlign w:val="center"/>
          </w:tcPr>
          <w:p w14:paraId="65989081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FB4BBA" w:rsidRPr="00CD157D" w14:paraId="2A58D766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173AE93C" w14:textId="77777777"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4A125287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3BF4D392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3A65494D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59,999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5AB9F0D4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FB4BBA" w:rsidRPr="00CD157D" w14:paraId="4195BD3E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2D4C2A7D" w14:textId="77777777"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 w:rsidR="00661DBE"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 w:rsidR="00226425"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 w:rsidR="00226425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5E06CD5B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460114FE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328F348F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30,000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3AE01516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226425" w:rsidRPr="00CD157D" w14:paraId="43496F47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2889BB9B" w14:textId="77777777" w:rsidR="00226425" w:rsidRPr="004E032F" w:rsidRDefault="00226425" w:rsidP="00226425">
            <w:pPr>
              <w:ind w:left="-18" w:right="-108" w:firstLine="241"/>
              <w:jc w:val="both"/>
              <w:rPr>
                <w:rFonts w:ascii="Angsana New" w:hAnsi="Angsana New"/>
              </w:rPr>
            </w:pPr>
            <w:r w:rsidRPr="00226425">
              <w:rPr>
                <w:rFonts w:ascii="Angsana New" w:hAnsi="Angsana New"/>
                <w:cs/>
              </w:rPr>
              <w:t>(เดิมชื่อ บริษัท บีอีซี แอสเซท จำกัด)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46EEF91B" w14:textId="77777777" w:rsidR="00226425" w:rsidRPr="0014741B" w:rsidRDefault="00226425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left w:val="nil"/>
            </w:tcBorders>
          </w:tcPr>
          <w:p w14:paraId="58D76BCE" w14:textId="77777777" w:rsidR="00226425" w:rsidRPr="009E74E1" w:rsidRDefault="00226425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5B4FA65C" w14:textId="77777777" w:rsidR="00226425" w:rsidRPr="0014741B" w:rsidRDefault="00226425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19AE002D" w14:textId="77777777" w:rsidR="00226425" w:rsidRPr="004E032F" w:rsidRDefault="00226425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</w:p>
        </w:tc>
      </w:tr>
      <w:tr w:rsidR="00FB4BBA" w:rsidRPr="00CD157D" w14:paraId="5BA460CD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733EC1B8" w14:textId="77777777" w:rsidR="00FB4BBA" w:rsidRPr="004E032F" w:rsidRDefault="00FB4BBA" w:rsidP="004E032F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 w:rsidR="00661DBE"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 อ</w:t>
            </w:r>
            <w:r w:rsidR="006F6B54" w:rsidRPr="004E032F">
              <w:rPr>
                <w:rFonts w:ascii="Angsana New" w:hAnsi="Angsana New"/>
                <w:cs/>
              </w:rPr>
              <w:t xml:space="preserve">ินเตอร์เนชั่นแนล ดิสทริบิวชั่น </w:t>
            </w:r>
            <w:r w:rsidR="00826ABF"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499AA242" w14:textId="77777777" w:rsidR="00FB4BBA" w:rsidRPr="0014741B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</w:t>
            </w:r>
            <w:r w:rsidR="00FB4BBA" w:rsidRPr="0014741B">
              <w:rPr>
                <w:rFonts w:ascii="Angsana New" w:hAnsi="Angsana New"/>
              </w:rPr>
              <w:t>9.99</w:t>
            </w:r>
          </w:p>
        </w:tc>
        <w:tc>
          <w:tcPr>
            <w:tcW w:w="1194" w:type="dxa"/>
            <w:tcBorders>
              <w:left w:val="nil"/>
            </w:tcBorders>
          </w:tcPr>
          <w:p w14:paraId="4C4FA5E7" w14:textId="77777777" w:rsidR="00FB4BBA" w:rsidRPr="009E74E1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</w:t>
            </w:r>
            <w:r w:rsidR="00FB4BBA" w:rsidRPr="009E74E1">
              <w:rPr>
                <w:rFonts w:ascii="Angsana New" w:hAnsi="Angsana New"/>
              </w:rPr>
              <w:t>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269C6649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590CD06A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14:paraId="7444B71A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280B3" w14:textId="77777777" w:rsidR="00FB4BBA" w:rsidRPr="004E032F" w:rsidRDefault="00FB4BBA" w:rsidP="004E032F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 w:rsidR="00661DBE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บางกอกเทเลวิชั่น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62B01FE7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19C4C8B2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2D541E18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0F1358DC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14:paraId="703A1D32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14:paraId="0B314FB8" w14:textId="77777777" w:rsidR="00FB4BBA" w:rsidRPr="004E032F" w:rsidRDefault="00661DBE" w:rsidP="004E032F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7</w:t>
            </w:r>
            <w:r w:rsidR="00FB4BBA" w:rsidRPr="004E032F">
              <w:rPr>
                <w:rFonts w:ascii="Angsana New" w:hAnsi="Angsana New"/>
              </w:rPr>
              <w:t>.</w:t>
            </w:r>
            <w:r w:rsidR="00FB4BBA"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14:paraId="7DCBEF47" w14:textId="77777777" w:rsidR="00FB4BBA" w:rsidRPr="0014741B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14:paraId="13A761CB" w14:textId="77777777" w:rsidR="00FB4BBA" w:rsidRPr="009E74E1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14:paraId="175F6AE9" w14:textId="77777777" w:rsidR="00FB4BBA" w:rsidRPr="0014741B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14:paraId="42952F08" w14:textId="77777777"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EC3F0A" w:rsidRPr="00CD157D" w14:paraId="53FD4ADD" w14:textId="77777777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7EF876" w14:textId="77777777" w:rsidR="00EC3F0A" w:rsidRPr="004E032F" w:rsidRDefault="00661DBE" w:rsidP="004E032F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8</w:t>
            </w:r>
            <w:r w:rsidR="00EC3F0A" w:rsidRPr="004E032F">
              <w:rPr>
                <w:rFonts w:ascii="Angsana New" w:hAnsi="Angsana New"/>
              </w:rPr>
              <w:t>.</w:t>
            </w:r>
            <w:r w:rsidR="00EC3F0A"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07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EC3F0A" w:rsidRPr="0014741B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14:paraId="1E676B71" w14:textId="77777777" w:rsidR="00EC3F0A" w:rsidRPr="009E74E1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77777777" w:rsidR="00EC3F0A" w:rsidRPr="0014741B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6971F628" w14:textId="77777777"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661DBE" w:rsidRPr="00CD157D" w14:paraId="655B39AA" w14:textId="77777777" w:rsidTr="00826ABF">
        <w:trPr>
          <w:trHeight w:val="113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</w:tcBorders>
          </w:tcPr>
          <w:p w14:paraId="372DE451" w14:textId="77777777" w:rsidR="00661DBE" w:rsidRPr="004E032F" w:rsidRDefault="00661DBE" w:rsidP="00A84539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69CBDB5" w14:textId="77777777" w:rsidR="00661DBE" w:rsidRPr="009E74E1" w:rsidRDefault="00661DBE" w:rsidP="00661DBE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14:paraId="7626B120" w14:textId="77777777" w:rsidR="00661DBE" w:rsidRPr="009E74E1" w:rsidRDefault="00661DBE" w:rsidP="00661DBE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14:paraId="456619E0" w14:textId="77777777" w:rsidR="00661DBE" w:rsidRPr="0014741B" w:rsidRDefault="00661DBE" w:rsidP="00661DB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834,982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78FB8CF3" w14:textId="77777777" w:rsidR="00661DBE" w:rsidRPr="004E032F" w:rsidRDefault="00661DBE" w:rsidP="00661DBE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834,982</w:t>
            </w:r>
          </w:p>
        </w:tc>
      </w:tr>
      <w:tr w:rsidR="00661DBE" w:rsidRPr="00CD157D" w14:paraId="2CA42041" w14:textId="77777777" w:rsidTr="00A84539">
        <w:trPr>
          <w:trHeight w:val="113"/>
        </w:trPr>
        <w:tc>
          <w:tcPr>
            <w:tcW w:w="4990" w:type="dxa"/>
            <w:tcBorders>
              <w:left w:val="single" w:sz="6" w:space="0" w:color="auto"/>
            </w:tcBorders>
          </w:tcPr>
          <w:p w14:paraId="77C02478" w14:textId="77777777" w:rsidR="00661DBE" w:rsidRPr="004E032F" w:rsidRDefault="00661DBE" w:rsidP="004E032F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07" w:type="dxa"/>
          </w:tcPr>
          <w:p w14:paraId="2143F726" w14:textId="77777777" w:rsidR="00661DBE" w:rsidRPr="009E74E1" w:rsidRDefault="00661DBE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left w:val="nil"/>
            </w:tcBorders>
          </w:tcPr>
          <w:p w14:paraId="476D217B" w14:textId="77777777" w:rsidR="00661DBE" w:rsidRPr="009E74E1" w:rsidRDefault="00661DBE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40AA39C2" w14:textId="77777777" w:rsidR="00661DBE" w:rsidRPr="00EC6581" w:rsidRDefault="00661DBE" w:rsidP="004E032F">
            <w:pPr>
              <w:ind w:left="-108" w:right="-10" w:firstLine="18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  <w:vAlign w:val="center"/>
          </w:tcPr>
          <w:p w14:paraId="5D76ABA7" w14:textId="77777777" w:rsidR="00661DBE" w:rsidRPr="004E032F" w:rsidRDefault="00661DBE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</w:tr>
      <w:tr w:rsidR="00661DBE" w:rsidRPr="00CD157D" w14:paraId="3FD4DA15" w14:textId="77777777" w:rsidTr="00A84539">
        <w:trPr>
          <w:trHeight w:val="113"/>
        </w:trPr>
        <w:tc>
          <w:tcPr>
            <w:tcW w:w="7391" w:type="dxa"/>
            <w:gridSpan w:val="3"/>
            <w:tcBorders>
              <w:left w:val="single" w:sz="6" w:space="0" w:color="auto"/>
            </w:tcBorders>
          </w:tcPr>
          <w:p w14:paraId="2F761762" w14:textId="77777777" w:rsidR="00661DBE" w:rsidRPr="009E74E1" w:rsidRDefault="00661DBE" w:rsidP="00661DBE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14:paraId="606BE62A" w14:textId="77777777" w:rsidR="00661DBE" w:rsidRPr="0014741B" w:rsidRDefault="00661DBE" w:rsidP="00661DBE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 w:hint="cs"/>
                <w:cs/>
              </w:rPr>
              <w:t xml:space="preserve">         (</w:t>
            </w:r>
            <w:r w:rsidRPr="0014741B">
              <w:rPr>
                <w:rFonts w:ascii="Angsana New" w:hAnsi="Angsana New"/>
              </w:rPr>
              <w:t>5,000</w:t>
            </w:r>
            <w:r w:rsidRPr="0014741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  <w:vAlign w:val="center"/>
          </w:tcPr>
          <w:p w14:paraId="2669B1C0" w14:textId="77777777" w:rsidR="00661DBE" w:rsidRPr="004E032F" w:rsidRDefault="00661DBE" w:rsidP="00661DBE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A84539" w:rsidRPr="00CD157D" w14:paraId="098A6AD6" w14:textId="77777777" w:rsidTr="00D97E07">
        <w:trPr>
          <w:trHeight w:val="113"/>
        </w:trPr>
        <w:tc>
          <w:tcPr>
            <w:tcW w:w="7391" w:type="dxa"/>
            <w:gridSpan w:val="3"/>
            <w:tcBorders>
              <w:left w:val="single" w:sz="6" w:space="0" w:color="auto"/>
            </w:tcBorders>
          </w:tcPr>
          <w:p w14:paraId="63BF2E78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8669F70" w14:textId="77777777" w:rsidR="00A84539" w:rsidRPr="0014741B" w:rsidRDefault="00A84539" w:rsidP="00A84539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 w:hint="cs"/>
                <w:cs/>
              </w:rPr>
              <w:t xml:space="preserve">       (</w:t>
            </w:r>
            <w:r w:rsidRPr="0014741B">
              <w:rPr>
                <w:rFonts w:ascii="Angsana New" w:hAnsi="Angsana New"/>
              </w:rPr>
              <w:t>54,075</w:t>
            </w:r>
            <w:r w:rsidRPr="0014741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FF7077" w14:textId="77777777" w:rsidR="00A84539" w:rsidRPr="004E032F" w:rsidRDefault="00A84539" w:rsidP="00A84539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A84539" w:rsidRPr="00CD157D" w14:paraId="3FA8C941" w14:textId="77777777" w:rsidTr="00A84539">
        <w:trPr>
          <w:trHeight w:val="113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</w:tcBorders>
          </w:tcPr>
          <w:p w14:paraId="1E3152E9" w14:textId="77777777" w:rsidR="00A84539" w:rsidRPr="00A84539" w:rsidRDefault="00A84539" w:rsidP="00A84539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5466CD7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14:paraId="59CA56C9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77777777" w:rsidR="00A84539" w:rsidRPr="0014741B" w:rsidRDefault="00A84539" w:rsidP="00A84539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 w:hint="cs"/>
                <w:cs/>
              </w:rPr>
              <w:t xml:space="preserve">       (</w:t>
            </w:r>
            <w:r w:rsidRPr="0014741B">
              <w:rPr>
                <w:rFonts w:ascii="Angsana New" w:hAnsi="Angsana New"/>
              </w:rPr>
              <w:t>59,075</w:t>
            </w:r>
            <w:r w:rsidRPr="0014741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3A38FA" w14:textId="77777777" w:rsidR="00A84539" w:rsidRPr="004E032F" w:rsidRDefault="00A84539" w:rsidP="00A84539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A84539" w:rsidRPr="00CD157D" w14:paraId="5C645403" w14:textId="77777777" w:rsidTr="00D97E07">
        <w:trPr>
          <w:trHeight w:val="113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93D94CF" w14:textId="77777777" w:rsidR="00A84539" w:rsidRPr="004E032F" w:rsidRDefault="00A84539" w:rsidP="00A84539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33D71A" w14:textId="77777777" w:rsidR="00A84539" w:rsidRPr="009E74E1" w:rsidRDefault="00A84539" w:rsidP="00A84539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77777777" w:rsidR="00A84539" w:rsidRPr="0014741B" w:rsidRDefault="00A84539" w:rsidP="00A84539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775,907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9FDE5C4" w14:textId="77777777" w:rsidR="00A84539" w:rsidRPr="004E032F" w:rsidRDefault="00A84539" w:rsidP="00A84539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  <w:r w:rsidRPr="004E032F">
              <w:rPr>
                <w:rFonts w:ascii="Angsana New" w:hAnsi="Angsana New"/>
              </w:rPr>
              <w:t>,9</w:t>
            </w:r>
            <w:r>
              <w:rPr>
                <w:rFonts w:ascii="Angsana New" w:hAnsi="Angsana New"/>
              </w:rPr>
              <w:t>07</w:t>
            </w:r>
          </w:p>
        </w:tc>
      </w:tr>
    </w:tbl>
    <w:p w14:paraId="0FF7DFB1" w14:textId="77777777" w:rsidR="00AE59F1" w:rsidRPr="00035D6A" w:rsidRDefault="00AE59F1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  <w:cs/>
        </w:rPr>
      </w:pPr>
    </w:p>
    <w:p w14:paraId="334D52A8" w14:textId="77777777" w:rsidR="008054AD" w:rsidRDefault="008054AD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</w:rPr>
      </w:pPr>
    </w:p>
    <w:p w14:paraId="3868CA34" w14:textId="77777777" w:rsidR="008054AD" w:rsidRDefault="008054AD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</w:rPr>
      </w:pPr>
    </w:p>
    <w:p w14:paraId="2721F832" w14:textId="77777777" w:rsidR="008054AD" w:rsidRDefault="008054AD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</w:rPr>
      </w:pPr>
    </w:p>
    <w:p w14:paraId="5D3B5EB1" w14:textId="77777777" w:rsidR="008054AD" w:rsidRDefault="008054AD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</w:rPr>
      </w:pPr>
    </w:p>
    <w:p w14:paraId="49ACA5E9" w14:textId="77777777" w:rsidR="008054AD" w:rsidRDefault="008054AD" w:rsidP="00226425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</w:rPr>
      </w:pPr>
    </w:p>
    <w:p w14:paraId="7F65ADEA" w14:textId="77777777" w:rsidR="008A58E1" w:rsidRPr="00035D6A" w:rsidRDefault="006A1E04" w:rsidP="00035D6A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lastRenderedPageBreak/>
        <w:t>รายการที่เกิดขึ้นกับบริษัทย่อย</w:t>
      </w:r>
    </w:p>
    <w:p w14:paraId="7ACDD4C7" w14:textId="77777777" w:rsidR="00035D6A" w:rsidRPr="00AA0644" w:rsidRDefault="00035D6A" w:rsidP="00035D6A">
      <w:pPr>
        <w:tabs>
          <w:tab w:val="left" w:pos="360"/>
          <w:tab w:val="left" w:pos="900"/>
          <w:tab w:val="left" w:pos="1440"/>
        </w:tabs>
        <w:ind w:left="-142" w:right="-147" w:firstLine="851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อินเตอร์เนชั่นแนล ดิสทริบิวชั่น จำกัด</w:t>
      </w:r>
    </w:p>
    <w:p w14:paraId="4568D05A" w14:textId="77777777"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610DE27D" w14:textId="77777777" w:rsidR="00035D6A" w:rsidRDefault="00035D6A" w:rsidP="00035D6A">
      <w:pPr>
        <w:ind w:left="-98" w:right="-157" w:firstLine="1091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14:paraId="6CB6AE6C" w14:textId="77777777" w:rsidR="000F4E93" w:rsidRDefault="00035D6A" w:rsidP="00035D6A">
      <w:pPr>
        <w:tabs>
          <w:tab w:val="left" w:pos="360"/>
          <w:tab w:val="left" w:pos="1440"/>
        </w:tabs>
        <w:ind w:left="728" w:right="-208" w:firstLine="548"/>
        <w:jc w:val="thaiDistribute"/>
        <w:outlineLvl w:val="0"/>
        <w:rPr>
          <w:rFonts w:ascii="Angsana New" w:hAnsi="Angsana New"/>
          <w:sz w:val="24"/>
          <w:szCs w:val="24"/>
        </w:rPr>
      </w:pPr>
      <w:r w:rsidRPr="002B5DA0">
        <w:rPr>
          <w:rFonts w:ascii="Angsana New" w:hAnsi="Angsana New" w:cs="Angsana New"/>
          <w:cs/>
        </w:rPr>
        <w:t xml:space="preserve">เมื่อวันที่ </w:t>
      </w:r>
      <w:r>
        <w:rPr>
          <w:rFonts w:ascii="Angsana New" w:hAnsi="Angsana New" w:cs="Angsana New"/>
        </w:rPr>
        <w:t>31</w:t>
      </w:r>
      <w:r w:rsidRPr="002B5DA0">
        <w:rPr>
          <w:rFonts w:ascii="Angsana New" w:hAnsi="Angsana New" w:cs="Angsana New"/>
          <w:cs/>
        </w:rPr>
        <w:t xml:space="preserve"> พฤษภาคม </w:t>
      </w:r>
      <w:r>
        <w:rPr>
          <w:rFonts w:ascii="Angsana New" w:hAnsi="Angsana New" w:cs="Angsana New"/>
        </w:rPr>
        <w:t>2562</w:t>
      </w:r>
      <w:r w:rsidRPr="002B5DA0">
        <w:rPr>
          <w:rFonts w:ascii="Angsana New" w:hAnsi="Angsana New" w:cs="Angsana New"/>
          <w:cs/>
        </w:rPr>
        <w:t xml:space="preserve"> บริษัท บีอีซี อินเตอร์เนชั่นแนล ดิสทริบิวชั่น จำกัด ซึ่งเป็นบริษัทย่อ</w:t>
      </w:r>
      <w:r>
        <w:rPr>
          <w:rFonts w:ascii="Angsana New" w:hAnsi="Angsana New" w:cs="Angsana New"/>
          <w:cs/>
        </w:rPr>
        <w:t>ยของบริษัท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ได้ซื้อหุ้นสามัญ</w:t>
      </w:r>
      <w:r>
        <w:rPr>
          <w:rFonts w:ascii="Angsana New" w:hAnsi="Angsana New" w:cs="Angsana New" w:hint="cs"/>
          <w:cs/>
        </w:rPr>
        <w:t>ของ</w:t>
      </w:r>
      <w:r w:rsidRPr="002B5DA0">
        <w:rPr>
          <w:rFonts w:ascii="Angsana New" w:hAnsi="Angsana New" w:cs="Angsana New"/>
          <w:cs/>
        </w:rPr>
        <w:t xml:space="preserve">บริษัท ทีวีบี ทรี เน็ตเวอร์ค จำกัด จำนวน </w:t>
      </w:r>
      <w:r>
        <w:rPr>
          <w:rFonts w:ascii="Angsana New" w:hAnsi="Angsana New" w:cs="Angsana New"/>
        </w:rPr>
        <w:t>400,000</w:t>
      </w:r>
      <w:r w:rsidRPr="002B5DA0">
        <w:rPr>
          <w:rFonts w:ascii="Angsana New" w:hAnsi="Angsana New" w:cs="Angsana New"/>
          <w:cs/>
        </w:rPr>
        <w:t xml:space="preserve"> หุ้น จาก </w:t>
      </w:r>
      <w:r w:rsidRPr="002B5DA0">
        <w:rPr>
          <w:rFonts w:ascii="Angsana New" w:hAnsi="Angsana New" w:cs="Angsana New"/>
        </w:rPr>
        <w:t>TV</w:t>
      </w:r>
      <w:r>
        <w:rPr>
          <w:rFonts w:ascii="Angsana New" w:hAnsi="Angsana New" w:cs="Angsana New"/>
        </w:rPr>
        <w:t>B</w:t>
      </w:r>
      <w:r w:rsidRPr="00E81E8B">
        <w:rPr>
          <w:rFonts w:ascii="Angsana New" w:hAnsi="Angsana New" w:cs="Angsana New"/>
          <w:sz w:val="14"/>
          <w:szCs w:val="14"/>
        </w:rPr>
        <w:t xml:space="preserve"> </w:t>
      </w:r>
      <w:r w:rsidRPr="002B5DA0">
        <w:rPr>
          <w:rFonts w:ascii="Angsana New" w:hAnsi="Angsana New" w:cs="Angsana New"/>
        </w:rPr>
        <w:t xml:space="preserve">Investment LIMITED </w:t>
      </w:r>
      <w:r>
        <w:rPr>
          <w:rFonts w:ascii="Angsana New" w:hAnsi="Angsana New" w:cs="Angsana New"/>
          <w:cs/>
        </w:rPr>
        <w:t>ซึ่งเป็นผู้ถือหุ้นเดิม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เน็ตเวอร์ค จำกัด มีผลขาดทุนสะสมสูงกว่าทุน และ</w:t>
      </w:r>
      <w:r w:rsidRPr="009665FA">
        <w:rPr>
          <w:rFonts w:ascii="Angsana New" w:hAnsi="Angsana New" w:cs="Angsana New"/>
        </w:rPr>
        <w:t xml:space="preserve"> TVB Investment LIMITED </w:t>
      </w:r>
      <w:r w:rsidRPr="009665FA">
        <w:rPr>
          <w:rFonts w:ascii="Angsana New" w:hAnsi="Angsana New" w:cs="Angsana New"/>
          <w:cs/>
          <w:lang w:val="en-GB"/>
        </w:rPr>
        <w:t xml:space="preserve">ได้ตกลงยกหนี้ค่าสิทธิและดอกเบี้ยค้างจ่ายจำนวน </w:t>
      </w:r>
      <w:r>
        <w:rPr>
          <w:rFonts w:ascii="Angsana New" w:hAnsi="Angsana New" w:cs="Angsana New"/>
          <w:lang w:val="en-GB"/>
        </w:rPr>
        <w:t>7.6</w:t>
      </w:r>
      <w:r w:rsidRPr="009665FA">
        <w:rPr>
          <w:rFonts w:ascii="Angsana New" w:hAnsi="Angsana New" w:cs="Angsana New"/>
        </w:rPr>
        <w:t xml:space="preserve">7 </w:t>
      </w:r>
      <w:r w:rsidRPr="009665FA">
        <w:rPr>
          <w:rFonts w:ascii="Angsana New" w:hAnsi="Angsana New" w:cs="Angsana New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 xml:space="preserve">การซื้อหุ้นดังกล่าวทำให้สัดส่วนการถือหุ้นเพิ่มขึ้นจากเดิมร้อยละ </w:t>
      </w:r>
      <w:r>
        <w:rPr>
          <w:rFonts w:ascii="Angsana New" w:hAnsi="Angsana New" w:cs="Angsana New"/>
          <w:lang w:val="en-GB"/>
        </w:rPr>
        <w:t>59.99</w:t>
      </w:r>
      <w:r w:rsidRPr="009665FA">
        <w:rPr>
          <w:rFonts w:ascii="Angsana New" w:hAnsi="Angsana New" w:cs="Angsana New"/>
          <w:cs/>
          <w:lang w:val="en-GB"/>
        </w:rPr>
        <w:t xml:space="preserve"> เป็นร้อยละ </w:t>
      </w:r>
      <w:r>
        <w:rPr>
          <w:rFonts w:ascii="Angsana New" w:hAnsi="Angsana New" w:cs="Angsana New"/>
          <w:lang w:val="en-GB"/>
        </w:rPr>
        <w:t>99.99</w:t>
      </w:r>
      <w:r w:rsidRPr="009665FA">
        <w:rPr>
          <w:rFonts w:ascii="Angsana New" w:hAnsi="Angsana New" w:cs="Angsana New" w:hint="cs"/>
          <w:cs/>
          <w:lang w:val="en-GB"/>
        </w:rPr>
        <w:t xml:space="preserve"> โดยที่อำนาจควบคุมในบริษัทย่อยนั้นยังคงอยู่ในงบการเงินรวม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742B6D">
        <w:rPr>
          <w:rFonts w:ascii="Angsana New" w:hAnsi="Angsana New" w:cs="Angsana New" w:hint="cs"/>
          <w:b/>
          <w:bCs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374E5D58" w14:textId="77777777" w:rsidR="00873B33" w:rsidRPr="00CD157D" w:rsidRDefault="00873B33" w:rsidP="00035D6A">
      <w:pPr>
        <w:tabs>
          <w:tab w:val="left" w:pos="360"/>
          <w:tab w:val="left" w:pos="900"/>
          <w:tab w:val="left" w:pos="1440"/>
        </w:tabs>
        <w:spacing w:line="168" w:lineRule="auto"/>
        <w:ind w:right="-208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0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305"/>
        <w:gridCol w:w="2842"/>
        <w:gridCol w:w="927"/>
        <w:gridCol w:w="933"/>
        <w:gridCol w:w="928"/>
        <w:gridCol w:w="871"/>
      </w:tblGrid>
      <w:tr w:rsidR="00136A4D" w:rsidRPr="00CD157D" w14:paraId="02018C4E" w14:textId="77777777" w:rsidTr="003B1308">
        <w:trPr>
          <w:cantSplit/>
          <w:trHeight w:val="681"/>
        </w:trPr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77777777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9433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C6581">
              <w:rPr>
                <w:rFonts w:ascii="Angsana New" w:hAnsi="Angsana New"/>
                <w:sz w:val="24"/>
                <w:szCs w:val="24"/>
              </w:rPr>
              <w:t>6</w:t>
            </w:r>
            <w:r w:rsidR="008156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3B1308" w:rsidRPr="00CD157D" w14:paraId="1DA23B14" w14:textId="77777777" w:rsidTr="003B1308">
        <w:trPr>
          <w:cantSplit/>
          <w:trHeight w:val="106"/>
        </w:trPr>
        <w:tc>
          <w:tcPr>
            <w:tcW w:w="3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3B1308" w:rsidRPr="00CD157D" w:rsidRDefault="003B1308" w:rsidP="003B1308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3B1308" w:rsidRPr="00CD157D" w:rsidRDefault="003B1308" w:rsidP="003B1308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77777777" w:rsidR="003B1308" w:rsidRPr="003B1308" w:rsidRDefault="003B1308" w:rsidP="00EC658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EC6581">
              <w:rPr>
                <w:rFonts w:ascii="Angsana New" w:hAnsi="Angsana New"/>
                <w:sz w:val="24"/>
                <w:szCs w:val="24"/>
              </w:rPr>
              <w:t>0</w:t>
            </w:r>
            <w:r w:rsidRPr="003B13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C6581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3B130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77777777" w:rsidR="003B1308" w:rsidRPr="003B1308" w:rsidRDefault="003B1308" w:rsidP="003B1308">
            <w:pPr>
              <w:ind w:left="-108" w:right="-10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ธ.ค. </w:t>
            </w:r>
            <w:r w:rsidRPr="003B130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77777777" w:rsidR="003B1308" w:rsidRPr="003B1308" w:rsidRDefault="003B1308" w:rsidP="003B1308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EC6581">
              <w:rPr>
                <w:rFonts w:ascii="Angsana New" w:hAnsi="Angsana New"/>
                <w:sz w:val="24"/>
                <w:szCs w:val="24"/>
              </w:rPr>
              <w:t>0</w:t>
            </w:r>
            <w:r w:rsidRPr="003B13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>ม</w:t>
            </w:r>
            <w:r w:rsidR="00EC6581">
              <w:rPr>
                <w:rFonts w:ascii="Angsana New" w:hAnsi="Angsana New" w:hint="cs"/>
                <w:sz w:val="24"/>
                <w:szCs w:val="24"/>
                <w:cs/>
              </w:rPr>
              <w:t>ิ.ย</w:t>
            </w:r>
            <w:r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Pr="003B130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77777777" w:rsidR="003B1308" w:rsidRPr="003B1308" w:rsidRDefault="00EC6581" w:rsidP="003B1308">
            <w:pPr>
              <w:ind w:left="-108" w:right="-108" w:firstLine="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3B1308" w:rsidRPr="003B1308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="003B1308" w:rsidRPr="003B1308">
              <w:rPr>
                <w:rFonts w:ascii="Angsana New" w:hAnsi="Angsana New" w:hint="cs"/>
                <w:sz w:val="24"/>
                <w:szCs w:val="24"/>
                <w:cs/>
              </w:rPr>
              <w:t xml:space="preserve">. </w:t>
            </w:r>
            <w:r w:rsidR="003B1308" w:rsidRPr="003B1308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28780D" w:rsidRPr="00CD157D" w14:paraId="758A39C2" w14:textId="77777777" w:rsidTr="003B1308">
        <w:trPr>
          <w:trHeight w:val="312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28780D" w:rsidRPr="00CD157D" w:rsidRDefault="0028780D" w:rsidP="00E623B9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28780D" w:rsidRPr="00086ECC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28780D" w:rsidRPr="001971A4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28780D" w:rsidRPr="00956447" w:rsidRDefault="0028780D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14:paraId="0538FA57" w14:textId="77777777" w:rsidTr="00B7462E">
        <w:trPr>
          <w:trHeight w:val="298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F8223A" w:rsidRPr="008A7B35" w:rsidRDefault="00DD71C1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CCF4EA" w14:textId="77777777" w:rsidR="00F8223A" w:rsidRPr="00B7462E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8DC7BD0" w14:textId="77777777" w:rsidR="00F8223A" w:rsidRPr="00B7462E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86CD5B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780DA06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E80" w:rsidRPr="00614FCB" w14:paraId="38E3DD7C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EA3E80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EA3E80" w:rsidRPr="008A7B35" w:rsidRDefault="00DD71C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93A435" w14:textId="77777777" w:rsidR="00EA3E80" w:rsidRPr="00B7462E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80F49D0" w14:textId="77777777" w:rsidR="00EA3E80" w:rsidRPr="00B7462E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8F921F" w14:textId="77777777" w:rsidR="00EA3E80" w:rsidRPr="00B7462E" w:rsidRDefault="00EA3E80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77E575C4" w14:textId="77777777" w:rsidR="00EA3E80" w:rsidRPr="00614FCB" w:rsidRDefault="00EA3E80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14:paraId="437E55F0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77777777" w:rsidR="00F8223A" w:rsidRPr="008A7B35" w:rsidRDefault="00DD71C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09A5B9" w14:textId="77777777" w:rsidR="00F8223A" w:rsidRPr="00B7462E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278C37" w14:textId="77777777" w:rsidR="00F8223A" w:rsidRPr="00B7462E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3AE3EF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16472C61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A490B" w:rsidRPr="00614FCB" w14:paraId="5B2CBD6D" w14:textId="77777777" w:rsidTr="00B7462E">
        <w:trPr>
          <w:trHeight w:val="610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7A490B" w:rsidRPr="008A7B35" w:rsidRDefault="007A490B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77777777" w:rsidR="007A490B" w:rsidRPr="008A7B35" w:rsidRDefault="007A490B" w:rsidP="007A490B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0A7E41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9A5702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08C7EF" w14:textId="77777777" w:rsidR="007A490B" w:rsidRPr="00B7462E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1DEAFE5B" w14:textId="77777777" w:rsidR="007A490B" w:rsidRPr="00614FCB" w:rsidRDefault="00EC6581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6,308</w:t>
            </w:r>
          </w:p>
        </w:tc>
      </w:tr>
      <w:tr w:rsidR="00ED1608" w:rsidRPr="00614FCB" w14:paraId="09952518" w14:textId="77777777" w:rsidTr="00B7462E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BECAA" w14:textId="77777777" w:rsidR="00ED1608" w:rsidRPr="008A7B35" w:rsidRDefault="00ED1608" w:rsidP="00D563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A303DF">
              <w:rPr>
                <w:rFonts w:ascii="Angsana New" w:hAnsi="Angsana New"/>
                <w:sz w:val="24"/>
                <w:szCs w:val="24"/>
                <w:cs/>
              </w:rPr>
              <w:t>บริษัท บีอีซี บรอดคาสติ้ง เซ็นเตอร์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32F70" w14:textId="77777777" w:rsidR="00ED1608" w:rsidRDefault="00ED1608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1FDB4B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E2C8C9D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E1B17A2" w14:textId="77777777" w:rsidR="00ED1608" w:rsidRPr="00B7462E" w:rsidRDefault="00ED1608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0668F52" w14:textId="77777777" w:rsidR="00ED1608" w:rsidRPr="00614FCB" w:rsidRDefault="00ED160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107,780</w:t>
            </w:r>
          </w:p>
        </w:tc>
      </w:tr>
      <w:tr w:rsidR="007A490B" w:rsidRPr="00614FCB" w14:paraId="557815C5" w14:textId="77777777" w:rsidTr="00B7462E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CB733" w14:textId="77777777" w:rsidR="007A490B" w:rsidRPr="008A7B35" w:rsidRDefault="007A490B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D5630B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gramStart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บีอีซี  </w:t>
            </w:r>
            <w:r w:rsidR="008B2A92">
              <w:rPr>
                <w:rFonts w:ascii="Angsana New" w:hAnsi="Angsana New" w:hint="cs"/>
                <w:sz w:val="24"/>
                <w:szCs w:val="24"/>
                <w:cs/>
              </w:rPr>
              <w:t>สตูดิโอ</w:t>
            </w:r>
            <w:proofErr w:type="gram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จำกัด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D032F" w14:textId="77777777" w:rsidR="007A490B" w:rsidRPr="008A7B35" w:rsidRDefault="00DD71C1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FFEBE1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B08ED5B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0869500" w14:textId="77777777" w:rsidR="007A490B" w:rsidRPr="00B7462E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60EEBC8" w14:textId="77777777" w:rsidR="007A490B" w:rsidRPr="00614FCB" w:rsidRDefault="00D5630B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56,958</w:t>
            </w:r>
          </w:p>
        </w:tc>
      </w:tr>
      <w:tr w:rsidR="008B2A92" w:rsidRPr="00614FCB" w14:paraId="148B57A6" w14:textId="77777777" w:rsidTr="00B7462E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816A8" w14:textId="77777777" w:rsidR="008B2A92" w:rsidRPr="008A7B35" w:rsidRDefault="008B2A92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8B2A92">
              <w:rPr>
                <w:rFonts w:ascii="Angsana New" w:hAnsi="Angsana New"/>
                <w:sz w:val="24"/>
                <w:szCs w:val="24"/>
                <w:cs/>
              </w:rPr>
              <w:t>(เดิมชื่อ บริษัท บีอีซี  แอสเซท  จำกัด)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BA210B" w14:textId="77777777" w:rsidR="008B2A92" w:rsidRPr="008A7B35" w:rsidRDefault="00DD71C1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ทางโทรทัศน์ รวมถึงกิจกรรมส่งเสริม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3928021" w14:textId="77777777" w:rsidR="008B2A92" w:rsidRPr="00B7462E" w:rsidRDefault="008B2A92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64A69BA" w14:textId="77777777" w:rsidR="008B2A92" w:rsidRPr="00B7462E" w:rsidRDefault="008B2A92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FC6C215" w14:textId="77777777" w:rsidR="008B2A92" w:rsidRPr="00B7462E" w:rsidRDefault="008B2A92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710A4B4" w14:textId="77777777" w:rsidR="008B2A92" w:rsidRPr="00614FCB" w:rsidRDefault="008B2A92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71C1" w:rsidRPr="00614FCB" w14:paraId="21FE5A3E" w14:textId="77777777" w:rsidTr="00B7462E">
        <w:trPr>
          <w:trHeight w:val="33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2F01" w14:textId="77777777" w:rsidR="00DD71C1" w:rsidRDefault="00DD71C1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E1FF0" w14:textId="77777777" w:rsidR="00DD71C1" w:rsidRDefault="00DD71C1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ที่เกี่ยวข้องกับกิจการดังกล่าว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12C2D94" w14:textId="77777777" w:rsidR="00DD71C1" w:rsidRPr="00B7462E" w:rsidRDefault="00DD71C1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6DD561E" w14:textId="77777777" w:rsidR="00DD71C1" w:rsidRPr="00B7462E" w:rsidRDefault="00DD71C1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43D7E17" w14:textId="77777777" w:rsidR="00DD71C1" w:rsidRPr="00B7462E" w:rsidRDefault="00DD71C1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61AECE2" w14:textId="77777777" w:rsidR="00DD71C1" w:rsidRPr="00614FCB" w:rsidRDefault="00DD71C1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614FCB" w14:paraId="29193E6C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5D8C295" w14:textId="77777777" w:rsidR="00F8223A" w:rsidRPr="008A7B35" w:rsidRDefault="00EA3E80" w:rsidP="00E623B9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9A58D8">
              <w:rPr>
                <w:rFonts w:ascii="Angsana New" w:hAnsi="Angsana New"/>
                <w:sz w:val="24"/>
                <w:szCs w:val="24"/>
              </w:rPr>
              <w:t>6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ab/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7ADA199" w14:textId="77777777"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1D51C2" w14:textId="77777777" w:rsidR="00F8223A" w:rsidRPr="00B7462E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D65DE2" w14:textId="77777777" w:rsidR="00F8223A" w:rsidRPr="00B7462E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0DCA236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1B47B5E1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614FCB" w14:paraId="1999A554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487C8C3A" w14:textId="77777777" w:rsidR="00F8223A" w:rsidRPr="008A7B35" w:rsidRDefault="00F8223A" w:rsidP="00E623B9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D1C627C" w14:textId="77777777"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FB31F2" w14:textId="77777777" w:rsidR="00F8223A" w:rsidRPr="00B7462E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3B7F757" w14:textId="77777777" w:rsidR="00F8223A" w:rsidRPr="00B7462E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98AA23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32C3B8EA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1608" w:rsidRPr="00614FCB" w14:paraId="0E0DFC82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6684376" w14:textId="77777777" w:rsidR="00ED1608" w:rsidRPr="008A7B35" w:rsidRDefault="00ED1608" w:rsidP="00D5630B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ab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สำนักข่าว บีอีซี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8F0C555" w14:textId="77777777" w:rsidR="00ED1608" w:rsidRPr="00D5630B" w:rsidRDefault="00ED1608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7CF21F3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0563979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6E7BAC4" w14:textId="77777777" w:rsidR="00ED1608" w:rsidRPr="00B7462E" w:rsidRDefault="00ED1608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2F4A294" w14:textId="77777777" w:rsidR="00ED1608" w:rsidRPr="00614FCB" w:rsidRDefault="00ED160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55,498</w:t>
            </w:r>
          </w:p>
        </w:tc>
      </w:tr>
      <w:tr w:rsidR="007A490B" w:rsidRPr="00614FCB" w14:paraId="2D2E0384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499CBA8D" w14:textId="77777777" w:rsidR="007A490B" w:rsidRPr="008A7B35" w:rsidRDefault="007A490B" w:rsidP="007A49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9A58D8">
              <w:rPr>
                <w:rFonts w:ascii="Angsana New" w:hAnsi="Angsana New"/>
                <w:sz w:val="24"/>
                <w:szCs w:val="24"/>
              </w:rPr>
              <w:t>8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บางกอกเทเลวิชั่น จำกัด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1CAD9D53" w14:textId="77777777" w:rsidR="007A490B" w:rsidRPr="008A7B35" w:rsidRDefault="007A490B" w:rsidP="007A490B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79346C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3DCE0B7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A578EA" w14:textId="77777777" w:rsidR="007A490B" w:rsidRPr="00B7462E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261C77D6" w14:textId="77777777" w:rsidR="007A490B" w:rsidRPr="00614FCB" w:rsidRDefault="00D5630B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84,999</w:t>
            </w:r>
          </w:p>
        </w:tc>
      </w:tr>
      <w:tr w:rsidR="00F8223A" w:rsidRPr="00614FCB" w14:paraId="3B79329E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5949B053" w14:textId="77777777"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7AFE4407" w14:textId="77777777"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784C59F" w14:textId="77777777" w:rsidR="00F8223A" w:rsidRPr="00B7462E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B9E08A8" w14:textId="77777777" w:rsidR="00F8223A" w:rsidRPr="00B7462E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BEC8BB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A279482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D1608" w:rsidRPr="00614FCB" w14:paraId="56FFB173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397A6C0" w14:textId="77777777" w:rsidR="00ED1608" w:rsidRPr="008A7B35" w:rsidRDefault="00ED1608" w:rsidP="00D5630B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บีอีซี ไอที โซลูชั่น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BE4D4F0" w14:textId="77777777" w:rsidR="00ED1608" w:rsidRPr="008A7B35" w:rsidRDefault="00ED1608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C9D613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E267D67" w14:textId="77777777" w:rsidR="00ED1608" w:rsidRPr="00B7462E" w:rsidRDefault="00ED1608" w:rsidP="00ED160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5A5C4D7" w14:textId="77777777" w:rsidR="00ED1608" w:rsidRPr="00B7462E" w:rsidRDefault="00ED1608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637D3FA6" w14:textId="77777777" w:rsidR="00ED1608" w:rsidRPr="00614FCB" w:rsidRDefault="00ED160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54,143</w:t>
            </w:r>
          </w:p>
        </w:tc>
      </w:tr>
      <w:tr w:rsidR="00D5630B" w:rsidRPr="00614FCB" w14:paraId="300B5E89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2A476311" w14:textId="77777777" w:rsidR="00D5630B" w:rsidRDefault="00D563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0FB0584C" w14:textId="77777777" w:rsidR="00D5630B" w:rsidRPr="008A7B35" w:rsidRDefault="00D563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B381C45" w14:textId="77777777" w:rsidR="00D5630B" w:rsidRPr="00B7462E" w:rsidRDefault="00D563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2A179E7" w14:textId="77777777" w:rsidR="00D5630B" w:rsidRPr="00B7462E" w:rsidRDefault="00D563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7CE700D" w14:textId="77777777" w:rsidR="00D5630B" w:rsidRPr="00B7462E" w:rsidRDefault="00D563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45AD9A75" w14:textId="77777777" w:rsidR="00D5630B" w:rsidRPr="00614FCB" w:rsidRDefault="00D563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630B" w:rsidRPr="00614FCB" w14:paraId="6E391E2A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3F36740D" w14:textId="77777777" w:rsidR="00D5630B" w:rsidRDefault="00D563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270EFF1A" w14:textId="77777777" w:rsidR="00D5630B" w:rsidRPr="00D5630B" w:rsidRDefault="00D563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55D3CE6" w14:textId="77777777" w:rsidR="00D5630B" w:rsidRPr="00B7462E" w:rsidRDefault="00D563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4F5FCB9" w14:textId="77777777" w:rsidR="00D5630B" w:rsidRPr="00B7462E" w:rsidRDefault="00D563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ED35C0" w14:textId="77777777" w:rsidR="00D5630B" w:rsidRPr="00B7462E" w:rsidRDefault="00D563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6633D9D8" w14:textId="77777777" w:rsidR="00D5630B" w:rsidRPr="00614FCB" w:rsidRDefault="00D563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490B" w:rsidRPr="00614FCB" w14:paraId="0F66E47F" w14:textId="77777777" w:rsidTr="00B7462E">
        <w:trPr>
          <w:trHeight w:val="312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77777777" w:rsidR="007A490B" w:rsidRPr="008A7B35" w:rsidRDefault="007A49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82A4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58D8">
              <w:rPr>
                <w:rFonts w:ascii="Angsana New" w:hAnsi="Angsana New"/>
                <w:sz w:val="24"/>
                <w:szCs w:val="24"/>
              </w:rPr>
              <w:t>10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77777777" w:rsidR="007A490B" w:rsidRPr="008A7B35" w:rsidRDefault="007A490B" w:rsidP="007A490B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ดิจิตอลแพลทฟอร์ม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E293A3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C46A91D" w14:textId="77777777" w:rsidR="007A490B" w:rsidRPr="00B7462E" w:rsidRDefault="007A490B" w:rsidP="007A490B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DD2694C" w14:textId="77777777" w:rsidR="007A490B" w:rsidRPr="00B7462E" w:rsidRDefault="007A490B" w:rsidP="007A490B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C1E3F15" w14:textId="77777777" w:rsidR="007A490B" w:rsidRPr="00614FCB" w:rsidRDefault="009A58D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18,999</w:t>
            </w:r>
          </w:p>
        </w:tc>
      </w:tr>
      <w:tr w:rsidR="00F8223A" w:rsidRPr="00614FCB" w14:paraId="3BEB062D" w14:textId="77777777" w:rsidTr="00B7462E">
        <w:trPr>
          <w:trHeight w:val="298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77777777" w:rsidR="00F8223A" w:rsidRPr="008A7B35" w:rsidRDefault="007A490B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82A4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A58D8">
              <w:rPr>
                <w:rFonts w:ascii="Angsana New" w:hAnsi="Angsana New"/>
                <w:sz w:val="24"/>
                <w:szCs w:val="24"/>
              </w:rPr>
              <w:t>11.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F8223A" w:rsidRPr="00E36936" w:rsidRDefault="00F8223A" w:rsidP="00E36936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</w:t>
            </w:r>
            <w:r w:rsidR="00E36936"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ดิจิตอล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611DD6C" w14:textId="77777777" w:rsidR="00F8223A" w:rsidRPr="00B7462E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6831A2" w14:textId="77777777" w:rsidR="00F8223A" w:rsidRPr="00B7462E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44CC93" w14:textId="77777777" w:rsidR="00F8223A" w:rsidRPr="00B7462E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0868EA23" w14:textId="77777777" w:rsidR="00F8223A" w:rsidRPr="00614FCB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0CB6" w:rsidRPr="00614FCB" w14:paraId="15C37D79" w14:textId="77777777" w:rsidTr="00B7462E">
        <w:trPr>
          <w:trHeight w:val="327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4258AE6F" w14:textId="77777777" w:rsidR="00B50CB6" w:rsidRPr="00BB6B92" w:rsidRDefault="00B50CB6" w:rsidP="00A65465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="007029EB"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5F28BA1B" w14:textId="77777777" w:rsidR="00B50CB6" w:rsidRPr="008A7B35" w:rsidRDefault="00B50CB6" w:rsidP="00BD46FF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787939" w14:textId="77777777" w:rsidR="00B50CB6" w:rsidRPr="00B7462E" w:rsidRDefault="00B50CB6" w:rsidP="00BD46FF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CF4A44" w14:textId="77777777" w:rsidR="00B50CB6" w:rsidRPr="00B7462E" w:rsidRDefault="00B50CB6" w:rsidP="00BD46FF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60BBEA" w14:textId="77777777" w:rsidR="00B50CB6" w:rsidRPr="00B7462E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3915D61A" w14:textId="77777777" w:rsidR="00B50CB6" w:rsidRPr="00614FCB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6B92" w:rsidRPr="00614FCB" w14:paraId="0A3FD73E" w14:textId="77777777" w:rsidTr="00B7462E">
        <w:trPr>
          <w:trHeight w:val="327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07B15AD6" w14:textId="77777777" w:rsidR="00BB6B92" w:rsidRPr="00E96A49" w:rsidRDefault="00BB6B92" w:rsidP="00035D6A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ดิสทริบิวชั่น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39F668FB" w14:textId="77777777" w:rsidR="00BB6B92" w:rsidRPr="008A7B35" w:rsidRDefault="00BB6B92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D264997" w14:textId="77777777" w:rsidR="00BB6B92" w:rsidRPr="00B7462E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E1E89F" w14:textId="77777777" w:rsidR="00BB6B92" w:rsidRPr="00B7462E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A5C92A" w14:textId="77777777" w:rsidR="00BB6B92" w:rsidRPr="00B7462E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7423534E" w14:textId="77777777" w:rsidR="00BB6B92" w:rsidRPr="00614FCB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46C69" w:rsidRPr="00614FCB" w14:paraId="12867E31" w14:textId="77777777" w:rsidTr="00B7462E">
        <w:trPr>
          <w:trHeight w:val="327"/>
        </w:trPr>
        <w:tc>
          <w:tcPr>
            <w:tcW w:w="3305" w:type="dxa"/>
            <w:tcBorders>
              <w:left w:val="single" w:sz="4" w:space="0" w:color="auto"/>
              <w:right w:val="single" w:sz="4" w:space="0" w:color="auto"/>
            </w:tcBorders>
          </w:tcPr>
          <w:p w14:paraId="4E311B65" w14:textId="77777777" w:rsidR="00646C69" w:rsidRPr="008A7B35" w:rsidRDefault="00646C69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842" w:type="dxa"/>
            <w:tcBorders>
              <w:left w:val="single" w:sz="4" w:space="0" w:color="auto"/>
              <w:right w:val="single" w:sz="4" w:space="0" w:color="auto"/>
            </w:tcBorders>
          </w:tcPr>
          <w:p w14:paraId="4CF4E288" w14:textId="77777777" w:rsidR="00646C69" w:rsidRPr="008A7B35" w:rsidRDefault="00646C69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2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A36A5F" w14:textId="77777777" w:rsidR="00646C69" w:rsidRPr="00B7462E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33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D34BF17" w14:textId="77777777" w:rsidR="00646C69" w:rsidRPr="00B7462E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2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93A382" w14:textId="77777777" w:rsidR="00646C69" w:rsidRPr="00B7462E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1" w:type="dxa"/>
            <w:tcBorders>
              <w:left w:val="nil"/>
              <w:right w:val="single" w:sz="4" w:space="0" w:color="auto"/>
            </w:tcBorders>
          </w:tcPr>
          <w:p w14:paraId="59F47702" w14:textId="77777777" w:rsidR="00646C69" w:rsidRPr="00614FCB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4FCB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95BFF" w:rsidRPr="00614FCB" w14:paraId="59F5F5ED" w14:textId="77777777" w:rsidTr="00B7462E">
        <w:trPr>
          <w:trHeight w:val="327"/>
        </w:trPr>
        <w:tc>
          <w:tcPr>
            <w:tcW w:w="3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7F2" w14:textId="77777777" w:rsidR="00395BFF" w:rsidRPr="008A7B35" w:rsidRDefault="00395BFF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6F4" w14:textId="77777777" w:rsidR="00395BFF" w:rsidRPr="008A7B35" w:rsidRDefault="00395BFF" w:rsidP="00395BFF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16918E3" w14:textId="77777777" w:rsidR="00395BFF" w:rsidRPr="00B7462E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AC08" w14:textId="77777777" w:rsidR="00395BFF" w:rsidRPr="00B7462E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D909A80" w14:textId="77777777" w:rsidR="00395BFF" w:rsidRPr="00B7462E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F841A69" w14:textId="77777777" w:rsidR="00395BFF" w:rsidRPr="00614FCB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A58D8" w:rsidRPr="00614FCB" w14:paraId="6F7C7780" w14:textId="77777777" w:rsidTr="00B7462E">
        <w:trPr>
          <w:trHeight w:val="327"/>
        </w:trPr>
        <w:tc>
          <w:tcPr>
            <w:tcW w:w="8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5F63" w14:textId="77777777" w:rsidR="009A58D8" w:rsidRPr="00B7462E" w:rsidRDefault="009A58D8" w:rsidP="009A58D8">
            <w:pPr>
              <w:ind w:right="-79" w:firstLine="2977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รวมเงินปันผล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2CA02E16" w14:textId="77777777" w:rsidR="009A58D8" w:rsidRPr="00B7462E" w:rsidRDefault="009A58D8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4C2A8" w14:textId="77777777" w:rsidR="009A58D8" w:rsidRPr="00614FCB" w:rsidRDefault="009A58D8" w:rsidP="009A58D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384,685</w:t>
            </w:r>
          </w:p>
        </w:tc>
      </w:tr>
    </w:tbl>
    <w:p w14:paraId="15016CDA" w14:textId="77777777" w:rsidR="00035D6A" w:rsidRPr="00035D6A" w:rsidRDefault="00035D6A" w:rsidP="00035D6A">
      <w:pPr>
        <w:ind w:left="630" w:right="-278"/>
        <w:jc w:val="right"/>
        <w:rPr>
          <w:rFonts w:ascii="Angsana New" w:hAnsi="Angsana New"/>
          <w:sz w:val="24"/>
          <w:szCs w:val="24"/>
        </w:rPr>
      </w:pPr>
    </w:p>
    <w:p w14:paraId="72B9AAB4" w14:textId="77777777" w:rsidR="00F634CA" w:rsidRDefault="00F634CA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57D6AE7B" w14:textId="77777777" w:rsidR="00BF6DFA" w:rsidRDefault="00BF6DFA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61F07E85" w14:textId="77777777" w:rsidR="007A490B" w:rsidRDefault="007A490B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14:paraId="6232AC5A" w14:textId="77777777" w:rsidR="00F004AF" w:rsidRPr="005E45E9" w:rsidRDefault="000712C0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5E45E9">
        <w:rPr>
          <w:rFonts w:ascii="Angsana New" w:hAnsi="Angsana New" w:hint="cs"/>
          <w:b/>
          <w:bCs/>
          <w:cs/>
        </w:rPr>
        <w:lastRenderedPageBreak/>
        <w:t>สินทรัพย์</w:t>
      </w:r>
      <w:r w:rsidR="00F004AF" w:rsidRPr="005E45E9">
        <w:rPr>
          <w:rFonts w:ascii="Angsana New" w:hAnsi="Angsana New"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8B0145">
      <w:pPr>
        <w:ind w:left="630" w:right="-194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1"/>
        <w:gridCol w:w="1310"/>
        <w:gridCol w:w="1310"/>
        <w:gridCol w:w="1310"/>
        <w:gridCol w:w="1310"/>
      </w:tblGrid>
      <w:tr w:rsidR="008475DC" w:rsidRPr="001D12C9" w14:paraId="26BA437C" w14:textId="77777777" w:rsidTr="0058746B">
        <w:trPr>
          <w:trHeight w:val="381"/>
        </w:trPr>
        <w:tc>
          <w:tcPr>
            <w:tcW w:w="4601" w:type="dxa"/>
            <w:vMerge w:val="restart"/>
            <w:vAlign w:val="center"/>
          </w:tcPr>
          <w:p w14:paraId="332A6438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620" w:type="dxa"/>
            <w:gridSpan w:val="2"/>
          </w:tcPr>
          <w:p w14:paraId="7C538418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</w:tcPr>
          <w:p w14:paraId="2AFF7F10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54D39" w:rsidRPr="001D12C9" w14:paraId="373BFA2C" w14:textId="77777777" w:rsidTr="00131C12">
        <w:trPr>
          <w:trHeight w:val="183"/>
        </w:trPr>
        <w:tc>
          <w:tcPr>
            <w:tcW w:w="4601" w:type="dxa"/>
            <w:vMerge/>
            <w:tcBorders>
              <w:bottom w:val="single" w:sz="4" w:space="0" w:color="auto"/>
            </w:tcBorders>
          </w:tcPr>
          <w:p w14:paraId="52BBA823" w14:textId="77777777" w:rsidR="00154D39" w:rsidRPr="00C82017" w:rsidRDefault="00154D39" w:rsidP="00154D39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042E3A7C" w14:textId="77777777" w:rsidR="00154D39" w:rsidRPr="00154D39" w:rsidRDefault="00154D39" w:rsidP="00154D39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="009A58D8">
              <w:rPr>
                <w:rFonts w:ascii="Angsana New" w:hAnsi="Angsana New"/>
              </w:rPr>
              <w:t>0</w:t>
            </w:r>
            <w:r w:rsidRPr="00154D39">
              <w:rPr>
                <w:rFonts w:ascii="Angsana New" w:hAnsi="Angsana New"/>
              </w:rPr>
              <w:t xml:space="preserve"> </w:t>
            </w:r>
            <w:r w:rsidR="009A58D8">
              <w:rPr>
                <w:rFonts w:ascii="Angsana New" w:hAnsi="Angsana New" w:hint="cs"/>
                <w:cs/>
              </w:rPr>
              <w:t>มิ.ย</w:t>
            </w:r>
            <w:r w:rsidRPr="00154D39">
              <w:rPr>
                <w:rFonts w:ascii="Angsana New" w:hAnsi="Angsana New" w:hint="cs"/>
                <w:cs/>
              </w:rPr>
              <w:t xml:space="preserve">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7C864C82" w14:textId="77777777" w:rsidR="00154D39" w:rsidRPr="00154D39" w:rsidRDefault="00154D39" w:rsidP="00154D39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47321089" w14:textId="77777777" w:rsidR="00154D39" w:rsidRPr="00154D39" w:rsidRDefault="00154D39" w:rsidP="00154D39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="009A58D8">
              <w:rPr>
                <w:rFonts w:ascii="Angsana New" w:hAnsi="Angsana New"/>
              </w:rPr>
              <w:t>0</w:t>
            </w:r>
            <w:r w:rsidRPr="00154D39">
              <w:rPr>
                <w:rFonts w:ascii="Angsana New" w:hAnsi="Angsana New"/>
              </w:rPr>
              <w:t xml:space="preserve"> </w:t>
            </w:r>
            <w:r w:rsidR="009A58D8">
              <w:rPr>
                <w:rFonts w:ascii="Angsana New" w:hAnsi="Angsana New" w:hint="cs"/>
                <w:cs/>
              </w:rPr>
              <w:t>มิ.ย</w:t>
            </w:r>
            <w:r w:rsidRPr="00154D39">
              <w:rPr>
                <w:rFonts w:ascii="Angsana New" w:hAnsi="Angsana New" w:hint="cs"/>
                <w:cs/>
              </w:rPr>
              <w:t xml:space="preserve">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66B1349B" w14:textId="77777777" w:rsidR="00154D39" w:rsidRPr="00154D39" w:rsidRDefault="00154D39" w:rsidP="00154D39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</w:tr>
      <w:tr w:rsidR="00670061" w:rsidRPr="001D12C9" w14:paraId="6784B1E3" w14:textId="77777777" w:rsidTr="00924374">
        <w:trPr>
          <w:trHeight w:val="57"/>
        </w:trPr>
        <w:tc>
          <w:tcPr>
            <w:tcW w:w="4601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670061" w:rsidRPr="0058746B" w:rsidRDefault="00670061" w:rsidP="00670061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14:paraId="7DE59BC1" w14:textId="77777777" w:rsidR="00670061" w:rsidRPr="00912EAD" w:rsidRDefault="0042106A" w:rsidP="00670061">
            <w:pPr>
              <w:ind w:left="-101" w:right="192"/>
              <w:jc w:val="right"/>
              <w:rPr>
                <w:rFonts w:ascii="Angsana New" w:hAnsi="Angsana New" w:cs="Angsana New"/>
              </w:rPr>
            </w:pPr>
            <w:r w:rsidRPr="00912EAD">
              <w:rPr>
                <w:rFonts w:ascii="Angsana New" w:hAnsi="Angsana New" w:cs="Angsana New"/>
              </w:rPr>
              <w:t>20,019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14:paraId="6C9539D1" w14:textId="77777777" w:rsidR="00670061" w:rsidRPr="00912EAD" w:rsidRDefault="00670061" w:rsidP="00670061">
            <w:pPr>
              <w:ind w:left="-101" w:right="209"/>
              <w:jc w:val="right"/>
              <w:rPr>
                <w:rFonts w:ascii="Angsana New" w:hAnsi="Angsana New" w:cs="Angsana New"/>
                <w:cs/>
              </w:rPr>
            </w:pPr>
            <w:r w:rsidRPr="00912EAD">
              <w:rPr>
                <w:rFonts w:ascii="Angsana New" w:hAnsi="Angsana New" w:cs="Angsana New"/>
              </w:rPr>
              <w:t>94,822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14:paraId="33D7E6C3" w14:textId="77777777" w:rsidR="00670061" w:rsidRPr="00912EAD" w:rsidRDefault="0042106A" w:rsidP="00670061">
            <w:pPr>
              <w:tabs>
                <w:tab w:val="left" w:pos="855"/>
              </w:tabs>
              <w:ind w:left="-101" w:right="225"/>
              <w:jc w:val="right"/>
              <w:rPr>
                <w:rFonts w:ascii="Angsana New" w:hAnsi="Angsana New" w:cs="Angsana New"/>
              </w:rPr>
            </w:pPr>
            <w:r w:rsidRPr="00912EAD">
              <w:rPr>
                <w:rFonts w:ascii="Angsana New" w:hAnsi="Angsana New" w:cs="Angsana New"/>
              </w:rPr>
              <w:t>8,979</w:t>
            </w: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  <w:vAlign w:val="center"/>
          </w:tcPr>
          <w:p w14:paraId="7CBC869A" w14:textId="77777777" w:rsidR="00670061" w:rsidRPr="0058746B" w:rsidRDefault="00670061" w:rsidP="00A124BD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42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688</w:t>
            </w:r>
          </w:p>
        </w:tc>
      </w:tr>
      <w:tr w:rsidR="0037279B" w:rsidRPr="001D12C9" w14:paraId="077C8242" w14:textId="77777777" w:rsidTr="00924374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14:paraId="68A939B0" w14:textId="77777777" w:rsidR="0037279B" w:rsidRPr="0058746B" w:rsidRDefault="0037279B" w:rsidP="00670061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3F17082D" w14:textId="77777777" w:rsidR="0037279B" w:rsidRPr="009A58D8" w:rsidRDefault="00885821" w:rsidP="00670061">
            <w:pPr>
              <w:ind w:left="-101" w:right="192"/>
              <w:jc w:val="right"/>
              <w:rPr>
                <w:rFonts w:ascii="Angsana New" w:hAnsi="Angsana New" w:cs="Angsana New"/>
                <w:highlight w:val="yellow"/>
              </w:rPr>
            </w:pPr>
            <w:r w:rsidRPr="00885821">
              <w:rPr>
                <w:rFonts w:ascii="Angsana New" w:hAnsi="Angsana New" w:cs="Angsana New"/>
              </w:rPr>
              <w:t>386,543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71A18E1F" w14:textId="77777777" w:rsidR="0037279B" w:rsidRPr="0037279B" w:rsidRDefault="0037279B" w:rsidP="0037279B">
            <w:pPr>
              <w:ind w:left="-101" w:right="317"/>
              <w:jc w:val="right"/>
              <w:rPr>
                <w:rFonts w:ascii="Angsana New" w:hAnsi="Angsana New" w:cs="Angsana New"/>
                <w:highlight w:val="yellow"/>
              </w:rPr>
            </w:pPr>
            <w:r w:rsidRPr="00912EAD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5DD62B0E" w14:textId="77777777" w:rsidR="0037279B" w:rsidRPr="009A58D8" w:rsidRDefault="00885821" w:rsidP="00670061">
            <w:pPr>
              <w:tabs>
                <w:tab w:val="left" w:pos="855"/>
              </w:tabs>
              <w:ind w:left="-101" w:right="225"/>
              <w:jc w:val="right"/>
              <w:rPr>
                <w:rFonts w:ascii="Angsana New" w:hAnsi="Angsana New" w:cs="Angsana New"/>
                <w:highlight w:val="yellow"/>
              </w:rPr>
            </w:pPr>
            <w:r w:rsidRPr="00885821">
              <w:rPr>
                <w:rFonts w:ascii="Angsana New" w:hAnsi="Angsana New" w:cs="Angsana New"/>
              </w:rPr>
              <w:t>147,65</w:t>
            </w:r>
            <w:r w:rsidR="00C56B8A">
              <w:rPr>
                <w:rFonts w:ascii="Angsana New" w:hAnsi="Angsana New" w:cs="Angsana New"/>
              </w:rPr>
              <w:t>8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7C3E9239" w14:textId="77777777" w:rsidR="0037279B" w:rsidRPr="0037279B" w:rsidRDefault="0037279B" w:rsidP="0037279B">
            <w:pPr>
              <w:ind w:left="-101" w:right="317"/>
              <w:jc w:val="right"/>
              <w:rPr>
                <w:rFonts w:ascii="Angsana New" w:hAnsi="Angsana New" w:cs="Angsana New"/>
                <w:highlight w:val="yellow"/>
              </w:rPr>
            </w:pPr>
            <w:r w:rsidRPr="00912EAD">
              <w:rPr>
                <w:rFonts w:ascii="Angsana New" w:hAnsi="Angsana New" w:cs="Angsana New"/>
              </w:rPr>
              <w:t>-</w:t>
            </w:r>
          </w:p>
        </w:tc>
      </w:tr>
      <w:tr w:rsidR="00670061" w:rsidRPr="001D12C9" w14:paraId="02A5825B" w14:textId="77777777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14:paraId="4E9DC0AB" w14:textId="77777777" w:rsidR="00670061" w:rsidRPr="0058746B" w:rsidRDefault="00670061" w:rsidP="00670061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14F53DC9" w14:textId="77777777" w:rsidR="00670061" w:rsidRPr="009A58D8" w:rsidRDefault="00885821" w:rsidP="00670061">
            <w:pPr>
              <w:ind w:left="-101" w:right="161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885821">
              <w:rPr>
                <w:rFonts w:ascii="Angsana New" w:hAnsi="Angsana New" w:cs="Angsana New"/>
                <w:cs/>
              </w:rPr>
              <w:t>(34</w:t>
            </w:r>
            <w:r w:rsidRPr="00885821">
              <w:rPr>
                <w:rFonts w:ascii="Angsana New" w:hAnsi="Angsana New" w:cs="Angsana New"/>
              </w:rPr>
              <w:t>,</w:t>
            </w:r>
            <w:r w:rsidRPr="00885821">
              <w:rPr>
                <w:rFonts w:ascii="Angsana New" w:hAnsi="Angsana New" w:cs="Angsana New"/>
                <w:cs/>
              </w:rPr>
              <w:t>656)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1F4FFD72" w14:textId="77777777" w:rsidR="00670061" w:rsidRPr="0042106A" w:rsidRDefault="00670061" w:rsidP="00670061">
            <w:pPr>
              <w:ind w:left="-101" w:right="161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Pr="0042106A">
              <w:rPr>
                <w:rFonts w:ascii="Angsana New" w:hAnsi="Angsana New" w:cs="Angsana New"/>
              </w:rPr>
              <w:t>63,04</w:t>
            </w:r>
            <w:r w:rsidR="00E260CC">
              <w:rPr>
                <w:rFonts w:ascii="Angsana New" w:hAnsi="Angsana New" w:cs="Angsana New"/>
              </w:rPr>
              <w:t>4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5ABAC572" w14:textId="77777777" w:rsidR="00670061" w:rsidRPr="009A58D8" w:rsidRDefault="00885821" w:rsidP="00670061">
            <w:pPr>
              <w:ind w:left="-101" w:right="161"/>
              <w:jc w:val="right"/>
              <w:rPr>
                <w:rFonts w:ascii="Angsana New" w:hAnsi="Angsana New" w:cs="Angsana New"/>
                <w:highlight w:val="yellow"/>
              </w:rPr>
            </w:pPr>
            <w:r w:rsidRPr="00885821">
              <w:rPr>
                <w:rFonts w:ascii="Angsana New" w:hAnsi="Angsana New" w:cs="Angsana New"/>
                <w:cs/>
              </w:rPr>
              <w:t>(14</w:t>
            </w:r>
            <w:r w:rsidRPr="00885821">
              <w:rPr>
                <w:rFonts w:ascii="Angsana New" w:hAnsi="Angsana New" w:cs="Angsana New"/>
              </w:rPr>
              <w:t>,</w:t>
            </w:r>
            <w:r w:rsidRPr="00885821">
              <w:rPr>
                <w:rFonts w:ascii="Angsana New" w:hAnsi="Angsana New" w:cs="Angsana New"/>
                <w:cs/>
              </w:rPr>
              <w:t>57</w:t>
            </w:r>
            <w:r w:rsidR="00C56B8A">
              <w:rPr>
                <w:rFonts w:ascii="Angsana New" w:hAnsi="Angsana New" w:cs="Angsana New" w:hint="cs"/>
                <w:cs/>
              </w:rPr>
              <w:t>1</w:t>
            </w:r>
            <w:r w:rsidRPr="0088582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4A3587BF" w14:textId="77777777" w:rsidR="00670061" w:rsidRPr="0058746B" w:rsidRDefault="00670061" w:rsidP="00122D7F">
            <w:pPr>
              <w:ind w:left="-101" w:right="11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8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22</w:t>
            </w:r>
            <w:r w:rsidRPr="0058746B">
              <w:rPr>
                <w:rFonts w:ascii="Angsana New" w:hAnsi="Angsana New" w:cs="Angsana New"/>
              </w:rPr>
              <w:t>6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42106A" w:rsidRPr="001D12C9" w14:paraId="430B7C4C" w14:textId="77777777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14:paraId="228699FA" w14:textId="77777777" w:rsidR="0042106A" w:rsidRPr="0058746B" w:rsidRDefault="0042106A" w:rsidP="0042106A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ลดลงจากการลดค่าเช่า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20CDD927" w14:textId="77777777" w:rsidR="0042106A" w:rsidRPr="00912EAD" w:rsidRDefault="0042106A" w:rsidP="0042106A">
            <w:pPr>
              <w:ind w:left="-101" w:right="317"/>
              <w:jc w:val="right"/>
              <w:rPr>
                <w:rFonts w:ascii="Angsana New" w:hAnsi="Angsana New" w:cs="Angsana New"/>
              </w:rPr>
            </w:pPr>
            <w:r w:rsidRPr="00912EAD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141062AB" w14:textId="77777777" w:rsidR="0042106A" w:rsidRPr="00912EAD" w:rsidRDefault="0042106A" w:rsidP="0042106A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912EAD">
              <w:rPr>
                <w:rFonts w:ascii="Angsana New" w:hAnsi="Angsana New" w:cs="Angsana New"/>
              </w:rPr>
              <w:t>(11,51</w:t>
            </w:r>
            <w:r w:rsidR="00E260CC" w:rsidRPr="00912EAD">
              <w:rPr>
                <w:rFonts w:ascii="Angsana New" w:hAnsi="Angsana New" w:cs="Angsana New"/>
              </w:rPr>
              <w:t>2</w:t>
            </w:r>
            <w:r w:rsidRPr="00912EAD">
              <w:rPr>
                <w:rFonts w:ascii="Angsana New" w:hAnsi="Angsana New" w:cs="Angsana New"/>
              </w:rPr>
              <w:t>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53A6081F" w14:textId="77777777" w:rsidR="0042106A" w:rsidRPr="00912EAD" w:rsidRDefault="0042106A" w:rsidP="0042106A">
            <w:pPr>
              <w:ind w:left="-101" w:right="317"/>
              <w:jc w:val="right"/>
              <w:rPr>
                <w:rFonts w:ascii="Angsana New" w:hAnsi="Angsana New" w:cs="Angsana New"/>
              </w:rPr>
            </w:pPr>
            <w:r w:rsidRPr="00912EAD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23926A79" w14:textId="77777777" w:rsidR="0042106A" w:rsidRPr="0058746B" w:rsidRDefault="0042106A" w:rsidP="00122D7F">
            <w:pPr>
              <w:ind w:left="-101" w:right="105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5,236</w:t>
            </w:r>
            <w:r w:rsidRPr="0058746B">
              <w:rPr>
                <w:rFonts w:ascii="Angsana New" w:hAnsi="Angsana New" w:cs="Angsana New"/>
              </w:rPr>
              <w:t>)</w:t>
            </w:r>
          </w:p>
        </w:tc>
      </w:tr>
      <w:tr w:rsidR="0042106A" w:rsidRPr="001D12C9" w14:paraId="5B850E14" w14:textId="77777777" w:rsidTr="0058746B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14:paraId="2AAC4F5F" w14:textId="77777777" w:rsidR="0042106A" w:rsidRPr="0058746B" w:rsidRDefault="0042106A" w:rsidP="0042106A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 w:hint="cs"/>
                <w:cs/>
              </w:rPr>
              <w:t>ลดลงจากการยกเลิกสัญญาเช่า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2F6DA83C" w14:textId="77777777" w:rsidR="0042106A" w:rsidRPr="00912EAD" w:rsidRDefault="0042106A" w:rsidP="0042106A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912EAD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1CDBCC88" w14:textId="77777777" w:rsidR="0042106A" w:rsidRPr="00912EAD" w:rsidRDefault="0042106A" w:rsidP="0042106A">
            <w:pPr>
              <w:ind w:left="-101" w:right="161"/>
              <w:jc w:val="right"/>
              <w:rPr>
                <w:rFonts w:ascii="Angsana New" w:hAnsi="Angsana New" w:cs="Angsana New"/>
                <w:cs/>
              </w:rPr>
            </w:pPr>
            <w:r w:rsidRPr="00912EAD">
              <w:rPr>
                <w:rFonts w:ascii="Angsana New" w:hAnsi="Angsana New" w:cs="Angsana New"/>
              </w:rPr>
              <w:t>(247)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374242DE" w14:textId="77777777" w:rsidR="0042106A" w:rsidRPr="00912EAD" w:rsidRDefault="0042106A" w:rsidP="0042106A">
            <w:pPr>
              <w:ind w:left="-101" w:right="317"/>
              <w:jc w:val="right"/>
              <w:rPr>
                <w:rFonts w:ascii="Angsana New" w:hAnsi="Angsana New" w:cs="Angsana New"/>
                <w:cs/>
              </w:rPr>
            </w:pPr>
            <w:r w:rsidRPr="00912EAD"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  <w:tcBorders>
              <w:top w:val="nil"/>
              <w:bottom w:val="nil"/>
            </w:tcBorders>
            <w:vAlign w:val="center"/>
          </w:tcPr>
          <w:p w14:paraId="040C00BD" w14:textId="77777777" w:rsidR="0042106A" w:rsidRPr="0058746B" w:rsidRDefault="0042106A" w:rsidP="00122D7F">
            <w:pPr>
              <w:ind w:left="-101" w:right="119"/>
              <w:jc w:val="right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247</w:t>
            </w:r>
            <w:r w:rsidRPr="0058746B">
              <w:rPr>
                <w:rFonts w:ascii="Angsana New" w:hAnsi="Angsana New" w:cs="Angsana New"/>
              </w:rPr>
              <w:t>)</w:t>
            </w:r>
          </w:p>
        </w:tc>
      </w:tr>
      <w:tr w:rsidR="00670061" w:rsidRPr="001D12C9" w14:paraId="3B93A209" w14:textId="77777777" w:rsidTr="0058746B">
        <w:trPr>
          <w:trHeight w:val="57"/>
        </w:trPr>
        <w:tc>
          <w:tcPr>
            <w:tcW w:w="4601" w:type="dxa"/>
            <w:vAlign w:val="bottom"/>
          </w:tcPr>
          <w:p w14:paraId="1A79F0AE" w14:textId="77777777" w:rsidR="00670061" w:rsidRPr="0058746B" w:rsidRDefault="00670061" w:rsidP="00670061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310" w:type="dxa"/>
            <w:vAlign w:val="center"/>
          </w:tcPr>
          <w:p w14:paraId="53130DC4" w14:textId="77777777" w:rsidR="00670061" w:rsidRPr="009A58D8" w:rsidRDefault="00885821" w:rsidP="00670061">
            <w:pPr>
              <w:ind w:left="-101" w:right="189"/>
              <w:jc w:val="right"/>
              <w:rPr>
                <w:rFonts w:ascii="Angsana New" w:hAnsi="Angsana New" w:cs="Angsana New"/>
                <w:highlight w:val="yellow"/>
              </w:rPr>
            </w:pPr>
            <w:r w:rsidRPr="00885821">
              <w:rPr>
                <w:rFonts w:ascii="Angsana New" w:hAnsi="Angsana New" w:cs="Angsana New"/>
              </w:rPr>
              <w:t>371,906</w:t>
            </w:r>
          </w:p>
        </w:tc>
        <w:tc>
          <w:tcPr>
            <w:tcW w:w="1310" w:type="dxa"/>
            <w:vAlign w:val="center"/>
          </w:tcPr>
          <w:p w14:paraId="1D03E7C8" w14:textId="77777777" w:rsidR="00670061" w:rsidRPr="0042106A" w:rsidRDefault="00C82A40" w:rsidP="00670061">
            <w:pPr>
              <w:ind w:left="-101" w:right="226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</w:rPr>
              <w:t>20</w:t>
            </w:r>
            <w:r w:rsidR="00670061" w:rsidRPr="0042106A">
              <w:rPr>
                <w:rFonts w:ascii="Angsana New" w:hAnsi="Angsana New" w:cs="Angsana New"/>
              </w:rPr>
              <w:t>,</w:t>
            </w:r>
            <w:r w:rsidRPr="0042106A">
              <w:rPr>
                <w:rFonts w:ascii="Angsana New" w:hAnsi="Angsana New" w:cs="Angsana New"/>
              </w:rPr>
              <w:t>019</w:t>
            </w:r>
          </w:p>
        </w:tc>
        <w:tc>
          <w:tcPr>
            <w:tcW w:w="1310" w:type="dxa"/>
            <w:vAlign w:val="center"/>
          </w:tcPr>
          <w:p w14:paraId="39DF9363" w14:textId="77777777" w:rsidR="00670061" w:rsidRPr="009A58D8" w:rsidRDefault="00885821" w:rsidP="00670061">
            <w:pPr>
              <w:ind w:left="-101" w:right="189"/>
              <w:jc w:val="right"/>
              <w:rPr>
                <w:rFonts w:ascii="Angsana New" w:hAnsi="Angsana New" w:cs="Angsana New"/>
                <w:highlight w:val="yellow"/>
              </w:rPr>
            </w:pPr>
            <w:r w:rsidRPr="00885821">
              <w:rPr>
                <w:rFonts w:ascii="Angsana New" w:hAnsi="Angsana New" w:cs="Angsana New"/>
              </w:rPr>
              <w:t>142,066</w:t>
            </w:r>
          </w:p>
        </w:tc>
        <w:tc>
          <w:tcPr>
            <w:tcW w:w="1310" w:type="dxa"/>
            <w:vAlign w:val="center"/>
          </w:tcPr>
          <w:p w14:paraId="51260B7D" w14:textId="77777777" w:rsidR="00670061" w:rsidRPr="0058746B" w:rsidRDefault="00670061" w:rsidP="00670061">
            <w:pPr>
              <w:ind w:left="-101" w:right="1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979</w:t>
            </w:r>
          </w:p>
        </w:tc>
      </w:tr>
    </w:tbl>
    <w:p w14:paraId="29BC1521" w14:textId="77777777" w:rsidR="00975F92" w:rsidRPr="00491C9C" w:rsidRDefault="00975F92" w:rsidP="00975F9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F834F02" w14:textId="77777777" w:rsidR="00491C9C" w:rsidRDefault="00491C9C" w:rsidP="00491C9C">
      <w:pPr>
        <w:ind w:left="630" w:right="-871" w:firstLine="504"/>
        <w:rPr>
          <w:rFonts w:ascii="Angsana New" w:eastAsia="Times New Roman" w:hAnsi="Angsana New"/>
        </w:rPr>
      </w:pPr>
      <w:r w:rsidRPr="00491C9C">
        <w:rPr>
          <w:rFonts w:ascii="Angsana New" w:eastAsia="Times New Roman" w:hAnsi="Angsana New" w:hint="cs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</w:p>
    <w:p w14:paraId="5B7AC628" w14:textId="77777777" w:rsidR="00491C9C" w:rsidRPr="00C35F41" w:rsidRDefault="00491C9C" w:rsidP="00975F92">
      <w:pPr>
        <w:ind w:left="630" w:right="-871"/>
        <w:rPr>
          <w:rFonts w:ascii="Angsana New" w:hAnsi="Angsana New"/>
          <w:b/>
          <w:bCs/>
          <w:sz w:val="20"/>
          <w:szCs w:val="20"/>
        </w:rPr>
      </w:pPr>
    </w:p>
    <w:p w14:paraId="1010E2D9" w14:textId="77777777" w:rsidR="0061749A" w:rsidRPr="001A65D6" w:rsidRDefault="0092469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1A65D6">
        <w:rPr>
          <w:rFonts w:ascii="Angsana New" w:hAnsi="Angsana New" w:hint="cs"/>
          <w:b/>
          <w:bCs/>
          <w:cs/>
        </w:rPr>
        <w:t>สิทธิการ</w:t>
      </w:r>
      <w:r w:rsidR="0023200B" w:rsidRPr="001A65D6">
        <w:rPr>
          <w:rFonts w:ascii="Angsana New" w:hAnsi="Angsana New"/>
          <w:b/>
          <w:bCs/>
          <w:cs/>
        </w:rPr>
        <w:t>ใช้คลื่นความถี่</w:t>
      </w:r>
      <w:r w:rsidRPr="001A65D6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8B0145">
      <w:pPr>
        <w:ind w:left="2152" w:right="-194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2156"/>
        <w:gridCol w:w="2156"/>
      </w:tblGrid>
      <w:tr w:rsidR="004628F3" w:rsidRPr="00CD157D" w14:paraId="37F90B59" w14:textId="77777777" w:rsidTr="0058746B">
        <w:tc>
          <w:tcPr>
            <w:tcW w:w="5529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312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4628F3" w:rsidRPr="00CD157D" w14:paraId="1A4A0C41" w14:textId="77777777" w:rsidTr="0058746B">
        <w:tc>
          <w:tcPr>
            <w:tcW w:w="5529" w:type="dxa"/>
            <w:vMerge/>
            <w:tcBorders>
              <w:bottom w:val="single" w:sz="4" w:space="0" w:color="auto"/>
            </w:tcBorders>
          </w:tcPr>
          <w:p w14:paraId="6835194A" w14:textId="77777777" w:rsidR="004628F3" w:rsidRPr="00CD157D" w:rsidRDefault="004628F3" w:rsidP="00F06D5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14:paraId="5818226B" w14:textId="77777777" w:rsidR="004628F3" w:rsidRPr="002E60B3" w:rsidRDefault="00A3465A" w:rsidP="00324A63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>
              <w:rPr>
                <w:rFonts w:ascii="Angsana New" w:hAnsi="Angsana New"/>
                <w:spacing w:val="-8"/>
              </w:rPr>
              <w:t>3</w:t>
            </w:r>
            <w:r w:rsidR="009A58D8">
              <w:rPr>
                <w:rFonts w:ascii="Angsana New" w:hAnsi="Angsana New"/>
                <w:spacing w:val="-8"/>
              </w:rPr>
              <w:t>0</w:t>
            </w:r>
            <w:r>
              <w:rPr>
                <w:rFonts w:ascii="Angsana New" w:hAnsi="Angsana New"/>
                <w:spacing w:val="-8"/>
              </w:rPr>
              <w:t xml:space="preserve"> </w:t>
            </w:r>
            <w:r w:rsidR="009A58D8">
              <w:rPr>
                <w:rFonts w:ascii="Angsana New" w:hAnsi="Angsana New" w:hint="cs"/>
                <w:spacing w:val="-8"/>
                <w:cs/>
              </w:rPr>
              <w:t>มิ</w:t>
            </w:r>
            <w:r w:rsidR="00324A63">
              <w:rPr>
                <w:rFonts w:ascii="Angsana New" w:hAnsi="Angsana New" w:hint="cs"/>
                <w:spacing w:val="-8"/>
                <w:cs/>
              </w:rPr>
              <w:t>.</w:t>
            </w:r>
            <w:r w:rsidR="009A58D8">
              <w:rPr>
                <w:rFonts w:ascii="Angsana New" w:hAnsi="Angsana New" w:hint="cs"/>
                <w:spacing w:val="-8"/>
                <w:cs/>
              </w:rPr>
              <w:t>ย</w:t>
            </w:r>
            <w:r w:rsidR="00BC4B17">
              <w:rPr>
                <w:rFonts w:ascii="Angsana New" w:hAnsi="Angsana New" w:hint="cs"/>
                <w:spacing w:val="-8"/>
                <w:cs/>
              </w:rPr>
              <w:t>.</w:t>
            </w:r>
            <w:r w:rsidR="002E60B3" w:rsidRPr="00647EBA">
              <w:rPr>
                <w:rFonts w:ascii="Angsana New" w:hAnsi="Angsana New" w:hint="cs"/>
                <w:spacing w:val="-8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</w:rPr>
              <w:t>256</w:t>
            </w:r>
            <w:r w:rsidR="00C82A40">
              <w:rPr>
                <w:rFonts w:ascii="Angsana New" w:hAnsi="Angsana New"/>
                <w:spacing w:val="-8"/>
              </w:rPr>
              <w:t>5</w:t>
            </w:r>
          </w:p>
        </w:tc>
        <w:tc>
          <w:tcPr>
            <w:tcW w:w="2156" w:type="dxa"/>
            <w:tcBorders>
              <w:bottom w:val="single" w:sz="4" w:space="0" w:color="auto"/>
            </w:tcBorders>
          </w:tcPr>
          <w:p w14:paraId="30ED4A59" w14:textId="77777777" w:rsidR="004628F3" w:rsidRPr="00C939E7" w:rsidRDefault="00A3465A" w:rsidP="005E3BF4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31</w:t>
            </w:r>
            <w:r w:rsidR="004628F3" w:rsidRPr="00C939E7">
              <w:rPr>
                <w:rFonts w:ascii="Angsana New" w:hAnsi="Angsana New" w:hint="cs"/>
                <w:spacing w:val="-8"/>
                <w:cs/>
              </w:rPr>
              <w:t xml:space="preserve"> ธ.ค. </w:t>
            </w:r>
            <w:r>
              <w:rPr>
                <w:rFonts w:ascii="Angsana New" w:hAnsi="Angsana New"/>
                <w:spacing w:val="-8"/>
              </w:rPr>
              <w:t>25</w:t>
            </w:r>
            <w:r w:rsidR="0034178C">
              <w:rPr>
                <w:rFonts w:ascii="Angsana New" w:hAnsi="Angsana New"/>
                <w:spacing w:val="-8"/>
              </w:rPr>
              <w:t>6</w:t>
            </w:r>
            <w:r w:rsidR="00C82A40">
              <w:rPr>
                <w:rFonts w:ascii="Angsana New" w:hAnsi="Angsana New" w:hint="cs"/>
                <w:spacing w:val="-8"/>
                <w:cs/>
              </w:rPr>
              <w:t>4</w:t>
            </w:r>
          </w:p>
        </w:tc>
      </w:tr>
      <w:tr w:rsidR="00656645" w:rsidRPr="00CD157D" w14:paraId="53FA6278" w14:textId="77777777" w:rsidTr="0058746B">
        <w:tc>
          <w:tcPr>
            <w:tcW w:w="5529" w:type="dxa"/>
            <w:tcBorders>
              <w:top w:val="nil"/>
              <w:bottom w:val="nil"/>
            </w:tcBorders>
          </w:tcPr>
          <w:p w14:paraId="25C4DDE0" w14:textId="77777777" w:rsidR="00656645" w:rsidRPr="002D775B" w:rsidRDefault="00656645" w:rsidP="00A712C4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0C80A010" w14:textId="77777777" w:rsidR="00656645" w:rsidRPr="00912EAD" w:rsidRDefault="00656645" w:rsidP="00F06D5D">
            <w:pPr>
              <w:ind w:left="-101" w:right="447"/>
              <w:jc w:val="right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3D893671" w14:textId="77777777" w:rsidR="00656645" w:rsidRPr="00C939E7" w:rsidRDefault="00656645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D46F2B" w:rsidRPr="00FF6653" w14:paraId="16966825" w14:textId="77777777" w:rsidTr="0058746B">
        <w:tc>
          <w:tcPr>
            <w:tcW w:w="5529" w:type="dxa"/>
            <w:tcBorders>
              <w:top w:val="nil"/>
              <w:bottom w:val="nil"/>
            </w:tcBorders>
          </w:tcPr>
          <w:p w14:paraId="47A07221" w14:textId="77777777" w:rsidR="00D46F2B" w:rsidRPr="002D775B" w:rsidRDefault="00D46F2B" w:rsidP="00B64AD9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71474256" w14:textId="77777777" w:rsidR="00D46F2B" w:rsidRPr="00912EAD" w:rsidRDefault="00D46F2B" w:rsidP="002816B2">
            <w:pPr>
              <w:ind w:left="-101" w:right="447"/>
              <w:jc w:val="right"/>
              <w:rPr>
                <w:rFonts w:ascii="Angsana New" w:hAnsi="Angsana New"/>
              </w:rPr>
            </w:pPr>
            <w:r w:rsidRPr="00912EAD">
              <w:rPr>
                <w:rFonts w:ascii="Angsana New" w:hAnsi="Angsana New"/>
              </w:rPr>
              <w:t>2,446,349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55C8E217" w14:textId="77777777" w:rsidR="00D46F2B" w:rsidRPr="003A08A3" w:rsidRDefault="00D46F2B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2,446,349</w:t>
            </w:r>
          </w:p>
        </w:tc>
      </w:tr>
      <w:tr w:rsidR="004B159E" w:rsidRPr="00FF6653" w14:paraId="4FD1BB1D" w14:textId="77777777" w:rsidTr="0058746B">
        <w:tc>
          <w:tcPr>
            <w:tcW w:w="5529" w:type="dxa"/>
            <w:tcBorders>
              <w:top w:val="single" w:sz="4" w:space="0" w:color="auto"/>
              <w:bottom w:val="nil"/>
            </w:tcBorders>
          </w:tcPr>
          <w:p w14:paraId="23261A7A" w14:textId="77777777" w:rsidR="004B159E" w:rsidRPr="002D775B" w:rsidRDefault="004B159E" w:rsidP="00F06D5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156" w:type="dxa"/>
            <w:tcBorders>
              <w:top w:val="single" w:sz="4" w:space="0" w:color="auto"/>
              <w:bottom w:val="nil"/>
            </w:tcBorders>
          </w:tcPr>
          <w:p w14:paraId="07D2754B" w14:textId="77777777" w:rsidR="004B159E" w:rsidRPr="00912EAD" w:rsidRDefault="004B159E" w:rsidP="00F074AC">
            <w:pPr>
              <w:ind w:left="-101" w:right="39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56" w:type="dxa"/>
            <w:tcBorders>
              <w:top w:val="single" w:sz="4" w:space="0" w:color="auto"/>
              <w:bottom w:val="nil"/>
            </w:tcBorders>
          </w:tcPr>
          <w:p w14:paraId="2FEA6FDA" w14:textId="77777777" w:rsidR="004B159E" w:rsidRPr="005650A3" w:rsidRDefault="004B159E" w:rsidP="004B159E">
            <w:pPr>
              <w:ind w:left="-101" w:right="39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C82A40" w:rsidRPr="00FF6653" w14:paraId="17AC909E" w14:textId="77777777" w:rsidTr="0058746B">
        <w:tc>
          <w:tcPr>
            <w:tcW w:w="5529" w:type="dxa"/>
            <w:tcBorders>
              <w:top w:val="nil"/>
              <w:bottom w:val="nil"/>
            </w:tcBorders>
          </w:tcPr>
          <w:p w14:paraId="3C0414DD" w14:textId="77777777" w:rsidR="00C82A40" w:rsidRPr="002D775B" w:rsidRDefault="00C82A40" w:rsidP="00C82A40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03A12726" w14:textId="77777777" w:rsidR="00C82A40" w:rsidRPr="00912EAD" w:rsidRDefault="00F34192" w:rsidP="00C82A40">
            <w:pPr>
              <w:ind w:left="-101" w:right="447"/>
              <w:jc w:val="right"/>
              <w:rPr>
                <w:rFonts w:ascii="Angsana New" w:hAnsi="Angsana New"/>
              </w:rPr>
            </w:pPr>
            <w:r w:rsidRPr="00F34192">
              <w:rPr>
                <w:rFonts w:ascii="Angsana New" w:hAnsi="Angsana New"/>
              </w:rPr>
              <w:t>1,439,818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58678D82" w14:textId="77777777" w:rsidR="00C82A40" w:rsidRPr="003A08A3" w:rsidRDefault="00C82A40" w:rsidP="00C82A40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302,169</w:t>
            </w:r>
          </w:p>
        </w:tc>
      </w:tr>
      <w:tr w:rsidR="004B159E" w:rsidRPr="005E3BF4" w14:paraId="2559BC20" w14:textId="77777777" w:rsidTr="00F34192">
        <w:tc>
          <w:tcPr>
            <w:tcW w:w="5529" w:type="dxa"/>
            <w:tcBorders>
              <w:top w:val="nil"/>
              <w:bottom w:val="nil"/>
            </w:tcBorders>
          </w:tcPr>
          <w:p w14:paraId="5234AF73" w14:textId="77777777"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156" w:type="dxa"/>
            <w:tcBorders>
              <w:top w:val="nil"/>
              <w:bottom w:val="nil"/>
            </w:tcBorders>
            <w:shd w:val="clear" w:color="auto" w:fill="auto"/>
          </w:tcPr>
          <w:p w14:paraId="4A3BB581" w14:textId="77777777" w:rsidR="004B159E" w:rsidRPr="00F34192" w:rsidRDefault="00F34192" w:rsidP="009402F8">
            <w:pPr>
              <w:ind w:left="-101" w:right="447"/>
              <w:jc w:val="right"/>
              <w:rPr>
                <w:rFonts w:ascii="Angsana New" w:hAnsi="Angsana New"/>
                <w:cs/>
              </w:rPr>
            </w:pPr>
            <w:r w:rsidRPr="00F34192">
              <w:rPr>
                <w:rFonts w:ascii="Angsana New" w:hAnsi="Angsana New"/>
              </w:rPr>
              <w:t>68,25</w:t>
            </w:r>
            <w:r w:rsidR="00ED1608">
              <w:rPr>
                <w:rFonts w:ascii="Angsana New" w:hAnsi="Angsana New"/>
              </w:rPr>
              <w:t>8</w:t>
            </w:r>
          </w:p>
        </w:tc>
        <w:tc>
          <w:tcPr>
            <w:tcW w:w="2156" w:type="dxa"/>
            <w:tcBorders>
              <w:top w:val="nil"/>
              <w:bottom w:val="nil"/>
            </w:tcBorders>
          </w:tcPr>
          <w:p w14:paraId="6FAEF0D3" w14:textId="77777777"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137</w:t>
            </w:r>
            <w:r>
              <w:rPr>
                <w:rFonts w:ascii="Angsana New" w:hAnsi="Angsana New"/>
              </w:rPr>
              <w:t>,64</w:t>
            </w:r>
            <w:r w:rsidR="00C82A40">
              <w:rPr>
                <w:rFonts w:ascii="Angsana New" w:hAnsi="Angsana New" w:hint="cs"/>
                <w:cs/>
              </w:rPr>
              <w:t>9</w:t>
            </w:r>
          </w:p>
        </w:tc>
      </w:tr>
      <w:tr w:rsidR="004B159E" w:rsidRPr="00FF6653" w14:paraId="1BFA4A72" w14:textId="77777777" w:rsidTr="00F34192">
        <w:tc>
          <w:tcPr>
            <w:tcW w:w="5529" w:type="dxa"/>
            <w:tcBorders>
              <w:top w:val="nil"/>
            </w:tcBorders>
          </w:tcPr>
          <w:p w14:paraId="7E92D9A2" w14:textId="77777777"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 w:rsidR="008E690C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156" w:type="dxa"/>
            <w:tcBorders>
              <w:top w:val="single" w:sz="4" w:space="0" w:color="auto"/>
            </w:tcBorders>
            <w:shd w:val="clear" w:color="auto" w:fill="auto"/>
          </w:tcPr>
          <w:p w14:paraId="62B41D07" w14:textId="77777777" w:rsidR="004B159E" w:rsidRPr="00F34192" w:rsidRDefault="00C35F41" w:rsidP="003A08A3">
            <w:pPr>
              <w:ind w:left="-101" w:right="447"/>
              <w:jc w:val="right"/>
              <w:rPr>
                <w:rFonts w:ascii="Angsana New" w:hAnsi="Angsana New"/>
              </w:rPr>
            </w:pPr>
            <w:r w:rsidRPr="00F34192">
              <w:rPr>
                <w:rFonts w:ascii="Angsana New" w:hAnsi="Angsana New" w:hint="cs"/>
                <w:cs/>
              </w:rPr>
              <w:t>1,</w:t>
            </w:r>
            <w:r w:rsidR="00F34192" w:rsidRPr="00F34192">
              <w:rPr>
                <w:rFonts w:ascii="Angsana New" w:hAnsi="Angsana New"/>
              </w:rPr>
              <w:t>508</w:t>
            </w:r>
            <w:r w:rsidR="0042106A" w:rsidRPr="00F34192">
              <w:rPr>
                <w:rFonts w:ascii="Angsana New" w:hAnsi="Angsana New"/>
              </w:rPr>
              <w:t>,</w:t>
            </w:r>
            <w:r w:rsidR="00F34192" w:rsidRPr="00F34192">
              <w:rPr>
                <w:rFonts w:ascii="Angsana New" w:hAnsi="Angsana New"/>
              </w:rPr>
              <w:t>07</w:t>
            </w:r>
            <w:r w:rsidR="00ED1608">
              <w:rPr>
                <w:rFonts w:ascii="Angsana New" w:hAnsi="Angsana New"/>
              </w:rPr>
              <w:t>6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32CA7514" w14:textId="77777777"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 w:rsidR="00491C9C">
              <w:rPr>
                <w:rFonts w:ascii="Angsana New" w:hAnsi="Angsana New" w:hint="cs"/>
                <w:cs/>
              </w:rPr>
              <w:t>439</w:t>
            </w:r>
            <w:r>
              <w:rPr>
                <w:rFonts w:ascii="Angsana New" w:hAnsi="Angsana New"/>
              </w:rPr>
              <w:t>,</w:t>
            </w:r>
            <w:r w:rsidR="00491C9C">
              <w:rPr>
                <w:rFonts w:ascii="Angsana New" w:hAnsi="Angsana New" w:hint="cs"/>
                <w:cs/>
              </w:rPr>
              <w:t>818</w:t>
            </w:r>
          </w:p>
        </w:tc>
      </w:tr>
      <w:tr w:rsidR="004B159E" w:rsidRPr="00CD157D" w14:paraId="2188E79F" w14:textId="77777777" w:rsidTr="00F34192">
        <w:tc>
          <w:tcPr>
            <w:tcW w:w="5529" w:type="dxa"/>
          </w:tcPr>
          <w:p w14:paraId="6C06CA82" w14:textId="77777777"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สิทธิการใช้คลื่นความถี่รอตัดจำหน่าย </w:t>
            </w:r>
            <w:r w:rsidR="00B64AD9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2156" w:type="dxa"/>
            <w:shd w:val="clear" w:color="auto" w:fill="auto"/>
          </w:tcPr>
          <w:p w14:paraId="5B93C7EC" w14:textId="77777777" w:rsidR="004B159E" w:rsidRPr="00F34192" w:rsidRDefault="00F34192" w:rsidP="00446FFC">
            <w:pPr>
              <w:ind w:left="-101" w:right="447"/>
              <w:jc w:val="right"/>
              <w:rPr>
                <w:rFonts w:ascii="Angsana New" w:hAnsi="Angsana New"/>
              </w:rPr>
            </w:pPr>
            <w:r w:rsidRPr="00F34192">
              <w:rPr>
                <w:rFonts w:ascii="Angsana New" w:hAnsi="Angsana New"/>
              </w:rPr>
              <w:t>938,27</w:t>
            </w:r>
            <w:r w:rsidR="00ED1608">
              <w:rPr>
                <w:rFonts w:ascii="Angsana New" w:hAnsi="Angsana New"/>
              </w:rPr>
              <w:t>3</w:t>
            </w:r>
          </w:p>
        </w:tc>
        <w:tc>
          <w:tcPr>
            <w:tcW w:w="2156" w:type="dxa"/>
          </w:tcPr>
          <w:p w14:paraId="4F699BC0" w14:textId="77777777"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 w:rsidR="00C82A40">
              <w:rPr>
                <w:rFonts w:ascii="Angsana New" w:hAnsi="Angsana New" w:hint="cs"/>
                <w:cs/>
              </w:rPr>
              <w:t>006</w:t>
            </w:r>
            <w:r>
              <w:rPr>
                <w:rFonts w:ascii="Angsana New" w:hAnsi="Angsana New"/>
              </w:rPr>
              <w:t>,</w:t>
            </w:r>
            <w:r w:rsidR="00C82A40">
              <w:rPr>
                <w:rFonts w:ascii="Angsana New" w:hAnsi="Angsana New" w:hint="cs"/>
                <w:cs/>
              </w:rPr>
              <w:t>531</w:t>
            </w:r>
          </w:p>
        </w:tc>
      </w:tr>
    </w:tbl>
    <w:p w14:paraId="1C2A948F" w14:textId="77777777" w:rsidR="00876DBC" w:rsidRPr="00491C9C" w:rsidRDefault="00876DBC" w:rsidP="004628F3">
      <w:pPr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891E49A" w14:textId="77777777" w:rsidR="00491C9C" w:rsidRPr="00491C9C" w:rsidRDefault="00491C9C" w:rsidP="00E260CC">
      <w:pPr>
        <w:ind w:left="567" w:right="-180" w:firstLine="581"/>
        <w:jc w:val="thaiDistribute"/>
        <w:rPr>
          <w:sz w:val="16"/>
          <w:szCs w:val="16"/>
          <w:cs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7FFBB9B0" w14:textId="77777777" w:rsidR="00491C9C" w:rsidRPr="00122B51" w:rsidRDefault="00491C9C" w:rsidP="004628F3">
      <w:pPr>
        <w:ind w:right="116"/>
        <w:jc w:val="thaiDistribute"/>
        <w:rPr>
          <w:rFonts w:ascii="Angsana New" w:hAnsi="Angsana New"/>
          <w:spacing w:val="-8"/>
          <w:sz w:val="12"/>
          <w:szCs w:val="12"/>
        </w:rPr>
      </w:pPr>
    </w:p>
    <w:p w14:paraId="770F9BA8" w14:textId="77777777" w:rsidR="003872AF" w:rsidRDefault="003872A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14:paraId="2CD36CA6" w14:textId="77777777" w:rsidR="003872AF" w:rsidRPr="00421C52" w:rsidRDefault="003872AF" w:rsidP="008B0145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855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6"/>
        <w:gridCol w:w="1312"/>
        <w:gridCol w:w="1312"/>
        <w:gridCol w:w="1312"/>
        <w:gridCol w:w="1313"/>
      </w:tblGrid>
      <w:tr w:rsidR="003872AF" w:rsidRPr="00F85C91" w14:paraId="36163336" w14:textId="77777777" w:rsidTr="008B0145">
        <w:trPr>
          <w:trHeight w:val="405"/>
        </w:trPr>
        <w:tc>
          <w:tcPr>
            <w:tcW w:w="46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2F3042" w:rsidRDefault="003872AF" w:rsidP="003872AF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rPr>
                <w:cs/>
              </w:rPr>
              <w:t>รายการ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2F3042" w:rsidRDefault="003872AF" w:rsidP="003872AF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2F3042" w:rsidRDefault="003872AF" w:rsidP="003872AF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6D5575" w:rsidRPr="00F85C91" w14:paraId="47B34294" w14:textId="77777777" w:rsidTr="00131C12">
        <w:trPr>
          <w:trHeight w:val="405"/>
        </w:trPr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6D5575" w:rsidRPr="002F3042" w:rsidRDefault="006D5575" w:rsidP="006D557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6C6" w14:textId="77777777" w:rsidR="006D5575" w:rsidRPr="00410784" w:rsidRDefault="006D5575" w:rsidP="006D557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="009A58D8">
              <w:rPr>
                <w:rFonts w:ascii="Angsana New" w:hAnsi="Angsana New"/>
              </w:rPr>
              <w:t>0</w:t>
            </w:r>
            <w:r w:rsidRPr="00154D39">
              <w:rPr>
                <w:rFonts w:ascii="Angsana New" w:hAnsi="Angsana New"/>
              </w:rPr>
              <w:t xml:space="preserve"> </w:t>
            </w:r>
            <w:r w:rsidR="009A58D8">
              <w:rPr>
                <w:rFonts w:ascii="Angsana New" w:hAnsi="Angsana New" w:hint="cs"/>
                <w:cs/>
              </w:rPr>
              <w:t>มิ.ย</w:t>
            </w:r>
            <w:r w:rsidRPr="00154D39">
              <w:rPr>
                <w:rFonts w:ascii="Angsana New" w:hAnsi="Angsana New" w:hint="cs"/>
                <w:cs/>
              </w:rPr>
              <w:t xml:space="preserve">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77777777" w:rsidR="006D5575" w:rsidRPr="00C939E7" w:rsidRDefault="006D5575" w:rsidP="006D5575">
            <w:pPr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4A8" w14:textId="77777777" w:rsidR="006D5575" w:rsidRPr="00410784" w:rsidRDefault="006D5575" w:rsidP="006D557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="009A58D8">
              <w:rPr>
                <w:rFonts w:ascii="Angsana New" w:hAnsi="Angsana New"/>
              </w:rPr>
              <w:t>0</w:t>
            </w:r>
            <w:r w:rsidRPr="00154D39">
              <w:rPr>
                <w:rFonts w:ascii="Angsana New" w:hAnsi="Angsana New"/>
              </w:rPr>
              <w:t xml:space="preserve"> </w:t>
            </w:r>
            <w:r w:rsidR="009A58D8">
              <w:rPr>
                <w:rFonts w:ascii="Angsana New" w:hAnsi="Angsana New" w:hint="cs"/>
                <w:cs/>
              </w:rPr>
              <w:t>มิ.ย</w:t>
            </w:r>
            <w:r w:rsidRPr="00154D39">
              <w:rPr>
                <w:rFonts w:ascii="Angsana New" w:hAnsi="Angsana New" w:hint="cs"/>
                <w:cs/>
              </w:rPr>
              <w:t xml:space="preserve">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77777777" w:rsidR="006D5575" w:rsidRPr="00C939E7" w:rsidRDefault="006D5575" w:rsidP="006D5575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</w:tr>
      <w:tr w:rsidR="006F57E8" w:rsidRPr="009061A1" w14:paraId="638CC211" w14:textId="77777777" w:rsidTr="008B0145">
        <w:trPr>
          <w:trHeight w:val="397"/>
        </w:trPr>
        <w:tc>
          <w:tcPr>
            <w:tcW w:w="4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6AF82" w14:textId="77777777" w:rsidR="006F57E8" w:rsidRPr="009A58D8" w:rsidRDefault="00F34192" w:rsidP="00944CC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F34192">
              <w:rPr>
                <w:rFonts w:ascii="Angsana New" w:hAnsi="Angsana New"/>
              </w:rPr>
              <w:t>36,708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77777777" w:rsidR="006F57E8" w:rsidRPr="008A703E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 w:hint="cs"/>
                <w:cs/>
              </w:rPr>
              <w:t>38</w:t>
            </w:r>
            <w:r w:rsidR="008C55CB" w:rsidRPr="008A703E">
              <w:rPr>
                <w:rFonts w:ascii="Angsana New" w:hAnsi="Angsana New"/>
              </w:rPr>
              <w:t>,</w:t>
            </w:r>
            <w:r w:rsidRPr="008A703E">
              <w:rPr>
                <w:rFonts w:ascii="Angsana New" w:hAnsi="Angsana New" w:hint="cs"/>
                <w:cs/>
              </w:rPr>
              <w:t>047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F1393" w14:textId="77777777" w:rsidR="006F57E8" w:rsidRPr="0032663E" w:rsidRDefault="00F34192" w:rsidP="00944CC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F34192">
              <w:rPr>
                <w:rFonts w:ascii="Angsana New" w:hAnsi="Angsana New"/>
              </w:rPr>
              <w:t>12,063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77777777"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 w:hint="cs"/>
                <w:cs/>
              </w:rPr>
              <w:t>1</w:t>
            </w:r>
            <w:r w:rsidR="006D5575">
              <w:rPr>
                <w:rFonts w:ascii="Angsana New" w:hAnsi="Angsana New" w:hint="cs"/>
                <w:cs/>
              </w:rPr>
              <w:t>4</w:t>
            </w:r>
            <w:r w:rsidRPr="00944CCA">
              <w:rPr>
                <w:rFonts w:ascii="Angsana New" w:hAnsi="Angsana New"/>
              </w:rPr>
              <w:t>,9</w:t>
            </w:r>
            <w:r w:rsidR="006D5575">
              <w:rPr>
                <w:rFonts w:ascii="Angsana New" w:hAnsi="Angsana New" w:hint="cs"/>
                <w:cs/>
              </w:rPr>
              <w:t>98</w:t>
            </w:r>
          </w:p>
        </w:tc>
      </w:tr>
      <w:tr w:rsidR="006F57E8" w:rsidRPr="009061A1" w14:paraId="30CF9320" w14:textId="77777777" w:rsidTr="008B0145">
        <w:trPr>
          <w:trHeight w:val="397"/>
        </w:trPr>
        <w:tc>
          <w:tcPr>
            <w:tcW w:w="4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 </w:t>
            </w:r>
            <w:r w:rsidR="00A3465A">
              <w:t>1</w:t>
            </w:r>
            <w:r w:rsidRPr="002F3042">
              <w:rPr>
                <w:rFonts w:hint="cs"/>
                <w:cs/>
              </w:rPr>
              <w:t xml:space="preserve"> ปี)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35FA" w14:textId="77777777" w:rsidR="006F57E8" w:rsidRPr="009A58D8" w:rsidRDefault="00F34192" w:rsidP="00944CC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F34192">
              <w:rPr>
                <w:rFonts w:ascii="Angsana New" w:hAnsi="Angsana New"/>
              </w:rPr>
              <w:t>273,591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77777777" w:rsidR="006F57E8" w:rsidRPr="008A703E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 w:hint="cs"/>
                <w:cs/>
              </w:rPr>
              <w:t>253</w:t>
            </w:r>
            <w:r w:rsidR="008C55CB" w:rsidRPr="008A703E">
              <w:rPr>
                <w:rFonts w:ascii="Angsana New" w:hAnsi="Angsana New"/>
              </w:rPr>
              <w:t>,</w:t>
            </w:r>
            <w:r w:rsidRPr="008A703E">
              <w:rPr>
                <w:rFonts w:ascii="Angsana New" w:hAnsi="Angsana New" w:hint="cs"/>
                <w:cs/>
              </w:rPr>
              <w:t>550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7F05" w14:textId="77777777" w:rsidR="006F57E8" w:rsidRPr="0032663E" w:rsidRDefault="00F34192" w:rsidP="00944CC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F34192">
              <w:rPr>
                <w:rFonts w:ascii="Angsana New" w:hAnsi="Angsana New"/>
              </w:rPr>
              <w:t>75,327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77777777" w:rsidR="006F57E8" w:rsidRPr="00944CCA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29</w:t>
            </w:r>
            <w:r w:rsidR="006F57E8" w:rsidRPr="00944CCA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224</w:t>
            </w:r>
          </w:p>
        </w:tc>
      </w:tr>
      <w:tr w:rsidR="006F57E8" w:rsidRPr="009061A1" w14:paraId="485C3A40" w14:textId="77777777" w:rsidTr="008B0145">
        <w:trPr>
          <w:trHeight w:val="397"/>
        </w:trPr>
        <w:tc>
          <w:tcPr>
            <w:tcW w:w="4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955" w14:textId="77777777" w:rsidR="006F57E8" w:rsidRPr="00F34192" w:rsidRDefault="00F34192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F34192">
              <w:rPr>
                <w:rFonts w:ascii="Angsana New" w:hAnsi="Angsana New"/>
                <w:cs/>
              </w:rPr>
              <w:t>50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77777777" w:rsidR="006F57E8" w:rsidRPr="008A703E" w:rsidRDefault="006F57E8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8A703E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0EE" w14:textId="77777777" w:rsidR="006F57E8" w:rsidRPr="00F34192" w:rsidRDefault="00A93DC9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F34192">
              <w:rPr>
                <w:rFonts w:ascii="Angsana New" w:hAnsi="Angsana New"/>
              </w:rPr>
              <w:t>4,</w:t>
            </w:r>
            <w:r w:rsidR="003B3184" w:rsidRPr="00F34192">
              <w:rPr>
                <w:rFonts w:ascii="Angsana New" w:hAnsi="Angsana New"/>
              </w:rPr>
              <w:t>250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77777777"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4,250</w:t>
            </w:r>
          </w:p>
        </w:tc>
      </w:tr>
      <w:tr w:rsidR="006F57E8" w:rsidRPr="009061A1" w14:paraId="47B150CA" w14:textId="77777777" w:rsidTr="008B0145">
        <w:trPr>
          <w:trHeight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E879" w14:textId="77777777" w:rsidR="006F57E8" w:rsidRPr="00F34192" w:rsidRDefault="005A28F7" w:rsidP="00AA0E88">
            <w:pPr>
              <w:ind w:right="138"/>
              <w:jc w:val="right"/>
              <w:rPr>
                <w:rFonts w:ascii="Angsana New" w:hAnsi="Angsana New"/>
              </w:rPr>
            </w:pPr>
            <w:r w:rsidRPr="005A28F7">
              <w:rPr>
                <w:rFonts w:ascii="Angsana New" w:hAnsi="Angsana New"/>
              </w:rPr>
              <w:t>310,349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77777777" w:rsidR="006F57E8" w:rsidRPr="008A703E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8A703E">
              <w:rPr>
                <w:rFonts w:ascii="Angsana New" w:hAnsi="Angsana New" w:hint="cs"/>
                <w:cs/>
              </w:rPr>
              <w:t>291</w:t>
            </w:r>
            <w:r w:rsidR="00955046" w:rsidRPr="008A703E">
              <w:rPr>
                <w:rFonts w:ascii="Angsana New" w:hAnsi="Angsana New"/>
              </w:rPr>
              <w:t>,6</w:t>
            </w:r>
            <w:r w:rsidRPr="008A703E">
              <w:rPr>
                <w:rFonts w:ascii="Angsana New" w:hAnsi="Angsana New" w:hint="cs"/>
                <w:cs/>
              </w:rPr>
              <w:t>4</w:t>
            </w:r>
            <w:r w:rsidR="00853793">
              <w:rPr>
                <w:rFonts w:ascii="Angsana New" w:hAnsi="Angsana New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E09" w14:textId="77777777" w:rsidR="006F57E8" w:rsidRPr="0032663E" w:rsidRDefault="00F34192" w:rsidP="00944CCA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F34192">
              <w:rPr>
                <w:rFonts w:ascii="Angsana New" w:hAnsi="Angsana New"/>
              </w:rPr>
              <w:t>91,640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77777777" w:rsidR="006F57E8" w:rsidRPr="00944CCA" w:rsidRDefault="006D5575" w:rsidP="00944CCA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48</w:t>
            </w:r>
            <w:r w:rsidR="006F57E8" w:rsidRPr="00944CCA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472</w:t>
            </w:r>
          </w:p>
        </w:tc>
      </w:tr>
    </w:tbl>
    <w:p w14:paraId="78752F85" w14:textId="77777777" w:rsidR="00122B51" w:rsidRPr="00122B51" w:rsidRDefault="004F53FA" w:rsidP="00122B51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D55147">
        <w:rPr>
          <w:rFonts w:ascii="Angsana New" w:hAnsi="Angsana New" w:hint="cs"/>
          <w:b/>
          <w:bCs/>
          <w:cs/>
        </w:rPr>
        <w:lastRenderedPageBreak/>
        <w:t>เจ้าหนี้การค้าและเจ้าหนี้</w:t>
      </w:r>
      <w:r w:rsidR="000F30D4">
        <w:rPr>
          <w:rFonts w:ascii="Angsana New" w:hAnsi="Angsana New" w:hint="cs"/>
          <w:b/>
          <w:bCs/>
          <w:cs/>
        </w:rPr>
        <w:t>หมุนเวียน</w:t>
      </w:r>
      <w:r w:rsidRPr="00D55147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8B0145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4"/>
        <w:gridCol w:w="1451"/>
        <w:gridCol w:w="1452"/>
        <w:gridCol w:w="1452"/>
        <w:gridCol w:w="1452"/>
      </w:tblGrid>
      <w:tr w:rsidR="004F53FA" w:rsidRPr="00CD157D" w14:paraId="2A7BF48C" w14:textId="77777777" w:rsidTr="0058746B">
        <w:tc>
          <w:tcPr>
            <w:tcW w:w="4034" w:type="dxa"/>
            <w:vMerge w:val="restart"/>
            <w:vAlign w:val="center"/>
          </w:tcPr>
          <w:p w14:paraId="7F545D56" w14:textId="77777777" w:rsidR="004F53FA" w:rsidRPr="00C25895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 xml:space="preserve">รายการ </w:t>
            </w:r>
          </w:p>
        </w:tc>
        <w:tc>
          <w:tcPr>
            <w:tcW w:w="2903" w:type="dxa"/>
            <w:gridSpan w:val="2"/>
          </w:tcPr>
          <w:p w14:paraId="628DB044" w14:textId="77777777" w:rsidR="004F53FA" w:rsidRPr="00C25895" w:rsidRDefault="004F53FA" w:rsidP="007504FD">
            <w:pPr>
              <w:ind w:left="-94" w:right="-109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</w:tcPr>
          <w:p w14:paraId="70AFFCA3" w14:textId="77777777" w:rsidR="004F53FA" w:rsidRPr="00CD157D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D5575" w:rsidRPr="00CD157D" w14:paraId="3C4CAFF3" w14:textId="77777777" w:rsidTr="00131C12">
        <w:tc>
          <w:tcPr>
            <w:tcW w:w="4034" w:type="dxa"/>
            <w:vMerge/>
            <w:tcBorders>
              <w:bottom w:val="single" w:sz="4" w:space="0" w:color="auto"/>
            </w:tcBorders>
          </w:tcPr>
          <w:p w14:paraId="70617819" w14:textId="77777777" w:rsidR="006D5575" w:rsidRPr="00C25895" w:rsidRDefault="006D5575" w:rsidP="006D557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14:paraId="66493DBB" w14:textId="77777777" w:rsidR="006D5575" w:rsidRPr="00410784" w:rsidRDefault="006D5575" w:rsidP="006D557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="0032663E">
              <w:rPr>
                <w:rFonts w:ascii="Angsana New" w:hAnsi="Angsana New"/>
              </w:rPr>
              <w:t>0</w:t>
            </w:r>
            <w:r w:rsidRPr="00154D39">
              <w:rPr>
                <w:rFonts w:ascii="Angsana New" w:hAnsi="Angsana New"/>
              </w:rPr>
              <w:t xml:space="preserve"> </w:t>
            </w:r>
            <w:r w:rsidR="0032663E">
              <w:rPr>
                <w:rFonts w:ascii="Angsana New" w:hAnsi="Angsana New" w:hint="cs"/>
                <w:cs/>
              </w:rPr>
              <w:t>มิ.ย</w:t>
            </w:r>
            <w:r w:rsidRPr="00154D39">
              <w:rPr>
                <w:rFonts w:ascii="Angsana New" w:hAnsi="Angsana New" w:hint="cs"/>
                <w:cs/>
              </w:rPr>
              <w:t xml:space="preserve">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22D22972" w14:textId="77777777" w:rsidR="006D5575" w:rsidRPr="00C939E7" w:rsidRDefault="006D5575" w:rsidP="006D5575">
            <w:pPr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738CAD36" w14:textId="77777777" w:rsidR="006D5575" w:rsidRPr="00410784" w:rsidRDefault="006D5575" w:rsidP="006D5575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4D39">
              <w:rPr>
                <w:rFonts w:ascii="Angsana New" w:hAnsi="Angsana New" w:hint="cs"/>
                <w:cs/>
              </w:rPr>
              <w:t>3</w:t>
            </w:r>
            <w:r w:rsidR="0032663E">
              <w:rPr>
                <w:rFonts w:ascii="Angsana New" w:hAnsi="Angsana New"/>
              </w:rPr>
              <w:t>0</w:t>
            </w:r>
            <w:r w:rsidRPr="00154D39">
              <w:rPr>
                <w:rFonts w:ascii="Angsana New" w:hAnsi="Angsana New"/>
              </w:rPr>
              <w:t xml:space="preserve"> </w:t>
            </w:r>
            <w:r w:rsidR="0032663E">
              <w:rPr>
                <w:rFonts w:ascii="Angsana New" w:hAnsi="Angsana New" w:hint="cs"/>
                <w:cs/>
              </w:rPr>
              <w:t>มิ.ย</w:t>
            </w:r>
            <w:r w:rsidRPr="00154D39">
              <w:rPr>
                <w:rFonts w:ascii="Angsana New" w:hAnsi="Angsana New" w:hint="cs"/>
                <w:cs/>
              </w:rPr>
              <w:t xml:space="preserve">. </w:t>
            </w:r>
            <w:r w:rsidRPr="00154D39">
              <w:rPr>
                <w:rFonts w:ascii="Angsana New" w:hAnsi="Angsana New"/>
              </w:rPr>
              <w:t>2565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76DDF6A9" w14:textId="77777777" w:rsidR="006D5575" w:rsidRPr="00C939E7" w:rsidRDefault="006D5575" w:rsidP="006D5575">
            <w:pPr>
              <w:ind w:left="-108" w:right="-95"/>
              <w:jc w:val="center"/>
              <w:rPr>
                <w:rFonts w:ascii="Angsana New" w:hAnsi="Angsana New"/>
              </w:rPr>
            </w:pPr>
            <w:r w:rsidRPr="00154D39">
              <w:rPr>
                <w:rFonts w:ascii="Angsana New" w:hAnsi="Angsana New"/>
              </w:rPr>
              <w:t xml:space="preserve">31 </w:t>
            </w:r>
            <w:r w:rsidRPr="00154D39">
              <w:rPr>
                <w:rFonts w:ascii="Angsana New" w:hAnsi="Angsana New" w:hint="cs"/>
                <w:cs/>
              </w:rPr>
              <w:t xml:space="preserve">ธ.ค. </w:t>
            </w:r>
            <w:r w:rsidRPr="00154D39">
              <w:rPr>
                <w:rFonts w:ascii="Angsana New" w:hAnsi="Angsana New"/>
              </w:rPr>
              <w:t>2564</w:t>
            </w:r>
          </w:p>
        </w:tc>
      </w:tr>
      <w:tr w:rsidR="00E05DA1" w:rsidRPr="008C6F88" w14:paraId="44B76FC5" w14:textId="77777777" w:rsidTr="0058746B">
        <w:tc>
          <w:tcPr>
            <w:tcW w:w="4034" w:type="dxa"/>
            <w:tcBorders>
              <w:bottom w:val="nil"/>
            </w:tcBorders>
          </w:tcPr>
          <w:p w14:paraId="6506CF2C" w14:textId="77777777" w:rsidR="00E05DA1" w:rsidRPr="008C6F88" w:rsidRDefault="00E05DA1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เจ้าหนี้การค้า</w:t>
            </w:r>
          </w:p>
        </w:tc>
        <w:tc>
          <w:tcPr>
            <w:tcW w:w="1451" w:type="dxa"/>
            <w:tcBorders>
              <w:bottom w:val="nil"/>
            </w:tcBorders>
          </w:tcPr>
          <w:p w14:paraId="5146B947" w14:textId="77777777" w:rsidR="00E05DA1" w:rsidRPr="0032663E" w:rsidRDefault="005A28F7" w:rsidP="00681BD3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5A28F7">
              <w:rPr>
                <w:rFonts w:ascii="Angsana New" w:hAnsi="Angsana New"/>
              </w:rPr>
              <w:t>320,632</w:t>
            </w:r>
          </w:p>
        </w:tc>
        <w:tc>
          <w:tcPr>
            <w:tcW w:w="1452" w:type="dxa"/>
            <w:tcBorders>
              <w:bottom w:val="nil"/>
            </w:tcBorders>
          </w:tcPr>
          <w:p w14:paraId="213EC105" w14:textId="77777777" w:rsidR="00E05DA1" w:rsidRPr="00972E6D" w:rsidRDefault="006D5575" w:rsidP="004A31C5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264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835</w:t>
            </w:r>
          </w:p>
        </w:tc>
        <w:tc>
          <w:tcPr>
            <w:tcW w:w="1452" w:type="dxa"/>
            <w:tcBorders>
              <w:bottom w:val="nil"/>
            </w:tcBorders>
          </w:tcPr>
          <w:p w14:paraId="7F7FA9B0" w14:textId="77777777" w:rsidR="00E05DA1" w:rsidRPr="0032663E" w:rsidRDefault="00FC556C" w:rsidP="00214930">
            <w:pPr>
              <w:ind w:right="107"/>
              <w:jc w:val="right"/>
              <w:rPr>
                <w:rFonts w:ascii="Angsana New" w:hAnsi="Angsana New"/>
                <w:highlight w:val="yellow"/>
                <w:cs/>
              </w:rPr>
            </w:pPr>
            <w:r w:rsidRPr="00FC556C">
              <w:rPr>
                <w:rFonts w:ascii="Angsana New" w:hAnsi="Angsana New"/>
              </w:rPr>
              <w:t>18,07</w:t>
            </w:r>
            <w:r w:rsidR="00ED1608">
              <w:rPr>
                <w:rFonts w:ascii="Angsana New" w:hAnsi="Angsana New"/>
              </w:rPr>
              <w:t>5</w:t>
            </w:r>
          </w:p>
        </w:tc>
        <w:tc>
          <w:tcPr>
            <w:tcW w:w="1452" w:type="dxa"/>
            <w:tcBorders>
              <w:bottom w:val="nil"/>
            </w:tcBorders>
          </w:tcPr>
          <w:p w14:paraId="5F9DD313" w14:textId="77777777" w:rsidR="00E05DA1" w:rsidRPr="00072DAB" w:rsidRDefault="006D5575" w:rsidP="00E05DA1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</w:t>
            </w:r>
            <w:r w:rsidR="00CE3BF4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202</w:t>
            </w:r>
          </w:p>
        </w:tc>
      </w:tr>
      <w:tr w:rsidR="0042306C" w:rsidRPr="008C6F88" w14:paraId="18BCACFF" w14:textId="77777777" w:rsidTr="0058746B">
        <w:tc>
          <w:tcPr>
            <w:tcW w:w="4034" w:type="dxa"/>
            <w:tcBorders>
              <w:top w:val="nil"/>
              <w:bottom w:val="nil"/>
            </w:tcBorders>
          </w:tcPr>
          <w:p w14:paraId="4C47B9AC" w14:textId="77777777" w:rsidR="0042306C" w:rsidRPr="008C6F88" w:rsidRDefault="0042306C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76AAE4E8" w14:textId="77777777" w:rsidR="0042306C" w:rsidRPr="0032663E" w:rsidRDefault="0042306C" w:rsidP="00681BD3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151C87ED" w14:textId="77777777" w:rsidR="0042306C" w:rsidRPr="00972E6D" w:rsidRDefault="0042306C" w:rsidP="004A31C5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02975B74" w14:textId="77777777" w:rsidR="0042306C" w:rsidRPr="0032663E" w:rsidRDefault="0042306C" w:rsidP="00214930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039C2824" w14:textId="77777777" w:rsidR="0042306C" w:rsidRPr="00072DAB" w:rsidRDefault="0042306C" w:rsidP="00E05DA1">
            <w:pPr>
              <w:ind w:right="138"/>
              <w:jc w:val="right"/>
              <w:rPr>
                <w:rFonts w:ascii="Angsana New" w:hAnsi="Angsana New"/>
                <w:cs/>
              </w:rPr>
            </w:pPr>
          </w:p>
        </w:tc>
      </w:tr>
      <w:tr w:rsidR="003676B5" w:rsidRPr="00CD157D" w14:paraId="44564A17" w14:textId="77777777" w:rsidTr="0058746B">
        <w:tc>
          <w:tcPr>
            <w:tcW w:w="4034" w:type="dxa"/>
            <w:tcBorders>
              <w:top w:val="nil"/>
              <w:bottom w:val="nil"/>
            </w:tcBorders>
          </w:tcPr>
          <w:p w14:paraId="19457AC9" w14:textId="77777777"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1984388B" w14:textId="77777777" w:rsidR="003676B5" w:rsidRPr="0032663E" w:rsidRDefault="005A28F7" w:rsidP="004954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5A28F7">
              <w:rPr>
                <w:rFonts w:ascii="Angsana New" w:hAnsi="Angsana New"/>
              </w:rPr>
              <w:t>17,65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0079DB38" w14:textId="77777777" w:rsidR="003676B5" w:rsidRPr="00972E6D" w:rsidRDefault="006D5575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23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175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5DDB9D57" w14:textId="77777777" w:rsidR="003676B5" w:rsidRPr="0032663E" w:rsidRDefault="00FC556C" w:rsidP="00F22C3A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FC556C">
              <w:rPr>
                <w:rFonts w:ascii="Angsana New" w:hAnsi="Angsana New"/>
              </w:rPr>
              <w:t>6,193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4D2FF852" w14:textId="77777777" w:rsidR="003676B5" w:rsidRPr="00072DAB" w:rsidRDefault="00836892" w:rsidP="003676B5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 w:rsidR="00CE3BF4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842</w:t>
            </w:r>
          </w:p>
        </w:tc>
      </w:tr>
      <w:tr w:rsidR="003676B5" w:rsidRPr="00CD157D" w14:paraId="6841F2AB" w14:textId="77777777" w:rsidTr="0058746B">
        <w:tc>
          <w:tcPr>
            <w:tcW w:w="4034" w:type="dxa"/>
            <w:tcBorders>
              <w:top w:val="nil"/>
              <w:bottom w:val="nil"/>
            </w:tcBorders>
          </w:tcPr>
          <w:p w14:paraId="3D652833" w14:textId="77777777"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6CC4102E" w14:textId="77777777" w:rsidR="003676B5" w:rsidRPr="0032663E" w:rsidRDefault="005A28F7" w:rsidP="004954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5A28F7">
              <w:rPr>
                <w:rFonts w:ascii="Angsana New" w:hAnsi="Angsana New"/>
              </w:rPr>
              <w:t>128,064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38ADA4E1" w14:textId="77777777" w:rsidR="003676B5" w:rsidRPr="00972E6D" w:rsidRDefault="006D5575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82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455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789B226D" w14:textId="77777777" w:rsidR="003676B5" w:rsidRPr="0032663E" w:rsidRDefault="00FC556C" w:rsidP="00F22C3A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FC556C">
              <w:rPr>
                <w:rFonts w:ascii="Angsana New" w:hAnsi="Angsana New"/>
              </w:rPr>
              <w:t>156</w:t>
            </w:r>
          </w:p>
        </w:tc>
        <w:tc>
          <w:tcPr>
            <w:tcW w:w="1452" w:type="dxa"/>
            <w:tcBorders>
              <w:top w:val="nil"/>
              <w:bottom w:val="nil"/>
            </w:tcBorders>
          </w:tcPr>
          <w:p w14:paraId="7284B5DE" w14:textId="77777777" w:rsidR="003676B5" w:rsidRPr="00072DAB" w:rsidRDefault="00836892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364</w:t>
            </w:r>
          </w:p>
        </w:tc>
      </w:tr>
      <w:tr w:rsidR="0042306C" w:rsidRPr="00CD157D" w14:paraId="74EED5E6" w14:textId="77777777" w:rsidTr="0058746B">
        <w:tc>
          <w:tcPr>
            <w:tcW w:w="4034" w:type="dxa"/>
            <w:tcBorders>
              <w:top w:val="nil"/>
              <w:bottom w:val="nil"/>
            </w:tcBorders>
          </w:tcPr>
          <w:p w14:paraId="45076F0D" w14:textId="77777777" w:rsidR="0042306C" w:rsidRPr="008C6F88" w:rsidRDefault="00C96C81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="0042306C" w:rsidRPr="008C6F88">
              <w:rPr>
                <w:rFonts w:ascii="Angsana New" w:hAnsi="Angsana New" w:hint="cs"/>
                <w:cs/>
              </w:rPr>
              <w:t>อื่น</w:t>
            </w:r>
            <w:r w:rsidR="0042306C"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306C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451" w:type="dxa"/>
            <w:tcBorders>
              <w:top w:val="nil"/>
              <w:bottom w:val="single" w:sz="4" w:space="0" w:color="auto"/>
            </w:tcBorders>
          </w:tcPr>
          <w:p w14:paraId="493C12E6" w14:textId="77777777" w:rsidR="0042306C" w:rsidRPr="0032663E" w:rsidRDefault="005A28F7" w:rsidP="0042306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5A28F7">
              <w:rPr>
                <w:rFonts w:ascii="Angsana New" w:hAnsi="Angsana New"/>
              </w:rPr>
              <w:t>56,428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20ADDED8" w14:textId="77777777" w:rsidR="0042306C" w:rsidRPr="00972E6D" w:rsidRDefault="006D5575" w:rsidP="004A3814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19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535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494ABD6A" w14:textId="77777777" w:rsidR="0042306C" w:rsidRPr="0032663E" w:rsidRDefault="00FC556C" w:rsidP="0042306C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FC556C">
              <w:rPr>
                <w:rFonts w:ascii="Angsana New" w:hAnsi="Angsana New"/>
              </w:rPr>
              <w:t>29,630</w:t>
            </w: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</w:tcPr>
          <w:p w14:paraId="53516725" w14:textId="77777777" w:rsidR="0042306C" w:rsidRPr="00072DAB" w:rsidRDefault="00836892" w:rsidP="0042306C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 w:rsidR="00CE3BF4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184</w:t>
            </w:r>
          </w:p>
        </w:tc>
      </w:tr>
      <w:tr w:rsidR="0042306C" w:rsidRPr="00CD157D" w14:paraId="4B7D0261" w14:textId="77777777" w:rsidTr="0058746B">
        <w:tc>
          <w:tcPr>
            <w:tcW w:w="4034" w:type="dxa"/>
            <w:tcBorders>
              <w:top w:val="nil"/>
            </w:tcBorders>
          </w:tcPr>
          <w:p w14:paraId="0990C222" w14:textId="77777777" w:rsidR="0042306C" w:rsidRPr="008C6F88" w:rsidRDefault="0042306C" w:rsidP="0042306C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11744348" w14:textId="77777777" w:rsidR="0042306C" w:rsidRPr="0032663E" w:rsidRDefault="005A28F7" w:rsidP="004954FC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5A28F7">
              <w:rPr>
                <w:rFonts w:ascii="Angsana New" w:hAnsi="Angsana New"/>
              </w:rPr>
              <w:t>202,146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3445EC16" w14:textId="77777777" w:rsidR="0042306C" w:rsidRPr="00972E6D" w:rsidRDefault="00CE3BF4" w:rsidP="00001810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/>
              </w:rPr>
              <w:t>1</w:t>
            </w:r>
            <w:r w:rsidR="00836892" w:rsidRPr="00972E6D">
              <w:rPr>
                <w:rFonts w:ascii="Angsana New" w:hAnsi="Angsana New" w:hint="cs"/>
                <w:cs/>
              </w:rPr>
              <w:t>25</w:t>
            </w:r>
            <w:r w:rsidRPr="00972E6D">
              <w:rPr>
                <w:rFonts w:ascii="Angsana New" w:hAnsi="Angsana New"/>
              </w:rPr>
              <w:t>,</w:t>
            </w:r>
            <w:r w:rsidR="00836892" w:rsidRPr="00972E6D">
              <w:rPr>
                <w:rFonts w:ascii="Angsana New" w:hAnsi="Angsana New" w:hint="cs"/>
                <w:cs/>
              </w:rPr>
              <w:t>165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97ED40B" w14:textId="77777777" w:rsidR="0042306C" w:rsidRPr="0032663E" w:rsidRDefault="00FC556C" w:rsidP="00F22C3A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FC556C">
              <w:rPr>
                <w:rFonts w:ascii="Angsana New" w:hAnsi="Angsana New"/>
              </w:rPr>
              <w:t>35,979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119991DA" w14:textId="77777777" w:rsidR="0042306C" w:rsidRPr="00072DAB" w:rsidRDefault="00CE3BF4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836892"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36892">
              <w:rPr>
                <w:rFonts w:ascii="Angsana New" w:hAnsi="Angsana New" w:hint="cs"/>
                <w:cs/>
              </w:rPr>
              <w:t>390</w:t>
            </w:r>
          </w:p>
        </w:tc>
      </w:tr>
      <w:tr w:rsidR="0042306C" w:rsidRPr="00CD157D" w14:paraId="26D3D8E4" w14:textId="77777777" w:rsidTr="0058746B">
        <w:tc>
          <w:tcPr>
            <w:tcW w:w="4034" w:type="dxa"/>
            <w:vAlign w:val="bottom"/>
          </w:tcPr>
          <w:p w14:paraId="15D12732" w14:textId="77777777" w:rsidR="0042306C" w:rsidRPr="008C6F88" w:rsidRDefault="0042306C" w:rsidP="009D0D83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51" w:type="dxa"/>
            <w:vAlign w:val="center"/>
          </w:tcPr>
          <w:p w14:paraId="13D9687B" w14:textId="77777777" w:rsidR="0042306C" w:rsidRPr="0032663E" w:rsidRDefault="005A28F7" w:rsidP="00EA6F29">
            <w:pPr>
              <w:ind w:right="138"/>
              <w:jc w:val="right"/>
              <w:rPr>
                <w:rFonts w:ascii="Angsana New" w:hAnsi="Angsana New"/>
                <w:highlight w:val="yellow"/>
              </w:rPr>
            </w:pPr>
            <w:r w:rsidRPr="005A28F7">
              <w:rPr>
                <w:rFonts w:ascii="Angsana New" w:hAnsi="Angsana New"/>
              </w:rPr>
              <w:t>522,778</w:t>
            </w:r>
          </w:p>
        </w:tc>
        <w:tc>
          <w:tcPr>
            <w:tcW w:w="1452" w:type="dxa"/>
            <w:vAlign w:val="center"/>
          </w:tcPr>
          <w:p w14:paraId="1689FCD2" w14:textId="77777777" w:rsidR="0042306C" w:rsidRPr="00972E6D" w:rsidRDefault="00836892" w:rsidP="00EA6F29">
            <w:pPr>
              <w:ind w:right="138"/>
              <w:jc w:val="right"/>
              <w:rPr>
                <w:rFonts w:ascii="Angsana New" w:hAnsi="Angsana New"/>
              </w:rPr>
            </w:pPr>
            <w:r w:rsidRPr="00972E6D">
              <w:rPr>
                <w:rFonts w:ascii="Angsana New" w:hAnsi="Angsana New" w:hint="cs"/>
                <w:cs/>
              </w:rPr>
              <w:t>390</w:t>
            </w:r>
            <w:r w:rsidR="00CE3BF4" w:rsidRPr="00972E6D">
              <w:rPr>
                <w:rFonts w:ascii="Angsana New" w:hAnsi="Angsana New"/>
              </w:rPr>
              <w:t>,</w:t>
            </w:r>
            <w:r w:rsidRPr="00972E6D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452" w:type="dxa"/>
            <w:vAlign w:val="center"/>
          </w:tcPr>
          <w:p w14:paraId="46B4B85D" w14:textId="77777777" w:rsidR="0042306C" w:rsidRPr="0032663E" w:rsidRDefault="00FC556C" w:rsidP="00EA6F29">
            <w:pPr>
              <w:ind w:right="107"/>
              <w:jc w:val="right"/>
              <w:rPr>
                <w:rFonts w:ascii="Angsana New" w:hAnsi="Angsana New"/>
                <w:highlight w:val="yellow"/>
              </w:rPr>
            </w:pPr>
            <w:r w:rsidRPr="00FC556C">
              <w:rPr>
                <w:rFonts w:ascii="Angsana New" w:hAnsi="Angsana New"/>
              </w:rPr>
              <w:t>54,05</w:t>
            </w:r>
            <w:r w:rsidR="00ED1608">
              <w:rPr>
                <w:rFonts w:ascii="Angsana New" w:hAnsi="Angsana New"/>
              </w:rPr>
              <w:t>4</w:t>
            </w:r>
          </w:p>
        </w:tc>
        <w:tc>
          <w:tcPr>
            <w:tcW w:w="1452" w:type="dxa"/>
            <w:vAlign w:val="center"/>
          </w:tcPr>
          <w:p w14:paraId="1E11AAD8" w14:textId="77777777" w:rsidR="0042306C" w:rsidRPr="00072DAB" w:rsidRDefault="00836892" w:rsidP="00EA6F29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</w:t>
            </w:r>
            <w:r w:rsidR="00CE3BF4"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592</w:t>
            </w:r>
          </w:p>
        </w:tc>
      </w:tr>
    </w:tbl>
    <w:p w14:paraId="2834740D" w14:textId="77777777"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7F54ECA9" w14:textId="77777777" w:rsidR="005C7650" w:rsidRPr="000659F1" w:rsidRDefault="005C7650" w:rsidP="00F634CA">
      <w:pPr>
        <w:tabs>
          <w:tab w:val="left" w:pos="392"/>
          <w:tab w:val="left" w:pos="900"/>
          <w:tab w:val="left" w:pos="1440"/>
        </w:tabs>
        <w:ind w:right="-302"/>
        <w:rPr>
          <w:rFonts w:ascii="Angsana New" w:hAnsi="Angsana New"/>
          <w:sz w:val="6"/>
          <w:szCs w:val="6"/>
        </w:rPr>
      </w:pPr>
    </w:p>
    <w:p w14:paraId="78081CB5" w14:textId="77777777" w:rsidR="005273A4" w:rsidRDefault="005273A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376F77" w:rsidRDefault="006F741E" w:rsidP="0052312D">
      <w:pPr>
        <w:ind w:right="-194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857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2"/>
        <w:gridCol w:w="1189"/>
        <w:gridCol w:w="1190"/>
        <w:gridCol w:w="1232"/>
        <w:gridCol w:w="1234"/>
      </w:tblGrid>
      <w:tr w:rsidR="00415290" w:rsidRPr="005273A4" w14:paraId="69BA7D37" w14:textId="77777777" w:rsidTr="00ED1608">
        <w:trPr>
          <w:cantSplit/>
          <w:trHeight w:val="20"/>
        </w:trPr>
        <w:tc>
          <w:tcPr>
            <w:tcW w:w="5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E3B0" w14:textId="77777777" w:rsidR="00415290" w:rsidRPr="00376F77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" w:name="OLE_LINK1"/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469" w:rsidRPr="005273A4" w14:paraId="2CEEB47A" w14:textId="77777777" w:rsidTr="00ED1608">
        <w:trPr>
          <w:cantSplit/>
          <w:trHeight w:val="391"/>
        </w:trPr>
        <w:tc>
          <w:tcPr>
            <w:tcW w:w="5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9666" w14:textId="77777777" w:rsidR="00836892" w:rsidRPr="00376F77" w:rsidRDefault="00836892" w:rsidP="00836892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A4B8" w14:textId="77777777" w:rsidR="00836892" w:rsidRPr="00836892" w:rsidRDefault="00836892" w:rsidP="0083689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32663E">
              <w:rPr>
                <w:rFonts w:ascii="Angsana New" w:hAnsi="Angsana New"/>
                <w:sz w:val="28"/>
                <w:szCs w:val="28"/>
              </w:rPr>
              <w:t>0</w:t>
            </w:r>
            <w:r w:rsidRPr="008368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663E">
              <w:rPr>
                <w:rFonts w:ascii="Angsana New" w:hAnsi="Angsana New" w:hint="cs"/>
                <w:sz w:val="28"/>
                <w:szCs w:val="28"/>
                <w:cs/>
              </w:rPr>
              <w:t>มิ.ย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83689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77777777" w:rsidR="00836892" w:rsidRPr="00836892" w:rsidRDefault="00836892" w:rsidP="0083689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3689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0A1A" w14:textId="77777777" w:rsidR="00836892" w:rsidRPr="00836892" w:rsidRDefault="00836892" w:rsidP="0083689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32663E">
              <w:rPr>
                <w:rFonts w:ascii="Angsana New" w:hAnsi="Angsana New"/>
                <w:sz w:val="28"/>
                <w:szCs w:val="28"/>
              </w:rPr>
              <w:t>0</w:t>
            </w:r>
            <w:r w:rsidRPr="008368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663E">
              <w:rPr>
                <w:rFonts w:ascii="Angsana New" w:hAnsi="Angsana New" w:hint="cs"/>
                <w:sz w:val="28"/>
                <w:szCs w:val="28"/>
                <w:cs/>
              </w:rPr>
              <w:t>มิ.ย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83689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77777777" w:rsidR="00836892" w:rsidRPr="00836892" w:rsidRDefault="00836892" w:rsidP="00836892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68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36892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83689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50469" w:rsidRPr="005273A4" w14:paraId="6F44C9CF" w14:textId="77777777" w:rsidTr="00ED1608">
        <w:trPr>
          <w:cantSplit/>
          <w:trHeight w:val="20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E803B" w14:textId="77777777" w:rsidR="00836892" w:rsidRPr="00376F77" w:rsidRDefault="00836892" w:rsidP="0083689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hint="cs"/>
                <w:sz w:val="28"/>
                <w:szCs w:val="28"/>
                <w:cs/>
              </w:rPr>
              <w:t>ยอด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คงเหลือยกมาต้นงวด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A32CF" w14:textId="77777777" w:rsidR="00836892" w:rsidRPr="00311307" w:rsidRDefault="004671BE" w:rsidP="00F908ED">
            <w:pPr>
              <w:spacing w:line="360" w:lineRule="exact"/>
              <w:ind w:left="-20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21,35</w:t>
            </w:r>
            <w:r w:rsidR="00E260CC" w:rsidRPr="00311307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77777777" w:rsidR="00836892" w:rsidRPr="00311307" w:rsidRDefault="00780FC9" w:rsidP="0083689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100,100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1F5A9" w14:textId="77777777" w:rsidR="00836892" w:rsidRPr="00311307" w:rsidRDefault="004671BE" w:rsidP="0083689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9,716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77777777" w:rsidR="00836892" w:rsidRPr="00311307" w:rsidRDefault="00836892" w:rsidP="0083689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</w:tr>
      <w:tr w:rsidR="00350469" w:rsidRPr="005273A4" w14:paraId="3925ACF0" w14:textId="77777777" w:rsidTr="00ED1608">
        <w:trPr>
          <w:cantSplit/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EEAB5" w14:textId="77777777" w:rsidR="00C35B7D" w:rsidRPr="00376F77" w:rsidRDefault="00C35B7D" w:rsidP="00836892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C35B7D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hint="cs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EF9CC" w14:textId="77777777" w:rsidR="00C35B7D" w:rsidRPr="0032663E" w:rsidRDefault="003A4D0F" w:rsidP="00F908ED">
            <w:pPr>
              <w:spacing w:line="36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50469">
              <w:rPr>
                <w:rFonts w:ascii="Angsana New" w:hAnsi="Angsana New" w:cs="Angsana New"/>
                <w:sz w:val="28"/>
                <w:szCs w:val="28"/>
              </w:rPr>
              <w:t>386,543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1CAFF" w14:textId="77777777" w:rsidR="00C35B7D" w:rsidRPr="00311307" w:rsidRDefault="00C35B7D" w:rsidP="00922BBC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561D8" w14:textId="77777777" w:rsidR="00C35B7D" w:rsidRPr="00311307" w:rsidRDefault="00922BBC" w:rsidP="00836892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147,658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760B4" w14:textId="77777777" w:rsidR="00C35B7D" w:rsidRPr="00311307" w:rsidRDefault="00C35B7D" w:rsidP="00922BBC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50469" w:rsidRPr="005273A4" w14:paraId="2445BC3D" w14:textId="77777777" w:rsidTr="00ED1608">
        <w:trPr>
          <w:cantSplit/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83AF7" w14:textId="77777777" w:rsidR="00C35B7D" w:rsidRPr="00376F77" w:rsidRDefault="00C35B7D" w:rsidP="00C35B7D">
            <w:pPr>
              <w:spacing w:line="360" w:lineRule="exact"/>
              <w:ind w:right="116" w:firstLine="1862"/>
              <w:rPr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B1662" w14:textId="77777777" w:rsidR="00C35B7D" w:rsidRPr="0032663E" w:rsidRDefault="003A4D0F" w:rsidP="00F908ED">
            <w:pPr>
              <w:spacing w:line="36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3A4D0F">
              <w:rPr>
                <w:rFonts w:ascii="Angsana New" w:hAnsi="Angsana New" w:cs="Angsana New"/>
                <w:sz w:val="28"/>
                <w:szCs w:val="28"/>
                <w:cs/>
              </w:rPr>
              <w:t>63</w:t>
            </w:r>
            <w:r w:rsidRPr="003A4D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A4D0F">
              <w:rPr>
                <w:rFonts w:ascii="Angsana New" w:hAnsi="Angsana New" w:cs="Angsana New"/>
                <w:sz w:val="28"/>
                <w:szCs w:val="28"/>
                <w:cs/>
              </w:rPr>
              <w:t>474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82CB" w14:textId="77777777" w:rsidR="00C35B7D" w:rsidRPr="00311307" w:rsidRDefault="00C35B7D" w:rsidP="00922BBC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493BD" w14:textId="77777777" w:rsidR="00C35B7D" w:rsidRPr="00311307" w:rsidRDefault="00922BBC" w:rsidP="00C35B7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24,247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4AC5F" w14:textId="77777777" w:rsidR="00C35B7D" w:rsidRPr="00311307" w:rsidRDefault="00C35B7D" w:rsidP="00922BBC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130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50469" w:rsidRPr="005273A4" w14:paraId="3FABF914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3303A" w14:textId="77777777" w:rsidR="00C35B7D" w:rsidRPr="00A42612" w:rsidRDefault="00C35B7D" w:rsidP="00C35B7D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A4261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เงินจ่ายชำระระหว่างงวดไม่รวมดอกเบี้ย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DE028" w14:textId="77777777" w:rsidR="00C35B7D" w:rsidRPr="0032663E" w:rsidRDefault="00ED1608" w:rsidP="00F908ED">
            <w:pPr>
              <w:spacing w:line="360" w:lineRule="exact"/>
              <w:ind w:left="-108" w:right="2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(33,435</w:t>
            </w:r>
            <w:r w:rsidR="00F908ED" w:rsidRPr="00F908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77777777" w:rsidR="00C35B7D" w:rsidRPr="00CE74C2" w:rsidRDefault="00C35B7D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(64,992)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1E7ED" w14:textId="77777777" w:rsidR="00C35B7D" w:rsidRPr="0032663E" w:rsidRDefault="00922BBC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(14,322)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77777777" w:rsidR="00C35B7D" w:rsidRPr="0084321A" w:rsidRDefault="00C35B7D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577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50469" w:rsidRPr="005273A4" w14:paraId="2824DD77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F5D51" w14:textId="77777777" w:rsidR="00C35B7D" w:rsidRPr="00A42612" w:rsidRDefault="00C35B7D" w:rsidP="00C35B7D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36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BC4B2" w14:textId="77777777" w:rsidR="00C35B7D" w:rsidRPr="0032663E" w:rsidRDefault="00F908ED" w:rsidP="00F908ED">
            <w:pPr>
              <w:spacing w:line="360" w:lineRule="exact"/>
              <w:ind w:left="-108" w:right="4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908ED">
              <w:rPr>
                <w:rFonts w:ascii="Angsana New" w:hAnsi="Angsana New" w:cs="Angsana New"/>
                <w:sz w:val="28"/>
                <w:szCs w:val="28"/>
              </w:rPr>
              <w:t>(5,004)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77777777" w:rsidR="00C35B7D" w:rsidRPr="00CE74C2" w:rsidRDefault="00C35B7D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(1,717)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8BC8F" w14:textId="77777777" w:rsidR="00C35B7D" w:rsidRPr="0032663E" w:rsidRDefault="00922BBC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(1,920)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77777777" w:rsidR="00C35B7D" w:rsidRPr="0084321A" w:rsidRDefault="00C35B7D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780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908ED" w:rsidRPr="005273A4" w14:paraId="60F3DB99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0F4ED" w14:textId="77777777" w:rsidR="00F908ED" w:rsidRPr="00376F77" w:rsidRDefault="00F908ED" w:rsidP="00F908ED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ลดลงจากการลดค่าเช่า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- เงินต้น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0E1A5" w14:textId="77777777" w:rsidR="00F908ED" w:rsidRPr="00F908ED" w:rsidRDefault="00F908ED" w:rsidP="00F908ED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8E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D3D99" w14:textId="77777777" w:rsidR="00F908ED" w:rsidRPr="00CE74C2" w:rsidRDefault="00F908ED" w:rsidP="00F908E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(11,51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0FB70" w14:textId="77777777" w:rsidR="00F908ED" w:rsidRPr="00922BBC" w:rsidRDefault="00F908ED" w:rsidP="00F908ED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ABDE6" w14:textId="77777777" w:rsidR="00F908ED" w:rsidRPr="0084321A" w:rsidRDefault="00F908ED" w:rsidP="00F908E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,236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908ED" w:rsidRPr="00DB075E" w14:paraId="57410CA0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C5B85" w14:textId="77777777" w:rsidR="00F908ED" w:rsidRPr="00376F77" w:rsidRDefault="00F908ED" w:rsidP="00F908ED">
            <w:pPr>
              <w:spacing w:line="360" w:lineRule="exact"/>
              <w:ind w:right="116" w:firstLine="2034"/>
              <w:rPr>
                <w:rFonts w:ascii="Angsana New" w:hAnsi="Angsana New" w:cs="Angsana New"/>
                <w:spacing w:val="-10"/>
                <w:sz w:val="28"/>
                <w:szCs w:val="28"/>
                <w:highlight w:val="yellow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FB61C" w14:textId="77777777" w:rsidR="00F908ED" w:rsidRPr="00F908ED" w:rsidRDefault="00F908ED" w:rsidP="00F908ED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8E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A443D" w14:textId="77777777" w:rsidR="00F908ED" w:rsidRPr="00CE74C2" w:rsidRDefault="00F908ED" w:rsidP="00F908E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(257)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8997F" w14:textId="77777777" w:rsidR="00F908ED" w:rsidRPr="00922BBC" w:rsidRDefault="00F908ED" w:rsidP="00F908ED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585F6" w14:textId="77777777" w:rsidR="00F908ED" w:rsidRPr="0084321A" w:rsidRDefault="00F908ED" w:rsidP="00F908E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908ED" w:rsidRPr="00DB075E" w14:paraId="536F986D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E434B" w14:textId="77777777" w:rsidR="00F908ED" w:rsidRPr="009727D0" w:rsidRDefault="00F908ED" w:rsidP="00F908ED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88709" w14:textId="77777777" w:rsidR="00F908ED" w:rsidRPr="00F908ED" w:rsidRDefault="00F908ED" w:rsidP="00F908ED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08E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14899" w14:textId="77777777" w:rsidR="00F908ED" w:rsidRPr="00CE74C2" w:rsidRDefault="00F908ED" w:rsidP="00F908E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AF7D1" w14:textId="77777777" w:rsidR="00F908ED" w:rsidRPr="00922BBC" w:rsidRDefault="00F908ED" w:rsidP="00F908ED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1C56D" w14:textId="77777777" w:rsidR="00F908ED" w:rsidRPr="0084321A" w:rsidRDefault="00F908ED" w:rsidP="00F908E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0FC9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</w:tr>
      <w:tr w:rsidR="00F908ED" w:rsidRPr="00DB075E" w14:paraId="1E4B50E8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75F6B" w14:textId="77777777" w:rsidR="00F908ED" w:rsidRPr="00EE7A50" w:rsidRDefault="00F908ED" w:rsidP="00F908ED">
            <w:pPr>
              <w:spacing w:line="360" w:lineRule="exact"/>
              <w:ind w:right="116" w:firstLine="2552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EE7A5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- </w:t>
            </w:r>
            <w:r w:rsidRPr="00EE7A50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47333" w14:textId="77777777" w:rsidR="00F908ED" w:rsidRPr="00F908ED" w:rsidRDefault="00F908ED" w:rsidP="00F908ED">
            <w:pPr>
              <w:spacing w:line="360" w:lineRule="exact"/>
              <w:ind w:left="8" w:right="2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908E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43196" w14:textId="77777777" w:rsidR="00F908ED" w:rsidRPr="00CE74C2" w:rsidRDefault="00F908ED" w:rsidP="00F908E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F1AF7" w14:textId="77777777" w:rsidR="00F908ED" w:rsidRPr="00922BBC" w:rsidRDefault="00F908ED" w:rsidP="00F908ED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A368B" w14:textId="77777777" w:rsidR="00F908ED" w:rsidRPr="0084321A" w:rsidRDefault="00F908ED" w:rsidP="00F908E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0FC9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</w:tr>
      <w:tr w:rsidR="00350469" w:rsidRPr="00DB075E" w14:paraId="53D32611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C35B7D" w:rsidRPr="00376F77" w:rsidRDefault="00C35B7D" w:rsidP="00C35B7D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035BB" w14:textId="77777777" w:rsidR="00C35B7D" w:rsidRPr="0032663E" w:rsidRDefault="00F908ED" w:rsidP="00F908ED">
            <w:pPr>
              <w:spacing w:line="36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908ED">
              <w:rPr>
                <w:rFonts w:ascii="Angsana New" w:hAnsi="Angsana New" w:cs="Angsana New"/>
                <w:sz w:val="28"/>
                <w:szCs w:val="28"/>
              </w:rPr>
              <w:t>432,93</w:t>
            </w:r>
            <w:r w:rsidR="00ED160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77777777" w:rsidR="00C35B7D" w:rsidRPr="00CE74C2" w:rsidRDefault="00C35B7D" w:rsidP="00C35B7D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21,35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78C6C" w14:textId="77777777" w:rsidR="00C35B7D" w:rsidRPr="0032663E" w:rsidRDefault="00922BBC" w:rsidP="00C35B7D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165,379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77777777" w:rsidR="00C35B7D" w:rsidRPr="0084321A" w:rsidRDefault="00C35B7D" w:rsidP="00C35B7D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716</w:t>
            </w:r>
          </w:p>
        </w:tc>
      </w:tr>
      <w:tr w:rsidR="00350469" w:rsidRPr="005273A4" w14:paraId="316A4B15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C35B7D" w:rsidRPr="00376F77" w:rsidRDefault="00C35B7D" w:rsidP="00C35B7D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545D" w14:textId="77777777" w:rsidR="00C35B7D" w:rsidRPr="0032663E" w:rsidRDefault="00F908ED" w:rsidP="00F908ED">
            <w:pPr>
              <w:spacing w:line="360" w:lineRule="exact"/>
              <w:ind w:left="-108" w:right="1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F908ED">
              <w:rPr>
                <w:rFonts w:ascii="Angsana New" w:hAnsi="Angsana New" w:cs="Angsana New"/>
                <w:sz w:val="28"/>
                <w:szCs w:val="28"/>
              </w:rPr>
              <w:t>(58,591)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77777777" w:rsidR="00C35B7D" w:rsidRPr="00CE74C2" w:rsidRDefault="00C35B7D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(121)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BD8E" w14:textId="77777777" w:rsidR="00C35B7D" w:rsidRPr="0032663E" w:rsidRDefault="00922BBC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(22,382)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77777777" w:rsidR="00C35B7D" w:rsidRPr="0084321A" w:rsidRDefault="00C35B7D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50469" w:rsidRPr="005273A4" w14:paraId="65CCF66C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C35B7D" w:rsidRPr="00376F77" w:rsidRDefault="00C35B7D" w:rsidP="00C35B7D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0F4E5" w14:textId="77777777" w:rsidR="00C35B7D" w:rsidRPr="0032663E" w:rsidRDefault="00F908ED" w:rsidP="00F908ED">
            <w:pPr>
              <w:spacing w:line="36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908ED">
              <w:rPr>
                <w:rFonts w:ascii="Angsana New" w:hAnsi="Angsana New" w:cs="Angsana New"/>
                <w:sz w:val="28"/>
                <w:szCs w:val="28"/>
              </w:rPr>
              <w:t>374,34</w:t>
            </w:r>
            <w:r w:rsidR="00ED160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77777777" w:rsidR="00C35B7D" w:rsidRPr="00CE74C2" w:rsidRDefault="00C35B7D" w:rsidP="00C35B7D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21,23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DBF3A" w14:textId="77777777" w:rsidR="00C35B7D" w:rsidRPr="0032663E" w:rsidRDefault="00922BBC" w:rsidP="00C35B7D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142,997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77777777" w:rsidR="00C35B7D" w:rsidRPr="0084321A" w:rsidRDefault="00C35B7D" w:rsidP="00C35B7D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</w:tr>
      <w:tr w:rsidR="00350469" w:rsidRPr="005273A4" w14:paraId="0103A8A4" w14:textId="77777777" w:rsidTr="00ED1608">
        <w:trPr>
          <w:trHeight w:val="20"/>
        </w:trPr>
        <w:tc>
          <w:tcPr>
            <w:tcW w:w="5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C35B7D" w:rsidRPr="00376F77" w:rsidRDefault="00C35B7D" w:rsidP="00C35B7D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53F" w14:textId="77777777" w:rsidR="00C35B7D" w:rsidRPr="0032663E" w:rsidRDefault="00F908ED" w:rsidP="00F908ED">
            <w:pPr>
              <w:spacing w:line="360" w:lineRule="exact"/>
              <w:ind w:left="-108"/>
              <w:jc w:val="right"/>
              <w:rPr>
                <w:rFonts w:ascii="Angsana New" w:hAnsi="Angsana New" w:cs="Times New Roman"/>
                <w:sz w:val="28"/>
                <w:szCs w:val="35"/>
                <w:highlight w:val="yellow"/>
                <w:lang w:eastAsia="ko-KR"/>
              </w:rPr>
            </w:pPr>
            <w:r w:rsidRPr="00F908ED">
              <w:rPr>
                <w:rFonts w:ascii="Angsana New" w:hAnsi="Angsana New" w:cs="Times New Roman"/>
                <w:sz w:val="28"/>
                <w:szCs w:val="35"/>
                <w:lang w:eastAsia="ko-KR"/>
              </w:rPr>
              <w:t>(57,237)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77777777" w:rsidR="00C35B7D" w:rsidRPr="00CE74C2" w:rsidRDefault="00C35B7D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(21,23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E74C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80AA" w14:textId="77777777" w:rsidR="00C35B7D" w:rsidRPr="0032663E" w:rsidRDefault="00922BBC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(21,864)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77777777" w:rsidR="00C35B7D" w:rsidRPr="0084321A" w:rsidRDefault="00C35B7D" w:rsidP="00C35B7D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661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50469" w:rsidRPr="005273A4" w14:paraId="4E6DC28D" w14:textId="77777777" w:rsidTr="00ED1608">
        <w:trPr>
          <w:trHeight w:val="395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77777777" w:rsidR="00C35B7D" w:rsidRPr="00376F77" w:rsidRDefault="00C35B7D" w:rsidP="00C35B7D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A406" w14:textId="77777777" w:rsidR="00C35B7D" w:rsidRPr="0032663E" w:rsidRDefault="00F908ED" w:rsidP="00F908ED">
            <w:pPr>
              <w:tabs>
                <w:tab w:val="left" w:pos="115"/>
              </w:tabs>
              <w:spacing w:line="36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908ED">
              <w:rPr>
                <w:rFonts w:ascii="Angsana New" w:hAnsi="Angsana New" w:cs="Angsana New"/>
                <w:sz w:val="28"/>
                <w:szCs w:val="28"/>
              </w:rPr>
              <w:t>317,10</w:t>
            </w:r>
            <w:r w:rsidR="00ED160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77777777" w:rsidR="00C35B7D" w:rsidRPr="00CE74C2" w:rsidRDefault="00C35B7D" w:rsidP="00C35B7D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74C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1D68" w14:textId="77777777" w:rsidR="00C35B7D" w:rsidRPr="0032663E" w:rsidRDefault="00922BBC" w:rsidP="00922BBC">
            <w:pPr>
              <w:tabs>
                <w:tab w:val="left" w:pos="115"/>
              </w:tabs>
              <w:spacing w:line="360" w:lineRule="exact"/>
              <w:ind w:left="-108" w:right="14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922BBC">
              <w:rPr>
                <w:rFonts w:ascii="Angsana New" w:hAnsi="Angsana New" w:cs="Angsana New"/>
                <w:sz w:val="28"/>
                <w:szCs w:val="28"/>
              </w:rPr>
              <w:t>121,133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77777777" w:rsidR="00C35B7D" w:rsidRPr="0084321A" w:rsidRDefault="00C35B7D" w:rsidP="00C35B7D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bookmarkEnd w:id="1"/>
    </w:tbl>
    <w:p w14:paraId="63CD6E17" w14:textId="77777777" w:rsidR="00961A77" w:rsidRPr="00DB075E" w:rsidRDefault="00961A77" w:rsidP="00961A77">
      <w:pPr>
        <w:ind w:left="630" w:right="-871" w:firstLine="644"/>
        <w:rPr>
          <w:rFonts w:ascii="Angsana New" w:hAnsi="Angsana New"/>
          <w:sz w:val="4"/>
          <w:szCs w:val="4"/>
        </w:rPr>
      </w:pPr>
    </w:p>
    <w:p w14:paraId="5B056483" w14:textId="77777777" w:rsidR="006A5A19" w:rsidRPr="006F2DE7" w:rsidRDefault="006A5A19" w:rsidP="00B53C09">
      <w:pPr>
        <w:ind w:left="709" w:right="-194" w:firstLine="453"/>
        <w:jc w:val="thaiDistribute"/>
        <w:rPr>
          <w:cs/>
        </w:rPr>
      </w:pPr>
      <w:r w:rsidRPr="00FB033C">
        <w:rPr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FB033C">
        <w:rPr>
          <w:cs/>
        </w:rPr>
        <w:t>เวอร์</w:t>
      </w:r>
      <w:proofErr w:type="spellEnd"/>
      <w:r w:rsidRPr="00FB033C">
        <w:rPr>
          <w:cs/>
        </w:rPr>
        <w:t xml:space="preserve"> </w:t>
      </w:r>
      <w:r w:rsidRPr="0028490E">
        <w:rPr>
          <w:cs/>
        </w:rPr>
        <w:t xml:space="preserve">มีกำหนดชำระเป็นรายเดือน </w:t>
      </w:r>
      <w:r w:rsidR="00234DFE">
        <w:rPr>
          <w:rFonts w:hint="cs"/>
          <w:cs/>
        </w:rPr>
        <w:t>ตามอัตราที่ระบุไว้ในสัญญา</w:t>
      </w:r>
      <w:r w:rsidR="00ED1608">
        <w:t xml:space="preserve"> </w:t>
      </w:r>
    </w:p>
    <w:p w14:paraId="78EDCE9A" w14:textId="77777777" w:rsidR="006037B7" w:rsidRDefault="006A5A19" w:rsidP="00B53C09">
      <w:pPr>
        <w:ind w:left="284" w:right="-196" w:firstLine="906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561BE20E" w14:textId="77777777" w:rsidR="00780FC9" w:rsidRDefault="00780FC9" w:rsidP="00F634CA">
      <w:pPr>
        <w:ind w:left="284" w:right="-196" w:firstLine="1134"/>
        <w:jc w:val="thaiDistribute"/>
        <w:rPr>
          <w:b/>
          <w:bCs/>
          <w:sz w:val="29"/>
          <w:szCs w:val="29"/>
        </w:rPr>
      </w:pPr>
    </w:p>
    <w:p w14:paraId="06BC1386" w14:textId="77777777" w:rsidR="00A94640" w:rsidRDefault="00A94640" w:rsidP="00F634CA">
      <w:pPr>
        <w:ind w:left="284" w:right="-196" w:firstLine="1134"/>
        <w:jc w:val="thaiDistribute"/>
        <w:rPr>
          <w:b/>
          <w:bCs/>
          <w:sz w:val="29"/>
          <w:szCs w:val="29"/>
        </w:rPr>
        <w:sectPr w:rsidR="00A94640" w:rsidSect="00350DFD">
          <w:headerReference w:type="default" r:id="rId8"/>
          <w:footerReference w:type="default" r:id="rId9"/>
          <w:footerReference w:type="first" r:id="rId10"/>
          <w:pgSz w:w="11909" w:h="16834" w:code="9"/>
          <w:pgMar w:top="0" w:right="569" w:bottom="0" w:left="1049" w:header="568" w:footer="0" w:gutter="0"/>
          <w:pgNumType w:start="12"/>
          <w:cols w:space="720"/>
          <w:noEndnote/>
          <w:docGrid w:linePitch="435"/>
        </w:sectPr>
      </w:pPr>
    </w:p>
    <w:p w14:paraId="7845A663" w14:textId="77777777" w:rsidR="00480F8F" w:rsidRDefault="00480F8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10078" w:type="dxa"/>
        <w:tblInd w:w="430" w:type="dxa"/>
        <w:tblLook w:val="04A0" w:firstRow="1" w:lastRow="0" w:firstColumn="1" w:lastColumn="0" w:noHBand="0" w:noVBand="1"/>
      </w:tblPr>
      <w:tblGrid>
        <w:gridCol w:w="1805"/>
        <w:gridCol w:w="1121"/>
        <w:gridCol w:w="1134"/>
        <w:gridCol w:w="938"/>
        <w:gridCol w:w="1021"/>
        <w:gridCol w:w="1014"/>
        <w:gridCol w:w="1015"/>
        <w:gridCol w:w="1015"/>
        <w:gridCol w:w="1015"/>
      </w:tblGrid>
      <w:tr w:rsidR="004750E0" w:rsidRPr="001F57DD" w14:paraId="4E24E0D3" w14:textId="77777777" w:rsidTr="00F84F29">
        <w:tc>
          <w:tcPr>
            <w:tcW w:w="1805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121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34" w:type="dxa"/>
            <w:vMerge w:val="restart"/>
            <w:vAlign w:val="center"/>
          </w:tcPr>
          <w:p w14:paraId="2EDEA89A" w14:textId="77777777" w:rsidR="004750E0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38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21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4059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F84F29">
        <w:tc>
          <w:tcPr>
            <w:tcW w:w="1805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21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38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21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2030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4750E0" w:rsidRPr="001F57DD" w14:paraId="6503BAEF" w14:textId="77777777" w:rsidTr="00F84F29">
        <w:tc>
          <w:tcPr>
            <w:tcW w:w="1805" w:type="dxa"/>
            <w:vMerge/>
            <w:vAlign w:val="center"/>
          </w:tcPr>
          <w:p w14:paraId="2015D46C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21" w:type="dxa"/>
            <w:vMerge/>
            <w:vAlign w:val="center"/>
          </w:tcPr>
          <w:p w14:paraId="0083019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CE19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8" w:type="dxa"/>
            <w:vMerge/>
            <w:vAlign w:val="center"/>
          </w:tcPr>
          <w:p w14:paraId="35788E86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21" w:type="dxa"/>
            <w:vMerge/>
            <w:vAlign w:val="center"/>
          </w:tcPr>
          <w:p w14:paraId="6D007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450BB4F7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z w:val="24"/>
                <w:szCs w:val="24"/>
                <w:cs/>
              </w:rPr>
              <w:t>3</w:t>
            </w:r>
            <w:r w:rsidRPr="00D23A92">
              <w:rPr>
                <w:sz w:val="24"/>
                <w:szCs w:val="24"/>
              </w:rPr>
              <w:t xml:space="preserve">0 </w:t>
            </w:r>
            <w:r w:rsidRPr="00D23A92">
              <w:rPr>
                <w:sz w:val="24"/>
                <w:szCs w:val="24"/>
                <w:cs/>
              </w:rPr>
              <w:t xml:space="preserve">มิ.ย. </w:t>
            </w:r>
            <w:r w:rsidRPr="00D23A92">
              <w:rPr>
                <w:sz w:val="24"/>
                <w:szCs w:val="24"/>
              </w:rPr>
              <w:t>2565</w:t>
            </w:r>
          </w:p>
        </w:tc>
        <w:tc>
          <w:tcPr>
            <w:tcW w:w="1015" w:type="dxa"/>
            <w:vAlign w:val="center"/>
          </w:tcPr>
          <w:p w14:paraId="6D2A5041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z w:val="24"/>
                <w:szCs w:val="24"/>
              </w:rPr>
              <w:t xml:space="preserve">31 </w:t>
            </w:r>
            <w:r w:rsidRPr="00D23A92">
              <w:rPr>
                <w:sz w:val="24"/>
                <w:szCs w:val="24"/>
                <w:cs/>
              </w:rPr>
              <w:t xml:space="preserve">ธ.ค. </w:t>
            </w:r>
            <w:r w:rsidRPr="00D23A92">
              <w:rPr>
                <w:sz w:val="24"/>
                <w:szCs w:val="24"/>
              </w:rPr>
              <w:t>2564</w:t>
            </w:r>
          </w:p>
        </w:tc>
        <w:tc>
          <w:tcPr>
            <w:tcW w:w="1015" w:type="dxa"/>
            <w:vAlign w:val="center"/>
          </w:tcPr>
          <w:p w14:paraId="0B55B65E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z w:val="24"/>
                <w:szCs w:val="24"/>
                <w:cs/>
              </w:rPr>
              <w:t>3</w:t>
            </w:r>
            <w:r w:rsidRPr="00D23A92">
              <w:rPr>
                <w:sz w:val="24"/>
                <w:szCs w:val="24"/>
              </w:rPr>
              <w:t xml:space="preserve">0 </w:t>
            </w:r>
            <w:r w:rsidRPr="00D23A92">
              <w:rPr>
                <w:sz w:val="24"/>
                <w:szCs w:val="24"/>
                <w:cs/>
              </w:rPr>
              <w:t xml:space="preserve">มิ.ย. </w:t>
            </w:r>
            <w:r w:rsidRPr="00D23A92">
              <w:rPr>
                <w:sz w:val="24"/>
                <w:szCs w:val="24"/>
              </w:rPr>
              <w:t>2565</w:t>
            </w:r>
          </w:p>
        </w:tc>
        <w:tc>
          <w:tcPr>
            <w:tcW w:w="1015" w:type="dxa"/>
            <w:vAlign w:val="center"/>
          </w:tcPr>
          <w:p w14:paraId="7241E53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z w:val="24"/>
                <w:szCs w:val="24"/>
              </w:rPr>
              <w:t xml:space="preserve">31 </w:t>
            </w:r>
            <w:r w:rsidRPr="00D23A92">
              <w:rPr>
                <w:sz w:val="24"/>
                <w:szCs w:val="24"/>
                <w:cs/>
              </w:rPr>
              <w:t xml:space="preserve">ธ.ค. </w:t>
            </w:r>
            <w:r w:rsidRPr="00D23A92">
              <w:rPr>
                <w:sz w:val="24"/>
                <w:szCs w:val="24"/>
              </w:rPr>
              <w:t>2564</w:t>
            </w:r>
          </w:p>
        </w:tc>
      </w:tr>
      <w:tr w:rsidR="004750E0" w:rsidRPr="001F57DD" w14:paraId="41FD9C47" w14:textId="77777777" w:rsidTr="00F84F29">
        <w:tc>
          <w:tcPr>
            <w:tcW w:w="1805" w:type="dxa"/>
            <w:tcBorders>
              <w:bottom w:val="nil"/>
            </w:tcBorders>
            <w:vAlign w:val="center"/>
          </w:tcPr>
          <w:p w14:paraId="5B274D25" w14:textId="77777777" w:rsidR="00D23A92" w:rsidRPr="004750E0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21" w:type="dxa"/>
            <w:tcBorders>
              <w:bottom w:val="nil"/>
            </w:tcBorders>
            <w:vAlign w:val="center"/>
          </w:tcPr>
          <w:p w14:paraId="0DC77AFB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8C5B04C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nil"/>
            </w:tcBorders>
            <w:vAlign w:val="center"/>
          </w:tcPr>
          <w:p w14:paraId="13092788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nil"/>
            </w:tcBorders>
            <w:vAlign w:val="center"/>
          </w:tcPr>
          <w:p w14:paraId="613E50AA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nil"/>
            </w:tcBorders>
            <w:vAlign w:val="center"/>
          </w:tcPr>
          <w:p w14:paraId="2EA975CE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14:paraId="361936D4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14:paraId="0059387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14:paraId="79D6D6DC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4750E0" w:rsidRPr="001F57DD" w14:paraId="5BDA9D7D" w14:textId="77777777" w:rsidTr="00F84F29"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3961164D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5CA15EE3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 w:rsidR="004750E0"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 w:rsidR="004750E0"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5C21F47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center"/>
          </w:tcPr>
          <w:p w14:paraId="7336C773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bottom w:val="nil"/>
            </w:tcBorders>
            <w:vAlign w:val="center"/>
          </w:tcPr>
          <w:p w14:paraId="178E6CC2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4DEF0A32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6666F116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163BB96E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0C455BAC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</w:tr>
      <w:tr w:rsidR="004750E0" w:rsidRPr="001F57DD" w14:paraId="655BEA57" w14:textId="77777777" w:rsidTr="00F84F29"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6CD8B39A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506F0A1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EE1F00A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38" w:type="dxa"/>
            <w:tcBorders>
              <w:top w:val="nil"/>
              <w:bottom w:val="nil"/>
            </w:tcBorders>
            <w:vAlign w:val="center"/>
          </w:tcPr>
          <w:p w14:paraId="4CC27C82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nil"/>
              <w:bottom w:val="nil"/>
            </w:tcBorders>
            <w:vAlign w:val="center"/>
          </w:tcPr>
          <w:p w14:paraId="5C2F6F00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22C242CC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11893FE3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5964AEA5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068CDF37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</w:tr>
      <w:tr w:rsidR="004750E0" w:rsidRPr="001F57DD" w14:paraId="54C9ADFF" w14:textId="77777777" w:rsidTr="00F84F29"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1239EFA3" w14:textId="77777777" w:rsidR="00D23A92" w:rsidRPr="004750E0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>
              <w:rPr>
                <w:rFonts w:hint="cs"/>
                <w:spacing w:val="4"/>
                <w:sz w:val="24"/>
                <w:szCs w:val="24"/>
                <w:u w:val="single"/>
                <w:cs/>
              </w:rPr>
              <w:t>ไม่</w:t>
            </w:r>
            <w:r w:rsidR="00D23A92"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center"/>
          </w:tcPr>
          <w:p w14:paraId="53AB067F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3251E83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  <w:vAlign w:val="center"/>
          </w:tcPr>
          <w:p w14:paraId="22106268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vAlign w:val="center"/>
          </w:tcPr>
          <w:p w14:paraId="699BE8F3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-103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1D44A2D2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6D272562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11D20B4D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420855A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4750E0" w:rsidRPr="001F57DD" w14:paraId="4E6C0D77" w14:textId="77777777" w:rsidTr="00F84F29">
        <w:tc>
          <w:tcPr>
            <w:tcW w:w="1805" w:type="dxa"/>
            <w:tcBorders>
              <w:top w:val="nil"/>
            </w:tcBorders>
            <w:vAlign w:val="center"/>
          </w:tcPr>
          <w:p w14:paraId="5824E56E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>1/2560</w:t>
            </w:r>
          </w:p>
        </w:tc>
        <w:tc>
          <w:tcPr>
            <w:tcW w:w="1121" w:type="dxa"/>
            <w:tcBorders>
              <w:top w:val="nil"/>
            </w:tcBorders>
            <w:vAlign w:val="center"/>
          </w:tcPr>
          <w:p w14:paraId="1A8285FA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31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1C5A9992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31 </w:t>
            </w:r>
            <w:r w:rsidRPr="00D23A92">
              <w:rPr>
                <w:spacing w:val="4"/>
                <w:sz w:val="24"/>
                <w:szCs w:val="24"/>
                <w:cs/>
              </w:rPr>
              <w:t>พ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938" w:type="dxa"/>
            <w:tcBorders>
              <w:top w:val="nil"/>
            </w:tcBorders>
            <w:vAlign w:val="center"/>
          </w:tcPr>
          <w:p w14:paraId="5AC23008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nil"/>
            </w:tcBorders>
            <w:vAlign w:val="center"/>
          </w:tcPr>
          <w:p w14:paraId="66B9935F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3.14</w:t>
            </w:r>
          </w:p>
        </w:tc>
        <w:tc>
          <w:tcPr>
            <w:tcW w:w="1014" w:type="dxa"/>
            <w:tcBorders>
              <w:top w:val="nil"/>
            </w:tcBorders>
            <w:vAlign w:val="center"/>
          </w:tcPr>
          <w:p w14:paraId="7857960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nil"/>
            </w:tcBorders>
            <w:vAlign w:val="center"/>
          </w:tcPr>
          <w:p w14:paraId="53226CD1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3,000,000</w:t>
            </w:r>
          </w:p>
        </w:tc>
        <w:tc>
          <w:tcPr>
            <w:tcW w:w="1015" w:type="dxa"/>
            <w:tcBorders>
              <w:top w:val="nil"/>
            </w:tcBorders>
            <w:vAlign w:val="center"/>
          </w:tcPr>
          <w:p w14:paraId="6AB580A4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-</w:t>
            </w:r>
          </w:p>
        </w:tc>
        <w:tc>
          <w:tcPr>
            <w:tcW w:w="1015" w:type="dxa"/>
            <w:tcBorders>
              <w:top w:val="nil"/>
            </w:tcBorders>
            <w:vAlign w:val="center"/>
          </w:tcPr>
          <w:p w14:paraId="5014F0F0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3,000,000</w:t>
            </w:r>
          </w:p>
        </w:tc>
      </w:tr>
      <w:tr w:rsidR="00D23A92" w:rsidRPr="001F57DD" w14:paraId="014C6B93" w14:textId="77777777" w:rsidTr="004750E0">
        <w:tc>
          <w:tcPr>
            <w:tcW w:w="6019" w:type="dxa"/>
            <w:gridSpan w:val="5"/>
            <w:vAlign w:val="center"/>
          </w:tcPr>
          <w:p w14:paraId="224D65C0" w14:textId="77777777" w:rsidR="00D23A92" w:rsidRPr="00D23A92" w:rsidRDefault="00D23A92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14" w:type="dxa"/>
            <w:vAlign w:val="center"/>
          </w:tcPr>
          <w:p w14:paraId="0E453039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5" w:type="dxa"/>
            <w:vAlign w:val="center"/>
          </w:tcPr>
          <w:p w14:paraId="0F57BA66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3,000,000</w:t>
            </w:r>
          </w:p>
        </w:tc>
        <w:tc>
          <w:tcPr>
            <w:tcW w:w="1015" w:type="dxa"/>
            <w:vAlign w:val="center"/>
          </w:tcPr>
          <w:p w14:paraId="33969DAB" w14:textId="77777777" w:rsidR="00D23A92" w:rsidRPr="00D23A92" w:rsidRDefault="00D23A92" w:rsidP="00F84F29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5" w:type="dxa"/>
            <w:vAlign w:val="center"/>
          </w:tcPr>
          <w:p w14:paraId="342B6EF5" w14:textId="77777777" w:rsidR="00D23A92" w:rsidRPr="00D23A92" w:rsidRDefault="00D23A92" w:rsidP="00D23A92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Pr="00410A1F" w:rsidRDefault="008B20A6" w:rsidP="00122B51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542"/>
        <w:contextualSpacing/>
        <w:jc w:val="thaiDistribute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398A9FA0" w14:textId="77777777" w:rsidR="00AF13CF" w:rsidRDefault="009114F3" w:rsidP="00957951">
      <w:pPr>
        <w:ind w:right="-166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1012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2611"/>
        <w:gridCol w:w="2611"/>
      </w:tblGrid>
      <w:tr w:rsidR="009114F3" w:rsidRPr="001E7638" w14:paraId="25C70A8C" w14:textId="77777777" w:rsidTr="009B4BCE">
        <w:tc>
          <w:tcPr>
            <w:tcW w:w="4900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5222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9114F3" w:rsidRPr="001E7638" w14:paraId="36C0C647" w14:textId="77777777" w:rsidTr="009B4BCE">
        <w:tc>
          <w:tcPr>
            <w:tcW w:w="4900" w:type="dxa"/>
            <w:vMerge/>
            <w:tcBorders>
              <w:bottom w:val="single" w:sz="4" w:space="0" w:color="auto"/>
            </w:tcBorders>
          </w:tcPr>
          <w:p w14:paraId="5FEC6B4F" w14:textId="77777777" w:rsidR="009114F3" w:rsidRPr="001E7638" w:rsidRDefault="009114F3" w:rsidP="00ED1608">
            <w:pPr>
              <w:ind w:right="-256"/>
            </w:pPr>
          </w:p>
        </w:tc>
        <w:tc>
          <w:tcPr>
            <w:tcW w:w="2611" w:type="dxa"/>
            <w:tcBorders>
              <w:bottom w:val="single" w:sz="4" w:space="0" w:color="auto"/>
            </w:tcBorders>
          </w:tcPr>
          <w:p w14:paraId="0BDD965C" w14:textId="77777777" w:rsidR="009114F3" w:rsidRPr="00C04077" w:rsidRDefault="009114F3" w:rsidP="00ED1608">
            <w:pPr>
              <w:ind w:left="-108" w:right="-90"/>
              <w:jc w:val="center"/>
            </w:pPr>
            <w:r>
              <w:t>30</w:t>
            </w:r>
            <w:r>
              <w:rPr>
                <w:rFonts w:hint="cs"/>
                <w:cs/>
              </w:rPr>
              <w:t xml:space="preserve"> มิ.ย. </w:t>
            </w:r>
            <w:r>
              <w:t>2565</w:t>
            </w:r>
          </w:p>
        </w:tc>
        <w:tc>
          <w:tcPr>
            <w:tcW w:w="2611" w:type="dxa"/>
            <w:tcBorders>
              <w:bottom w:val="single" w:sz="4" w:space="0" w:color="auto"/>
            </w:tcBorders>
          </w:tcPr>
          <w:p w14:paraId="4EDE0709" w14:textId="77777777" w:rsidR="009114F3" w:rsidRPr="00C04077" w:rsidRDefault="009114F3" w:rsidP="00ED1608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t>31</w:t>
            </w:r>
            <w:r>
              <w:rPr>
                <w:rFonts w:hint="cs"/>
                <w:cs/>
              </w:rPr>
              <w:t xml:space="preserve"> ธ.ค. </w:t>
            </w:r>
            <w:r>
              <w:t>2564</w:t>
            </w:r>
          </w:p>
        </w:tc>
      </w:tr>
      <w:tr w:rsidR="009114F3" w:rsidRPr="001E7638" w14:paraId="24287ADB" w14:textId="77777777" w:rsidTr="009B4BCE">
        <w:tc>
          <w:tcPr>
            <w:tcW w:w="4900" w:type="dxa"/>
            <w:tcBorders>
              <w:bottom w:val="nil"/>
            </w:tcBorders>
          </w:tcPr>
          <w:p w14:paraId="1C835BC0" w14:textId="77777777" w:rsidR="009114F3" w:rsidRPr="006A43F7" w:rsidRDefault="009114F3" w:rsidP="00ED1608">
            <w:pPr>
              <w:ind w:right="-256"/>
            </w:pPr>
            <w:r w:rsidRPr="006A43F7">
              <w:rPr>
                <w:rFonts w:hint="cs"/>
                <w:cs/>
              </w:rPr>
              <w:t>หุ้นกู้</w:t>
            </w:r>
          </w:p>
        </w:tc>
        <w:tc>
          <w:tcPr>
            <w:tcW w:w="2611" w:type="dxa"/>
            <w:tcBorders>
              <w:bottom w:val="nil"/>
            </w:tcBorders>
            <w:vAlign w:val="center"/>
          </w:tcPr>
          <w:p w14:paraId="766392F0" w14:textId="77777777" w:rsidR="009114F3" w:rsidRPr="00076B64" w:rsidRDefault="009114F3" w:rsidP="00ED1608">
            <w:pPr>
              <w:ind w:right="214"/>
              <w:jc w:val="right"/>
            </w:pPr>
          </w:p>
        </w:tc>
        <w:tc>
          <w:tcPr>
            <w:tcW w:w="2611" w:type="dxa"/>
            <w:tcBorders>
              <w:bottom w:val="nil"/>
            </w:tcBorders>
            <w:vAlign w:val="center"/>
          </w:tcPr>
          <w:p w14:paraId="6508F83F" w14:textId="77777777" w:rsidR="009114F3" w:rsidRPr="00A47B2C" w:rsidRDefault="009114F3" w:rsidP="00ED1608">
            <w:pPr>
              <w:ind w:right="214"/>
              <w:jc w:val="right"/>
            </w:pPr>
          </w:p>
        </w:tc>
      </w:tr>
      <w:tr w:rsidR="006D6EF0" w:rsidRPr="001E7638" w14:paraId="5F94A35D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3FFDE199" w14:textId="77777777" w:rsidR="006D6EF0" w:rsidRPr="006A43F7" w:rsidRDefault="006D6EF0" w:rsidP="006D6EF0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14:paraId="09C493B6" w14:textId="77777777" w:rsidR="006D6EF0" w:rsidRPr="00076B64" w:rsidRDefault="006D6EF0" w:rsidP="006D6EF0">
            <w:pPr>
              <w:ind w:right="214"/>
              <w:jc w:val="right"/>
              <w:rPr>
                <w:cs/>
              </w:rPr>
            </w:pPr>
            <w:r w:rsidRPr="00076B64">
              <w:rPr>
                <w:cs/>
              </w:rPr>
              <w:t>3</w:t>
            </w:r>
            <w:r w:rsidRPr="00076B64">
              <w:t>,000,000</w:t>
            </w:r>
          </w:p>
        </w:tc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14:paraId="55635A86" w14:textId="77777777" w:rsidR="006D6EF0" w:rsidRPr="00A47B2C" w:rsidRDefault="006D6EF0" w:rsidP="006D6EF0">
            <w:pPr>
              <w:ind w:right="214"/>
              <w:jc w:val="right"/>
              <w:rPr>
                <w:cs/>
              </w:rPr>
            </w:pPr>
            <w:r w:rsidRPr="00A47B2C">
              <w:rPr>
                <w:cs/>
              </w:rPr>
              <w:t>3</w:t>
            </w:r>
            <w:r w:rsidRPr="00A47B2C">
              <w:t>,000,000</w:t>
            </w:r>
          </w:p>
        </w:tc>
      </w:tr>
      <w:tr w:rsidR="007E6446" w:rsidRPr="001E7638" w14:paraId="3C40D64D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644C1B12" w14:textId="77777777" w:rsidR="007E6446" w:rsidRPr="006A43F7" w:rsidRDefault="00197E28" w:rsidP="00197E28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ออกหุ้นกู้</w:t>
            </w:r>
          </w:p>
        </w:tc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14:paraId="56B77E25" w14:textId="77777777" w:rsidR="007E6446" w:rsidRPr="00076B64" w:rsidRDefault="006D6EF0" w:rsidP="00ED1608">
            <w:pPr>
              <w:ind w:right="214"/>
              <w:jc w:val="right"/>
              <w:rPr>
                <w:cs/>
              </w:rPr>
            </w:pPr>
            <w:r w:rsidRPr="00076B64">
              <w:t>2,000,000</w:t>
            </w:r>
          </w:p>
        </w:tc>
        <w:tc>
          <w:tcPr>
            <w:tcW w:w="2611" w:type="dxa"/>
            <w:tcBorders>
              <w:top w:val="nil"/>
              <w:bottom w:val="nil"/>
            </w:tcBorders>
            <w:vAlign w:val="center"/>
          </w:tcPr>
          <w:p w14:paraId="586F2DE7" w14:textId="77777777" w:rsidR="007E6446" w:rsidRPr="00A47B2C" w:rsidRDefault="006D6EF0" w:rsidP="006D6EF0">
            <w:pPr>
              <w:ind w:right="-107"/>
              <w:jc w:val="center"/>
              <w:rPr>
                <w:cs/>
              </w:rPr>
            </w:pPr>
            <w:r>
              <w:t>-</w:t>
            </w:r>
          </w:p>
        </w:tc>
      </w:tr>
      <w:tr w:rsidR="007E6446" w:rsidRPr="001E7638" w14:paraId="78FB0C62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1E6A2A95" w14:textId="77777777" w:rsidR="007E6446" w:rsidRPr="006A43F7" w:rsidRDefault="006D6EF0" w:rsidP="00197E28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611" w:type="dxa"/>
            <w:tcBorders>
              <w:top w:val="nil"/>
              <w:bottom w:val="single" w:sz="4" w:space="0" w:color="auto"/>
            </w:tcBorders>
            <w:vAlign w:val="center"/>
          </w:tcPr>
          <w:p w14:paraId="69F04B1A" w14:textId="77777777" w:rsidR="007E6446" w:rsidRPr="00076B64" w:rsidRDefault="006D6EF0" w:rsidP="006D6EF0">
            <w:pPr>
              <w:ind w:right="143"/>
              <w:jc w:val="right"/>
              <w:rPr>
                <w:cs/>
              </w:rPr>
            </w:pPr>
            <w:r w:rsidRPr="00076B64">
              <w:rPr>
                <w:rFonts w:hint="cs"/>
                <w:cs/>
              </w:rPr>
              <w:t>(</w:t>
            </w:r>
            <w:r w:rsidRPr="00076B64">
              <w:t>3,000,000</w:t>
            </w:r>
            <w:r w:rsidRPr="00076B64">
              <w:rPr>
                <w:rFonts w:hint="cs"/>
                <w:cs/>
              </w:rPr>
              <w:t>)</w:t>
            </w:r>
          </w:p>
        </w:tc>
        <w:tc>
          <w:tcPr>
            <w:tcW w:w="2611" w:type="dxa"/>
            <w:tcBorders>
              <w:top w:val="nil"/>
              <w:bottom w:val="single" w:sz="4" w:space="0" w:color="auto"/>
            </w:tcBorders>
            <w:vAlign w:val="center"/>
          </w:tcPr>
          <w:p w14:paraId="427E0E65" w14:textId="77777777" w:rsidR="007E6446" w:rsidRPr="00A47B2C" w:rsidRDefault="006D6EF0" w:rsidP="006D6EF0">
            <w:pPr>
              <w:ind w:right="-107"/>
              <w:jc w:val="center"/>
              <w:rPr>
                <w:cs/>
              </w:rPr>
            </w:pPr>
            <w:r>
              <w:t>-</w:t>
            </w:r>
          </w:p>
        </w:tc>
      </w:tr>
      <w:tr w:rsidR="007E6446" w:rsidRPr="001E7638" w14:paraId="1F3E2B79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521707AF" w14:textId="77777777" w:rsidR="007E6446" w:rsidRPr="006A43F7" w:rsidRDefault="006D6EF0" w:rsidP="00197E28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969F" w14:textId="77777777" w:rsidR="007E6446" w:rsidRPr="00076B64" w:rsidRDefault="006D6EF0" w:rsidP="00ED1608">
            <w:pPr>
              <w:ind w:right="214"/>
              <w:jc w:val="right"/>
              <w:rPr>
                <w:cs/>
              </w:rPr>
            </w:pPr>
            <w:r w:rsidRPr="00076B64">
              <w:t>2,000,000</w:t>
            </w:r>
          </w:p>
        </w:tc>
        <w:tc>
          <w:tcPr>
            <w:tcW w:w="2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27A0" w14:textId="77777777" w:rsidR="007E6446" w:rsidRPr="00A47B2C" w:rsidRDefault="006D6EF0" w:rsidP="00ED1608">
            <w:pPr>
              <w:ind w:right="214"/>
              <w:jc w:val="right"/>
              <w:rPr>
                <w:cs/>
              </w:rPr>
            </w:pPr>
            <w:r w:rsidRPr="00A47B2C">
              <w:rPr>
                <w:cs/>
              </w:rPr>
              <w:t>3</w:t>
            </w:r>
            <w:r w:rsidRPr="00A47B2C">
              <w:t>,000,000</w:t>
            </w:r>
          </w:p>
        </w:tc>
      </w:tr>
      <w:tr w:rsidR="009114F3" w:rsidRPr="001E7638" w14:paraId="7A66E0BC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2F168EA9" w14:textId="77777777" w:rsidR="009114F3" w:rsidRPr="006A43F7" w:rsidRDefault="009114F3" w:rsidP="00ED1608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611" w:type="dxa"/>
            <w:tcBorders>
              <w:top w:val="single" w:sz="4" w:space="0" w:color="auto"/>
              <w:bottom w:val="nil"/>
            </w:tcBorders>
          </w:tcPr>
          <w:p w14:paraId="0F6BAABC" w14:textId="77777777" w:rsidR="009114F3" w:rsidRPr="00076B64" w:rsidRDefault="009114F3" w:rsidP="00ED1608">
            <w:pPr>
              <w:ind w:right="143"/>
              <w:jc w:val="right"/>
              <w:rPr>
                <w:noProof/>
              </w:rPr>
            </w:pPr>
          </w:p>
        </w:tc>
        <w:tc>
          <w:tcPr>
            <w:tcW w:w="2611" w:type="dxa"/>
            <w:tcBorders>
              <w:top w:val="single" w:sz="4" w:space="0" w:color="auto"/>
              <w:bottom w:val="nil"/>
            </w:tcBorders>
          </w:tcPr>
          <w:p w14:paraId="3081B0C2" w14:textId="77777777" w:rsidR="009114F3" w:rsidRPr="00B57524" w:rsidRDefault="009114F3" w:rsidP="00ED1608">
            <w:pPr>
              <w:ind w:right="143"/>
              <w:jc w:val="right"/>
              <w:rPr>
                <w:noProof/>
              </w:rPr>
            </w:pPr>
          </w:p>
        </w:tc>
      </w:tr>
      <w:tr w:rsidR="006D6EF0" w:rsidRPr="001E7638" w14:paraId="30EAD07D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57C87977" w14:textId="77777777" w:rsidR="006D6EF0" w:rsidRPr="006D6EF0" w:rsidRDefault="006D6EF0" w:rsidP="006D6EF0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611" w:type="dxa"/>
            <w:tcBorders>
              <w:top w:val="nil"/>
              <w:bottom w:val="nil"/>
            </w:tcBorders>
          </w:tcPr>
          <w:p w14:paraId="40E8BD19" w14:textId="77777777" w:rsidR="006D6EF0" w:rsidRPr="00076B64" w:rsidRDefault="006D6EF0" w:rsidP="006D6EF0">
            <w:pPr>
              <w:ind w:right="143"/>
              <w:jc w:val="right"/>
              <w:rPr>
                <w:cs/>
              </w:rPr>
            </w:pPr>
            <w:r w:rsidRPr="00076B64">
              <w:rPr>
                <w:rFonts w:hint="cs"/>
                <w:cs/>
              </w:rPr>
              <w:t>(</w:t>
            </w:r>
            <w:r w:rsidRPr="00076B64">
              <w:t>290)</w:t>
            </w:r>
          </w:p>
        </w:tc>
        <w:tc>
          <w:tcPr>
            <w:tcW w:w="2611" w:type="dxa"/>
            <w:tcBorders>
              <w:top w:val="nil"/>
              <w:bottom w:val="nil"/>
            </w:tcBorders>
          </w:tcPr>
          <w:p w14:paraId="3BAB2D04" w14:textId="77777777" w:rsidR="006D6EF0" w:rsidRDefault="006D6EF0" w:rsidP="006D6EF0">
            <w:pPr>
              <w:ind w:right="143"/>
              <w:jc w:val="right"/>
              <w:rPr>
                <w:cs/>
              </w:rPr>
            </w:pPr>
            <w:r>
              <w:rPr>
                <w:rFonts w:hint="cs"/>
                <w:cs/>
              </w:rPr>
              <w:t>(984</w:t>
            </w:r>
            <w:r w:rsidRPr="00B57524">
              <w:t>)</w:t>
            </w:r>
          </w:p>
        </w:tc>
      </w:tr>
      <w:tr w:rsidR="006D6EF0" w:rsidRPr="001E7638" w14:paraId="32466198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3B4D23AD" w14:textId="77777777" w:rsidR="006D6EF0" w:rsidRPr="006D6EF0" w:rsidRDefault="006D6EF0" w:rsidP="006D6EF0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2611" w:type="dxa"/>
            <w:tcBorders>
              <w:top w:val="nil"/>
              <w:bottom w:val="nil"/>
            </w:tcBorders>
          </w:tcPr>
          <w:p w14:paraId="195E7CA4" w14:textId="77777777" w:rsidR="006D6EF0" w:rsidRPr="00076B64" w:rsidRDefault="006D6EF0" w:rsidP="00ED1608">
            <w:pPr>
              <w:ind w:right="143"/>
              <w:jc w:val="right"/>
              <w:rPr>
                <w:cs/>
              </w:rPr>
            </w:pPr>
            <w:r w:rsidRPr="00076B64">
              <w:rPr>
                <w:rFonts w:hint="cs"/>
                <w:cs/>
              </w:rPr>
              <w:t>(</w:t>
            </w:r>
            <w:r w:rsidR="005D18F4">
              <w:t>9,560</w:t>
            </w:r>
            <w:r w:rsidRPr="00076B64">
              <w:rPr>
                <w:rFonts w:hint="cs"/>
                <w:cs/>
              </w:rPr>
              <w:t>)</w:t>
            </w:r>
          </w:p>
        </w:tc>
        <w:tc>
          <w:tcPr>
            <w:tcW w:w="2611" w:type="dxa"/>
            <w:tcBorders>
              <w:top w:val="nil"/>
              <w:bottom w:val="nil"/>
            </w:tcBorders>
          </w:tcPr>
          <w:p w14:paraId="58E05C6B" w14:textId="77777777" w:rsidR="006D6EF0" w:rsidRDefault="006D6EF0" w:rsidP="006D6EF0">
            <w:pPr>
              <w:ind w:right="-107"/>
              <w:jc w:val="center"/>
              <w:rPr>
                <w:cs/>
              </w:rPr>
            </w:pPr>
            <w:r>
              <w:t>-</w:t>
            </w:r>
          </w:p>
        </w:tc>
      </w:tr>
      <w:tr w:rsidR="009114F3" w:rsidRPr="001E7638" w14:paraId="3D79CC45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511ACD33" w14:textId="77777777" w:rsidR="009114F3" w:rsidRPr="006A43F7" w:rsidRDefault="009114F3" w:rsidP="00ED1608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611" w:type="dxa"/>
            <w:tcBorders>
              <w:top w:val="nil"/>
              <w:bottom w:val="single" w:sz="4" w:space="0" w:color="auto"/>
            </w:tcBorders>
          </w:tcPr>
          <w:p w14:paraId="0C3EF439" w14:textId="77777777" w:rsidR="009114F3" w:rsidRPr="00076B64" w:rsidRDefault="006D6EF0" w:rsidP="00ED1608">
            <w:pPr>
              <w:ind w:right="214"/>
              <w:jc w:val="right"/>
            </w:pPr>
            <w:r w:rsidRPr="00076B64">
              <w:t>671</w:t>
            </w:r>
          </w:p>
        </w:tc>
        <w:tc>
          <w:tcPr>
            <w:tcW w:w="2611" w:type="dxa"/>
            <w:tcBorders>
              <w:top w:val="nil"/>
              <w:bottom w:val="single" w:sz="4" w:space="0" w:color="auto"/>
            </w:tcBorders>
          </w:tcPr>
          <w:p w14:paraId="662BE840" w14:textId="77777777" w:rsidR="009114F3" w:rsidRPr="00B57524" w:rsidRDefault="009114F3" w:rsidP="00ED1608">
            <w:pPr>
              <w:ind w:right="214"/>
              <w:jc w:val="right"/>
            </w:pPr>
            <w:r>
              <w:t>69</w:t>
            </w:r>
            <w:r>
              <w:rPr>
                <w:rFonts w:hint="cs"/>
                <w:cs/>
              </w:rPr>
              <w:t>4</w:t>
            </w:r>
          </w:p>
        </w:tc>
      </w:tr>
      <w:tr w:rsidR="00B57EFB" w:rsidRPr="001E7638" w14:paraId="416409F0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049E57ED" w14:textId="77777777" w:rsidR="00B57EFB" w:rsidRPr="006A43F7" w:rsidRDefault="00B57EFB" w:rsidP="00B57EFB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611" w:type="dxa"/>
            <w:tcBorders>
              <w:top w:val="nil"/>
              <w:bottom w:val="single" w:sz="4" w:space="0" w:color="auto"/>
            </w:tcBorders>
          </w:tcPr>
          <w:p w14:paraId="499FBEF1" w14:textId="77777777" w:rsidR="00B57EFB" w:rsidRPr="00076B64" w:rsidRDefault="00B57EFB" w:rsidP="00B57EFB">
            <w:pPr>
              <w:ind w:right="143"/>
              <w:jc w:val="right"/>
            </w:pPr>
            <w:r w:rsidRPr="00076B64">
              <w:rPr>
                <w:rFonts w:hint="cs"/>
                <w:cs/>
              </w:rPr>
              <w:t>(</w:t>
            </w:r>
            <w:r w:rsidR="005D18F4">
              <w:t>9,179</w:t>
            </w:r>
            <w:r w:rsidRPr="00076B64">
              <w:t>)</w:t>
            </w:r>
          </w:p>
        </w:tc>
        <w:tc>
          <w:tcPr>
            <w:tcW w:w="2611" w:type="dxa"/>
            <w:tcBorders>
              <w:top w:val="nil"/>
              <w:bottom w:val="single" w:sz="4" w:space="0" w:color="auto"/>
            </w:tcBorders>
          </w:tcPr>
          <w:p w14:paraId="106D04F6" w14:textId="77777777" w:rsidR="00B57EFB" w:rsidRDefault="00B57EFB" w:rsidP="00B57EFB">
            <w:pPr>
              <w:ind w:right="143"/>
              <w:jc w:val="right"/>
            </w:pPr>
            <w:r w:rsidRPr="00B57EFB">
              <w:rPr>
                <w:rFonts w:hint="cs"/>
                <w:cs/>
              </w:rPr>
              <w:t>(</w:t>
            </w:r>
            <w:r>
              <w:t>290</w:t>
            </w:r>
            <w:r w:rsidRPr="00B57EFB">
              <w:t>)</w:t>
            </w:r>
          </w:p>
        </w:tc>
      </w:tr>
      <w:tr w:rsidR="00B57EFB" w:rsidRPr="001E7638" w14:paraId="4AA86022" w14:textId="77777777" w:rsidTr="009B4BCE">
        <w:tc>
          <w:tcPr>
            <w:tcW w:w="4900" w:type="dxa"/>
            <w:tcBorders>
              <w:top w:val="nil"/>
              <w:bottom w:val="nil"/>
            </w:tcBorders>
          </w:tcPr>
          <w:p w14:paraId="35DE1B59" w14:textId="77777777" w:rsidR="00B57EFB" w:rsidRPr="001F1CE9" w:rsidRDefault="005D18F4" w:rsidP="00233189">
            <w:pPr>
              <w:ind w:right="-256" w:firstLine="945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611" w:type="dxa"/>
            <w:tcBorders>
              <w:top w:val="single" w:sz="4" w:space="0" w:color="auto"/>
              <w:bottom w:val="nil"/>
            </w:tcBorders>
          </w:tcPr>
          <w:p w14:paraId="24CBF309" w14:textId="77777777" w:rsidR="00B57EFB" w:rsidRPr="00076B64" w:rsidRDefault="00B57EFB" w:rsidP="00076B64">
            <w:pPr>
              <w:ind w:right="222"/>
              <w:jc w:val="right"/>
            </w:pPr>
            <w:r w:rsidRPr="00076B64">
              <w:t>1,990,82</w:t>
            </w:r>
            <w:r w:rsidR="005D18F4">
              <w:t>1</w:t>
            </w:r>
          </w:p>
        </w:tc>
        <w:tc>
          <w:tcPr>
            <w:tcW w:w="2611" w:type="dxa"/>
            <w:tcBorders>
              <w:top w:val="single" w:sz="4" w:space="0" w:color="auto"/>
              <w:bottom w:val="nil"/>
            </w:tcBorders>
          </w:tcPr>
          <w:p w14:paraId="3F37619B" w14:textId="77777777" w:rsidR="00B57EFB" w:rsidRPr="00B57524" w:rsidRDefault="00B57EFB" w:rsidP="00076B64">
            <w:pPr>
              <w:ind w:right="227"/>
              <w:jc w:val="right"/>
            </w:pPr>
            <w:r w:rsidRPr="00B57524">
              <w:rPr>
                <w:rFonts w:hint="cs"/>
                <w:cs/>
              </w:rPr>
              <w:t>2</w:t>
            </w:r>
            <w:r>
              <w:t>,999,</w:t>
            </w:r>
            <w:r>
              <w:rPr>
                <w:rFonts w:hint="cs"/>
                <w:cs/>
              </w:rPr>
              <w:t>710</w:t>
            </w:r>
          </w:p>
        </w:tc>
      </w:tr>
      <w:tr w:rsidR="00B57EFB" w:rsidRPr="001E7638" w14:paraId="41CD1A85" w14:textId="77777777" w:rsidTr="009B4BCE">
        <w:tc>
          <w:tcPr>
            <w:tcW w:w="4900" w:type="dxa"/>
            <w:tcBorders>
              <w:top w:val="nil"/>
              <w:bottom w:val="single" w:sz="4" w:space="0" w:color="auto"/>
            </w:tcBorders>
          </w:tcPr>
          <w:p w14:paraId="387CD69D" w14:textId="77777777" w:rsidR="00B57EFB" w:rsidRPr="006A43F7" w:rsidRDefault="00B57EFB" w:rsidP="00B57EFB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1" w:type="dxa"/>
            <w:tcBorders>
              <w:top w:val="nil"/>
            </w:tcBorders>
            <w:vAlign w:val="center"/>
          </w:tcPr>
          <w:p w14:paraId="28420BD8" w14:textId="77777777" w:rsidR="00B57EFB" w:rsidRPr="00076B64" w:rsidRDefault="00B57EFB" w:rsidP="00076B64">
            <w:pPr>
              <w:ind w:left="51" w:right="68"/>
              <w:jc w:val="center"/>
              <w:rPr>
                <w:cs/>
              </w:rPr>
            </w:pPr>
            <w:r w:rsidRPr="00076B64">
              <w:rPr>
                <w:rFonts w:hint="cs"/>
                <w:cs/>
              </w:rPr>
              <w:t>-</w:t>
            </w:r>
          </w:p>
        </w:tc>
        <w:tc>
          <w:tcPr>
            <w:tcW w:w="2611" w:type="dxa"/>
            <w:tcBorders>
              <w:top w:val="nil"/>
            </w:tcBorders>
          </w:tcPr>
          <w:p w14:paraId="08CD29E6" w14:textId="77777777" w:rsidR="00B57EFB" w:rsidRPr="00B57524" w:rsidRDefault="00B57EFB" w:rsidP="00076B64">
            <w:pPr>
              <w:ind w:right="171"/>
              <w:jc w:val="right"/>
              <w:rPr>
                <w:cs/>
              </w:rPr>
            </w:pPr>
            <w:r>
              <w:rPr>
                <w:rFonts w:hint="cs"/>
                <w:cs/>
              </w:rPr>
              <w:t>(2</w:t>
            </w:r>
            <w:r>
              <w:t>,</w:t>
            </w:r>
            <w:r>
              <w:rPr>
                <w:rFonts w:hint="cs"/>
                <w:cs/>
              </w:rPr>
              <w:t>9</w:t>
            </w:r>
            <w:r>
              <w:t>99,71</w:t>
            </w:r>
            <w:r>
              <w:rPr>
                <w:rFonts w:hint="cs"/>
                <w:cs/>
              </w:rPr>
              <w:t>0</w:t>
            </w:r>
            <w:r w:rsidRPr="00B57524">
              <w:t>)</w:t>
            </w:r>
          </w:p>
        </w:tc>
      </w:tr>
      <w:tr w:rsidR="00B57EFB" w:rsidRPr="001E7638" w14:paraId="3F2A44C2" w14:textId="77777777" w:rsidTr="009B4BCE">
        <w:tc>
          <w:tcPr>
            <w:tcW w:w="4900" w:type="dxa"/>
            <w:tcBorders>
              <w:top w:val="single" w:sz="4" w:space="0" w:color="auto"/>
            </w:tcBorders>
          </w:tcPr>
          <w:p w14:paraId="747F4278" w14:textId="77777777" w:rsidR="00B57EFB" w:rsidRPr="00C82017" w:rsidRDefault="00B57EFB" w:rsidP="00B57EFB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611" w:type="dxa"/>
            <w:vAlign w:val="center"/>
          </w:tcPr>
          <w:p w14:paraId="5125F3D9" w14:textId="77777777" w:rsidR="00B57EFB" w:rsidRPr="00076B64" w:rsidRDefault="00B57EFB" w:rsidP="00B57EFB">
            <w:pPr>
              <w:ind w:right="214"/>
              <w:jc w:val="right"/>
              <w:rPr>
                <w:cs/>
              </w:rPr>
            </w:pPr>
            <w:r w:rsidRPr="00076B64">
              <w:t>1,990,82</w:t>
            </w:r>
            <w:r w:rsidR="005D18F4">
              <w:t>1</w:t>
            </w:r>
          </w:p>
        </w:tc>
        <w:tc>
          <w:tcPr>
            <w:tcW w:w="2611" w:type="dxa"/>
            <w:vAlign w:val="center"/>
          </w:tcPr>
          <w:p w14:paraId="3808A838" w14:textId="77777777" w:rsidR="00B57EFB" w:rsidRPr="00AB73CA" w:rsidRDefault="00B57EFB" w:rsidP="00B57EFB">
            <w:pPr>
              <w:ind w:right="-107"/>
              <w:jc w:val="center"/>
            </w:pPr>
            <w:r w:rsidRPr="00AB73CA">
              <w:rPr>
                <w:rFonts w:hint="cs"/>
                <w:cs/>
              </w:rPr>
              <w:t>-</w:t>
            </w:r>
          </w:p>
        </w:tc>
      </w:tr>
    </w:tbl>
    <w:p w14:paraId="539CAD34" w14:textId="77777777" w:rsidR="009114F3" w:rsidRDefault="009114F3" w:rsidP="00AF13CF">
      <w:pPr>
        <w:ind w:left="630" w:right="-871"/>
        <w:rPr>
          <w:rFonts w:ascii="Angsana New" w:hAnsi="Angsana New"/>
          <w:b/>
          <w:bCs/>
        </w:rPr>
      </w:pPr>
    </w:p>
    <w:p w14:paraId="3CAD7EDB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66E85EAA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7B84880E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26647B4C" w14:textId="77777777" w:rsidR="00122B51" w:rsidRDefault="00122B51" w:rsidP="00122B51">
      <w:pPr>
        <w:ind w:right="-871"/>
        <w:rPr>
          <w:rFonts w:ascii="Angsana New" w:hAnsi="Angsana New"/>
          <w:b/>
          <w:bCs/>
        </w:rPr>
      </w:pPr>
    </w:p>
    <w:p w14:paraId="77DACFF9" w14:textId="77777777" w:rsidR="00122B51" w:rsidRDefault="00122B51" w:rsidP="00122B51">
      <w:pPr>
        <w:ind w:right="-871"/>
        <w:rPr>
          <w:rFonts w:ascii="Angsana New" w:hAnsi="Angsana New"/>
          <w:b/>
          <w:bCs/>
        </w:rPr>
      </w:pPr>
    </w:p>
    <w:p w14:paraId="20697A98" w14:textId="77777777" w:rsidR="00122B51" w:rsidRDefault="00122B51" w:rsidP="00122B51">
      <w:pPr>
        <w:ind w:right="-871"/>
        <w:rPr>
          <w:rFonts w:ascii="Angsana New" w:hAnsi="Angsana New"/>
          <w:b/>
          <w:bCs/>
        </w:rPr>
      </w:pPr>
    </w:p>
    <w:p w14:paraId="0990EBDE" w14:textId="77777777" w:rsidR="006F0B95" w:rsidRPr="00F83C64" w:rsidRDefault="006F0B95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F83C64">
        <w:rPr>
          <w:rFonts w:ascii="Angsana New" w:hAnsi="Angsana New"/>
          <w:b/>
          <w:bCs/>
          <w:cs/>
        </w:rPr>
        <w:lastRenderedPageBreak/>
        <w:t>สำรองผลประโยชน์ระยะยาวของพนักงาน</w:t>
      </w:r>
    </w:p>
    <w:p w14:paraId="17B5648A" w14:textId="77777777" w:rsidR="006F0B95" w:rsidRDefault="006F0B95" w:rsidP="0016187E">
      <w:pPr>
        <w:tabs>
          <w:tab w:val="left" w:pos="360"/>
        </w:tabs>
        <w:ind w:left="360" w:right="-15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79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1"/>
        <w:gridCol w:w="1299"/>
        <w:gridCol w:w="1300"/>
        <w:gridCol w:w="1299"/>
        <w:gridCol w:w="1300"/>
      </w:tblGrid>
      <w:tr w:rsidR="00120305" w:rsidRPr="00C04077" w14:paraId="07E4E6E0" w14:textId="77777777" w:rsidTr="00120305"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33054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4E98" w:rsidRPr="00C04077" w14:paraId="3BA462CE" w14:textId="77777777" w:rsidTr="00120305">
        <w:tc>
          <w:tcPr>
            <w:tcW w:w="4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244E98" w:rsidRPr="00AA36CE" w:rsidRDefault="00244E98" w:rsidP="00244E9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74E605" w14:textId="77777777" w:rsidR="00244E98" w:rsidRPr="00981F5B" w:rsidRDefault="00244E98" w:rsidP="00244E98">
            <w:pPr>
              <w:ind w:left="-108" w:right="-90"/>
              <w:jc w:val="center"/>
              <w:rPr>
                <w:sz w:val="30"/>
                <w:szCs w:val="30"/>
              </w:rPr>
            </w:pP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32663E">
              <w:rPr>
                <w:rFonts w:ascii="Angsana New" w:hAnsi="Angsana New"/>
                <w:sz w:val="30"/>
                <w:szCs w:val="30"/>
              </w:rPr>
              <w:t>0</w:t>
            </w:r>
            <w:r w:rsidRPr="00981F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663E"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981F5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6DA91C44" w14:textId="77777777" w:rsidR="00244E98" w:rsidRPr="00981F5B" w:rsidRDefault="00244E98" w:rsidP="00244E98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981F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981F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0BAE3D5D" w14:textId="77777777" w:rsidR="00244E98" w:rsidRPr="00981F5B" w:rsidRDefault="00244E98" w:rsidP="00244E98">
            <w:pPr>
              <w:ind w:left="-108" w:right="-90"/>
              <w:jc w:val="center"/>
              <w:rPr>
                <w:sz w:val="30"/>
                <w:szCs w:val="30"/>
              </w:rPr>
            </w:pP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32663E">
              <w:rPr>
                <w:rFonts w:ascii="Angsana New" w:hAnsi="Angsana New"/>
                <w:sz w:val="30"/>
                <w:szCs w:val="30"/>
              </w:rPr>
              <w:t>0</w:t>
            </w:r>
            <w:r w:rsidRPr="00981F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663E"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Pr="00981F5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3674D88D" w14:textId="77777777" w:rsidR="00244E98" w:rsidRPr="00981F5B" w:rsidRDefault="00244E98" w:rsidP="00244E98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981F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81F5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981F5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3054F" w:rsidRPr="00C04077" w14:paraId="4F18634A" w14:textId="77777777" w:rsidTr="00120305">
        <w:tc>
          <w:tcPr>
            <w:tcW w:w="4601" w:type="dxa"/>
            <w:tcBorders>
              <w:bottom w:val="nil"/>
            </w:tcBorders>
          </w:tcPr>
          <w:p w14:paraId="2C6F3A8D" w14:textId="77777777" w:rsidR="0033054F" w:rsidRPr="00042F3D" w:rsidRDefault="0033054F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99" w:type="dxa"/>
            <w:tcBorders>
              <w:bottom w:val="nil"/>
            </w:tcBorders>
          </w:tcPr>
          <w:p w14:paraId="4225F22A" w14:textId="77777777" w:rsidR="0033054F" w:rsidRPr="00F57E3A" w:rsidRDefault="0033054F" w:rsidP="00192050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14:paraId="44C7FEEA" w14:textId="77777777" w:rsidR="0033054F" w:rsidRPr="00F57E3A" w:rsidRDefault="0033054F" w:rsidP="0033054F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</w:tcPr>
          <w:p w14:paraId="478B1FB0" w14:textId="77777777" w:rsidR="0033054F" w:rsidRPr="00F57E3A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14:paraId="3F4B841F" w14:textId="77777777" w:rsidR="0033054F" w:rsidRPr="00AA36CE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46C5C" w:rsidRPr="00C04077" w14:paraId="4A020FA4" w14:textId="77777777" w:rsidTr="00120305">
        <w:tc>
          <w:tcPr>
            <w:tcW w:w="4601" w:type="dxa"/>
            <w:tcBorders>
              <w:top w:val="nil"/>
              <w:bottom w:val="nil"/>
            </w:tcBorders>
          </w:tcPr>
          <w:p w14:paraId="75A5F967" w14:textId="77777777" w:rsidR="00F46C5C" w:rsidRPr="00042F3D" w:rsidRDefault="001C14AD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B5DD75B" w14:textId="77777777" w:rsidR="00F46C5C" w:rsidRPr="00E636CD" w:rsidRDefault="00CE74C2" w:rsidP="00F46C5C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E636CD">
              <w:rPr>
                <w:sz w:val="30"/>
                <w:szCs w:val="30"/>
              </w:rPr>
              <w:t>295,466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14:paraId="5A1BB079" w14:textId="77777777" w:rsidR="00F46C5C" w:rsidRPr="00E636CD" w:rsidRDefault="00D453BF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636CD">
              <w:rPr>
                <w:sz w:val="30"/>
                <w:szCs w:val="30"/>
              </w:rPr>
              <w:t>271</w:t>
            </w:r>
            <w:r w:rsidR="00F46C5C" w:rsidRPr="00E636CD">
              <w:rPr>
                <w:sz w:val="30"/>
                <w:szCs w:val="30"/>
              </w:rPr>
              <w:t>,</w:t>
            </w:r>
            <w:r w:rsidRPr="00E636CD">
              <w:rPr>
                <w:sz w:val="30"/>
                <w:szCs w:val="30"/>
              </w:rPr>
              <w:t>827</w:t>
            </w:r>
          </w:p>
        </w:tc>
        <w:tc>
          <w:tcPr>
            <w:tcW w:w="1299" w:type="dxa"/>
            <w:tcBorders>
              <w:top w:val="nil"/>
              <w:bottom w:val="nil"/>
            </w:tcBorders>
            <w:vAlign w:val="center"/>
          </w:tcPr>
          <w:p w14:paraId="734DF9E1" w14:textId="77777777" w:rsidR="00F46C5C" w:rsidRPr="00E636CD" w:rsidRDefault="00FB4C48" w:rsidP="00F46C5C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FB4C48">
              <w:rPr>
                <w:sz w:val="30"/>
                <w:szCs w:val="30"/>
              </w:rPr>
              <w:t>135,941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14:paraId="11782A79" w14:textId="77777777" w:rsidR="00F46C5C" w:rsidRPr="0090412D" w:rsidRDefault="00F46C5C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</w:t>
            </w:r>
            <w:r w:rsidR="00244E98">
              <w:rPr>
                <w:sz w:val="30"/>
                <w:szCs w:val="30"/>
              </w:rPr>
              <w:t>22</w:t>
            </w:r>
            <w:r w:rsidRPr="0090412D">
              <w:rPr>
                <w:sz w:val="30"/>
                <w:szCs w:val="30"/>
                <w:cs/>
              </w:rPr>
              <w:t>,</w:t>
            </w:r>
            <w:r w:rsidR="00244E98">
              <w:rPr>
                <w:sz w:val="30"/>
                <w:szCs w:val="30"/>
              </w:rPr>
              <w:t>563</w:t>
            </w:r>
          </w:p>
        </w:tc>
      </w:tr>
      <w:tr w:rsidR="00120305" w:rsidRPr="00C04077" w14:paraId="394E7206" w14:textId="77777777" w:rsidTr="00120305">
        <w:tc>
          <w:tcPr>
            <w:tcW w:w="4601" w:type="dxa"/>
            <w:tcBorders>
              <w:top w:val="nil"/>
              <w:bottom w:val="nil"/>
            </w:tcBorders>
          </w:tcPr>
          <w:p w14:paraId="4C1EDC72" w14:textId="77777777"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14:paraId="56FBE165" w14:textId="77777777" w:rsidR="00120305" w:rsidRPr="0032663E" w:rsidRDefault="00FB4C48" w:rsidP="0033054F">
            <w:pPr>
              <w:ind w:left="-87" w:right="43" w:hanging="14"/>
              <w:jc w:val="right"/>
              <w:rPr>
                <w:sz w:val="30"/>
                <w:szCs w:val="30"/>
                <w:highlight w:val="yellow"/>
              </w:rPr>
            </w:pPr>
            <w:r w:rsidRPr="00FB4C48">
              <w:rPr>
                <w:sz w:val="30"/>
                <w:szCs w:val="30"/>
              </w:rPr>
              <w:t>8,951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1802D3AF" w14:textId="77777777" w:rsidR="00120305" w:rsidRPr="00CE74C2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2</w:t>
            </w:r>
            <w:r w:rsidR="00D453BF" w:rsidRPr="00CE74C2">
              <w:rPr>
                <w:sz w:val="30"/>
                <w:szCs w:val="30"/>
              </w:rPr>
              <w:t>7</w:t>
            </w:r>
            <w:r w:rsidRPr="00CE74C2">
              <w:rPr>
                <w:sz w:val="30"/>
                <w:szCs w:val="30"/>
              </w:rPr>
              <w:t>,3</w:t>
            </w:r>
            <w:r w:rsidR="00D453BF" w:rsidRPr="00CE74C2">
              <w:rPr>
                <w:sz w:val="30"/>
                <w:szCs w:val="30"/>
              </w:rPr>
              <w:t>83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3F7F9AF2" w14:textId="77777777" w:rsidR="00120305" w:rsidRPr="0032663E" w:rsidRDefault="00FB4C48" w:rsidP="0033054F">
            <w:pPr>
              <w:ind w:left="-87" w:right="43" w:hanging="14"/>
              <w:jc w:val="right"/>
              <w:rPr>
                <w:sz w:val="30"/>
                <w:szCs w:val="30"/>
                <w:highlight w:val="yellow"/>
                <w:cs/>
              </w:rPr>
            </w:pPr>
            <w:r w:rsidRPr="00FB4C48">
              <w:rPr>
                <w:sz w:val="30"/>
                <w:szCs w:val="30"/>
              </w:rPr>
              <w:t>2,802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1D67FC80" w14:textId="77777777" w:rsidR="00120305" w:rsidRPr="0090412D" w:rsidRDefault="00244E98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</w:t>
            </w:r>
            <w:r w:rsidR="00120305" w:rsidRPr="0090412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357</w:t>
            </w:r>
          </w:p>
        </w:tc>
      </w:tr>
      <w:tr w:rsidR="00120305" w:rsidRPr="00C04077" w14:paraId="2BA641C8" w14:textId="77777777" w:rsidTr="00120305">
        <w:tc>
          <w:tcPr>
            <w:tcW w:w="4601" w:type="dxa"/>
            <w:tcBorders>
              <w:top w:val="nil"/>
              <w:bottom w:val="nil"/>
            </w:tcBorders>
          </w:tcPr>
          <w:p w14:paraId="11791A83" w14:textId="77777777"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14:paraId="6DFACE42" w14:textId="77777777" w:rsidR="00120305" w:rsidRPr="0032663E" w:rsidRDefault="00FB4C48" w:rsidP="0033054F">
            <w:pPr>
              <w:ind w:left="-87" w:right="43" w:hanging="14"/>
              <w:jc w:val="right"/>
              <w:rPr>
                <w:sz w:val="30"/>
                <w:szCs w:val="30"/>
                <w:highlight w:val="yellow"/>
                <w:cs/>
              </w:rPr>
            </w:pPr>
            <w:r w:rsidRPr="00FB4C48">
              <w:rPr>
                <w:sz w:val="30"/>
                <w:szCs w:val="30"/>
              </w:rPr>
              <w:t>1,2</w:t>
            </w:r>
            <w:r w:rsidR="005D18F4">
              <w:rPr>
                <w:sz w:val="30"/>
                <w:szCs w:val="30"/>
              </w:rPr>
              <w:t>70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49C79C6F" w14:textId="77777777" w:rsidR="00120305" w:rsidRPr="00CE74C2" w:rsidRDefault="00D453BF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</w:rPr>
              <w:t>2</w:t>
            </w:r>
            <w:r w:rsidR="00120305" w:rsidRPr="00CE74C2">
              <w:rPr>
                <w:sz w:val="30"/>
                <w:szCs w:val="30"/>
              </w:rPr>
              <w:t>,</w:t>
            </w:r>
            <w:r w:rsidRPr="00CE74C2">
              <w:rPr>
                <w:sz w:val="30"/>
                <w:szCs w:val="30"/>
              </w:rPr>
              <w:t>552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09C91BE1" w14:textId="77777777" w:rsidR="00120305" w:rsidRPr="0032663E" w:rsidRDefault="00FB4C48" w:rsidP="0033054F">
            <w:pPr>
              <w:ind w:left="-87" w:right="43" w:hanging="14"/>
              <w:jc w:val="right"/>
              <w:rPr>
                <w:sz w:val="30"/>
                <w:szCs w:val="30"/>
                <w:highlight w:val="yellow"/>
                <w:cs/>
              </w:rPr>
            </w:pPr>
            <w:r w:rsidRPr="00FB4C48">
              <w:rPr>
                <w:sz w:val="30"/>
                <w:szCs w:val="30"/>
              </w:rPr>
              <w:t>341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033F3A25" w14:textId="77777777" w:rsidR="00120305" w:rsidRPr="0090412D" w:rsidRDefault="00244E98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847</w:t>
            </w:r>
          </w:p>
        </w:tc>
      </w:tr>
      <w:tr w:rsidR="00AA0E88" w:rsidRPr="00C04077" w14:paraId="33698647" w14:textId="77777777" w:rsidTr="00120305">
        <w:tc>
          <w:tcPr>
            <w:tcW w:w="4601" w:type="dxa"/>
            <w:tcBorders>
              <w:top w:val="nil"/>
              <w:bottom w:val="nil"/>
            </w:tcBorders>
          </w:tcPr>
          <w:p w14:paraId="2436732C" w14:textId="77777777" w:rsidR="00AA0E88" w:rsidRPr="00042F3D" w:rsidRDefault="00AA0E88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14:paraId="57ED1D79" w14:textId="77777777" w:rsidR="00AA0E88" w:rsidRPr="0032663E" w:rsidRDefault="00FB4C48" w:rsidP="00AA0E88">
            <w:pPr>
              <w:ind w:left="-87" w:right="-27" w:hanging="14"/>
              <w:jc w:val="right"/>
              <w:rPr>
                <w:sz w:val="30"/>
                <w:szCs w:val="30"/>
                <w:highlight w:val="yellow"/>
                <w:cs/>
              </w:rPr>
            </w:pPr>
            <w:r w:rsidRPr="00FB4C48">
              <w:rPr>
                <w:sz w:val="30"/>
                <w:szCs w:val="30"/>
                <w:cs/>
              </w:rPr>
              <w:t>(1</w:t>
            </w:r>
            <w:r w:rsidRPr="00FB4C48">
              <w:rPr>
                <w:sz w:val="30"/>
                <w:szCs w:val="30"/>
              </w:rPr>
              <w:t>,</w:t>
            </w:r>
            <w:r w:rsidR="005D18F4">
              <w:rPr>
                <w:sz w:val="30"/>
                <w:szCs w:val="30"/>
                <w:cs/>
              </w:rPr>
              <w:t>19</w:t>
            </w:r>
            <w:r w:rsidR="005D18F4">
              <w:rPr>
                <w:rFonts w:hint="cs"/>
                <w:sz w:val="30"/>
                <w:szCs w:val="30"/>
                <w:cs/>
              </w:rPr>
              <w:t>8</w:t>
            </w:r>
            <w:r w:rsidRPr="00FB4C4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3E909787" w14:textId="77777777" w:rsidR="00AA0E88" w:rsidRPr="00CE74C2" w:rsidRDefault="00AA0E88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CE74C2">
              <w:rPr>
                <w:sz w:val="30"/>
                <w:szCs w:val="30"/>
                <w:cs/>
              </w:rPr>
              <w:t>(</w:t>
            </w:r>
            <w:r w:rsidR="00D453BF" w:rsidRPr="00CE74C2">
              <w:rPr>
                <w:sz w:val="30"/>
                <w:szCs w:val="30"/>
              </w:rPr>
              <w:t>6</w:t>
            </w:r>
            <w:r w:rsidRPr="00CE74C2">
              <w:rPr>
                <w:sz w:val="30"/>
                <w:szCs w:val="30"/>
              </w:rPr>
              <w:t>,</w:t>
            </w:r>
            <w:r w:rsidR="00D453BF" w:rsidRPr="00CE74C2">
              <w:rPr>
                <w:sz w:val="30"/>
                <w:szCs w:val="30"/>
              </w:rPr>
              <w:t>296</w:t>
            </w:r>
            <w:r w:rsidRPr="00CE74C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4C11F773" w14:textId="77777777" w:rsidR="00AA0E88" w:rsidRPr="00FB4C48" w:rsidRDefault="00AA0E88" w:rsidP="00A93DC9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FB4C48">
              <w:rPr>
                <w:rFonts w:hint="cs"/>
                <w:sz w:val="30"/>
                <w:szCs w:val="30"/>
                <w:cs/>
              </w:rPr>
              <w:t>(</w:t>
            </w:r>
            <w:r w:rsidR="00CE74C2" w:rsidRPr="00FB4C48">
              <w:rPr>
                <w:sz w:val="30"/>
                <w:szCs w:val="30"/>
              </w:rPr>
              <w:t>205</w:t>
            </w:r>
            <w:r w:rsidRPr="00FB4C48">
              <w:rPr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14:paraId="684ED5B6" w14:textId="77777777" w:rsidR="00AA0E88" w:rsidRPr="00FB4C48" w:rsidRDefault="00AA0E88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FB4C48">
              <w:rPr>
                <w:rFonts w:hint="cs"/>
                <w:sz w:val="30"/>
                <w:szCs w:val="30"/>
                <w:cs/>
              </w:rPr>
              <w:t>(</w:t>
            </w:r>
            <w:r w:rsidR="00244E98" w:rsidRPr="00FB4C48">
              <w:rPr>
                <w:sz w:val="30"/>
                <w:szCs w:val="30"/>
              </w:rPr>
              <w:t>2</w:t>
            </w:r>
            <w:r w:rsidRPr="00FB4C48">
              <w:rPr>
                <w:sz w:val="30"/>
                <w:szCs w:val="30"/>
              </w:rPr>
              <w:t>,</w:t>
            </w:r>
            <w:r w:rsidR="00244E98" w:rsidRPr="00FB4C48">
              <w:rPr>
                <w:sz w:val="30"/>
                <w:szCs w:val="30"/>
              </w:rPr>
              <w:t>826</w:t>
            </w:r>
            <w:r w:rsidRPr="00FB4C48">
              <w:rPr>
                <w:sz w:val="30"/>
                <w:szCs w:val="30"/>
              </w:rPr>
              <w:t>)</w:t>
            </w:r>
          </w:p>
        </w:tc>
      </w:tr>
      <w:tr w:rsidR="00120305" w:rsidRPr="00C04077" w14:paraId="47F7BAF4" w14:textId="77777777" w:rsidTr="00120305">
        <w:trPr>
          <w:trHeight w:val="397"/>
        </w:trPr>
        <w:tc>
          <w:tcPr>
            <w:tcW w:w="4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120305" w:rsidRPr="00042F3D" w:rsidRDefault="001C14AD" w:rsidP="0033054F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20C7A" w14:textId="77777777" w:rsidR="00120305" w:rsidRPr="0032663E" w:rsidRDefault="00FB4C48" w:rsidP="0033054F">
            <w:pPr>
              <w:ind w:left="-87" w:right="29" w:hanging="14"/>
              <w:jc w:val="right"/>
              <w:rPr>
                <w:sz w:val="30"/>
                <w:szCs w:val="30"/>
                <w:highlight w:val="yellow"/>
                <w:cs/>
              </w:rPr>
            </w:pPr>
            <w:r w:rsidRPr="00FB4C48">
              <w:rPr>
                <w:sz w:val="30"/>
                <w:szCs w:val="30"/>
              </w:rPr>
              <w:t>304,489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566C7" w14:textId="77777777" w:rsidR="00120305" w:rsidRPr="00CE74C2" w:rsidRDefault="00D453BF" w:rsidP="00192050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CE74C2">
              <w:rPr>
                <w:sz w:val="30"/>
                <w:szCs w:val="30"/>
              </w:rPr>
              <w:t>295</w:t>
            </w:r>
            <w:r w:rsidR="00120305" w:rsidRPr="00CE74C2">
              <w:rPr>
                <w:sz w:val="30"/>
                <w:szCs w:val="30"/>
              </w:rPr>
              <w:t>,</w:t>
            </w:r>
            <w:r w:rsidRPr="00CE74C2">
              <w:rPr>
                <w:sz w:val="30"/>
                <w:szCs w:val="30"/>
              </w:rPr>
              <w:t>466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4EA" w14:textId="77777777" w:rsidR="00120305" w:rsidRPr="0032663E" w:rsidRDefault="00FB4C48" w:rsidP="0033054F">
            <w:pPr>
              <w:ind w:left="-87" w:right="43" w:hanging="14"/>
              <w:jc w:val="right"/>
              <w:rPr>
                <w:sz w:val="30"/>
                <w:szCs w:val="30"/>
                <w:highlight w:val="yellow"/>
              </w:rPr>
            </w:pPr>
            <w:r w:rsidRPr="00FB4C48">
              <w:rPr>
                <w:sz w:val="30"/>
                <w:szCs w:val="30"/>
              </w:rPr>
              <w:t>138,879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D254" w14:textId="77777777"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</w:t>
            </w:r>
            <w:r w:rsidR="00244E98">
              <w:rPr>
                <w:sz w:val="30"/>
                <w:szCs w:val="30"/>
              </w:rPr>
              <w:t>35</w:t>
            </w:r>
            <w:r w:rsidRPr="0090412D">
              <w:rPr>
                <w:sz w:val="30"/>
                <w:szCs w:val="30"/>
                <w:cs/>
              </w:rPr>
              <w:t>,</w:t>
            </w:r>
            <w:r w:rsidR="00244E98">
              <w:rPr>
                <w:sz w:val="30"/>
                <w:szCs w:val="30"/>
              </w:rPr>
              <w:t>941</w:t>
            </w:r>
          </w:p>
        </w:tc>
      </w:tr>
    </w:tbl>
    <w:p w14:paraId="05CC05B3" w14:textId="77777777" w:rsidR="00491DEF" w:rsidRPr="00094C00" w:rsidRDefault="00491DEF" w:rsidP="006F0B95">
      <w:pPr>
        <w:pStyle w:val="BodyText2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14:paraId="7F035C72" w14:textId="77777777" w:rsidR="006F0B95" w:rsidRPr="003463F0" w:rsidRDefault="006F0B95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820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5"/>
        <w:gridCol w:w="4745"/>
      </w:tblGrid>
      <w:tr w:rsidR="00284117" w:rsidRPr="003463F0" w14:paraId="285B2C5F" w14:textId="77777777" w:rsidTr="00741D98">
        <w:trPr>
          <w:trHeight w:hRule="exact" w:val="397"/>
        </w:trPr>
        <w:tc>
          <w:tcPr>
            <w:tcW w:w="5075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745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741D98">
        <w:trPr>
          <w:trHeight w:hRule="exact" w:val="397"/>
        </w:trPr>
        <w:tc>
          <w:tcPr>
            <w:tcW w:w="5075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5" w:type="dxa"/>
          </w:tcPr>
          <w:p w14:paraId="47A0CDE8" w14:textId="77777777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32663E">
              <w:rPr>
                <w:rFonts w:ascii="Angsana New" w:hAnsi="Angsana New"/>
                <w:sz w:val="30"/>
                <w:szCs w:val="30"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663E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32663E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D453BF">
              <w:rPr>
                <w:rFonts w:ascii="Angsana New" w:hAnsi="Angsana New"/>
                <w:sz w:val="30"/>
                <w:szCs w:val="30"/>
              </w:rPr>
              <w:t>5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D453B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4117" w:rsidRPr="003463F0" w14:paraId="305296E0" w14:textId="77777777" w:rsidTr="00741D98">
        <w:trPr>
          <w:trHeight w:hRule="exact" w:val="397"/>
        </w:trPr>
        <w:tc>
          <w:tcPr>
            <w:tcW w:w="5075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745" w:type="dxa"/>
            <w:tcBorders>
              <w:bottom w:val="nil"/>
            </w:tcBorders>
          </w:tcPr>
          <w:p w14:paraId="104B3590" w14:textId="77777777" w:rsidR="00284117" w:rsidRPr="00E636C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0.36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2.31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741D98">
        <w:trPr>
          <w:trHeight w:hRule="exact" w:val="397"/>
        </w:trPr>
        <w:tc>
          <w:tcPr>
            <w:tcW w:w="5075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14:paraId="320AD8EC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741D98">
        <w:trPr>
          <w:trHeight w:hRule="exact" w:val="397"/>
        </w:trPr>
        <w:tc>
          <w:tcPr>
            <w:tcW w:w="5075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E0F90E4" w14:textId="77777777" w:rsidR="00D929FE" w:rsidRDefault="00D929FE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636405D" w14:textId="77777777" w:rsidR="005D18F4" w:rsidRPr="00410A1F" w:rsidRDefault="005D18F4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  <w:cs/>
        </w:rPr>
      </w:pPr>
    </w:p>
    <w:p w14:paraId="0A4FF8D8" w14:textId="77777777" w:rsidR="004F53F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14:paraId="390A2DC4" w14:textId="77777777" w:rsidR="00E636CD" w:rsidRDefault="00B4605B" w:rsidP="00B4605B">
      <w:pPr>
        <w:ind w:left="1176" w:right="-194" w:hanging="546"/>
        <w:jc w:val="thaiDistribute"/>
        <w:rPr>
          <w:spacing w:val="-4"/>
        </w:rPr>
      </w:pPr>
      <w:r>
        <w:rPr>
          <w:spacing w:val="-4"/>
        </w:rPr>
        <w:t xml:space="preserve">17.1    </w:t>
      </w:r>
      <w:r w:rsidR="00777E15" w:rsidRPr="00777E15">
        <w:rPr>
          <w:spacing w:val="-4"/>
          <w:cs/>
        </w:rPr>
        <w:t xml:space="preserve">เมื่อวันที่ </w:t>
      </w:r>
      <w:r w:rsidR="00777E15">
        <w:rPr>
          <w:spacing w:val="-4"/>
        </w:rPr>
        <w:t>22</w:t>
      </w:r>
      <w:r w:rsidR="00777E15" w:rsidRPr="00777E15">
        <w:rPr>
          <w:spacing w:val="-4"/>
          <w:cs/>
        </w:rPr>
        <w:t xml:space="preserve"> เมษายน </w:t>
      </w:r>
      <w:r w:rsidR="00777E15">
        <w:rPr>
          <w:spacing w:val="-4"/>
        </w:rPr>
        <w:t>2565</w:t>
      </w:r>
      <w:r w:rsidR="00777E15" w:rsidRPr="00777E15">
        <w:rPr>
          <w:spacing w:val="-4"/>
          <w:cs/>
        </w:rPr>
        <w:t xml:space="preserve"> ที่ประชุมสามัญผู้ถือหุ้นของบริษัทประจำปี </w:t>
      </w:r>
      <w:r w:rsidR="00777E15">
        <w:rPr>
          <w:spacing w:val="-4"/>
        </w:rPr>
        <w:t>2565</w:t>
      </w:r>
      <w:r w:rsidR="00777E15" w:rsidRPr="00777E15">
        <w:rPr>
          <w:spacing w:val="-4"/>
          <w:cs/>
        </w:rPr>
        <w:t xml:space="preserve"> ได้มีมติให้จ่ายเงินปันผลแก่ผู้ถือหุ้นจำนวน </w:t>
      </w:r>
      <w:r w:rsidR="00777E15">
        <w:rPr>
          <w:spacing w:val="-4"/>
        </w:rPr>
        <w:t>2,000</w:t>
      </w:r>
      <w:r w:rsidR="00777E15" w:rsidRPr="00777E15">
        <w:rPr>
          <w:spacing w:val="-4"/>
          <w:cs/>
        </w:rPr>
        <w:t xml:space="preserve"> ล้านหุ้น ในอัตราหุ้นละ </w:t>
      </w:r>
      <w:r w:rsidR="00777E15">
        <w:rPr>
          <w:spacing w:val="-4"/>
        </w:rPr>
        <w:t>0.25</w:t>
      </w:r>
      <w:r w:rsidR="00777E15" w:rsidRPr="00777E15">
        <w:rPr>
          <w:spacing w:val="-4"/>
          <w:cs/>
        </w:rPr>
        <w:t xml:space="preserve"> บาท เป็นจำนวนเงิน </w:t>
      </w:r>
      <w:r w:rsidR="00777E15">
        <w:rPr>
          <w:spacing w:val="-4"/>
        </w:rPr>
        <w:t>500</w:t>
      </w:r>
      <w:r w:rsidR="00777E15" w:rsidRPr="00777E15">
        <w:rPr>
          <w:spacing w:val="-4"/>
          <w:cs/>
        </w:rPr>
        <w:t xml:space="preserve"> ล้านบาท </w:t>
      </w:r>
      <w:r w:rsidR="005D18F4">
        <w:rPr>
          <w:rFonts w:hint="cs"/>
          <w:spacing w:val="-4"/>
          <w:cs/>
        </w:rPr>
        <w:t>โดยบริษัทได้จ่าย</w:t>
      </w:r>
      <w:r w:rsidR="005D18F4">
        <w:rPr>
          <w:spacing w:val="-4"/>
          <w:cs/>
        </w:rPr>
        <w:t>เงินปันผล</w:t>
      </w:r>
      <w:r w:rsidR="005D18F4">
        <w:rPr>
          <w:rFonts w:hint="cs"/>
          <w:spacing w:val="-4"/>
          <w:cs/>
        </w:rPr>
        <w:t>แล้ว</w:t>
      </w:r>
      <w:r w:rsidR="00777E15" w:rsidRPr="00777E15">
        <w:rPr>
          <w:spacing w:val="-4"/>
          <w:cs/>
        </w:rPr>
        <w:t xml:space="preserve">                  </w:t>
      </w:r>
      <w:r w:rsidR="005D18F4">
        <w:rPr>
          <w:rFonts w:hint="cs"/>
          <w:spacing w:val="-4"/>
          <w:cs/>
        </w:rPr>
        <w:t>ในเดือน</w:t>
      </w:r>
      <w:r w:rsidR="00777E15" w:rsidRPr="00777E15">
        <w:rPr>
          <w:spacing w:val="-4"/>
          <w:cs/>
        </w:rPr>
        <w:t xml:space="preserve">พฤษภาคม </w:t>
      </w:r>
      <w:r w:rsidR="00777E15">
        <w:rPr>
          <w:spacing w:val="-4"/>
        </w:rPr>
        <w:t>2565</w:t>
      </w:r>
      <w:r w:rsidR="00777E15" w:rsidRPr="00777E15">
        <w:rPr>
          <w:spacing w:val="-4"/>
          <w:cs/>
        </w:rPr>
        <w:t xml:space="preserve"> </w:t>
      </w:r>
      <w:r w:rsidR="005D18F4">
        <w:rPr>
          <w:rFonts w:hint="cs"/>
          <w:spacing w:val="-4"/>
          <w:cs/>
        </w:rPr>
        <w:t>และ</w:t>
      </w:r>
      <w:r w:rsidR="00777E15" w:rsidRPr="00777E15">
        <w:rPr>
          <w:spacing w:val="-4"/>
          <w:cs/>
        </w:rPr>
        <w:t xml:space="preserve">มีการอนุมัติการจ่ายค่าตอบแทนกรรมการประจำปี </w:t>
      </w:r>
      <w:r w:rsidR="00777E15">
        <w:rPr>
          <w:spacing w:val="-4"/>
        </w:rPr>
        <w:t>2565</w:t>
      </w:r>
      <w:r w:rsidR="00777E15" w:rsidRPr="00777E15">
        <w:rPr>
          <w:spacing w:val="-4"/>
          <w:cs/>
        </w:rPr>
        <w:t xml:space="preserve"> เป็นเงินบำเหน็จกรรมการจำนวนเงิน </w:t>
      </w:r>
      <w:r w:rsidR="00777E15">
        <w:rPr>
          <w:spacing w:val="-4"/>
        </w:rPr>
        <w:t>18</w:t>
      </w:r>
      <w:r w:rsidR="00777E15" w:rsidRPr="00777E15">
        <w:rPr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568A93FD" w14:textId="77777777" w:rsidR="00410A1F" w:rsidRPr="00234D3D" w:rsidRDefault="00B4605B" w:rsidP="00FB2D58">
      <w:pPr>
        <w:ind w:left="1190" w:right="-194" w:hanging="532"/>
        <w:jc w:val="thaiDistribute"/>
        <w:rPr>
          <w:spacing w:val="-4"/>
        </w:rPr>
      </w:pPr>
      <w:r>
        <w:rPr>
          <w:spacing w:val="-4"/>
        </w:rPr>
        <w:t xml:space="preserve">17.2    </w:t>
      </w:r>
      <w:r w:rsidR="002044D2" w:rsidRPr="002044D2">
        <w:rPr>
          <w:spacing w:val="-4"/>
          <w:cs/>
        </w:rPr>
        <w:t xml:space="preserve">เมื่อวันที่ </w:t>
      </w:r>
      <w:r w:rsidR="002044D2" w:rsidRPr="002044D2">
        <w:rPr>
          <w:spacing w:val="-4"/>
        </w:rPr>
        <w:t xml:space="preserve">26 </w:t>
      </w:r>
      <w:r w:rsidR="002044D2" w:rsidRPr="002044D2">
        <w:rPr>
          <w:spacing w:val="-4"/>
          <w:cs/>
        </w:rPr>
        <w:t xml:space="preserve">เมษายน </w:t>
      </w:r>
      <w:r w:rsidR="002044D2" w:rsidRPr="002044D2">
        <w:rPr>
          <w:spacing w:val="-4"/>
        </w:rPr>
        <w:t xml:space="preserve">2564 </w:t>
      </w:r>
      <w:r w:rsidR="002044D2" w:rsidRPr="002044D2">
        <w:rPr>
          <w:spacing w:val="-4"/>
          <w:cs/>
        </w:rPr>
        <w:t xml:space="preserve">ที่ประชุมสามัญผู้ถือหุ้นของบริษัทประจำปี </w:t>
      </w:r>
      <w:r w:rsidR="002044D2" w:rsidRPr="002044D2">
        <w:rPr>
          <w:spacing w:val="-4"/>
        </w:rPr>
        <w:t xml:space="preserve">2564 </w:t>
      </w:r>
      <w:r w:rsidR="002044D2" w:rsidRPr="002044D2">
        <w:rPr>
          <w:spacing w:val="-4"/>
          <w:cs/>
        </w:rPr>
        <w:t xml:space="preserve">ได้มีมติงดการจ่ายเงินปันผลสำหรับผลการดำเนินงานปี </w:t>
      </w:r>
      <w:r w:rsidR="002044D2" w:rsidRPr="002044D2">
        <w:rPr>
          <w:spacing w:val="-4"/>
        </w:rPr>
        <w:t xml:space="preserve">2563 </w:t>
      </w:r>
      <w:r w:rsidR="002044D2" w:rsidRPr="002044D2">
        <w:rPr>
          <w:spacing w:val="-4"/>
          <w:cs/>
        </w:rPr>
        <w:t xml:space="preserve">และมีการอนุมัติการจ่ายค่าตอบแทนกรรมการประจำปี </w:t>
      </w:r>
      <w:r w:rsidR="002044D2" w:rsidRPr="002044D2">
        <w:rPr>
          <w:spacing w:val="-4"/>
        </w:rPr>
        <w:t xml:space="preserve">2564 </w:t>
      </w:r>
      <w:r w:rsidR="002044D2" w:rsidRPr="002044D2">
        <w:rPr>
          <w:spacing w:val="-4"/>
          <w:cs/>
        </w:rPr>
        <w:t xml:space="preserve">เป็นเงินบำเหน็จกรรมการจำนวนเงิน </w:t>
      </w:r>
      <w:r w:rsidR="002044D2" w:rsidRPr="002044D2">
        <w:rPr>
          <w:spacing w:val="-4"/>
        </w:rPr>
        <w:t xml:space="preserve">18 </w:t>
      </w:r>
      <w:r w:rsidR="002044D2" w:rsidRPr="002044D2">
        <w:rPr>
          <w:spacing w:val="-4"/>
          <w:cs/>
        </w:rPr>
        <w:t>ล้านบาท และเบี้ยประชุมกรรมการในอัตราที่กำหนดไว้</w:t>
      </w:r>
    </w:p>
    <w:p w14:paraId="1D5C3E4F" w14:textId="77777777" w:rsidR="00F31D65" w:rsidRDefault="00F31D65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76CF17AA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01CBD317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036DD66D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7C7C880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3663AA1D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881DA0A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189675F8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F3877BE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1456AD43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C4192C5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AA86894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09C0EDE1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49728ABC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4A411867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3E51F38C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68F90A50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350D91B4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649B7CC8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3C0EEF0E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3F5C33B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64F6B6D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4FD908E4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436F9EE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5C1EF6E7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AF2D4C9" w14:textId="77777777" w:rsidR="009B4BCE" w:rsidRDefault="009B4BCE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40D9E6D4" w14:textId="77777777" w:rsidR="00575C04" w:rsidRDefault="0007672F" w:rsidP="009B4BCE">
      <w:pPr>
        <w:numPr>
          <w:ilvl w:val="0"/>
          <w:numId w:val="1"/>
        </w:numPr>
        <w:tabs>
          <w:tab w:val="clear" w:pos="360"/>
        </w:tabs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ต้นทุนทางการเงิน</w:t>
      </w:r>
    </w:p>
    <w:p w14:paraId="02793B9F" w14:textId="77777777" w:rsidR="0007672F" w:rsidRPr="003116E8" w:rsidRDefault="00DD33D8" w:rsidP="009B4BCE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-194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2"/>
        <w:gridCol w:w="1356"/>
        <w:gridCol w:w="1356"/>
        <w:gridCol w:w="1356"/>
        <w:gridCol w:w="1357"/>
      </w:tblGrid>
      <w:tr w:rsidR="00953ACD" w:rsidRPr="003116E8" w14:paraId="1FBE32A5" w14:textId="77777777" w:rsidTr="00F31D65">
        <w:trPr>
          <w:trHeight w:hRule="exact" w:val="454"/>
        </w:trPr>
        <w:tc>
          <w:tcPr>
            <w:tcW w:w="4402" w:type="dxa"/>
            <w:vMerge w:val="restart"/>
            <w:vAlign w:val="center"/>
          </w:tcPr>
          <w:p w14:paraId="7FF0E5C0" w14:textId="77777777" w:rsidR="001C2C36" w:rsidRDefault="001C2C36" w:rsidP="009B4BCE">
            <w:pPr>
              <w:spacing w:line="204" w:lineRule="auto"/>
              <w:ind w:right="-108"/>
              <w:jc w:val="center"/>
            </w:pPr>
            <w:r>
              <w:rPr>
                <w:rFonts w:hint="cs"/>
                <w:cs/>
              </w:rPr>
              <w:t>รายการ</w:t>
            </w:r>
          </w:p>
          <w:p w14:paraId="57AAF049" w14:textId="77777777" w:rsidR="00953ACD" w:rsidRPr="003116E8" w:rsidRDefault="00953ACD" w:rsidP="009B4BCE">
            <w:pPr>
              <w:spacing w:line="204" w:lineRule="auto"/>
              <w:ind w:right="-10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 w:rsidR="003B0EAA">
              <w:rPr>
                <w:rFonts w:hint="cs"/>
                <w:cs/>
              </w:rPr>
              <w:t>งวด</w:t>
            </w:r>
            <w:r w:rsidRPr="003116E8">
              <w:rPr>
                <w:cs/>
              </w:rPr>
              <w:t xml:space="preserve">สิ้นสุดวันที่ </w:t>
            </w:r>
            <w:r w:rsidR="00BD5E3F">
              <w:t>30</w:t>
            </w:r>
            <w:r w:rsidRPr="003116E8">
              <w:t xml:space="preserve"> </w:t>
            </w:r>
            <w:r w:rsidR="001D178A">
              <w:rPr>
                <w:rFonts w:hint="cs"/>
                <w:cs/>
              </w:rPr>
              <w:t>ม</w:t>
            </w:r>
            <w:r w:rsidR="00BD5E3F">
              <w:rPr>
                <w:rFonts w:hint="cs"/>
                <w:cs/>
              </w:rPr>
              <w:t>ิถุนายน</w:t>
            </w:r>
          </w:p>
        </w:tc>
        <w:tc>
          <w:tcPr>
            <w:tcW w:w="2712" w:type="dxa"/>
            <w:gridSpan w:val="2"/>
          </w:tcPr>
          <w:p w14:paraId="53D102E6" w14:textId="77777777" w:rsidR="00953ACD" w:rsidRPr="003116E8" w:rsidRDefault="00953ACD" w:rsidP="009B4BCE">
            <w:pPr>
              <w:spacing w:line="204" w:lineRule="auto"/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713" w:type="dxa"/>
            <w:gridSpan w:val="2"/>
          </w:tcPr>
          <w:p w14:paraId="14691E5B" w14:textId="77777777" w:rsidR="00953ACD" w:rsidRPr="003116E8" w:rsidRDefault="00953ACD" w:rsidP="009B4BC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814A5E" w:rsidRPr="003116E8" w14:paraId="7F102D3C" w14:textId="77777777" w:rsidTr="00F31D65">
        <w:trPr>
          <w:trHeight w:hRule="exact" w:val="454"/>
        </w:trPr>
        <w:tc>
          <w:tcPr>
            <w:tcW w:w="4402" w:type="dxa"/>
            <w:vMerge/>
            <w:tcBorders>
              <w:bottom w:val="single" w:sz="4" w:space="0" w:color="auto"/>
            </w:tcBorders>
          </w:tcPr>
          <w:p w14:paraId="5EA9B683" w14:textId="77777777"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FCB9FE0" w14:textId="77777777"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1D178A">
              <w:rPr>
                <w:rFonts w:hint="cs"/>
                <w:cs/>
              </w:rPr>
              <w:t>5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1C11783" w14:textId="77777777"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="0044681B" w:rsidRPr="003116E8">
              <w:t>6</w:t>
            </w:r>
            <w:r w:rsidR="001D178A">
              <w:rPr>
                <w:rFonts w:hint="cs"/>
                <w:cs/>
              </w:rPr>
              <w:t>4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7AFCCD6" w14:textId="77777777" w:rsidR="00953ACD" w:rsidRPr="003116E8" w:rsidRDefault="00953ACD" w:rsidP="009A26A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1D178A">
              <w:rPr>
                <w:rFonts w:hint="cs"/>
                <w:cs/>
              </w:rPr>
              <w:t>5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E521C31" w14:textId="77777777" w:rsidR="00953ACD" w:rsidRPr="003116E8" w:rsidRDefault="00953ACD" w:rsidP="009A26A5">
            <w:pPr>
              <w:ind w:left="-108" w:right="-117"/>
              <w:jc w:val="center"/>
              <w:rPr>
                <w:cs/>
              </w:rPr>
            </w:pPr>
            <w:r w:rsidRPr="003116E8">
              <w:rPr>
                <w:cs/>
              </w:rPr>
              <w:t>2</w:t>
            </w:r>
            <w:r w:rsidR="0044681B" w:rsidRPr="003116E8">
              <w:t>56</w:t>
            </w:r>
            <w:r w:rsidR="001D178A">
              <w:rPr>
                <w:rFonts w:hint="cs"/>
                <w:cs/>
              </w:rPr>
              <w:t>4</w:t>
            </w:r>
          </w:p>
        </w:tc>
      </w:tr>
      <w:tr w:rsidR="0032663E" w:rsidRPr="003116E8" w14:paraId="7CE55D43" w14:textId="77777777" w:rsidTr="00F31D65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2AA441CC" w14:textId="77777777" w:rsidR="0032663E" w:rsidRPr="0032663E" w:rsidRDefault="0032663E" w:rsidP="00984C9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2663E">
              <w:rPr>
                <w:rFonts w:hint="cs"/>
                <w:u w:val="single"/>
                <w:cs/>
              </w:rPr>
              <w:t xml:space="preserve">สำหรับงวด </w:t>
            </w:r>
            <w:r w:rsidR="00A23470">
              <w:rPr>
                <w:u w:val="single"/>
              </w:rPr>
              <w:t>3</w:t>
            </w:r>
            <w:r w:rsidRPr="0032663E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7A7CF145" w14:textId="77777777" w:rsidR="0032663E" w:rsidRPr="0032663E" w:rsidRDefault="0032663E" w:rsidP="006B03C6">
            <w:pPr>
              <w:ind w:right="60"/>
              <w:jc w:val="right"/>
              <w:rPr>
                <w:highlight w:val="yellow"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2640CCD1" w14:textId="77777777" w:rsidR="0032663E" w:rsidRPr="00825B15" w:rsidRDefault="0032663E" w:rsidP="003B0EAA">
            <w:pPr>
              <w:ind w:right="60"/>
              <w:jc w:val="right"/>
              <w:rPr>
                <w:cs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1EFE455F" w14:textId="77777777" w:rsidR="0032663E" w:rsidRPr="0032663E" w:rsidRDefault="0032663E" w:rsidP="004D1A40">
            <w:pPr>
              <w:ind w:right="60"/>
              <w:jc w:val="right"/>
              <w:rPr>
                <w:highlight w:val="yellow"/>
              </w:rPr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14:paraId="1BB80004" w14:textId="77777777" w:rsidR="0032663E" w:rsidRDefault="0032663E" w:rsidP="00DF327E">
            <w:pPr>
              <w:ind w:right="60"/>
              <w:jc w:val="right"/>
              <w:rPr>
                <w:cs/>
              </w:rPr>
            </w:pPr>
          </w:p>
        </w:tc>
      </w:tr>
      <w:tr w:rsidR="002B060F" w:rsidRPr="003116E8" w14:paraId="1C0A8D29" w14:textId="77777777" w:rsidTr="00F31D65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0637BBF2" w14:textId="77777777" w:rsidR="002B060F" w:rsidRPr="003116E8" w:rsidRDefault="002B060F" w:rsidP="00984C9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2331D5E8" w14:textId="77777777" w:rsidR="002B060F" w:rsidRPr="008B1015" w:rsidRDefault="008B1015" w:rsidP="006B03C6">
            <w:pPr>
              <w:ind w:right="60"/>
              <w:jc w:val="right"/>
            </w:pPr>
            <w:r w:rsidRPr="008B1015">
              <w:t>4,888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49E7F874" w14:textId="77777777" w:rsidR="002B060F" w:rsidRPr="00FD3D56" w:rsidRDefault="0032663E" w:rsidP="003B0EAA">
            <w:pPr>
              <w:ind w:right="60"/>
              <w:jc w:val="right"/>
            </w:pPr>
            <w:r w:rsidRPr="00FD3D56">
              <w:rPr>
                <w:rFonts w:hint="cs"/>
                <w:cs/>
              </w:rPr>
              <w:t>452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63334571" w14:textId="77777777" w:rsidR="002B060F" w:rsidRPr="00FD3D56" w:rsidRDefault="00FD3D56" w:rsidP="004D1A40">
            <w:pPr>
              <w:ind w:right="60"/>
              <w:jc w:val="right"/>
            </w:pPr>
            <w:r w:rsidRPr="00FD3D56">
              <w:t>1,867</w:t>
            </w:r>
          </w:p>
        </w:tc>
        <w:tc>
          <w:tcPr>
            <w:tcW w:w="1357" w:type="dxa"/>
            <w:tcBorders>
              <w:top w:val="nil"/>
              <w:bottom w:val="nil"/>
            </w:tcBorders>
          </w:tcPr>
          <w:p w14:paraId="40FBEEF2" w14:textId="77777777" w:rsidR="002B060F" w:rsidRPr="00FD3D56" w:rsidRDefault="0032663E" w:rsidP="00DF327E">
            <w:pPr>
              <w:ind w:right="60"/>
              <w:jc w:val="right"/>
              <w:rPr>
                <w:cs/>
              </w:rPr>
            </w:pPr>
            <w:r w:rsidRPr="00FD3D56">
              <w:rPr>
                <w:rFonts w:hint="cs"/>
                <w:cs/>
              </w:rPr>
              <w:t>205</w:t>
            </w:r>
          </w:p>
        </w:tc>
      </w:tr>
      <w:tr w:rsidR="002B060F" w:rsidRPr="003116E8" w14:paraId="410B38A7" w14:textId="77777777" w:rsidTr="00F31D65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5BD6302A" w14:textId="77777777"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4302A608" w14:textId="77777777" w:rsidR="002B060F" w:rsidRPr="008B1015" w:rsidRDefault="00C22AD8" w:rsidP="006B03C6">
            <w:pPr>
              <w:ind w:right="60"/>
              <w:jc w:val="right"/>
            </w:pPr>
            <w:r w:rsidRPr="008B1015">
              <w:t>2</w:t>
            </w:r>
            <w:r w:rsidR="008B1015" w:rsidRPr="008B1015">
              <w:t>8</w:t>
            </w:r>
            <w:r w:rsidR="00825B15" w:rsidRPr="008B1015">
              <w:t>,</w:t>
            </w:r>
            <w:r w:rsidR="008B1015" w:rsidRPr="008B1015">
              <w:t>171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57A85486" w14:textId="77777777" w:rsidR="002B060F" w:rsidRPr="00FD3D56" w:rsidRDefault="002B509A" w:rsidP="003B0EAA">
            <w:pPr>
              <w:ind w:right="60"/>
              <w:jc w:val="right"/>
            </w:pPr>
            <w:r w:rsidRPr="00FD3D56">
              <w:t>23,</w:t>
            </w:r>
            <w:r w:rsidR="0032663E" w:rsidRPr="00FD3D56">
              <w:rPr>
                <w:rFonts w:hint="cs"/>
                <w:cs/>
              </w:rPr>
              <w:t>486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6FBF8DCA" w14:textId="77777777" w:rsidR="002B060F" w:rsidRPr="00FD3D56" w:rsidRDefault="00CA5DAF" w:rsidP="002D0E92">
            <w:pPr>
              <w:ind w:right="60"/>
              <w:jc w:val="right"/>
            </w:pPr>
            <w:r w:rsidRPr="00FD3D56">
              <w:t>2</w:t>
            </w:r>
            <w:r w:rsidR="00FD3D56" w:rsidRPr="00FD3D56">
              <w:t>8</w:t>
            </w:r>
            <w:r w:rsidRPr="00FD3D56">
              <w:t>,</w:t>
            </w:r>
            <w:r w:rsidR="00FD3D56" w:rsidRPr="00FD3D56">
              <w:t>171</w:t>
            </w:r>
          </w:p>
        </w:tc>
        <w:tc>
          <w:tcPr>
            <w:tcW w:w="1357" w:type="dxa"/>
            <w:tcBorders>
              <w:top w:val="nil"/>
              <w:bottom w:val="nil"/>
            </w:tcBorders>
          </w:tcPr>
          <w:p w14:paraId="22AF7AEA" w14:textId="77777777" w:rsidR="002B060F" w:rsidRPr="00FD3D56" w:rsidRDefault="0032663E" w:rsidP="00DF327E">
            <w:pPr>
              <w:ind w:right="60"/>
              <w:jc w:val="right"/>
            </w:pPr>
            <w:r w:rsidRPr="00FD3D56">
              <w:t>23,486</w:t>
            </w:r>
          </w:p>
        </w:tc>
      </w:tr>
      <w:tr w:rsidR="002B060F" w:rsidRPr="003116E8" w14:paraId="439220A8" w14:textId="77777777" w:rsidTr="00F31D65">
        <w:trPr>
          <w:trHeight w:hRule="exact" w:val="454"/>
        </w:trPr>
        <w:tc>
          <w:tcPr>
            <w:tcW w:w="4402" w:type="dxa"/>
            <w:tcBorders>
              <w:top w:val="nil"/>
            </w:tcBorders>
          </w:tcPr>
          <w:p w14:paraId="668929BE" w14:textId="77777777"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56" w:type="dxa"/>
            <w:tcBorders>
              <w:top w:val="nil"/>
            </w:tcBorders>
          </w:tcPr>
          <w:p w14:paraId="37135E60" w14:textId="77777777" w:rsidR="002B060F" w:rsidRPr="008B1015" w:rsidRDefault="008B1015" w:rsidP="006B03C6">
            <w:pPr>
              <w:ind w:right="61"/>
              <w:jc w:val="right"/>
            </w:pPr>
            <w:r w:rsidRPr="008B1015">
              <w:t>497</w:t>
            </w:r>
          </w:p>
        </w:tc>
        <w:tc>
          <w:tcPr>
            <w:tcW w:w="1356" w:type="dxa"/>
            <w:tcBorders>
              <w:top w:val="nil"/>
            </w:tcBorders>
          </w:tcPr>
          <w:p w14:paraId="7D18687B" w14:textId="77777777" w:rsidR="002B060F" w:rsidRPr="00FD3D56" w:rsidRDefault="002B060F" w:rsidP="003B0EAA">
            <w:pPr>
              <w:ind w:right="60"/>
              <w:jc w:val="right"/>
            </w:pPr>
            <w:r w:rsidRPr="00FD3D56">
              <w:rPr>
                <w:rFonts w:hint="cs"/>
                <w:cs/>
              </w:rPr>
              <w:t>17</w:t>
            </w:r>
            <w:r w:rsidR="0032663E" w:rsidRPr="00FD3D56">
              <w:t>3</w:t>
            </w:r>
          </w:p>
        </w:tc>
        <w:tc>
          <w:tcPr>
            <w:tcW w:w="1356" w:type="dxa"/>
            <w:tcBorders>
              <w:top w:val="nil"/>
            </w:tcBorders>
          </w:tcPr>
          <w:p w14:paraId="2C6D2E32" w14:textId="77777777" w:rsidR="002B060F" w:rsidRPr="00FD3D56" w:rsidRDefault="00FD3D56" w:rsidP="00DD1E21">
            <w:pPr>
              <w:ind w:right="61"/>
              <w:jc w:val="right"/>
            </w:pPr>
            <w:r w:rsidRPr="00FD3D56">
              <w:t>497</w:t>
            </w:r>
          </w:p>
        </w:tc>
        <w:tc>
          <w:tcPr>
            <w:tcW w:w="1357" w:type="dxa"/>
            <w:tcBorders>
              <w:top w:val="nil"/>
            </w:tcBorders>
          </w:tcPr>
          <w:p w14:paraId="73920336" w14:textId="77777777" w:rsidR="002B060F" w:rsidRPr="00FD3D56" w:rsidRDefault="002B060F" w:rsidP="00DF327E">
            <w:pPr>
              <w:ind w:right="60"/>
              <w:jc w:val="right"/>
            </w:pPr>
            <w:r w:rsidRPr="00FD3D56">
              <w:rPr>
                <w:rFonts w:hint="cs"/>
                <w:cs/>
              </w:rPr>
              <w:t>17</w:t>
            </w:r>
            <w:r w:rsidR="0032663E" w:rsidRPr="00FD3D56">
              <w:t>3</w:t>
            </w:r>
          </w:p>
        </w:tc>
      </w:tr>
      <w:tr w:rsidR="002B060F" w:rsidRPr="003116E8" w14:paraId="56FF4D43" w14:textId="77777777" w:rsidTr="00F31D65">
        <w:trPr>
          <w:trHeight w:hRule="exact" w:val="454"/>
        </w:trPr>
        <w:tc>
          <w:tcPr>
            <w:tcW w:w="4402" w:type="dxa"/>
          </w:tcPr>
          <w:p w14:paraId="57FBB88D" w14:textId="77777777"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56" w:type="dxa"/>
          </w:tcPr>
          <w:p w14:paraId="6EE3EC29" w14:textId="77777777" w:rsidR="002B060F" w:rsidRPr="008B1015" w:rsidRDefault="008B1015" w:rsidP="006B03C6">
            <w:pPr>
              <w:ind w:right="60"/>
              <w:jc w:val="right"/>
            </w:pPr>
            <w:r w:rsidRPr="008B1015">
              <w:t>33</w:t>
            </w:r>
            <w:r w:rsidR="00825B15" w:rsidRPr="008B1015">
              <w:t>,</w:t>
            </w:r>
            <w:r w:rsidRPr="008B1015">
              <w:t>556</w:t>
            </w:r>
          </w:p>
        </w:tc>
        <w:tc>
          <w:tcPr>
            <w:tcW w:w="1356" w:type="dxa"/>
          </w:tcPr>
          <w:p w14:paraId="38E7D329" w14:textId="77777777" w:rsidR="002B060F" w:rsidRPr="00FD3D56" w:rsidRDefault="00DF327E" w:rsidP="00DF327E">
            <w:pPr>
              <w:ind w:right="60"/>
              <w:jc w:val="right"/>
            </w:pPr>
            <w:r w:rsidRPr="00FD3D56">
              <w:rPr>
                <w:rFonts w:hint="cs"/>
                <w:cs/>
              </w:rPr>
              <w:t>2</w:t>
            </w:r>
            <w:r w:rsidR="001D178A" w:rsidRPr="00FD3D56">
              <w:rPr>
                <w:rFonts w:hint="cs"/>
                <w:cs/>
              </w:rPr>
              <w:t>4</w:t>
            </w:r>
            <w:r w:rsidR="002B060F" w:rsidRPr="00FD3D56">
              <w:rPr>
                <w:rFonts w:hint="cs"/>
                <w:cs/>
              </w:rPr>
              <w:t>,</w:t>
            </w:r>
            <w:r w:rsidR="001D178A" w:rsidRPr="00FD3D56">
              <w:rPr>
                <w:rFonts w:hint="cs"/>
                <w:cs/>
              </w:rPr>
              <w:t>1</w:t>
            </w:r>
            <w:r w:rsidR="0032663E" w:rsidRPr="00FD3D56">
              <w:rPr>
                <w:rFonts w:hint="cs"/>
                <w:cs/>
              </w:rPr>
              <w:t>11</w:t>
            </w:r>
          </w:p>
        </w:tc>
        <w:tc>
          <w:tcPr>
            <w:tcW w:w="1356" w:type="dxa"/>
          </w:tcPr>
          <w:p w14:paraId="309CA5E2" w14:textId="77777777" w:rsidR="002B060F" w:rsidRPr="00FD3D56" w:rsidRDefault="00FD3D56" w:rsidP="00DD1E21">
            <w:pPr>
              <w:ind w:right="60"/>
              <w:jc w:val="right"/>
            </w:pPr>
            <w:r w:rsidRPr="00FD3D56">
              <w:t>30</w:t>
            </w:r>
            <w:r w:rsidR="00825B15" w:rsidRPr="00FD3D56">
              <w:t>,</w:t>
            </w:r>
            <w:r w:rsidRPr="00FD3D56">
              <w:t>535</w:t>
            </w:r>
          </w:p>
        </w:tc>
        <w:tc>
          <w:tcPr>
            <w:tcW w:w="1357" w:type="dxa"/>
          </w:tcPr>
          <w:p w14:paraId="0494AEB7" w14:textId="77777777" w:rsidR="002B060F" w:rsidRPr="00FD3D56" w:rsidRDefault="002B060F" w:rsidP="00DF327E">
            <w:pPr>
              <w:ind w:right="60"/>
              <w:jc w:val="right"/>
              <w:rPr>
                <w:cs/>
              </w:rPr>
            </w:pPr>
            <w:r w:rsidRPr="00FD3D56">
              <w:rPr>
                <w:rFonts w:hint="cs"/>
                <w:cs/>
              </w:rPr>
              <w:t>2</w:t>
            </w:r>
            <w:r w:rsidR="001D178A" w:rsidRPr="00FD3D56">
              <w:rPr>
                <w:rFonts w:hint="cs"/>
                <w:cs/>
              </w:rPr>
              <w:t>3</w:t>
            </w:r>
            <w:r w:rsidR="002B509A" w:rsidRPr="00FD3D56">
              <w:t>,</w:t>
            </w:r>
            <w:r w:rsidR="0032663E" w:rsidRPr="00FD3D56">
              <w:rPr>
                <w:rFonts w:hint="cs"/>
                <w:cs/>
              </w:rPr>
              <w:t>864</w:t>
            </w:r>
          </w:p>
        </w:tc>
      </w:tr>
      <w:tr w:rsidR="0032663E" w:rsidRPr="002B509A" w14:paraId="3F7B6B41" w14:textId="77777777" w:rsidTr="00F31D65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1B43F8AE" w14:textId="77777777" w:rsidR="0032663E" w:rsidRPr="0032663E" w:rsidRDefault="0032663E" w:rsidP="0032663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2663E">
              <w:rPr>
                <w:rFonts w:hint="cs"/>
                <w:u w:val="single"/>
                <w:cs/>
              </w:rPr>
              <w:t xml:space="preserve">สำหรับงวด </w:t>
            </w:r>
            <w:r w:rsidR="00A23470">
              <w:rPr>
                <w:u w:val="single"/>
              </w:rPr>
              <w:t>6</w:t>
            </w:r>
            <w:r w:rsidRPr="0032663E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19A7EFEC" w14:textId="77777777" w:rsidR="0032663E" w:rsidRPr="008B1015" w:rsidRDefault="0032663E" w:rsidP="0032663E">
            <w:pPr>
              <w:ind w:right="60"/>
              <w:jc w:val="right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5AABF9DD" w14:textId="77777777" w:rsidR="0032663E" w:rsidRPr="00FD3D56" w:rsidRDefault="0032663E" w:rsidP="0032663E">
            <w:pPr>
              <w:ind w:right="60"/>
              <w:jc w:val="right"/>
              <w:rPr>
                <w:cs/>
              </w:rPr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129D77EB" w14:textId="77777777" w:rsidR="0032663E" w:rsidRPr="00FD3D56" w:rsidRDefault="0032663E" w:rsidP="0032663E">
            <w:pPr>
              <w:ind w:right="60"/>
              <w:jc w:val="right"/>
            </w:pPr>
          </w:p>
        </w:tc>
        <w:tc>
          <w:tcPr>
            <w:tcW w:w="1357" w:type="dxa"/>
            <w:tcBorders>
              <w:top w:val="nil"/>
              <w:bottom w:val="nil"/>
            </w:tcBorders>
          </w:tcPr>
          <w:p w14:paraId="3E0E23AD" w14:textId="77777777" w:rsidR="0032663E" w:rsidRPr="008B1015" w:rsidRDefault="0032663E" w:rsidP="0032663E">
            <w:pPr>
              <w:ind w:right="60"/>
              <w:jc w:val="right"/>
              <w:rPr>
                <w:highlight w:val="yellow"/>
                <w:cs/>
              </w:rPr>
            </w:pPr>
          </w:p>
        </w:tc>
      </w:tr>
      <w:tr w:rsidR="0032663E" w:rsidRPr="002B509A" w14:paraId="7ECCF8A3" w14:textId="77777777" w:rsidTr="00F31D65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7CCE7A6C" w14:textId="77777777" w:rsidR="0032663E" w:rsidRPr="003116E8" w:rsidRDefault="0032663E" w:rsidP="0032663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183B6AF6" w14:textId="77777777" w:rsidR="0032663E" w:rsidRPr="008B1015" w:rsidRDefault="008B1015" w:rsidP="0032663E">
            <w:pPr>
              <w:ind w:right="60"/>
              <w:jc w:val="right"/>
            </w:pPr>
            <w:r w:rsidRPr="008B1015">
              <w:t>5,004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3A831E3C" w14:textId="77777777" w:rsidR="0032663E" w:rsidRPr="00FD3D56" w:rsidRDefault="00BD5E3F" w:rsidP="0032663E">
            <w:pPr>
              <w:ind w:right="60"/>
              <w:jc w:val="right"/>
              <w:rPr>
                <w:cs/>
              </w:rPr>
            </w:pPr>
            <w:r w:rsidRPr="00FD3D56">
              <w:rPr>
                <w:rFonts w:hint="cs"/>
                <w:cs/>
              </w:rPr>
              <w:t>1,171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532BA67B" w14:textId="77777777" w:rsidR="0032663E" w:rsidRPr="00FD3D56" w:rsidRDefault="008B1015" w:rsidP="0032663E">
            <w:pPr>
              <w:ind w:right="60"/>
              <w:jc w:val="right"/>
            </w:pPr>
            <w:r w:rsidRPr="00FD3D56">
              <w:t>1,920</w:t>
            </w:r>
          </w:p>
        </w:tc>
        <w:tc>
          <w:tcPr>
            <w:tcW w:w="1357" w:type="dxa"/>
            <w:tcBorders>
              <w:top w:val="nil"/>
              <w:bottom w:val="nil"/>
            </w:tcBorders>
          </w:tcPr>
          <w:p w14:paraId="4C9EAFD9" w14:textId="77777777" w:rsidR="0032663E" w:rsidRPr="00FD3D56" w:rsidRDefault="00BD5E3F" w:rsidP="0032663E">
            <w:pPr>
              <w:ind w:right="60"/>
              <w:jc w:val="right"/>
            </w:pPr>
            <w:r w:rsidRPr="00FD3D56">
              <w:rPr>
                <w:rFonts w:hint="cs"/>
                <w:cs/>
              </w:rPr>
              <w:t>532</w:t>
            </w:r>
          </w:p>
        </w:tc>
      </w:tr>
      <w:tr w:rsidR="0032663E" w:rsidRPr="002B509A" w14:paraId="4A45DB8F" w14:textId="77777777" w:rsidTr="00F31D65">
        <w:trPr>
          <w:trHeight w:hRule="exact" w:val="454"/>
        </w:trPr>
        <w:tc>
          <w:tcPr>
            <w:tcW w:w="4402" w:type="dxa"/>
            <w:tcBorders>
              <w:top w:val="nil"/>
              <w:bottom w:val="nil"/>
            </w:tcBorders>
          </w:tcPr>
          <w:p w14:paraId="186B7922" w14:textId="77777777" w:rsidR="0032663E" w:rsidRPr="003116E8" w:rsidRDefault="0032663E" w:rsidP="0032663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6E12C0D3" w14:textId="77777777" w:rsidR="0032663E" w:rsidRPr="008B1015" w:rsidRDefault="008B1015" w:rsidP="0032663E">
            <w:pPr>
              <w:ind w:right="60"/>
              <w:jc w:val="right"/>
            </w:pPr>
            <w:r w:rsidRPr="008B1015">
              <w:t>51,398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607C56B0" w14:textId="77777777" w:rsidR="0032663E" w:rsidRPr="00FD3D56" w:rsidRDefault="00BD5E3F" w:rsidP="0032663E">
            <w:pPr>
              <w:ind w:right="60"/>
              <w:jc w:val="right"/>
            </w:pPr>
            <w:r w:rsidRPr="00FD3D56">
              <w:t>46,713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14:paraId="1D16777B" w14:textId="77777777" w:rsidR="0032663E" w:rsidRPr="00FD3D56" w:rsidRDefault="008B1015" w:rsidP="0032663E">
            <w:pPr>
              <w:ind w:right="60"/>
              <w:jc w:val="right"/>
            </w:pPr>
            <w:r w:rsidRPr="00FD3D56">
              <w:t>51,398</w:t>
            </w:r>
          </w:p>
        </w:tc>
        <w:tc>
          <w:tcPr>
            <w:tcW w:w="1357" w:type="dxa"/>
            <w:tcBorders>
              <w:top w:val="nil"/>
              <w:bottom w:val="nil"/>
            </w:tcBorders>
          </w:tcPr>
          <w:p w14:paraId="01F25F7C" w14:textId="77777777" w:rsidR="0032663E" w:rsidRPr="00FD3D56" w:rsidRDefault="00BD5E3F" w:rsidP="0032663E">
            <w:pPr>
              <w:ind w:right="60"/>
              <w:jc w:val="right"/>
            </w:pPr>
            <w:r w:rsidRPr="00FD3D56">
              <w:t>46,713</w:t>
            </w:r>
          </w:p>
        </w:tc>
      </w:tr>
      <w:tr w:rsidR="0032663E" w:rsidRPr="002B509A" w14:paraId="03725014" w14:textId="77777777" w:rsidTr="00F31D65">
        <w:trPr>
          <w:trHeight w:hRule="exact" w:val="454"/>
        </w:trPr>
        <w:tc>
          <w:tcPr>
            <w:tcW w:w="4402" w:type="dxa"/>
            <w:tcBorders>
              <w:top w:val="nil"/>
            </w:tcBorders>
          </w:tcPr>
          <w:p w14:paraId="7504C9AD" w14:textId="77777777" w:rsidR="0032663E" w:rsidRPr="003116E8" w:rsidRDefault="0032663E" w:rsidP="0032663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56" w:type="dxa"/>
            <w:tcBorders>
              <w:top w:val="nil"/>
            </w:tcBorders>
          </w:tcPr>
          <w:p w14:paraId="53B9E2B0" w14:textId="77777777" w:rsidR="0032663E" w:rsidRPr="008B1015" w:rsidRDefault="008B1015" w:rsidP="0032663E">
            <w:pPr>
              <w:ind w:right="61"/>
              <w:jc w:val="right"/>
            </w:pPr>
            <w:r w:rsidRPr="008B1015">
              <w:t>671</w:t>
            </w:r>
          </w:p>
        </w:tc>
        <w:tc>
          <w:tcPr>
            <w:tcW w:w="1356" w:type="dxa"/>
            <w:tcBorders>
              <w:top w:val="nil"/>
            </w:tcBorders>
          </w:tcPr>
          <w:p w14:paraId="1D3A690F" w14:textId="77777777" w:rsidR="0032663E" w:rsidRPr="00FD3D56" w:rsidRDefault="00BD5E3F" w:rsidP="0032663E">
            <w:pPr>
              <w:ind w:right="60"/>
              <w:jc w:val="right"/>
            </w:pPr>
            <w:r w:rsidRPr="00FD3D56">
              <w:rPr>
                <w:rFonts w:hint="cs"/>
                <w:cs/>
              </w:rPr>
              <w:t>347</w:t>
            </w:r>
          </w:p>
        </w:tc>
        <w:tc>
          <w:tcPr>
            <w:tcW w:w="1356" w:type="dxa"/>
            <w:tcBorders>
              <w:top w:val="nil"/>
            </w:tcBorders>
          </w:tcPr>
          <w:p w14:paraId="64DD263C" w14:textId="77777777" w:rsidR="0032663E" w:rsidRPr="00FD3D56" w:rsidRDefault="008B1015" w:rsidP="0032663E">
            <w:pPr>
              <w:ind w:right="61"/>
              <w:jc w:val="right"/>
            </w:pPr>
            <w:r w:rsidRPr="00FD3D56">
              <w:t>671</w:t>
            </w:r>
          </w:p>
        </w:tc>
        <w:tc>
          <w:tcPr>
            <w:tcW w:w="1357" w:type="dxa"/>
            <w:tcBorders>
              <w:top w:val="nil"/>
            </w:tcBorders>
          </w:tcPr>
          <w:p w14:paraId="1310B812" w14:textId="77777777" w:rsidR="0032663E" w:rsidRPr="00FD3D56" w:rsidRDefault="00BD5E3F" w:rsidP="0032663E">
            <w:pPr>
              <w:ind w:right="60"/>
              <w:jc w:val="right"/>
            </w:pPr>
            <w:r w:rsidRPr="00FD3D56">
              <w:rPr>
                <w:rFonts w:hint="cs"/>
                <w:cs/>
              </w:rPr>
              <w:t>347</w:t>
            </w:r>
          </w:p>
        </w:tc>
      </w:tr>
      <w:tr w:rsidR="0032663E" w:rsidRPr="002B509A" w14:paraId="1AFB3BDD" w14:textId="77777777" w:rsidTr="00F31D65">
        <w:trPr>
          <w:trHeight w:hRule="exact" w:val="454"/>
        </w:trPr>
        <w:tc>
          <w:tcPr>
            <w:tcW w:w="4402" w:type="dxa"/>
          </w:tcPr>
          <w:p w14:paraId="5376B1F5" w14:textId="77777777" w:rsidR="0032663E" w:rsidRPr="003116E8" w:rsidRDefault="0032663E" w:rsidP="0032663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56" w:type="dxa"/>
          </w:tcPr>
          <w:p w14:paraId="0B95E1AB" w14:textId="77777777" w:rsidR="0032663E" w:rsidRPr="008B1015" w:rsidRDefault="008B1015" w:rsidP="0032663E">
            <w:pPr>
              <w:ind w:right="60"/>
              <w:jc w:val="right"/>
            </w:pPr>
            <w:r w:rsidRPr="008B1015">
              <w:t>57,073</w:t>
            </w:r>
          </w:p>
        </w:tc>
        <w:tc>
          <w:tcPr>
            <w:tcW w:w="1356" w:type="dxa"/>
          </w:tcPr>
          <w:p w14:paraId="0FFF128C" w14:textId="77777777" w:rsidR="0032663E" w:rsidRPr="00FD3D56" w:rsidRDefault="00BD5E3F" w:rsidP="0032663E">
            <w:pPr>
              <w:ind w:right="60"/>
              <w:jc w:val="right"/>
            </w:pPr>
            <w:r w:rsidRPr="00FD3D56">
              <w:rPr>
                <w:rFonts w:hint="cs"/>
                <w:cs/>
              </w:rPr>
              <w:t>48,231</w:t>
            </w:r>
          </w:p>
        </w:tc>
        <w:tc>
          <w:tcPr>
            <w:tcW w:w="1356" w:type="dxa"/>
          </w:tcPr>
          <w:p w14:paraId="47774BE4" w14:textId="77777777" w:rsidR="0032663E" w:rsidRPr="00FD3D56" w:rsidRDefault="008B1015" w:rsidP="0032663E">
            <w:pPr>
              <w:ind w:right="60"/>
              <w:jc w:val="right"/>
            </w:pPr>
            <w:r w:rsidRPr="00FD3D56">
              <w:t>53,989</w:t>
            </w:r>
          </w:p>
        </w:tc>
        <w:tc>
          <w:tcPr>
            <w:tcW w:w="1357" w:type="dxa"/>
          </w:tcPr>
          <w:p w14:paraId="46A74B29" w14:textId="77777777" w:rsidR="0032663E" w:rsidRPr="00FD3D56" w:rsidRDefault="00BD5E3F" w:rsidP="0032663E">
            <w:pPr>
              <w:ind w:right="60"/>
              <w:jc w:val="right"/>
            </w:pPr>
            <w:r w:rsidRPr="00FD3D56">
              <w:rPr>
                <w:rFonts w:hint="cs"/>
                <w:cs/>
              </w:rPr>
              <w:t>47,592</w:t>
            </w:r>
          </w:p>
        </w:tc>
      </w:tr>
    </w:tbl>
    <w:p w14:paraId="33344A34" w14:textId="77777777" w:rsidR="00823346" w:rsidRDefault="00823346" w:rsidP="00823346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780F7A37" w14:textId="77777777" w:rsidR="00410A1F" w:rsidRPr="009B4BCE" w:rsidRDefault="00410A1F" w:rsidP="00B57EFB">
      <w:pPr>
        <w:ind w:left="630" w:right="-871"/>
        <w:rPr>
          <w:rFonts w:ascii="Angsana New" w:hAnsi="Angsana New"/>
          <w:b/>
          <w:bCs/>
          <w:sz w:val="6"/>
          <w:szCs w:val="6"/>
        </w:rPr>
      </w:pPr>
    </w:p>
    <w:p w14:paraId="04D07B35" w14:textId="77777777" w:rsidR="00373E9F" w:rsidRPr="008A467F" w:rsidRDefault="00575C0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4D135108" w14:textId="77777777" w:rsidR="008A467F" w:rsidRDefault="00D93379" w:rsidP="009B4BCE">
      <w:pPr>
        <w:spacing w:line="204" w:lineRule="auto"/>
        <w:ind w:left="616" w:right="-96" w:firstLine="350"/>
        <w:jc w:val="thaiDistribute"/>
        <w:rPr>
          <w:spacing w:val="-2"/>
        </w:rPr>
      </w:pPr>
      <w:r w:rsidRPr="00D474D1">
        <w:rPr>
          <w:spacing w:val="-4"/>
          <w:cs/>
        </w:rPr>
        <w:t>ภาษีเงินได้นิติบุคคล</w:t>
      </w:r>
      <w:r w:rsidR="008472CE" w:rsidRPr="00D474D1">
        <w:rPr>
          <w:spacing w:val="-4"/>
          <w:cs/>
        </w:rPr>
        <w:t>ทางภาษีของบริษัทและบริษัทย่อย สำหรับงวด</w:t>
      </w:r>
      <w:r w:rsidR="003B1209">
        <w:rPr>
          <w:rFonts w:hint="cs"/>
          <w:spacing w:val="-4"/>
          <w:cs/>
        </w:rPr>
        <w:t>สาม</w:t>
      </w:r>
      <w:r w:rsidR="00D95BC5" w:rsidRPr="00863D33">
        <w:rPr>
          <w:rFonts w:hint="cs"/>
          <w:spacing w:val="-4"/>
          <w:cs/>
        </w:rPr>
        <w:t>เดือน</w:t>
      </w:r>
      <w:r w:rsidR="00BA26FF">
        <w:rPr>
          <w:rFonts w:hint="cs"/>
          <w:spacing w:val="-4"/>
          <w:cs/>
        </w:rPr>
        <w:t>และหกเดือน</w:t>
      </w:r>
      <w:r w:rsidR="000D639B" w:rsidRPr="00863D33">
        <w:rPr>
          <w:spacing w:val="-4"/>
          <w:cs/>
        </w:rPr>
        <w:t>สิ้นสุดวันที่</w:t>
      </w:r>
      <w:r w:rsidR="003F3DE6" w:rsidRPr="00863D33">
        <w:rPr>
          <w:rFonts w:hint="cs"/>
          <w:spacing w:val="-4"/>
          <w:cs/>
        </w:rPr>
        <w:t xml:space="preserve"> </w:t>
      </w:r>
      <w:r w:rsidR="00F31D65">
        <w:rPr>
          <w:spacing w:val="-4"/>
        </w:rPr>
        <w:t xml:space="preserve">30 </w:t>
      </w:r>
      <w:r w:rsidR="00F31D65">
        <w:rPr>
          <w:rFonts w:hint="cs"/>
          <w:spacing w:val="-4"/>
          <w:cs/>
        </w:rPr>
        <w:t>มิถุนายน</w:t>
      </w:r>
      <w:r w:rsidR="00863D33">
        <w:rPr>
          <w:rFonts w:hint="cs"/>
          <w:spacing w:val="-2"/>
          <w:cs/>
        </w:rPr>
        <w:t xml:space="preserve"> </w:t>
      </w:r>
      <w:r w:rsidR="00963F63">
        <w:rPr>
          <w:spacing w:val="-2"/>
        </w:rPr>
        <w:t>2565</w:t>
      </w:r>
      <w:r w:rsidR="0090412D">
        <w:rPr>
          <w:rFonts w:hint="cs"/>
          <w:spacing w:val="-2"/>
          <w:cs/>
        </w:rPr>
        <w:t xml:space="preserve"> </w:t>
      </w:r>
      <w:r w:rsidR="00D95BC5">
        <w:rPr>
          <w:spacing w:val="-2"/>
          <w:cs/>
        </w:rPr>
        <w:t xml:space="preserve">และ </w:t>
      </w:r>
      <w:r w:rsidR="00963F63">
        <w:rPr>
          <w:spacing w:val="-6"/>
        </w:rPr>
        <w:t>2564</w:t>
      </w:r>
      <w:r w:rsidR="008472CE" w:rsidRPr="00D64016">
        <w:rPr>
          <w:spacing w:val="-6"/>
          <w:cs/>
        </w:rPr>
        <w:t xml:space="preserve"> คำนวณจากกำไร</w:t>
      </w:r>
      <w:r w:rsidRPr="00D64016">
        <w:rPr>
          <w:rFonts w:hint="cs"/>
          <w:spacing w:val="-6"/>
          <w:cs/>
        </w:rPr>
        <w:t>หรือขาดทุน</w:t>
      </w:r>
      <w:r w:rsidR="008472CE" w:rsidRPr="00D64016">
        <w:rPr>
          <w:spacing w:val="-6"/>
          <w:cs/>
        </w:rPr>
        <w:t>ทางบัญชี ปรับปรุงด้วยรายได้และรายจ่ายอื่นบางรายการที่ได้รับการยกเว้นภาษีเงิน</w:t>
      </w:r>
      <w:r w:rsidR="008472CE" w:rsidRPr="00BD6D7A">
        <w:rPr>
          <w:spacing w:val="-2"/>
          <w:cs/>
        </w:rPr>
        <w:t xml:space="preserve">ได้ เช่น เงินปันผลรับ หรือเป็นรายจ่ายที่ต้องห้ามในการคำนวณภาษีเงินได้ เช่น </w:t>
      </w:r>
      <w:r w:rsidR="001C63C4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BD6D7A">
        <w:rPr>
          <w:spacing w:val="-2"/>
          <w:cs/>
        </w:rPr>
        <w:t xml:space="preserve"> ขาดทุนจากการด้อยค่า เป็นต้น</w:t>
      </w:r>
    </w:p>
    <w:p w14:paraId="79188342" w14:textId="77777777" w:rsidR="00475240" w:rsidRPr="00475240" w:rsidRDefault="00475240" w:rsidP="009B4BCE">
      <w:pPr>
        <w:tabs>
          <w:tab w:val="left" w:pos="616"/>
        </w:tabs>
        <w:spacing w:line="204" w:lineRule="auto"/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14:paraId="3C7075A2" w14:textId="77777777" w:rsidR="00C54180" w:rsidRDefault="00C54180" w:rsidP="009B4BCE">
      <w:pPr>
        <w:tabs>
          <w:tab w:val="left" w:pos="616"/>
        </w:tabs>
        <w:spacing w:line="204" w:lineRule="auto"/>
        <w:ind w:left="462" w:right="-56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</w:t>
      </w:r>
      <w:r w:rsidR="00A13709">
        <w:rPr>
          <w:spacing w:val="-2"/>
        </w:rPr>
        <w:t>0</w:t>
      </w:r>
    </w:p>
    <w:p w14:paraId="415DAF07" w14:textId="77777777" w:rsidR="00D31DB6" w:rsidRDefault="00D31DB6" w:rsidP="009B4BCE">
      <w:pPr>
        <w:tabs>
          <w:tab w:val="left" w:pos="616"/>
        </w:tabs>
        <w:spacing w:line="204" w:lineRule="auto"/>
        <w:ind w:left="462" w:right="-56" w:firstLine="490"/>
        <w:jc w:val="thaiDistribute"/>
        <w:outlineLvl w:val="0"/>
        <w:rPr>
          <w:spacing w:val="-2"/>
        </w:rPr>
      </w:pPr>
      <w:r w:rsidRPr="00D31DB6">
        <w:rPr>
          <w:rFonts w:hint="cs"/>
          <w:spacing w:val="-2"/>
          <w:cs/>
        </w:rPr>
        <w:t>ภาษีเงินได้นิติบุคคลของบริษัทย่อย</w:t>
      </w:r>
      <w:r w:rsidR="007E4D83">
        <w:rPr>
          <w:rFonts w:hint="cs"/>
          <w:spacing w:val="-2"/>
          <w:cs/>
        </w:rPr>
        <w:t xml:space="preserve"> คำนวณในอัตราร้อยละ</w:t>
      </w:r>
      <w:r w:rsidR="007E4D83">
        <w:rPr>
          <w:spacing w:val="-2"/>
        </w:rPr>
        <w:t xml:space="preserve"> </w:t>
      </w:r>
      <w:r w:rsidR="006D5488">
        <w:rPr>
          <w:spacing w:val="-2"/>
        </w:rPr>
        <w:t xml:space="preserve">15 </w:t>
      </w:r>
      <w:r w:rsidR="006D5488">
        <w:rPr>
          <w:rFonts w:hint="cs"/>
          <w:spacing w:val="-2"/>
          <w:cs/>
        </w:rPr>
        <w:t xml:space="preserve">และ </w:t>
      </w:r>
      <w:r w:rsidR="00FD16E2">
        <w:rPr>
          <w:spacing w:val="-2"/>
        </w:rPr>
        <w:t>20</w:t>
      </w:r>
    </w:p>
    <w:p w14:paraId="42107DF4" w14:textId="77777777" w:rsidR="00FB2D58" w:rsidRDefault="001A1DE2" w:rsidP="009B4BCE">
      <w:pPr>
        <w:spacing w:line="204" w:lineRule="auto"/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ค่าใช้จ่ายภาษีเงินได้ที่รับรู้ในงบกำไรขาดทุน ประกอบด้วย</w:t>
      </w:r>
    </w:p>
    <w:p w14:paraId="0DBCCE63" w14:textId="77777777" w:rsidR="002B58FB" w:rsidRPr="002B58FB" w:rsidRDefault="002B58FB" w:rsidP="002B58FB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7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2"/>
        <w:gridCol w:w="1259"/>
        <w:gridCol w:w="1260"/>
        <w:gridCol w:w="1260"/>
        <w:gridCol w:w="1260"/>
      </w:tblGrid>
      <w:tr w:rsidR="002B58FB" w:rsidRPr="003116E8" w14:paraId="7DEA4C3C" w14:textId="77777777" w:rsidTr="00ED1608">
        <w:trPr>
          <w:trHeight w:val="20"/>
        </w:trPr>
        <w:tc>
          <w:tcPr>
            <w:tcW w:w="4732" w:type="dxa"/>
            <w:vMerge w:val="restart"/>
            <w:vAlign w:val="center"/>
          </w:tcPr>
          <w:p w14:paraId="1F467027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77777777" w:rsidR="002B58FB" w:rsidRPr="003116E8" w:rsidRDefault="002B58FB" w:rsidP="00ED1608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 xml:space="preserve">สำหรับงวดสิ้นสุดวันที่ </w:t>
            </w:r>
            <w:r>
              <w:rPr>
                <w:rFonts w:ascii="Angsana New" w:hAnsi="Angsana New"/>
              </w:rPr>
              <w:t>30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519" w:type="dxa"/>
            <w:gridSpan w:val="2"/>
          </w:tcPr>
          <w:p w14:paraId="52312737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2BA3E06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ED1608">
        <w:trPr>
          <w:trHeight w:val="20"/>
        </w:trPr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068CCD" w14:textId="77777777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546266" w14:textId="77777777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4FB94B" w14:textId="77777777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847512" w14:textId="77777777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2B58FB" w:rsidRPr="003116E8" w14:paraId="70ED3274" w14:textId="77777777" w:rsidTr="00ED1608">
        <w:trPr>
          <w:trHeight w:val="20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48A14" w14:textId="77777777" w:rsidR="002B58FB" w:rsidRPr="00BD5E3F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BD5E3F">
              <w:rPr>
                <w:rFonts w:ascii="Angsana New" w:hAnsi="Angsana New" w:hint="cs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/>
                <w:u w:val="single"/>
              </w:rPr>
              <w:t>3</w:t>
            </w:r>
            <w:r w:rsidRPr="00BD5E3F">
              <w:rPr>
                <w:rFonts w:ascii="Angsana New" w:hAnsi="Angsana New" w:hint="cs"/>
                <w:u w:val="single"/>
                <w:cs/>
              </w:rPr>
              <w:t xml:space="preserve"> เดือน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21AB9" w14:textId="77777777" w:rsidR="002B58FB" w:rsidRPr="00825B15" w:rsidRDefault="002B58FB" w:rsidP="00ED1608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815E7" w14:textId="77777777" w:rsidR="002B58FB" w:rsidRPr="00825B15" w:rsidRDefault="002B58FB" w:rsidP="00ED1608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D31EE" w14:textId="77777777" w:rsidR="002B58FB" w:rsidRPr="008A4779" w:rsidRDefault="002B58FB" w:rsidP="00ED1608">
            <w:pPr>
              <w:ind w:right="380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170B1" w14:textId="77777777" w:rsidR="002B58FB" w:rsidRPr="008E739F" w:rsidRDefault="002B58FB" w:rsidP="00ED1608">
            <w:pPr>
              <w:ind w:right="380"/>
              <w:jc w:val="right"/>
              <w:rPr>
                <w:cs/>
              </w:rPr>
            </w:pPr>
          </w:p>
        </w:tc>
      </w:tr>
      <w:tr w:rsidR="002B58FB" w:rsidRPr="003116E8" w14:paraId="64F1BCED" w14:textId="77777777" w:rsidTr="00ED1608">
        <w:trPr>
          <w:trHeight w:val="20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77777777" w:rsidR="002B58FB" w:rsidRPr="008A4779" w:rsidRDefault="002B58FB" w:rsidP="00ED1608">
            <w:pPr>
              <w:ind w:left="-108" w:right="67"/>
              <w:jc w:val="right"/>
            </w:pPr>
            <w:r w:rsidRPr="008A4779">
              <w:t>42,190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77777777" w:rsidR="002B58FB" w:rsidRPr="00825B15" w:rsidRDefault="002B58FB" w:rsidP="00ED160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1</w:t>
            </w:r>
            <w:r w:rsidRPr="00825B15">
              <w:t>,</w:t>
            </w:r>
            <w:r>
              <w:rPr>
                <w:rFonts w:hint="cs"/>
                <w:cs/>
              </w:rPr>
              <w:t>466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77777777" w:rsidR="002B58FB" w:rsidRPr="008A4779" w:rsidRDefault="002B58FB" w:rsidP="00ED1608">
            <w:pPr>
              <w:ind w:right="54"/>
              <w:jc w:val="right"/>
            </w:pPr>
            <w:r w:rsidRPr="008A4779">
              <w:rPr>
                <w:cs/>
              </w:rPr>
              <w:t>2</w:t>
            </w:r>
            <w:r w:rsidRPr="008A4779">
              <w:t>,</w:t>
            </w:r>
            <w:r w:rsidRPr="008A4779">
              <w:rPr>
                <w:cs/>
              </w:rPr>
              <w:t>54</w:t>
            </w:r>
            <w:r w:rsidR="005D18F4">
              <w:rPr>
                <w:rFonts w:hint="cs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77777777" w:rsidR="002B58FB" w:rsidRPr="008E739F" w:rsidRDefault="002B58FB" w:rsidP="00ED1608">
            <w:pPr>
              <w:ind w:right="380"/>
              <w:jc w:val="right"/>
            </w:pPr>
            <w:r w:rsidRPr="008E739F">
              <w:rPr>
                <w:rFonts w:hint="cs"/>
                <w:cs/>
              </w:rPr>
              <w:t>-</w:t>
            </w:r>
          </w:p>
        </w:tc>
      </w:tr>
      <w:tr w:rsidR="002B58FB" w:rsidRPr="003116E8" w14:paraId="4A453028" w14:textId="77777777" w:rsidTr="00ED1608">
        <w:trPr>
          <w:trHeight w:val="20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2B58FB" w:rsidRPr="008A4779" w:rsidRDefault="002B58FB" w:rsidP="00ED1608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2B58FB" w:rsidRPr="00825B15" w:rsidRDefault="002B58FB" w:rsidP="00ED1608">
            <w:pPr>
              <w:ind w:left="-108" w:right="215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2B58FB" w:rsidRPr="008A4779" w:rsidRDefault="002B58FB" w:rsidP="00ED1608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2B58FB" w:rsidRPr="008E739F" w:rsidRDefault="002B58FB" w:rsidP="00ED1608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</w:tr>
      <w:tr w:rsidR="002B58FB" w:rsidRPr="003116E8" w14:paraId="10592FD4" w14:textId="77777777" w:rsidTr="00ED1608">
        <w:trPr>
          <w:trHeight w:val="20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2B58FB" w:rsidRPr="003116E8" w:rsidRDefault="002B58FB" w:rsidP="00ED1608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77777777" w:rsidR="002B58FB" w:rsidRPr="008A4779" w:rsidRDefault="002B58FB" w:rsidP="00ED1608">
            <w:pPr>
              <w:ind w:left="-108" w:right="67"/>
              <w:jc w:val="right"/>
            </w:pPr>
            <w:r w:rsidRPr="008A4779">
              <w:t>2,717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77777777" w:rsidR="002B58FB" w:rsidRPr="00825B15" w:rsidRDefault="002B58FB" w:rsidP="00ED1608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48</w:t>
            </w:r>
            <w:r w:rsidRPr="00825B15">
              <w:t>,</w:t>
            </w:r>
            <w:r>
              <w:rPr>
                <w:rFonts w:hint="cs"/>
                <w:cs/>
              </w:rPr>
              <w:t>138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77777777" w:rsidR="002B58FB" w:rsidRPr="008A4779" w:rsidRDefault="002B58FB" w:rsidP="00ED1608">
            <w:pPr>
              <w:ind w:left="-108" w:right="67"/>
              <w:jc w:val="right"/>
              <w:rPr>
                <w:cs/>
              </w:rPr>
            </w:pPr>
            <w:r w:rsidRPr="008A4779">
              <w:t>17,051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77777777" w:rsidR="002B58FB" w:rsidRPr="008E739F" w:rsidRDefault="002B58FB" w:rsidP="00ED160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21</w:t>
            </w:r>
            <w:r>
              <w:t>,379</w:t>
            </w:r>
          </w:p>
        </w:tc>
      </w:tr>
      <w:tr w:rsidR="002B58FB" w:rsidRPr="003116E8" w14:paraId="25661CFE" w14:textId="77777777" w:rsidTr="00865005">
        <w:trPr>
          <w:trHeight w:val="2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77777777" w:rsidR="002B58FB" w:rsidRPr="008A4779" w:rsidRDefault="002B58FB" w:rsidP="00ED1608">
            <w:pPr>
              <w:ind w:left="-108" w:right="67"/>
              <w:jc w:val="right"/>
              <w:rPr>
                <w:cs/>
              </w:rPr>
            </w:pPr>
            <w:r w:rsidRPr="008A4779">
              <w:t>44,907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77777777" w:rsidR="002B58FB" w:rsidRPr="00825B15" w:rsidRDefault="002B58FB" w:rsidP="00ED1608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49</w:t>
            </w:r>
            <w:r w:rsidRPr="00825B15">
              <w:t>,</w:t>
            </w:r>
            <w:r>
              <w:rPr>
                <w:rFonts w:hint="cs"/>
                <w:cs/>
              </w:rPr>
              <w:t>604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77777777" w:rsidR="002B58FB" w:rsidRPr="008A4779" w:rsidRDefault="002B58FB" w:rsidP="00ED1608">
            <w:pPr>
              <w:ind w:left="-108" w:right="67"/>
              <w:jc w:val="right"/>
              <w:rPr>
                <w:cs/>
              </w:rPr>
            </w:pPr>
            <w:r w:rsidRPr="008A4779">
              <w:t>19,</w:t>
            </w:r>
            <w:r w:rsidR="005D18F4">
              <w:t>599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77777777" w:rsidR="002B58FB" w:rsidRPr="008E739F" w:rsidRDefault="002B58FB" w:rsidP="00ED160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21</w:t>
            </w:r>
            <w:r>
              <w:t>,379</w:t>
            </w:r>
          </w:p>
        </w:tc>
      </w:tr>
      <w:tr w:rsidR="00FB2D58" w:rsidRPr="003116E8" w14:paraId="35B43DFC" w14:textId="77777777" w:rsidTr="008E37FE">
        <w:trPr>
          <w:trHeight w:val="20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2F392" w14:textId="77777777" w:rsidR="00FB2D58" w:rsidRPr="00FB2D58" w:rsidRDefault="00FB2D58" w:rsidP="00FB2D5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8E37FE">
              <w:rPr>
                <w:rFonts w:ascii="Angsana New" w:hAnsi="Angsana New" w:hint="cs"/>
                <w:u w:val="single"/>
                <w:cs/>
              </w:rPr>
              <w:t xml:space="preserve">สำหรับงวด </w:t>
            </w:r>
            <w:r w:rsidRPr="008E37FE">
              <w:rPr>
                <w:rFonts w:ascii="Angsana New" w:hAnsi="Angsana New"/>
                <w:u w:val="single"/>
              </w:rPr>
              <w:t>6</w:t>
            </w:r>
            <w:r w:rsidRPr="008E37FE">
              <w:rPr>
                <w:rFonts w:ascii="Angsana New" w:hAnsi="Angsana New" w:hint="cs"/>
                <w:u w:val="single"/>
                <w:cs/>
              </w:rPr>
              <w:t xml:space="preserve"> เดือน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703D4" w14:textId="77777777" w:rsidR="00FB2D58" w:rsidRPr="008A4779" w:rsidRDefault="00FB2D58" w:rsidP="00FB2D58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AA30D" w14:textId="77777777" w:rsidR="00FB2D58" w:rsidRDefault="00FB2D58" w:rsidP="00FB2D58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DE4B1" w14:textId="77777777" w:rsidR="00FB2D58" w:rsidRPr="008A4779" w:rsidRDefault="00FB2D58" w:rsidP="00FB2D58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B3245" w14:textId="77777777" w:rsidR="00FB2D58" w:rsidRDefault="00FB2D58" w:rsidP="00FB2D58">
            <w:pPr>
              <w:ind w:left="-108" w:right="67"/>
              <w:jc w:val="right"/>
              <w:rPr>
                <w:cs/>
              </w:rPr>
            </w:pPr>
          </w:p>
        </w:tc>
      </w:tr>
      <w:tr w:rsidR="00FB2D58" w:rsidRPr="003116E8" w14:paraId="798AAD47" w14:textId="77777777" w:rsidTr="008E37FE">
        <w:trPr>
          <w:trHeight w:val="20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AB9DF" w14:textId="77777777" w:rsidR="00FB2D58" w:rsidRPr="00FB2D58" w:rsidRDefault="00FB2D58" w:rsidP="00FB2D5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FB2D5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98B3C" w14:textId="77777777" w:rsidR="00FB2D58" w:rsidRPr="008A4779" w:rsidRDefault="00FB2D58" w:rsidP="00FB2D58">
            <w:pPr>
              <w:ind w:left="-108" w:right="67"/>
              <w:jc w:val="right"/>
            </w:pPr>
            <w:r w:rsidRPr="009E7394">
              <w:t>64,259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F53DE" w14:textId="77777777" w:rsidR="00FB2D58" w:rsidRDefault="00FB2D58" w:rsidP="00FB2D5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18</w:t>
            </w:r>
            <w:r w:rsidRPr="00825B15">
              <w:t>,</w:t>
            </w:r>
            <w:r>
              <w:rPr>
                <w:rFonts w:hint="cs"/>
                <w:cs/>
              </w:rPr>
              <w:t>730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121AD" w14:textId="77777777" w:rsidR="00FB2D58" w:rsidRPr="008A4779" w:rsidRDefault="00FB2D58" w:rsidP="00FB2D58">
            <w:pPr>
              <w:ind w:left="-108" w:right="67"/>
              <w:jc w:val="right"/>
            </w:pPr>
            <w:r w:rsidRPr="009E7394">
              <w:rPr>
                <w:cs/>
              </w:rPr>
              <w:t>2</w:t>
            </w:r>
            <w:r w:rsidRPr="009E7394">
              <w:t>,</w:t>
            </w:r>
            <w:r w:rsidRPr="009E7394">
              <w:rPr>
                <w:cs/>
              </w:rPr>
              <w:t>54</w:t>
            </w:r>
            <w:r w:rsidR="005D18F4">
              <w:rPr>
                <w:rFonts w:hint="cs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59BE7" w14:textId="77777777" w:rsidR="00FB2D58" w:rsidRDefault="00FB2D58" w:rsidP="008E37FE">
            <w:pPr>
              <w:ind w:right="380"/>
              <w:jc w:val="right"/>
              <w:rPr>
                <w:cs/>
              </w:rPr>
            </w:pPr>
            <w:r w:rsidRPr="008E739F">
              <w:rPr>
                <w:rFonts w:hint="cs"/>
                <w:cs/>
              </w:rPr>
              <w:t>-</w:t>
            </w:r>
          </w:p>
        </w:tc>
      </w:tr>
      <w:tr w:rsidR="00FB2D58" w:rsidRPr="003116E8" w14:paraId="3C5A8B6A" w14:textId="77777777" w:rsidTr="008E37FE">
        <w:trPr>
          <w:trHeight w:val="20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67E1E" w14:textId="77777777" w:rsidR="00FB2D58" w:rsidRPr="00FB2D58" w:rsidRDefault="00FB2D58" w:rsidP="00FB2D5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FB2D5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13284" w14:textId="77777777" w:rsidR="00FB2D58" w:rsidRPr="009E7394" w:rsidRDefault="00FB2D58" w:rsidP="00FB2D58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BE831" w14:textId="77777777" w:rsidR="00FB2D58" w:rsidRDefault="00FB2D58" w:rsidP="00FB2D58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76B68" w14:textId="77777777" w:rsidR="00FB2D58" w:rsidRPr="009E7394" w:rsidRDefault="00FB2D58" w:rsidP="00FB2D58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032D3" w14:textId="77777777" w:rsidR="00FB2D58" w:rsidRPr="008E739F" w:rsidRDefault="00FB2D58" w:rsidP="00FB2D58">
            <w:pPr>
              <w:ind w:left="-108" w:right="67"/>
              <w:jc w:val="right"/>
              <w:rPr>
                <w:cs/>
              </w:rPr>
            </w:pPr>
          </w:p>
        </w:tc>
      </w:tr>
      <w:tr w:rsidR="00FB2D58" w:rsidRPr="003116E8" w14:paraId="767E672D" w14:textId="77777777" w:rsidTr="00534570">
        <w:trPr>
          <w:trHeight w:val="20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33546" w14:textId="77777777" w:rsidR="00FB2D58" w:rsidRPr="00FB2D58" w:rsidRDefault="00FB2D58" w:rsidP="00A65D28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FB2D5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C17B" w14:textId="77777777" w:rsidR="00FB2D58" w:rsidRPr="009E7394" w:rsidRDefault="00FB2D58" w:rsidP="00FB2D58">
            <w:pPr>
              <w:ind w:left="-108" w:right="67"/>
              <w:jc w:val="right"/>
            </w:pPr>
            <w:r w:rsidRPr="009E7394">
              <w:t>17,691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59AF" w14:textId="77777777" w:rsidR="00FB2D58" w:rsidRDefault="00FB2D58" w:rsidP="00FB2D5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64</w:t>
            </w:r>
            <w:r w:rsidRPr="00825B15">
              <w:t>,</w:t>
            </w:r>
            <w:r>
              <w:rPr>
                <w:rFonts w:hint="cs"/>
                <w:cs/>
              </w:rPr>
              <w:t>138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BC9" w14:textId="77777777" w:rsidR="00FB2D58" w:rsidRPr="009E7394" w:rsidRDefault="00FB2D58" w:rsidP="00FB2D58">
            <w:pPr>
              <w:ind w:left="-108" w:right="67"/>
              <w:jc w:val="right"/>
              <w:rPr>
                <w:cs/>
              </w:rPr>
            </w:pPr>
            <w:r w:rsidRPr="009E7394">
              <w:t>29,854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D65D" w14:textId="77777777" w:rsidR="00FB2D58" w:rsidRPr="008E739F" w:rsidRDefault="00FB2D58" w:rsidP="00FB2D5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34</w:t>
            </w:r>
            <w:r>
              <w:t>,226</w:t>
            </w:r>
          </w:p>
        </w:tc>
      </w:tr>
      <w:tr w:rsidR="00FB2D58" w:rsidRPr="003116E8" w14:paraId="5B081B5C" w14:textId="77777777" w:rsidTr="00ED1608">
        <w:trPr>
          <w:trHeight w:val="20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2ECB" w14:textId="77777777" w:rsidR="00FB2D58" w:rsidRPr="00FB2D58" w:rsidRDefault="00FB2D58" w:rsidP="00FB2D5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8E37FE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EEB" w14:textId="77777777" w:rsidR="00FB2D58" w:rsidRPr="009E7394" w:rsidRDefault="00FB2D58" w:rsidP="00FB2D58">
            <w:pPr>
              <w:ind w:left="-108" w:right="67"/>
              <w:jc w:val="right"/>
            </w:pPr>
            <w:r w:rsidRPr="009E7394">
              <w:t>81,950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19CD" w14:textId="77777777" w:rsidR="00FB2D58" w:rsidRDefault="00FB2D58" w:rsidP="00FB2D5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82</w:t>
            </w:r>
            <w:r w:rsidRPr="00825B15">
              <w:t>,</w:t>
            </w:r>
            <w:r>
              <w:rPr>
                <w:rFonts w:hint="cs"/>
                <w:cs/>
              </w:rPr>
              <w:t>868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B70" w14:textId="77777777" w:rsidR="00FB2D58" w:rsidRPr="009E7394" w:rsidRDefault="00FB2D58" w:rsidP="00FB2D58">
            <w:pPr>
              <w:ind w:left="-108" w:right="67"/>
              <w:jc w:val="right"/>
            </w:pPr>
            <w:r w:rsidRPr="009E7394">
              <w:t>32,40</w:t>
            </w:r>
            <w:r w:rsidR="005D18F4"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9D8" w14:textId="77777777" w:rsidR="00FB2D58" w:rsidRDefault="00FB2D58" w:rsidP="00FB2D5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34</w:t>
            </w:r>
            <w:r>
              <w:t>,226</w:t>
            </w:r>
          </w:p>
        </w:tc>
      </w:tr>
    </w:tbl>
    <w:p w14:paraId="610E74BB" w14:textId="77777777" w:rsidR="00575C04" w:rsidRPr="00B66065" w:rsidRDefault="00CA3AF2" w:rsidP="00774644">
      <w:pPr>
        <w:ind w:left="630" w:right="-70" w:firstLine="553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BD5E3F">
        <w:rPr>
          <w:rFonts w:ascii="Angsana New" w:hAnsi="Angsana New" w:hint="cs"/>
          <w:spacing w:val="-6"/>
          <w:cs/>
        </w:rPr>
        <w:t>มิถุนายน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2565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2564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64668F">
        <w:rPr>
          <w:rFonts w:ascii="Angsana New" w:hAnsi="Angsana New" w:hint="cs"/>
          <w:spacing w:val="6"/>
          <w:cs/>
        </w:rPr>
        <w:t xml:space="preserve">      </w:t>
      </w:r>
      <w:r w:rsidR="00575C04" w:rsidRPr="00B66065">
        <w:rPr>
          <w:rFonts w:ascii="Angsana New" w:hAnsi="Angsana New" w:hint="cs"/>
          <w:spacing w:val="6"/>
          <w:cs/>
        </w:rPr>
        <w:t>ผลแตกต่างชั่วคราวดังต่อไปนี้</w:t>
      </w:r>
    </w:p>
    <w:p w14:paraId="02A121BF" w14:textId="77777777" w:rsidR="00575C04" w:rsidRDefault="00575C04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84" w:type="dxa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4"/>
        <w:gridCol w:w="1182"/>
        <w:gridCol w:w="1183"/>
        <w:gridCol w:w="1182"/>
        <w:gridCol w:w="1183"/>
      </w:tblGrid>
      <w:tr w:rsidR="00C04178" w:rsidRPr="00D964F4" w14:paraId="58D0093E" w14:textId="77777777" w:rsidTr="00F6777D">
        <w:trPr>
          <w:trHeight w:val="283"/>
        </w:trPr>
        <w:tc>
          <w:tcPr>
            <w:tcW w:w="5054" w:type="dxa"/>
            <w:vMerge w:val="restart"/>
            <w:vAlign w:val="center"/>
          </w:tcPr>
          <w:p w14:paraId="7A9860DE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2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65" w:type="dxa"/>
            <w:gridSpan w:val="2"/>
          </w:tcPr>
          <w:p w14:paraId="42C9259A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</w:tcPr>
          <w:p w14:paraId="39B46694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33BA7" w:rsidRPr="00D964F4" w14:paraId="52DA3AE5" w14:textId="77777777" w:rsidTr="00131C12">
        <w:tc>
          <w:tcPr>
            <w:tcW w:w="5054" w:type="dxa"/>
            <w:vMerge/>
            <w:tcBorders>
              <w:bottom w:val="nil"/>
            </w:tcBorders>
          </w:tcPr>
          <w:p w14:paraId="3FFF6252" w14:textId="77777777" w:rsidR="00833BA7" w:rsidRPr="00D964F4" w:rsidRDefault="00833BA7" w:rsidP="00833BA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nil"/>
            </w:tcBorders>
            <w:vAlign w:val="center"/>
          </w:tcPr>
          <w:p w14:paraId="436BB29D" w14:textId="77777777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 w:rsidR="00BD5E3F">
              <w:rPr>
                <w:rFonts w:ascii="Angsana New" w:hAnsi="Angsana New"/>
                <w:sz w:val="27"/>
                <w:szCs w:val="27"/>
              </w:rPr>
              <w:t>0</w:t>
            </w:r>
            <w:r w:rsidRPr="0087304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BD5E3F">
              <w:rPr>
                <w:rFonts w:ascii="Angsana New" w:hAnsi="Angsana New" w:hint="cs"/>
                <w:sz w:val="27"/>
                <w:szCs w:val="27"/>
                <w:cs/>
              </w:rPr>
              <w:t>มิ.ย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. </w:t>
            </w:r>
            <w:r w:rsidRPr="00873048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15B00E2D" w14:textId="77777777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ธ.ค. </w:t>
            </w:r>
            <w:r w:rsidRPr="00873048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182" w:type="dxa"/>
            <w:tcBorders>
              <w:bottom w:val="nil"/>
            </w:tcBorders>
            <w:vAlign w:val="center"/>
          </w:tcPr>
          <w:p w14:paraId="1E1C7F5C" w14:textId="77777777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  <w:r w:rsidR="00BD5E3F">
              <w:rPr>
                <w:rFonts w:ascii="Angsana New" w:hAnsi="Angsana New"/>
                <w:sz w:val="27"/>
                <w:szCs w:val="27"/>
              </w:rPr>
              <w:t>0</w:t>
            </w:r>
            <w:r w:rsidRPr="0087304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BD5E3F">
              <w:rPr>
                <w:rFonts w:ascii="Angsana New" w:hAnsi="Angsana New" w:hint="cs"/>
                <w:sz w:val="27"/>
                <w:szCs w:val="27"/>
                <w:cs/>
              </w:rPr>
              <w:t>มิ.ย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. </w:t>
            </w:r>
            <w:r w:rsidRPr="00873048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464EA9F0" w14:textId="77777777" w:rsidR="00833BA7" w:rsidRPr="00873048" w:rsidRDefault="00833BA7" w:rsidP="00833BA7">
            <w:pPr>
              <w:ind w:left="-122" w:right="-87"/>
              <w:jc w:val="center"/>
              <w:rPr>
                <w:sz w:val="27"/>
                <w:szCs w:val="27"/>
              </w:rPr>
            </w:pPr>
            <w:r w:rsidRPr="00873048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873048">
              <w:rPr>
                <w:rFonts w:ascii="Angsana New" w:hAnsi="Angsana New" w:hint="cs"/>
                <w:sz w:val="27"/>
                <w:szCs w:val="27"/>
                <w:cs/>
              </w:rPr>
              <w:t xml:space="preserve">ธ.ค. </w:t>
            </w:r>
            <w:r w:rsidRPr="00873048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C04178" w:rsidRPr="00D964F4" w14:paraId="633632DC" w14:textId="77777777" w:rsidTr="00F6777D">
        <w:trPr>
          <w:trHeight w:val="80"/>
        </w:trPr>
        <w:tc>
          <w:tcPr>
            <w:tcW w:w="5054" w:type="dxa"/>
            <w:tcBorders>
              <w:top w:val="single" w:sz="4" w:space="0" w:color="auto"/>
              <w:bottom w:val="nil"/>
            </w:tcBorders>
          </w:tcPr>
          <w:p w14:paraId="191253D0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14:paraId="6F260643" w14:textId="77777777"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14:paraId="20CB1EEB" w14:textId="77777777"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14:paraId="2B6DEA79" w14:textId="77777777"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14:paraId="32C8FA47" w14:textId="77777777"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C04178" w:rsidRPr="00D964F4" w14:paraId="54E113B3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3149FD30" w14:textId="77777777" w:rsidR="00C04178" w:rsidRPr="00D964F4" w:rsidRDefault="00761AFA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</w:t>
            </w:r>
            <w:r w:rsidR="008D70AC">
              <w:rPr>
                <w:rFonts w:hint="cs"/>
                <w:sz w:val="27"/>
                <w:szCs w:val="27"/>
                <w:cs/>
              </w:rPr>
              <w:t>ของ</w:t>
            </w:r>
            <w:r w:rsidR="00B378B5"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E82D70D" w14:textId="77777777" w:rsidR="00C04178" w:rsidRPr="000D7092" w:rsidRDefault="00C04178" w:rsidP="006B03C6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C810BE6" w14:textId="77777777" w:rsidR="00C04178" w:rsidRPr="000D7092" w:rsidRDefault="00C04178" w:rsidP="00C04178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DB27242" w14:textId="77777777" w:rsidR="00C04178" w:rsidRPr="000D7092" w:rsidRDefault="00C04178" w:rsidP="006B03C6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1D649FC" w14:textId="77777777" w:rsidR="00C04178" w:rsidRPr="00D964F4" w:rsidRDefault="00C04178" w:rsidP="00C04178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8D70AC" w:rsidRPr="00D964F4" w14:paraId="674BB5A3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59BD9AFC" w14:textId="77777777" w:rsidR="008D70AC" w:rsidRDefault="008D70AC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59EF9108" w14:textId="77777777" w:rsidR="008D70AC" w:rsidRPr="00A91C82" w:rsidRDefault="00A91C82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37,676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69BD7CA" w14:textId="77777777" w:rsidR="008D70AC" w:rsidRPr="007B7447" w:rsidRDefault="008D70AC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3</w:t>
            </w:r>
            <w:r w:rsidR="002A6BF2" w:rsidRPr="007B7447">
              <w:rPr>
                <w:sz w:val="27"/>
                <w:szCs w:val="27"/>
              </w:rPr>
              <w:t>8</w:t>
            </w:r>
            <w:r w:rsidRPr="007B7447">
              <w:rPr>
                <w:sz w:val="27"/>
                <w:szCs w:val="27"/>
              </w:rPr>
              <w:t>,</w:t>
            </w:r>
            <w:r w:rsidR="002A6BF2" w:rsidRPr="007B7447">
              <w:rPr>
                <w:sz w:val="27"/>
                <w:szCs w:val="27"/>
              </w:rPr>
              <w:t>289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33B25233" w14:textId="77777777" w:rsidR="008D70AC" w:rsidRPr="00BD5E3F" w:rsidRDefault="000B607C" w:rsidP="002821B8">
            <w:pPr>
              <w:ind w:right="18"/>
              <w:jc w:val="right"/>
              <w:rPr>
                <w:sz w:val="27"/>
                <w:szCs w:val="27"/>
                <w:highlight w:val="yellow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B0844FE" w14:textId="77777777" w:rsidR="008D70AC" w:rsidRPr="00D964F4" w:rsidRDefault="008D70AC" w:rsidP="002821B8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</w:tr>
      <w:tr w:rsidR="002A6BF2" w:rsidRPr="00D964F4" w14:paraId="6B31B993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5E842799" w14:textId="77777777" w:rsidR="002A6BF2" w:rsidRPr="00D964F4" w:rsidRDefault="002A6BF2" w:rsidP="002A6BF2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EEFFC51" w14:textId="77777777" w:rsidR="002A6BF2" w:rsidRPr="00A91C82" w:rsidRDefault="0093443A" w:rsidP="002A6BF2">
            <w:pPr>
              <w:ind w:left="-108" w:right="3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5</w:t>
            </w:r>
            <w:r w:rsidRPr="00A91C82">
              <w:rPr>
                <w:sz w:val="27"/>
                <w:szCs w:val="27"/>
              </w:rPr>
              <w:t>,</w:t>
            </w:r>
            <w:r w:rsidRPr="00A91C82">
              <w:rPr>
                <w:sz w:val="27"/>
                <w:szCs w:val="27"/>
                <w:cs/>
              </w:rPr>
              <w:t>248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7AF59D6" w14:textId="77777777" w:rsidR="002A6BF2" w:rsidRPr="007B7447" w:rsidRDefault="002A6BF2" w:rsidP="002A6BF2">
            <w:pPr>
              <w:ind w:left="-108" w:right="3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5,3</w:t>
            </w:r>
            <w:r w:rsidR="00E07A6E">
              <w:rPr>
                <w:sz w:val="27"/>
                <w:szCs w:val="27"/>
              </w:rPr>
              <w:t>62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D16393E" w14:textId="77777777" w:rsidR="002A6BF2" w:rsidRPr="00DF5D6B" w:rsidRDefault="002A6BF2" w:rsidP="002A6BF2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89EB27A" w14:textId="77777777" w:rsidR="002A6BF2" w:rsidRPr="00D964F4" w:rsidRDefault="002A6BF2" w:rsidP="002A6BF2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022ABE" w:rsidRPr="00D964F4" w14:paraId="2B5220E3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6DA932A3" w14:textId="77777777" w:rsidR="00022ABE" w:rsidRDefault="00022ABE" w:rsidP="00022ABE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ค่าเผื่อการลดมูลค่าสินค้า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F088955" w14:textId="77777777" w:rsidR="00022ABE" w:rsidRPr="00A91C82" w:rsidRDefault="0093443A" w:rsidP="00022ABE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529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5894DEE" w14:textId="77777777" w:rsidR="00022ABE" w:rsidRPr="007B7447" w:rsidRDefault="00022ABE" w:rsidP="00022ABE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2,155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F7F8B51" w14:textId="77777777" w:rsidR="00022ABE" w:rsidRPr="00DF5D6B" w:rsidRDefault="000B607C" w:rsidP="00022ABE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</w:rPr>
              <w:t>529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B104C76" w14:textId="77777777" w:rsidR="00022ABE" w:rsidRPr="00D964F4" w:rsidRDefault="00022ABE" w:rsidP="00022ABE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2,155</w:t>
            </w:r>
          </w:p>
        </w:tc>
      </w:tr>
      <w:tr w:rsidR="00B378B5" w:rsidRPr="00D964F4" w14:paraId="5BDBAFCE" w14:textId="77777777" w:rsidTr="00734D08">
        <w:trPr>
          <w:trHeight w:val="363"/>
        </w:trPr>
        <w:tc>
          <w:tcPr>
            <w:tcW w:w="5054" w:type="dxa"/>
            <w:tcBorders>
              <w:top w:val="nil"/>
              <w:bottom w:val="nil"/>
            </w:tcBorders>
          </w:tcPr>
          <w:p w14:paraId="08C46C06" w14:textId="77777777" w:rsidR="00B378B5" w:rsidRPr="00B378B5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B378B5">
              <w:rPr>
                <w:spacing w:val="-6"/>
                <w:sz w:val="27"/>
                <w:szCs w:val="27"/>
                <w:cs/>
              </w:rPr>
              <w:t>ผลแตกต่างทางบัญชีและภาษีของสินทรัพย์ไม่หมุนเวียนที่ถือไว้เพื่อขาย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270E78F" w14:textId="77777777" w:rsidR="00B378B5" w:rsidRPr="00A91C82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07060CB" w14:textId="77777777" w:rsidR="00B378B5" w:rsidRPr="007B7447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935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223E31BA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4706684A" w14:textId="77777777" w:rsidR="00B378B5" w:rsidRPr="00CB59E2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935</w:t>
            </w:r>
          </w:p>
        </w:tc>
      </w:tr>
      <w:tr w:rsidR="00B378B5" w:rsidRPr="00D964F4" w14:paraId="57D60FEE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15F45246" w14:textId="77777777" w:rsidR="00B378B5" w:rsidRPr="009A0328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5904F223" w14:textId="77777777" w:rsidR="00B378B5" w:rsidRPr="00A91C82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DCA1716" w14:textId="77777777" w:rsidR="00B378B5" w:rsidRPr="007B7447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3CE46FD3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2A2BA69" w14:textId="77777777" w:rsidR="00B378B5" w:rsidRPr="001D2550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B378B5" w:rsidRPr="00D964F4" w14:paraId="01267E05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4A2E09BB" w14:textId="77777777" w:rsidR="00B378B5" w:rsidRPr="009A0328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633836D4" w14:textId="77777777" w:rsidR="00B378B5" w:rsidRPr="00A91C82" w:rsidRDefault="0093443A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2,600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E9C526E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2,600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4E1349FC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50A247C" w14:textId="77777777" w:rsidR="00B378B5" w:rsidRPr="001D2550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B378B5" w:rsidRPr="00D964F4" w14:paraId="2F34658C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3CBD388B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422F0536" w14:textId="77777777" w:rsidR="00B378B5" w:rsidRPr="00A91C82" w:rsidRDefault="00A91C82" w:rsidP="00B378B5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0E7D052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176,224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782F9C3F" w14:textId="77777777" w:rsidR="00B378B5" w:rsidRPr="00DF5D6B" w:rsidRDefault="000B607C" w:rsidP="00B378B5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58A2182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176,22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</w:tr>
      <w:tr w:rsidR="00B378B5" w:rsidRPr="00D964F4" w14:paraId="7A87E3EF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0828863A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5B214CC" w14:textId="77777777" w:rsidR="00B378B5" w:rsidRPr="00A91C82" w:rsidRDefault="00A91C82" w:rsidP="00B378B5">
            <w:pPr>
              <w:ind w:left="-108" w:right="17"/>
              <w:jc w:val="right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83,988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6BD492A6" w14:textId="77777777" w:rsidR="00B378B5" w:rsidRPr="0093443A" w:rsidRDefault="00B378B5" w:rsidP="00B378B5">
            <w:pPr>
              <w:ind w:left="-108" w:right="17"/>
              <w:jc w:val="right"/>
              <w:rPr>
                <w:sz w:val="27"/>
                <w:szCs w:val="27"/>
              </w:rPr>
            </w:pPr>
            <w:r w:rsidRPr="0093443A">
              <w:rPr>
                <w:sz w:val="27"/>
                <w:szCs w:val="27"/>
              </w:rPr>
              <w:t>83</w:t>
            </w:r>
            <w:r w:rsidRPr="0093443A">
              <w:rPr>
                <w:rFonts w:hint="cs"/>
                <w:sz w:val="27"/>
                <w:szCs w:val="27"/>
                <w:cs/>
              </w:rPr>
              <w:t>,</w:t>
            </w:r>
            <w:r w:rsidRPr="0093443A">
              <w:rPr>
                <w:sz w:val="27"/>
                <w:szCs w:val="27"/>
              </w:rPr>
              <w:t>988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550AE184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D7A5E7F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B378B5" w:rsidRPr="00D964F4" w14:paraId="4B1CBCBC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4A4031B3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BBF6CD5" w14:textId="1DD714AC" w:rsidR="00B378B5" w:rsidRPr="00BD5E3F" w:rsidRDefault="0093443A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93443A">
              <w:rPr>
                <w:sz w:val="27"/>
                <w:szCs w:val="27"/>
              </w:rPr>
              <w:t>119,00</w:t>
            </w:r>
            <w:r w:rsidR="00D41401">
              <w:rPr>
                <w:sz w:val="27"/>
                <w:szCs w:val="27"/>
              </w:rPr>
              <w:t>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9BEE1D3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108,785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A2934" w14:textId="4AC90453" w:rsidR="00B378B5" w:rsidRPr="00DF5D6B" w:rsidRDefault="000B607C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69,88</w:t>
            </w:r>
            <w:r w:rsidR="00D41401">
              <w:rPr>
                <w:sz w:val="27"/>
                <w:szCs w:val="27"/>
              </w:rPr>
              <w:t>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43B89A8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</w:t>
            </w:r>
            <w:r w:rsidRPr="00D964F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743</w:t>
            </w:r>
          </w:p>
        </w:tc>
      </w:tr>
      <w:tr w:rsidR="00B378B5" w:rsidRPr="00D964F4" w14:paraId="67C381D2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288155CF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4C5B40E" w14:textId="77777777" w:rsidR="00B378B5" w:rsidRPr="00BD5E3F" w:rsidRDefault="00A91C82" w:rsidP="00B378B5">
            <w:pPr>
              <w:ind w:left="-108" w:right="-25"/>
              <w:jc w:val="right"/>
              <w:rPr>
                <w:sz w:val="27"/>
                <w:szCs w:val="27"/>
                <w:highlight w:val="yellow"/>
                <w:cs/>
              </w:rPr>
            </w:pPr>
            <w:r w:rsidRPr="00A91C82">
              <w:rPr>
                <w:sz w:val="27"/>
                <w:szCs w:val="27"/>
                <w:cs/>
              </w:rPr>
              <w:t>(1</w:t>
            </w:r>
            <w:r w:rsidRPr="00A91C82">
              <w:rPr>
                <w:sz w:val="27"/>
                <w:szCs w:val="27"/>
              </w:rPr>
              <w:t>,</w:t>
            </w:r>
            <w:r w:rsidRPr="00A91C82">
              <w:rPr>
                <w:sz w:val="27"/>
                <w:szCs w:val="27"/>
                <w:cs/>
              </w:rPr>
              <w:t>199)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F992600" w14:textId="77777777" w:rsidR="00B378B5" w:rsidRPr="007B7447" w:rsidRDefault="00B378B5" w:rsidP="00B378B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(</w:t>
            </w:r>
            <w:r w:rsidRPr="007B7447">
              <w:rPr>
                <w:rFonts w:hint="cs"/>
                <w:sz w:val="27"/>
                <w:szCs w:val="27"/>
                <w:cs/>
              </w:rPr>
              <w:t>1,199</w:t>
            </w:r>
            <w:r w:rsidRPr="007B7447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38839" w14:textId="77777777" w:rsidR="00B378B5" w:rsidRPr="00DF5D6B" w:rsidRDefault="00074213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16</w:t>
            </w:r>
            <w:r w:rsidR="005D18F4"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C9DAB5B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16</w:t>
            </w:r>
            <w:r>
              <w:rPr>
                <w:sz w:val="27"/>
                <w:szCs w:val="27"/>
              </w:rPr>
              <w:t>3</w:t>
            </w:r>
          </w:p>
        </w:tc>
      </w:tr>
      <w:tr w:rsidR="00B378B5" w:rsidRPr="00D964F4" w14:paraId="32E3CBD4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5258453B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F64D083" w14:textId="77777777" w:rsidR="00B378B5" w:rsidRPr="00BD5E3F" w:rsidRDefault="0093443A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93443A">
              <w:rPr>
                <w:sz w:val="27"/>
                <w:szCs w:val="27"/>
              </w:rPr>
              <w:t>121,632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799FF087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130,481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B5B11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05413D92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B378B5" w:rsidRPr="00D964F4" w14:paraId="281B27A4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680F49EC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2D93CEA2" w14:textId="77777777" w:rsidR="00B378B5" w:rsidRPr="00BD5E3F" w:rsidRDefault="0093443A" w:rsidP="00B378B5">
            <w:pPr>
              <w:ind w:left="-108" w:right="3"/>
              <w:jc w:val="right"/>
              <w:rPr>
                <w:sz w:val="27"/>
                <w:szCs w:val="27"/>
                <w:highlight w:val="yellow"/>
                <w:cs/>
              </w:rPr>
            </w:pPr>
            <w:r w:rsidRPr="0093443A">
              <w:rPr>
                <w:sz w:val="27"/>
                <w:szCs w:val="27"/>
              </w:rPr>
              <w:t>2,055,629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A6AE5E9" w14:textId="77777777" w:rsidR="00B378B5" w:rsidRPr="007B7447" w:rsidRDefault="00B378B5" w:rsidP="00B378B5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1,628,51</w:t>
            </w:r>
            <w:r w:rsidR="004924C8" w:rsidRPr="007B7447">
              <w:rPr>
                <w:sz w:val="27"/>
                <w:szCs w:val="27"/>
              </w:rPr>
              <w:t>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202D2F2" w14:textId="77777777" w:rsidR="00B378B5" w:rsidRPr="00DF5D6B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1634357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-</w:t>
            </w:r>
          </w:p>
        </w:tc>
      </w:tr>
      <w:tr w:rsidR="00B378B5" w:rsidRPr="00D964F4" w14:paraId="3DD9F69C" w14:textId="77777777" w:rsidTr="00F6777D">
        <w:trPr>
          <w:trHeight w:val="283"/>
        </w:trPr>
        <w:tc>
          <w:tcPr>
            <w:tcW w:w="5054" w:type="dxa"/>
            <w:tcBorders>
              <w:top w:val="nil"/>
              <w:bottom w:val="nil"/>
            </w:tcBorders>
          </w:tcPr>
          <w:p w14:paraId="34CC798C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FC7D4" w14:textId="07D87284" w:rsidR="00B378B5" w:rsidRPr="00BD5E3F" w:rsidRDefault="0093443A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93443A">
              <w:rPr>
                <w:sz w:val="27"/>
                <w:szCs w:val="27"/>
              </w:rPr>
              <w:t>1,513,1</w:t>
            </w:r>
            <w:r w:rsidR="00D41401">
              <w:rPr>
                <w:sz w:val="27"/>
                <w:szCs w:val="27"/>
              </w:rPr>
              <w:t>49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C81CCEF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2,018,144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A9FBA27" w14:textId="77777777" w:rsidR="00B378B5" w:rsidRPr="00DF5D6B" w:rsidRDefault="00074213" w:rsidP="00074213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2CB52F07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141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198</w:t>
            </w:r>
          </w:p>
        </w:tc>
      </w:tr>
      <w:tr w:rsidR="00B378B5" w:rsidRPr="00D964F4" w14:paraId="2EA64AF7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6DD69B0E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766DD" w14:textId="77777777" w:rsidR="00B378B5" w:rsidRPr="00BD5E3F" w:rsidRDefault="00A91C82" w:rsidP="00B378B5">
            <w:pPr>
              <w:jc w:val="right"/>
              <w:rPr>
                <w:sz w:val="27"/>
                <w:szCs w:val="27"/>
                <w:highlight w:val="yellow"/>
              </w:rPr>
            </w:pPr>
            <w:r w:rsidRPr="00A91C82">
              <w:rPr>
                <w:sz w:val="27"/>
                <w:szCs w:val="27"/>
              </w:rPr>
              <w:t>931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00021304" w14:textId="77777777" w:rsidR="00B378B5" w:rsidRPr="007B7447" w:rsidRDefault="00B378B5" w:rsidP="00B378B5">
            <w:pPr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696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6AA0350D" w14:textId="77777777" w:rsidR="00B378B5" w:rsidRPr="00BD5E3F" w:rsidRDefault="00074213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</w:rPr>
            </w:pPr>
            <w:r w:rsidRPr="00074213">
              <w:rPr>
                <w:sz w:val="27"/>
                <w:szCs w:val="27"/>
              </w:rPr>
              <w:t>931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F202132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</w:t>
            </w:r>
            <w:r w:rsidR="004924C8">
              <w:rPr>
                <w:sz w:val="27"/>
                <w:szCs w:val="27"/>
              </w:rPr>
              <w:t>6</w:t>
            </w:r>
          </w:p>
        </w:tc>
      </w:tr>
      <w:tr w:rsidR="00B378B5" w:rsidRPr="00D964F4" w14:paraId="4457646D" w14:textId="77777777" w:rsidTr="00F6777D">
        <w:tc>
          <w:tcPr>
            <w:tcW w:w="5054" w:type="dxa"/>
            <w:tcBorders>
              <w:top w:val="nil"/>
              <w:bottom w:val="nil"/>
            </w:tcBorders>
          </w:tcPr>
          <w:p w14:paraId="3C96AA5E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29A4F" w14:textId="77777777" w:rsidR="00B378B5" w:rsidRPr="00BD5E3F" w:rsidRDefault="00A91C82" w:rsidP="00B378B5">
            <w:pPr>
              <w:ind w:left="-108" w:right="-25"/>
              <w:jc w:val="right"/>
              <w:rPr>
                <w:sz w:val="27"/>
                <w:szCs w:val="27"/>
                <w:highlight w:val="yellow"/>
                <w:cs/>
              </w:rPr>
            </w:pPr>
            <w:r w:rsidRPr="00A91C82">
              <w:rPr>
                <w:sz w:val="27"/>
                <w:szCs w:val="27"/>
                <w:cs/>
              </w:rPr>
              <w:t>(9</w:t>
            </w:r>
            <w:r w:rsidRPr="00A91C82">
              <w:rPr>
                <w:sz w:val="27"/>
                <w:szCs w:val="27"/>
              </w:rPr>
              <w:t>,</w:t>
            </w:r>
            <w:r w:rsidR="004750E0">
              <w:rPr>
                <w:sz w:val="27"/>
                <w:szCs w:val="27"/>
                <w:cs/>
              </w:rPr>
              <w:t>17</w:t>
            </w:r>
            <w:r w:rsidR="004750E0">
              <w:rPr>
                <w:rFonts w:hint="cs"/>
                <w:sz w:val="27"/>
                <w:szCs w:val="27"/>
                <w:cs/>
              </w:rPr>
              <w:t>9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13B6B174" w14:textId="77777777" w:rsidR="00B378B5" w:rsidRPr="007B7447" w:rsidRDefault="00B378B5" w:rsidP="00B378B5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  <w:cs/>
              </w:rPr>
              <w:t>(</w:t>
            </w:r>
            <w:r w:rsidRPr="007B7447">
              <w:rPr>
                <w:sz w:val="27"/>
                <w:szCs w:val="27"/>
              </w:rPr>
              <w:t>290</w:t>
            </w:r>
            <w:r w:rsidRPr="007B7447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62C26038" w14:textId="77777777" w:rsidR="00B378B5" w:rsidRPr="00BD5E3F" w:rsidRDefault="00074213" w:rsidP="00B378B5">
            <w:pPr>
              <w:ind w:left="-108" w:right="-25"/>
              <w:jc w:val="right"/>
              <w:rPr>
                <w:sz w:val="27"/>
                <w:szCs w:val="27"/>
                <w:highlight w:val="yellow"/>
                <w:cs/>
              </w:rPr>
            </w:pPr>
            <w:r w:rsidRPr="00074213">
              <w:rPr>
                <w:sz w:val="27"/>
                <w:szCs w:val="27"/>
                <w:cs/>
              </w:rPr>
              <w:t>(9</w:t>
            </w:r>
            <w:r w:rsidRPr="00074213">
              <w:rPr>
                <w:sz w:val="27"/>
                <w:szCs w:val="27"/>
              </w:rPr>
              <w:t>,</w:t>
            </w:r>
            <w:r w:rsidR="005D18F4">
              <w:rPr>
                <w:sz w:val="27"/>
                <w:szCs w:val="27"/>
                <w:cs/>
              </w:rPr>
              <w:t>17</w:t>
            </w:r>
            <w:r w:rsidR="005D18F4">
              <w:rPr>
                <w:rFonts w:hint="cs"/>
                <w:sz w:val="27"/>
                <w:szCs w:val="27"/>
                <w:cs/>
              </w:rPr>
              <w:t>9</w:t>
            </w:r>
            <w:r w:rsidRPr="00074213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14:paraId="55F21D35" w14:textId="77777777" w:rsidR="00B378B5" w:rsidRPr="00D964F4" w:rsidRDefault="00B378B5" w:rsidP="00B378B5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290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B378B5" w:rsidRPr="00D964F4" w14:paraId="6CD16043" w14:textId="77777777" w:rsidTr="00F6777D">
        <w:tc>
          <w:tcPr>
            <w:tcW w:w="5054" w:type="dxa"/>
            <w:tcBorders>
              <w:top w:val="nil"/>
              <w:bottom w:val="nil"/>
            </w:tcBorders>
            <w:vAlign w:val="center"/>
          </w:tcPr>
          <w:p w14:paraId="67B49232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77E3" w14:textId="77777777" w:rsidR="00B378B5" w:rsidRPr="00BD5E3F" w:rsidRDefault="00A91C82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A91C82">
              <w:rPr>
                <w:sz w:val="27"/>
                <w:szCs w:val="27"/>
              </w:rPr>
              <w:t>4,106,23</w:t>
            </w:r>
            <w:r w:rsidR="004750E0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EC46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4,194,688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D04BD" w14:textId="4E5CDDD4" w:rsidR="00B378B5" w:rsidRPr="00BD5E3F" w:rsidRDefault="00074213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</w:rPr>
            </w:pPr>
            <w:r w:rsidRPr="00074213">
              <w:rPr>
                <w:sz w:val="27"/>
                <w:szCs w:val="27"/>
              </w:rPr>
              <w:t>271,55</w:t>
            </w:r>
            <w:r w:rsidR="00D41401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68D4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Pr="00D964F4">
              <w:rPr>
                <w:rFonts w:hint="cs"/>
                <w:sz w:val="27"/>
                <w:szCs w:val="27"/>
                <w:cs/>
              </w:rPr>
              <w:t>20</w:t>
            </w:r>
            <w:r w:rsidRPr="00D964F4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82</w:t>
            </w:r>
            <w:r w:rsidR="00E07A6E">
              <w:rPr>
                <w:sz w:val="27"/>
                <w:szCs w:val="27"/>
              </w:rPr>
              <w:t>4</w:t>
            </w:r>
          </w:p>
        </w:tc>
      </w:tr>
      <w:tr w:rsidR="00B378B5" w:rsidRPr="00D964F4" w14:paraId="6DC009AF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6D39D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10FD0" w14:textId="77777777" w:rsidR="00B378B5" w:rsidRPr="00BD5E3F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8A057" w14:textId="77777777" w:rsidR="00B378B5" w:rsidRPr="007B7447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BF429" w14:textId="77777777" w:rsidR="00B378B5" w:rsidRPr="00BD5E3F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29877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B378B5" w:rsidRPr="00D964F4" w14:paraId="41AEECFD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07389" w14:textId="77777777" w:rsidR="00B378B5" w:rsidRPr="00FC7873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46"/>
              <w:jc w:val="both"/>
              <w:rPr>
                <w:b/>
                <w:bCs/>
                <w:sz w:val="27"/>
                <w:szCs w:val="27"/>
                <w:cs/>
              </w:rPr>
            </w:pP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 xml:space="preserve">- </w:t>
            </w:r>
            <w:r w:rsidRPr="00FC7873">
              <w:rPr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  <w:p w14:paraId="729D3D70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ผล</w:t>
            </w:r>
            <w:r w:rsidRPr="00D964F4">
              <w:rPr>
                <w:rFonts w:hint="cs"/>
                <w:sz w:val="27"/>
                <w:szCs w:val="27"/>
                <w:cs/>
              </w:rPr>
              <w:t>ขาดทุน</w:t>
            </w:r>
            <w:r w:rsidRPr="00D964F4">
              <w:rPr>
                <w:sz w:val="27"/>
                <w:szCs w:val="27"/>
                <w:cs/>
              </w:rPr>
              <w:t>จากการวัดมูลค่าเงินลงทุน</w:t>
            </w:r>
            <w:r w:rsidRPr="00D964F4">
              <w:rPr>
                <w:rFonts w:hint="cs"/>
                <w:sz w:val="27"/>
                <w:szCs w:val="27"/>
                <w:cs/>
              </w:rPr>
              <w:t>ในตราสารทุน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AD678" w14:textId="77777777" w:rsidR="00B378B5" w:rsidRPr="00BD5E3F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278E8" w14:textId="77777777" w:rsidR="00B378B5" w:rsidRPr="007B7447" w:rsidRDefault="00B378B5" w:rsidP="00B378B5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548C7" w14:textId="77777777" w:rsidR="00B378B5" w:rsidRPr="00BD5E3F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5D4BC" w14:textId="77777777" w:rsidR="00B378B5" w:rsidRPr="00D964F4" w:rsidRDefault="00B378B5" w:rsidP="00B378B5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B378B5" w:rsidRPr="00D964F4" w14:paraId="6FCE7994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684B1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ในความต้องการของตลาด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D71E3" w14:textId="77777777" w:rsidR="00B378B5" w:rsidRPr="00BD5E3F" w:rsidRDefault="000B607C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  <w:cs/>
              </w:rPr>
            </w:pPr>
            <w:r w:rsidRPr="000B607C">
              <w:rPr>
                <w:sz w:val="27"/>
                <w:szCs w:val="27"/>
              </w:rPr>
              <w:t>56,62</w:t>
            </w:r>
            <w:r w:rsidR="004750E0">
              <w:rPr>
                <w:sz w:val="27"/>
                <w:szCs w:val="27"/>
              </w:rPr>
              <w:t>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6E768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7B7447">
              <w:rPr>
                <w:sz w:val="27"/>
                <w:szCs w:val="27"/>
              </w:rPr>
              <w:t>26</w:t>
            </w:r>
            <w:r w:rsidRPr="007B7447">
              <w:rPr>
                <w:rFonts w:hint="cs"/>
                <w:sz w:val="27"/>
                <w:szCs w:val="27"/>
                <w:cs/>
              </w:rPr>
              <w:t>,</w:t>
            </w:r>
            <w:r w:rsidRPr="007B7447">
              <w:rPr>
                <w:sz w:val="27"/>
                <w:szCs w:val="27"/>
              </w:rPr>
              <w:t>33</w:t>
            </w:r>
            <w:r w:rsidRPr="007B7447">
              <w:rPr>
                <w:rFonts w:hint="cs"/>
                <w:sz w:val="27"/>
                <w:szCs w:val="27"/>
                <w:cs/>
              </w:rPr>
              <w:t>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867BC" w14:textId="77777777" w:rsidR="00B378B5" w:rsidRPr="00BD5E3F" w:rsidRDefault="00074213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</w:rPr>
            </w:pPr>
            <w:r w:rsidRPr="00074213">
              <w:rPr>
                <w:sz w:val="27"/>
                <w:szCs w:val="27"/>
              </w:rPr>
              <w:t>56,620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060CC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26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330</w:t>
            </w:r>
          </w:p>
        </w:tc>
      </w:tr>
      <w:tr w:rsidR="00B378B5" w:rsidRPr="00D964F4" w14:paraId="20EAD869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B0C30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F7D28" w14:textId="77777777" w:rsidR="00B378B5" w:rsidRPr="00BD5E3F" w:rsidRDefault="000B607C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0B607C">
              <w:rPr>
                <w:sz w:val="27"/>
                <w:szCs w:val="27"/>
              </w:rPr>
              <w:t>4,162,85</w:t>
            </w:r>
            <w:r w:rsidR="004750E0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13AB5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4,221,018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5D6B1" w14:textId="1106A3F6" w:rsidR="00B378B5" w:rsidRPr="00BD5E3F" w:rsidRDefault="00074213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  <w:cs/>
              </w:rPr>
            </w:pPr>
            <w:r w:rsidRPr="00074213">
              <w:rPr>
                <w:sz w:val="27"/>
                <w:szCs w:val="27"/>
              </w:rPr>
              <w:t>328,17</w:t>
            </w:r>
            <w:r w:rsidR="00D41401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A3331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447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154</w:t>
            </w:r>
          </w:p>
        </w:tc>
      </w:tr>
      <w:tr w:rsidR="00B378B5" w:rsidRPr="00D964F4" w14:paraId="5F557510" w14:textId="77777777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D067D" w14:textId="77777777" w:rsidR="00B378B5" w:rsidRPr="00D964F4" w:rsidRDefault="00B378B5" w:rsidP="00B378B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EDB28" w14:textId="77777777" w:rsidR="00B378B5" w:rsidRPr="00BD5E3F" w:rsidRDefault="000B607C" w:rsidP="00B378B5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0B607C">
              <w:rPr>
                <w:sz w:val="27"/>
                <w:szCs w:val="27"/>
              </w:rPr>
              <w:t>832,571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DA36D2" w14:textId="77777777" w:rsidR="00B378B5" w:rsidRPr="007B7447" w:rsidRDefault="00B378B5" w:rsidP="00B378B5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8</w:t>
            </w:r>
            <w:r w:rsidR="00E07A6E">
              <w:rPr>
                <w:sz w:val="27"/>
                <w:szCs w:val="27"/>
              </w:rPr>
              <w:t>4</w:t>
            </w:r>
            <w:r w:rsidRPr="007B7447">
              <w:rPr>
                <w:sz w:val="27"/>
                <w:szCs w:val="27"/>
              </w:rPr>
              <w:t>4,204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5CCFD" w14:textId="77777777" w:rsidR="00B378B5" w:rsidRPr="00BD5E3F" w:rsidRDefault="00074213" w:rsidP="00B378B5">
            <w:pPr>
              <w:ind w:left="-108" w:right="12"/>
              <w:jc w:val="right"/>
              <w:rPr>
                <w:sz w:val="27"/>
                <w:szCs w:val="27"/>
                <w:highlight w:val="yellow"/>
                <w:cs/>
              </w:rPr>
            </w:pPr>
            <w:r w:rsidRPr="00074213">
              <w:rPr>
                <w:sz w:val="27"/>
                <w:szCs w:val="27"/>
              </w:rPr>
              <w:t>65,635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5D051" w14:textId="77777777" w:rsidR="00B378B5" w:rsidRPr="00D964F4" w:rsidRDefault="00B378B5" w:rsidP="00B378B5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89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431</w:t>
            </w:r>
          </w:p>
        </w:tc>
      </w:tr>
      <w:bookmarkEnd w:id="2"/>
    </w:tbl>
    <w:p w14:paraId="6C78C525" w14:textId="77777777" w:rsidR="00DE1129" w:rsidRDefault="00DE1129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70301094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7EF8EC95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2E9902D8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3F0EF5E8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3BFC8C2A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6299FAA7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4831B8E0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368E4BE8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0C02D7A7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6417E95F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0460DB33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12C5E668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4D24E412" w14:textId="77777777" w:rsidR="00D929FE" w:rsidRDefault="00D929FE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1B4E5A89" w14:textId="77777777" w:rsidR="004F53FA" w:rsidRPr="00A77A1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D02985">
        <w:rPr>
          <w:rFonts w:ascii="Angsana New" w:hAnsi="Angsana New" w:hint="cs"/>
          <w:b/>
          <w:bCs/>
          <w:cs/>
        </w:rPr>
        <w:t>บุคคลและ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27F40500" w14:textId="77777777" w:rsidR="004F53FA" w:rsidRDefault="004F53FA" w:rsidP="00720BBB">
      <w:pPr>
        <w:ind w:left="630" w:right="-154" w:firstLine="553"/>
        <w:jc w:val="thaiDistribute"/>
        <w:rPr>
          <w:spacing w:val="-2"/>
        </w:rPr>
      </w:pPr>
      <w:r w:rsidRPr="00D64016">
        <w:rPr>
          <w:spacing w:val="-2"/>
          <w:cs/>
        </w:rPr>
        <w:t>บริษัทและบริษัทย่อยมีรายการบางส่วนกับ</w:t>
      </w:r>
      <w:r w:rsidR="00D02985">
        <w:rPr>
          <w:rFonts w:hint="cs"/>
          <w:spacing w:val="-2"/>
          <w:cs/>
        </w:rPr>
        <w:t>บุคคลและ</w:t>
      </w:r>
      <w:r w:rsidRPr="00D64016">
        <w:rPr>
          <w:spacing w:val="-2"/>
          <w:cs/>
        </w:rPr>
        <w:t>กิจการที่เกี่ยวข้องกัน ซึ่งเกี่ยวข้องกันโดย</w:t>
      </w:r>
      <w:r w:rsidR="003C4225" w:rsidRPr="00D64016">
        <w:rPr>
          <w:rFonts w:hint="cs"/>
          <w:spacing w:val="-2"/>
          <w:cs/>
        </w:rPr>
        <w:t xml:space="preserve">การเป็นกรรมการบริษัท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D02985">
        <w:rPr>
          <w:rFonts w:hint="cs"/>
          <w:spacing w:val="-2"/>
          <w:cs/>
        </w:rPr>
        <w:t>บุคคลและ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tbl>
      <w:tblPr>
        <w:tblW w:w="974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4"/>
        <w:gridCol w:w="5515"/>
      </w:tblGrid>
      <w:tr w:rsidR="00D721EA" w:rsidRPr="00C04077" w14:paraId="43B6661C" w14:textId="77777777" w:rsidTr="003B5221">
        <w:trPr>
          <w:trHeight w:val="198"/>
        </w:trPr>
        <w:tc>
          <w:tcPr>
            <w:tcW w:w="4234" w:type="dxa"/>
            <w:tcBorders>
              <w:bottom w:val="single" w:sz="4" w:space="0" w:color="auto"/>
            </w:tcBorders>
            <w:vAlign w:val="center"/>
          </w:tcPr>
          <w:p w14:paraId="57709290" w14:textId="77777777" w:rsidR="00D721EA" w:rsidRPr="00C04077" w:rsidRDefault="00D721EA" w:rsidP="00D721EA">
            <w:pPr>
              <w:pStyle w:val="Heading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515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C04077" w:rsidRDefault="00D721EA" w:rsidP="00D721EA">
            <w:pPr>
              <w:pStyle w:val="Heading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A64AB0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  <w:u w:val="none"/>
              </w:rPr>
              <w:t xml:space="preserve">1. </w:t>
            </w:r>
            <w:r w:rsidRPr="00A64AB0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62DBB5AB" w14:textId="77777777" w:rsidR="00D721EA" w:rsidRPr="00802A93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802A93">
              <w:rPr>
                <w:sz w:val="28"/>
                <w:szCs w:val="28"/>
                <w:cs/>
              </w:rPr>
              <w:t xml:space="preserve">ดูหมายเหตุ  </w:t>
            </w:r>
            <w:r w:rsidR="00F930DA" w:rsidRPr="00BA26FF">
              <w:rPr>
                <w:sz w:val="28"/>
                <w:szCs w:val="28"/>
              </w:rPr>
              <w:t>9</w:t>
            </w:r>
          </w:p>
        </w:tc>
      </w:tr>
      <w:tr w:rsidR="00D721EA" w:rsidRPr="00C04077" w14:paraId="1437C725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10123533" w14:textId="77777777" w:rsidR="00D721EA" w:rsidRPr="00C04077" w:rsidRDefault="00F04327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21EA" w:rsidRPr="00C04077">
              <w:rPr>
                <w:sz w:val="28"/>
                <w:szCs w:val="28"/>
              </w:rPr>
              <w:t xml:space="preserve">. </w:t>
            </w:r>
            <w:r w:rsidR="00D721EA"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D721EA" w:rsidRPr="00C04077" w14:paraId="5FD61EA1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3ADF9DA0" w14:textId="77777777"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="00F04327">
              <w:rPr>
                <w:sz w:val="28"/>
                <w:szCs w:val="28"/>
              </w:rPr>
              <w:t>2</w:t>
            </w:r>
            <w:r w:rsidRPr="00C04077">
              <w:rPr>
                <w:sz w:val="28"/>
                <w:szCs w:val="28"/>
              </w:rPr>
              <w:t xml:space="preserve">.1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F60041">
              <w:rPr>
                <w:sz w:val="28"/>
                <w:szCs w:val="28"/>
                <w:cs/>
              </w:rPr>
              <w:t xml:space="preserve">บริษัท มาลีนนท์ ทาวเวอร์ </w:t>
            </w:r>
            <w:r w:rsidRPr="00C04077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3461EA85" w14:textId="77777777"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="00F04327">
              <w:rPr>
                <w:sz w:val="28"/>
                <w:szCs w:val="28"/>
              </w:rPr>
              <w:t>2</w:t>
            </w:r>
            <w:r w:rsidRPr="00C04077">
              <w:rPr>
                <w:sz w:val="28"/>
                <w:szCs w:val="28"/>
              </w:rPr>
              <w:t xml:space="preserve">.2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14:paraId="0021DE0D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691ED8D1" w14:textId="77777777" w:rsidR="00D721EA" w:rsidRPr="00C04077" w:rsidRDefault="00F04327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</w:t>
            </w:r>
            <w:r w:rsidR="00D721EA" w:rsidRPr="00C04077">
              <w:rPr>
                <w:sz w:val="28"/>
                <w:szCs w:val="28"/>
              </w:rPr>
              <w:t xml:space="preserve">.3 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D721EA" w:rsidRPr="00C04077">
              <w:rPr>
                <w:sz w:val="28"/>
                <w:szCs w:val="28"/>
                <w:cs/>
              </w:rPr>
              <w:t>บริษัท เวฟ เอ็นเตอร์เทนเมนท์ 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5F70A975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21EA" w:rsidRPr="00C04077" w14:paraId="0F6DDC26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2E504575" w14:textId="77777777" w:rsidR="00D721EA" w:rsidRPr="00C04077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58855DD7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</w:p>
        </w:tc>
      </w:tr>
      <w:tr w:rsidR="00D721EA" w:rsidRPr="00C04077" w14:paraId="789A9591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04A34585" w14:textId="77777777" w:rsidR="00D721EA" w:rsidRPr="00C04077" w:rsidRDefault="00F04327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</w:t>
            </w:r>
            <w:r w:rsidR="008E690C">
              <w:rPr>
                <w:sz w:val="28"/>
                <w:szCs w:val="28"/>
              </w:rPr>
              <w:t xml:space="preserve">.4   </w:t>
            </w:r>
            <w:r w:rsidR="00D721EA">
              <w:rPr>
                <w:rFonts w:hint="cs"/>
                <w:sz w:val="28"/>
                <w:szCs w:val="28"/>
                <w:cs/>
              </w:rPr>
              <w:t>บริษัท เมืองทองการก่อสร้าง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06AEBD23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14:paraId="387AEC39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5D68E22C" w14:textId="77777777" w:rsidR="00D721EA" w:rsidRDefault="00F04327" w:rsidP="00D721EA">
            <w:pPr>
              <w:tabs>
                <w:tab w:val="left" w:pos="0"/>
                <w:tab w:val="left" w:pos="252"/>
                <w:tab w:val="left" w:pos="638"/>
                <w:tab w:val="left" w:pos="900"/>
                <w:tab w:val="left" w:pos="1440"/>
              </w:tabs>
              <w:ind w:right="-250" w:firstLine="2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55250">
              <w:rPr>
                <w:sz w:val="28"/>
                <w:szCs w:val="28"/>
              </w:rPr>
              <w:t>.5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 บริษัท แอดวานซ์ ไวร์เลส เน็ทเวอร์ค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1BB98DA0" w14:textId="77777777"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  <w:r w:rsidR="00F04327" w:rsidRPr="00F04327">
              <w:rPr>
                <w:sz w:val="28"/>
                <w:szCs w:val="28"/>
                <w:cs/>
              </w:rPr>
              <w:t xml:space="preserve"> (จนถึง </w:t>
            </w:r>
            <w:r w:rsidR="00A414D0">
              <w:rPr>
                <w:sz w:val="28"/>
                <w:szCs w:val="28"/>
              </w:rPr>
              <w:t>25</w:t>
            </w:r>
            <w:r w:rsidR="00F04327" w:rsidRPr="00F04327">
              <w:rPr>
                <w:sz w:val="28"/>
                <w:szCs w:val="28"/>
                <w:cs/>
              </w:rPr>
              <w:t xml:space="preserve"> ตุลาคม </w:t>
            </w:r>
            <w:r w:rsidR="00A414D0">
              <w:rPr>
                <w:sz w:val="28"/>
                <w:szCs w:val="28"/>
              </w:rPr>
              <w:t>2564</w:t>
            </w:r>
            <w:r w:rsidR="00F04327" w:rsidRPr="00F04327">
              <w:rPr>
                <w:sz w:val="28"/>
                <w:szCs w:val="28"/>
                <w:cs/>
              </w:rPr>
              <w:t>)</w:t>
            </w:r>
          </w:p>
        </w:tc>
      </w:tr>
      <w:tr w:rsidR="00D721EA" w:rsidRPr="00C04077" w14:paraId="35058BD1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14:paraId="5EC509EB" w14:textId="77777777" w:rsidR="00D721EA" w:rsidRDefault="00F04327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</w:t>
            </w:r>
            <w:r w:rsidR="00E55250">
              <w:rPr>
                <w:sz w:val="28"/>
                <w:szCs w:val="28"/>
              </w:rPr>
              <w:t>.6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 บริษัท ไอร่า แคปปิตอล</w:t>
            </w:r>
            <w:r w:rsidR="00D721EA">
              <w:rPr>
                <w:sz w:val="28"/>
                <w:szCs w:val="28"/>
              </w:rPr>
              <w:t xml:space="preserve"> </w:t>
            </w:r>
            <w:r w:rsidR="00D721EA">
              <w:rPr>
                <w:rFonts w:hint="cs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481A5396" w14:textId="77777777"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3A252D">
              <w:rPr>
                <w:sz w:val="28"/>
                <w:szCs w:val="28"/>
                <w:cs/>
              </w:rPr>
              <w:t>มีผู้ถือหุ้น</w:t>
            </w:r>
            <w:r>
              <w:rPr>
                <w:rFonts w:hint="cs"/>
                <w:sz w:val="28"/>
                <w:szCs w:val="28"/>
                <w:cs/>
              </w:rPr>
              <w:t>ร่วมกัน</w:t>
            </w:r>
          </w:p>
        </w:tc>
      </w:tr>
      <w:tr w:rsidR="00D721EA" w:rsidRPr="00C04077" w14:paraId="2046F8DF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14:paraId="30D1A11A" w14:textId="77777777" w:rsidR="00D721EA" w:rsidRPr="003A252D" w:rsidRDefault="00D721EA" w:rsidP="00150F1D">
            <w:pPr>
              <w:tabs>
                <w:tab w:val="left" w:pos="0"/>
                <w:tab w:val="left" w:pos="252"/>
                <w:tab w:val="left" w:pos="648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</w:rPr>
            </w:pPr>
            <w:r w:rsidRPr="003A252D">
              <w:rPr>
                <w:sz w:val="28"/>
                <w:szCs w:val="28"/>
                <w:cs/>
              </w:rPr>
              <w:t xml:space="preserve">      </w:t>
            </w:r>
            <w:r w:rsidR="00150F1D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3A252D">
              <w:rPr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751E238E" w14:textId="77777777"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D721EA" w:rsidRPr="00C04077" w14:paraId="628F4586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14:paraId="5DC64745" w14:textId="77777777" w:rsidR="00D721EA" w:rsidRPr="003A252D" w:rsidRDefault="00F04327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21EA">
              <w:rPr>
                <w:sz w:val="28"/>
                <w:szCs w:val="28"/>
              </w:rPr>
              <w:t xml:space="preserve">.7 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D721EA">
              <w:rPr>
                <w:sz w:val="28"/>
                <w:szCs w:val="28"/>
                <w:cs/>
              </w:rPr>
              <w:t>บริษัท จี</w:t>
            </w:r>
            <w:r w:rsidR="00D721EA">
              <w:rPr>
                <w:rFonts w:hint="cs"/>
                <w:sz w:val="28"/>
                <w:szCs w:val="28"/>
                <w:cs/>
              </w:rPr>
              <w:t xml:space="preserve">เอ็มเอ็ม </w:t>
            </w:r>
            <w:r w:rsidR="00D721EA" w:rsidRPr="0092353B">
              <w:rPr>
                <w:sz w:val="28"/>
                <w:szCs w:val="28"/>
                <w:cs/>
              </w:rPr>
              <w:t xml:space="preserve">แกรมมี่ จำกัด (มหาชน)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92353B">
              <w:rPr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14:paraId="2D6B2176" w14:textId="77777777" w:rsidR="00D721EA" w:rsidRPr="003A252D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2353B">
              <w:rPr>
                <w:sz w:val="28"/>
                <w:szCs w:val="28"/>
                <w:cs/>
              </w:rPr>
              <w:t xml:space="preserve">และบริษัทย่อย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27639B" w:rsidRPr="00C04077" w14:paraId="0EDD0C20" w14:textId="77777777" w:rsidTr="003B5221">
        <w:trPr>
          <w:trHeight w:val="260"/>
        </w:trPr>
        <w:tc>
          <w:tcPr>
            <w:tcW w:w="4234" w:type="dxa"/>
            <w:tcBorders>
              <w:top w:val="nil"/>
              <w:bottom w:val="single" w:sz="4" w:space="0" w:color="auto"/>
            </w:tcBorders>
          </w:tcPr>
          <w:p w14:paraId="7D8D0D0D" w14:textId="77777777" w:rsidR="0027639B" w:rsidRPr="00957217" w:rsidRDefault="00F04327" w:rsidP="0027639B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7639B" w:rsidRPr="00957217">
              <w:rPr>
                <w:sz w:val="28"/>
                <w:szCs w:val="28"/>
                <w:cs/>
              </w:rPr>
              <w:t xml:space="preserve">. </w:t>
            </w:r>
            <w:r w:rsidR="0027639B" w:rsidRPr="00957217">
              <w:rPr>
                <w:rFonts w:hint="cs"/>
                <w:sz w:val="28"/>
                <w:szCs w:val="28"/>
                <w:cs/>
              </w:rPr>
              <w:t>บุคคลที่</w:t>
            </w:r>
            <w:r w:rsidR="0027639B" w:rsidRPr="00957217">
              <w:rPr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5515" w:type="dxa"/>
            <w:tcBorders>
              <w:top w:val="nil"/>
              <w:bottom w:val="single" w:sz="4" w:space="0" w:color="auto"/>
            </w:tcBorders>
          </w:tcPr>
          <w:p w14:paraId="273A9E71" w14:textId="77777777" w:rsidR="0027639B" w:rsidRPr="00957217" w:rsidRDefault="0027639B" w:rsidP="0027639B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ญาติสนิทของ</w:t>
            </w:r>
            <w:r w:rsidRPr="00957217">
              <w:rPr>
                <w:rFonts w:hint="cs"/>
                <w:sz w:val="28"/>
                <w:szCs w:val="28"/>
                <w:cs/>
              </w:rPr>
              <w:t>กรรมการ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</w:p>
        </w:tc>
      </w:tr>
    </w:tbl>
    <w:p w14:paraId="5126EE82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5D98C49F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8BBE7F8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BBEF79F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182E897F" w14:textId="77777777"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C5D94FE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D29B588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0425F368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EF79DD2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C6E4E3E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EBC68E7" w14:textId="77777777"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D115197" w14:textId="77777777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2C73E872" w14:textId="77777777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75A9280A" w14:textId="77777777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75720489" w14:textId="77777777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224F42E" w14:textId="77777777" w:rsidR="00F04327" w:rsidRDefault="00F04327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EB85EA7" w14:textId="77777777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</w:t>
      </w:r>
      <w:r w:rsidR="00016F33">
        <w:rPr>
          <w:rFonts w:ascii="Angsana New" w:hAnsi="Angsana New" w:hint="cs"/>
          <w:cs/>
        </w:rPr>
        <w:t>บุคคลและ</w:t>
      </w:r>
      <w:r w:rsidRPr="00195ED5">
        <w:rPr>
          <w:rFonts w:ascii="Angsana New" w:hAnsi="Angsana New"/>
          <w:cs/>
        </w:rPr>
        <w:t>กิจการที่เกี่ยวข้องกันที่สำคัญ  มีดังนี้</w:t>
      </w:r>
    </w:p>
    <w:p w14:paraId="1214139F" w14:textId="77777777" w:rsidR="004F53FA" w:rsidRPr="00DE242A" w:rsidRDefault="00CC53B0" w:rsidP="00046E9E">
      <w:pPr>
        <w:spacing w:line="192" w:lineRule="auto"/>
        <w:ind w:left="7371" w:right="-57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362"/>
        <w:gridCol w:w="1362"/>
        <w:gridCol w:w="1362"/>
        <w:gridCol w:w="1362"/>
      </w:tblGrid>
      <w:tr w:rsidR="004F53FA" w:rsidRPr="00CD157D" w14:paraId="3A7F2668" w14:textId="77777777" w:rsidTr="00177BAD">
        <w:trPr>
          <w:cantSplit/>
          <w:trHeight w:val="340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7777777"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9397A" w:rsidRPr="00CD157D" w14:paraId="6051343B" w14:textId="77777777" w:rsidTr="00177BAD">
        <w:trPr>
          <w:cantSplit/>
          <w:trHeight w:val="340"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14:paraId="3AF12FFC" w14:textId="77777777" w:rsidR="00D9397A" w:rsidRPr="00797C00" w:rsidRDefault="00D9397A" w:rsidP="00D9397A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14:paraId="51CAA5F8" w14:textId="77777777" w:rsidR="00D9397A" w:rsidRPr="00797C00" w:rsidRDefault="002F3CC1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9397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D9397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D9397A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D9397A">
              <w:rPr>
                <w:rFonts w:ascii="Angsana New" w:hAnsi="Angsana New"/>
                <w:sz w:val="30"/>
                <w:szCs w:val="30"/>
              </w:rPr>
              <w:t>256</w:t>
            </w:r>
            <w:r w:rsidR="001D0A0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14:paraId="664E099C" w14:textId="77777777" w:rsidR="00D9397A" w:rsidRPr="00A269FB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D0A0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14:paraId="5AD3A2CD" w14:textId="77777777" w:rsidR="00D9397A" w:rsidRPr="00797C00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</w:rPr>
              <w:t>3</w:t>
            </w:r>
            <w:r w:rsidR="002F3CC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3CC1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2F3CC1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D0A0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14:paraId="0419795A" w14:textId="77777777" w:rsidR="00D9397A" w:rsidRPr="00A269FB" w:rsidRDefault="00D9397A" w:rsidP="00D9397A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D0A0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172E3" w:rsidRPr="00CD157D" w14:paraId="051A48AB" w14:textId="77777777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8172E3" w:rsidRPr="00D415F3" w:rsidRDefault="00F961F6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="008172E3"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="008172E3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และลูก</w:t>
            </w:r>
            <w:r w:rsidR="00956074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หนี้</w:t>
            </w:r>
            <w:r w:rsidR="00A13222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หมุนเวียน</w:t>
            </w:r>
            <w:r w:rsidR="008172E3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อื่น (หมายเหตุ </w:t>
            </w:r>
            <w:r w:rsidR="00DF424C"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="008172E3"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8172E3" w:rsidRPr="00FA4C03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8172E3" w:rsidRPr="00797C00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8172E3" w:rsidRPr="00D9397A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8172E3" w:rsidRPr="00797C00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A43" w:rsidRPr="00907C28" w14:paraId="3EC040D9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2736E" w14:textId="77777777" w:rsidR="00E96A43" w:rsidRPr="00D415F3" w:rsidRDefault="00E96A43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F31C5A" w14:textId="77777777" w:rsidR="00E96A43" w:rsidRPr="00095FBD" w:rsidRDefault="00E96A43" w:rsidP="0085502B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9376EB" w14:textId="77777777" w:rsidR="00E96A43" w:rsidRPr="00095FBD" w:rsidRDefault="00E96A43" w:rsidP="000E5F88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46077D" w14:textId="77777777" w:rsidR="00E96A43" w:rsidRPr="00095FBD" w:rsidRDefault="00E96A43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9A1262" w14:textId="77777777" w:rsidR="00E96A43" w:rsidRPr="00486BF6" w:rsidRDefault="00E96A43" w:rsidP="000E5F88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5502B" w:rsidRPr="00907C28" w14:paraId="259ADECA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96C" w14:textId="77777777" w:rsidR="0085502B" w:rsidRPr="00D415F3" w:rsidRDefault="0085502B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9FEC736" w14:textId="77777777" w:rsidR="0085502B" w:rsidRPr="00095FBD" w:rsidRDefault="0085502B" w:rsidP="0085502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D2993" w14:textId="77777777" w:rsidR="0085502B" w:rsidRPr="00095FBD" w:rsidRDefault="0085502B" w:rsidP="000E5F8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5A0C6C5" w14:textId="77777777" w:rsidR="0085502B" w:rsidRPr="00095FBD" w:rsidRDefault="0072569D" w:rsidP="0098622E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2,</w:t>
            </w:r>
            <w:r w:rsidR="00B7618D" w:rsidRPr="00095FBD">
              <w:rPr>
                <w:sz w:val="30"/>
                <w:szCs w:val="30"/>
              </w:rPr>
              <w:t>670,712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F6294A" w14:textId="77777777" w:rsidR="0085502B" w:rsidRPr="00486BF6" w:rsidRDefault="00D90A07" w:rsidP="000E5F8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</w:t>
            </w:r>
            <w:r w:rsidR="001D0A03">
              <w:rPr>
                <w:rFonts w:hint="cs"/>
                <w:sz w:val="30"/>
                <w:szCs w:val="30"/>
                <w:cs/>
              </w:rPr>
              <w:t>380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="001D0A03">
              <w:rPr>
                <w:rFonts w:hint="cs"/>
                <w:sz w:val="30"/>
                <w:szCs w:val="30"/>
                <w:cs/>
              </w:rPr>
              <w:t>60</w:t>
            </w:r>
            <w:r w:rsidR="00046E9E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72569D" w:rsidRPr="00CD157D" w14:paraId="47840A00" w14:textId="77777777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BC3B" w14:textId="77777777" w:rsidR="0072569D" w:rsidRPr="00D415F3" w:rsidRDefault="0072569D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7EFCE6" w14:textId="77777777" w:rsidR="0072569D" w:rsidRPr="00095FBD" w:rsidRDefault="00780EF1" w:rsidP="00D82E64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</w:t>
            </w:r>
            <w:r w:rsidR="00B7618D" w:rsidRPr="00095FBD">
              <w:rPr>
                <w:sz w:val="30"/>
                <w:szCs w:val="30"/>
              </w:rPr>
              <w:t>8,793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B8D8BF" w14:textId="77777777" w:rsidR="0072569D" w:rsidRPr="00095FBD" w:rsidRDefault="005E598E" w:rsidP="0044275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21</w:t>
            </w:r>
            <w:r w:rsidR="0072569D" w:rsidRPr="00095FBD">
              <w:rPr>
                <w:rFonts w:hint="cs"/>
                <w:sz w:val="30"/>
                <w:szCs w:val="30"/>
                <w:cs/>
              </w:rPr>
              <w:t>,</w:t>
            </w:r>
            <w:r w:rsidRPr="00095FBD">
              <w:rPr>
                <w:rFonts w:hint="cs"/>
                <w:sz w:val="30"/>
                <w:szCs w:val="30"/>
                <w:cs/>
              </w:rPr>
              <w:t>42</w:t>
            </w:r>
            <w:r w:rsidR="0072569D" w:rsidRPr="00095FBD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00562" w14:textId="77777777" w:rsidR="0072569D" w:rsidRPr="00095FBD" w:rsidRDefault="00B7618D" w:rsidP="00B7618D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BB4CF4" w14:textId="77777777" w:rsidR="0072569D" w:rsidRPr="00486BF6" w:rsidRDefault="001D0A03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24</w:t>
            </w:r>
          </w:p>
        </w:tc>
      </w:tr>
      <w:tr w:rsidR="005E598E" w:rsidRPr="00CD157D" w14:paraId="55F84B8E" w14:textId="77777777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08847" w14:textId="77777777" w:rsidR="005E598E" w:rsidRPr="00D415F3" w:rsidRDefault="005E598E" w:rsidP="005E598E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0F8E34E" w14:textId="77777777" w:rsidR="005E598E" w:rsidRPr="00095FBD" w:rsidRDefault="00B7618D" w:rsidP="005E598E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18,793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52D89" w14:textId="77777777" w:rsidR="005E598E" w:rsidRPr="00095FBD" w:rsidRDefault="005E598E" w:rsidP="005E598E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21,424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E20A088" w14:textId="77777777" w:rsidR="005E598E" w:rsidRPr="00095FBD" w:rsidRDefault="00B7618D" w:rsidP="005E598E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2,670,712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B7159" w14:textId="77777777" w:rsidR="005E598E" w:rsidRPr="00486BF6" w:rsidRDefault="005E598E" w:rsidP="005E598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2,380,630</w:t>
            </w:r>
          </w:p>
        </w:tc>
      </w:tr>
      <w:tr w:rsidR="001D6B36" w:rsidRPr="00CD157D" w14:paraId="3297221B" w14:textId="77777777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779E7" w14:textId="77777777" w:rsidR="001D6B36" w:rsidRPr="00D415F3" w:rsidRDefault="001D6B36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F8C5B4C" w14:textId="77777777" w:rsidR="001D6B36" w:rsidRPr="00095FBD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6975E48" w14:textId="77777777" w:rsidR="001D6B36" w:rsidRPr="00095FBD" w:rsidRDefault="001D6B36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08CAAC" w14:textId="77777777" w:rsidR="001D6B36" w:rsidRPr="00095FBD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453EC25" w14:textId="77777777" w:rsidR="001D6B36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80EAE" w:rsidRPr="00CD157D" w14:paraId="5BEC09F9" w14:textId="77777777" w:rsidTr="0063258F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43767" w14:textId="77777777" w:rsidR="00980EAE" w:rsidRPr="00D415F3" w:rsidRDefault="00980EAE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BCE6334" w14:textId="77777777" w:rsidR="00980EAE" w:rsidRPr="00095FBD" w:rsidRDefault="00980EAE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95FB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C0943C" w14:textId="77777777" w:rsidR="00980EAE" w:rsidRPr="00095FBD" w:rsidRDefault="00980EAE" w:rsidP="001D6B3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203B38B" w14:textId="77777777" w:rsidR="00980EAE" w:rsidRPr="00095FBD" w:rsidRDefault="00B7618D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35,726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0B84A2" w14:textId="77777777" w:rsidR="00980EAE" w:rsidRPr="00486BF6" w:rsidRDefault="00733C52" w:rsidP="001D6B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115</w:t>
            </w:r>
            <w:r w:rsidR="00980EAE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017</w:t>
            </w:r>
          </w:p>
        </w:tc>
      </w:tr>
      <w:tr w:rsidR="008720E0" w:rsidRPr="00CD157D" w14:paraId="020E8786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78E78" w14:textId="77777777" w:rsidR="008720E0" w:rsidRPr="00D415F3" w:rsidRDefault="008720E0" w:rsidP="008720E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31527C" w14:textId="77777777" w:rsidR="008720E0" w:rsidRPr="00095FBD" w:rsidRDefault="00B7618D" w:rsidP="008720E0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18,793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361E11" w14:textId="77777777" w:rsidR="008720E0" w:rsidRPr="00095FBD" w:rsidRDefault="008720E0" w:rsidP="008720E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21,424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2C1C6F" w14:textId="77777777" w:rsidR="008720E0" w:rsidRPr="00095FBD" w:rsidRDefault="00B7618D" w:rsidP="008720E0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2,706,438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4BB93F" w14:textId="77777777" w:rsidR="008720E0" w:rsidRPr="00486BF6" w:rsidRDefault="008720E0" w:rsidP="008720E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</w:t>
            </w:r>
            <w:r>
              <w:rPr>
                <w:rFonts w:hint="cs"/>
                <w:sz w:val="30"/>
                <w:szCs w:val="30"/>
                <w:cs/>
              </w:rPr>
              <w:t>495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64</w:t>
            </w:r>
            <w:r>
              <w:rPr>
                <w:sz w:val="30"/>
                <w:szCs w:val="30"/>
              </w:rPr>
              <w:t>7</w:t>
            </w:r>
          </w:p>
        </w:tc>
      </w:tr>
      <w:tr w:rsidR="001D6B36" w:rsidRPr="00CD157D" w14:paraId="32B6E6DB" w14:textId="77777777" w:rsidTr="00177BAD">
        <w:trPr>
          <w:cantSplit/>
          <w:trHeight w:val="374"/>
        </w:trPr>
        <w:tc>
          <w:tcPr>
            <w:tcW w:w="4253" w:type="dxa"/>
            <w:tcBorders>
              <w:bottom w:val="nil"/>
            </w:tcBorders>
            <w:vAlign w:val="center"/>
          </w:tcPr>
          <w:p w14:paraId="0271C6CC" w14:textId="77777777" w:rsidR="001D6B36" w:rsidRPr="00D415F3" w:rsidRDefault="001D6B36" w:rsidP="00A23846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 w:rsidRPr="00D415F3">
              <w:rPr>
                <w:rFonts w:ascii="Angsana New" w:hAnsi="Angsana New"/>
                <w:sz w:val="30"/>
                <w:szCs w:val="30"/>
              </w:rPr>
              <w:t>6</w:t>
            </w:r>
            <w:r w:rsidRPr="00D415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14:paraId="61E42C8B" w14:textId="77777777" w:rsidR="001D6B36" w:rsidRPr="00095FBD" w:rsidRDefault="001D6B36" w:rsidP="00443E02">
            <w:pPr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14:paraId="098DB653" w14:textId="77777777" w:rsidR="001D6B36" w:rsidRPr="00095FBD" w:rsidRDefault="001D6B36" w:rsidP="00443E02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14:paraId="1C983438" w14:textId="77777777" w:rsidR="001D6B36" w:rsidRPr="00095FBD" w:rsidRDefault="001D6B36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14:paraId="16180650" w14:textId="77777777" w:rsidR="001D6B36" w:rsidRPr="00780EF1" w:rsidRDefault="001D6B36" w:rsidP="00443E02">
            <w:pPr>
              <w:ind w:left="-108" w:right="228"/>
              <w:jc w:val="right"/>
              <w:rPr>
                <w:color w:val="FF0000"/>
                <w:sz w:val="30"/>
                <w:szCs w:val="30"/>
              </w:rPr>
            </w:pPr>
          </w:p>
        </w:tc>
      </w:tr>
      <w:tr w:rsidR="00D03FC7" w:rsidRPr="00CD157D" w14:paraId="283034DF" w14:textId="77777777" w:rsidTr="000E3A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77777777" w:rsidR="00D03FC7" w:rsidRPr="00D415F3" w:rsidRDefault="00D03FC7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331317" w14:textId="77777777" w:rsidR="00D03FC7" w:rsidRPr="00095FBD" w:rsidRDefault="00D03FC7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95FB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702ACE" w14:textId="77777777" w:rsidR="00D03FC7" w:rsidRPr="00095FBD" w:rsidRDefault="00D03FC7" w:rsidP="0034208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26E553" w14:textId="77777777" w:rsidR="00D03FC7" w:rsidRPr="00095FBD" w:rsidRDefault="00B7618D" w:rsidP="00AC08BD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2,824,085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385560" w14:textId="77777777" w:rsidR="00D03FC7" w:rsidRPr="00780EF1" w:rsidRDefault="00D03FC7" w:rsidP="0017645F">
            <w:pPr>
              <w:ind w:right="139"/>
              <w:jc w:val="right"/>
              <w:rPr>
                <w:sz w:val="30"/>
                <w:szCs w:val="30"/>
              </w:rPr>
            </w:pPr>
            <w:r w:rsidRPr="00780EF1">
              <w:rPr>
                <w:sz w:val="30"/>
                <w:szCs w:val="30"/>
              </w:rPr>
              <w:t>4,</w:t>
            </w:r>
            <w:r w:rsidR="008720E0" w:rsidRPr="00780EF1">
              <w:rPr>
                <w:rFonts w:hint="cs"/>
                <w:sz w:val="30"/>
                <w:szCs w:val="30"/>
                <w:cs/>
              </w:rPr>
              <w:t>803</w:t>
            </w:r>
            <w:r w:rsidRPr="00780EF1">
              <w:rPr>
                <w:sz w:val="30"/>
                <w:szCs w:val="30"/>
              </w:rPr>
              <w:t>,</w:t>
            </w:r>
            <w:r w:rsidR="008720E0" w:rsidRPr="00780EF1">
              <w:rPr>
                <w:rFonts w:hint="cs"/>
                <w:sz w:val="30"/>
                <w:szCs w:val="30"/>
                <w:cs/>
              </w:rPr>
              <w:t>248</w:t>
            </w:r>
          </w:p>
        </w:tc>
      </w:tr>
      <w:tr w:rsidR="000E3AAD" w:rsidRPr="00CD157D" w14:paraId="49E78B87" w14:textId="77777777" w:rsidTr="000E3A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5C690AA7" w14:textId="77777777" w:rsidR="000E3AAD" w:rsidRPr="00D415F3" w:rsidRDefault="000F2E2D" w:rsidP="000E3AA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>3</w:t>
            </w:r>
            <w:r w:rsidR="000E3AAD" w:rsidRPr="00D415F3">
              <w:rPr>
                <w:rFonts w:ascii="Angsana New" w:hAnsi="Angsana New" w:hint="cs"/>
                <w:sz w:val="30"/>
                <w:szCs w:val="30"/>
                <w:cs/>
              </w:rPr>
              <w:t>. ขายยานพาหนะ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44CA98FC" w14:textId="77777777" w:rsidR="000E3AAD" w:rsidRPr="00095FB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14:paraId="2B5BE01A" w14:textId="77777777" w:rsidR="000E3AAD" w:rsidRPr="00095FB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EB11624" w14:textId="77777777" w:rsidR="000E3AAD" w:rsidRPr="00095FB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14:paraId="6AAB54F8" w14:textId="77777777" w:rsidR="000E3AA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780EF1" w:rsidRPr="00CD157D" w14:paraId="28F08600" w14:textId="77777777" w:rsidTr="00131C12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52E0A74A" w14:textId="77777777" w:rsidR="00780EF1" w:rsidRPr="00D415F3" w:rsidRDefault="00780EF1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ุคคลที่เกี่ยวข้องกัน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F7E9548" w14:textId="77777777" w:rsidR="00780EF1" w:rsidRPr="00095FBD" w:rsidRDefault="00780EF1" w:rsidP="00780EF1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631A501" w14:textId="77777777" w:rsidR="00780EF1" w:rsidRPr="00095FBD" w:rsidRDefault="00780EF1" w:rsidP="00780EF1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495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993D388" w14:textId="77777777" w:rsidR="00780EF1" w:rsidRPr="00095FBD" w:rsidRDefault="00780EF1" w:rsidP="00780EF1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726DCC6" w14:textId="77777777" w:rsidR="00780EF1" w:rsidRPr="0048493E" w:rsidRDefault="00780EF1" w:rsidP="00780EF1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</w:tr>
      <w:tr w:rsidR="000F2E2D" w:rsidRPr="00CD157D" w14:paraId="37602118" w14:textId="77777777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2E518166" w14:textId="77777777" w:rsidR="000F2E2D" w:rsidRPr="00D415F3" w:rsidRDefault="00D9397A" w:rsidP="0053045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>4</w:t>
            </w:r>
            <w:r w:rsidR="000F2E2D" w:rsidRPr="00D415F3">
              <w:rPr>
                <w:rFonts w:ascii="Angsana New" w:hAnsi="Angsana New" w:hint="cs"/>
                <w:sz w:val="30"/>
                <w:szCs w:val="30"/>
                <w:cs/>
              </w:rPr>
              <w:t xml:space="preserve">. สินทรัพย์สิทธิการใช้ </w:t>
            </w:r>
            <w:r w:rsidR="000F2E2D"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="000F2E2D"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10</w:t>
            </w:r>
            <w:r w:rsidR="000F2E2D" w:rsidRPr="00D415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</w:tcPr>
          <w:p w14:paraId="07DDDFE7" w14:textId="77777777" w:rsidR="000F2E2D" w:rsidRPr="00095FBD" w:rsidRDefault="000F2E2D" w:rsidP="005304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</w:tcPr>
          <w:p w14:paraId="65E35D15" w14:textId="77777777" w:rsidR="000F2E2D" w:rsidRPr="00095FBD" w:rsidRDefault="000F2E2D" w:rsidP="005304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E76E95C" w14:textId="77777777" w:rsidR="000F2E2D" w:rsidRPr="00095FBD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center"/>
          </w:tcPr>
          <w:p w14:paraId="12E35C7F" w14:textId="77777777" w:rsidR="000F2E2D" w:rsidRPr="00527D0C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0F2E2D" w:rsidRPr="00CD157D" w14:paraId="05CC1350" w14:textId="77777777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77777777" w:rsidR="000F2E2D" w:rsidRPr="00EF17BF" w:rsidRDefault="000F2E2D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77777777" w:rsidR="000F2E2D" w:rsidRPr="00095FBD" w:rsidRDefault="00B7618D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371,906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14:paraId="6D78682C" w14:textId="77777777" w:rsidR="000F2E2D" w:rsidRPr="00095FBD" w:rsidRDefault="008720E0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20</w:t>
            </w:r>
            <w:r w:rsidR="000F2E2D" w:rsidRPr="00095FBD">
              <w:rPr>
                <w:sz w:val="30"/>
                <w:szCs w:val="30"/>
              </w:rPr>
              <w:t>,</w:t>
            </w:r>
            <w:r w:rsidRPr="00095FBD">
              <w:rPr>
                <w:rFonts w:hint="cs"/>
                <w:sz w:val="30"/>
                <w:szCs w:val="30"/>
                <w:cs/>
              </w:rPr>
              <w:t>019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77777777" w:rsidR="000F2E2D" w:rsidRPr="00095FBD" w:rsidRDefault="00B7618D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142,066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14:paraId="49FCE438" w14:textId="77777777" w:rsidR="000F2E2D" w:rsidRPr="00527D0C" w:rsidRDefault="008720E0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527D0C">
              <w:rPr>
                <w:rFonts w:hint="cs"/>
                <w:sz w:val="30"/>
                <w:szCs w:val="30"/>
                <w:cs/>
              </w:rPr>
              <w:t>8</w:t>
            </w:r>
            <w:r w:rsidR="000F2E2D" w:rsidRPr="00527D0C">
              <w:rPr>
                <w:sz w:val="30"/>
                <w:szCs w:val="30"/>
              </w:rPr>
              <w:t>,</w:t>
            </w:r>
            <w:r w:rsidRPr="00527D0C">
              <w:rPr>
                <w:rFonts w:hint="cs"/>
                <w:sz w:val="30"/>
                <w:szCs w:val="30"/>
                <w:cs/>
              </w:rPr>
              <w:t>979</w:t>
            </w:r>
          </w:p>
        </w:tc>
      </w:tr>
      <w:tr w:rsidR="00496E54" w:rsidRPr="00CD157D" w14:paraId="6CCB5E34" w14:textId="77777777" w:rsidTr="00F878D1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77777777" w:rsidR="00496E54" w:rsidRDefault="00653529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96E5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496E54"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77777777" w:rsidR="00496E54" w:rsidRPr="00095FBD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7777777" w:rsidR="00496E54" w:rsidRPr="00095FBD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77777777" w:rsidR="00496E54" w:rsidRPr="00095FBD" w:rsidRDefault="00496E54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77777777" w:rsidR="00496E54" w:rsidRPr="00937F85" w:rsidRDefault="00496E54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14:paraId="46502040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77777777" w:rsidR="00F40321" w:rsidRPr="00EF17BF" w:rsidRDefault="00F40321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6E4B94C" w14:textId="77777777" w:rsidR="00F40321" w:rsidRPr="00095FBD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A55AFE" w14:textId="77777777" w:rsidR="00F40321" w:rsidRPr="00095FBD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77777777" w:rsidR="00F40321" w:rsidRPr="00095FBD" w:rsidRDefault="00F40321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4,250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77777777" w:rsidR="00F40321" w:rsidRPr="00937F85" w:rsidRDefault="00F40321" w:rsidP="00B061F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</w:tr>
      <w:tr w:rsidR="001D6B36" w:rsidRPr="00CD157D" w14:paraId="0041713C" w14:textId="77777777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77777777" w:rsidR="001D6B36" w:rsidRPr="00797C00" w:rsidRDefault="00653529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D6B36">
              <w:rPr>
                <w:rFonts w:ascii="Angsana New" w:hAnsi="Angsana New"/>
                <w:sz w:val="30"/>
                <w:szCs w:val="30"/>
              </w:rPr>
              <w:t>.</w:t>
            </w:r>
            <w:r w:rsidR="001D6B36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1D6B36" w:rsidRPr="00095FBD" w:rsidRDefault="001D6B36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1D6B36" w:rsidRPr="00095FBD" w:rsidRDefault="001D6B36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1D6B36" w:rsidRPr="00095FBD" w:rsidRDefault="001D6B36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1D6B36" w:rsidRPr="00937F85" w:rsidRDefault="001D6B36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14:paraId="31443627" w14:textId="77777777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F40321" w:rsidRPr="00EF17BF" w:rsidRDefault="00F40321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77777777" w:rsidR="00F40321" w:rsidRPr="00095FBD" w:rsidRDefault="0063258F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3</w:t>
            </w:r>
            <w:r w:rsidR="00B7618D" w:rsidRPr="00095FBD">
              <w:rPr>
                <w:sz w:val="30"/>
                <w:szCs w:val="30"/>
              </w:rPr>
              <w:t>5,482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77777777" w:rsidR="00F40321" w:rsidRPr="00095FBD" w:rsidRDefault="00F40321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3</w:t>
            </w:r>
            <w:r w:rsidR="00653529" w:rsidRPr="00095FBD">
              <w:rPr>
                <w:rFonts w:hint="cs"/>
                <w:sz w:val="30"/>
                <w:szCs w:val="30"/>
                <w:cs/>
              </w:rPr>
              <w:t>4</w:t>
            </w:r>
            <w:r w:rsidRPr="00095FBD">
              <w:rPr>
                <w:sz w:val="30"/>
                <w:szCs w:val="30"/>
              </w:rPr>
              <w:t>,</w:t>
            </w:r>
            <w:r w:rsidR="00653529" w:rsidRPr="00095FBD">
              <w:rPr>
                <w:rFonts w:hint="cs"/>
                <w:sz w:val="30"/>
                <w:szCs w:val="30"/>
                <w:cs/>
              </w:rPr>
              <w:t>041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77777777" w:rsidR="00F40321" w:rsidRPr="00095FBD" w:rsidRDefault="007F55C5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14,9</w:t>
            </w:r>
            <w:r w:rsidR="00B7618D" w:rsidRPr="00095FBD">
              <w:rPr>
                <w:sz w:val="30"/>
                <w:szCs w:val="30"/>
              </w:rPr>
              <w:t>39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77777777" w:rsidR="00F40321" w:rsidRPr="00486BF6" w:rsidRDefault="00F40321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 w:rsidR="00653529">
              <w:rPr>
                <w:rFonts w:hint="cs"/>
                <w:sz w:val="30"/>
                <w:szCs w:val="30"/>
                <w:cs/>
              </w:rPr>
              <w:t>4</w:t>
            </w:r>
            <w:r w:rsidRPr="00486BF6">
              <w:rPr>
                <w:sz w:val="30"/>
                <w:szCs w:val="30"/>
              </w:rPr>
              <w:t>,</w:t>
            </w:r>
            <w:r w:rsidR="00653529">
              <w:rPr>
                <w:rFonts w:hint="cs"/>
                <w:sz w:val="30"/>
                <w:szCs w:val="30"/>
                <w:cs/>
              </w:rPr>
              <w:t>993</w:t>
            </w:r>
          </w:p>
        </w:tc>
      </w:tr>
      <w:tr w:rsidR="00187A2F" w:rsidRPr="00CD157D" w14:paraId="76808A61" w14:textId="77777777" w:rsidTr="005C1E69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14:paraId="20DE4F7C" w14:textId="77777777" w:rsidR="00187A2F" w:rsidRPr="004600B8" w:rsidRDefault="00653529" w:rsidP="00187A2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87A2F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187A2F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187A2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9C0F4F" w14:textId="77777777" w:rsidR="00187A2F" w:rsidRPr="00095FBD" w:rsidRDefault="00187A2F" w:rsidP="00187A2F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D03F335" w14:textId="77777777" w:rsidR="00187A2F" w:rsidRPr="00095FBD" w:rsidRDefault="00187A2F" w:rsidP="00187A2F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B962A39" w14:textId="77777777" w:rsidR="00187A2F" w:rsidRPr="00095FBD" w:rsidRDefault="00187A2F" w:rsidP="00187A2F">
            <w:pPr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ADE8AD2" w14:textId="77777777" w:rsidR="00187A2F" w:rsidRPr="00A23846" w:rsidRDefault="00187A2F" w:rsidP="00187A2F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5C5" w:rsidRPr="00CD157D" w14:paraId="6C1EC87D" w14:textId="77777777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3C49A140" w14:textId="77777777" w:rsidR="007F55C5" w:rsidRPr="004600B8" w:rsidRDefault="007F55C5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FBBF162" w14:textId="77777777" w:rsidR="007F55C5" w:rsidRPr="00095FBD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14:paraId="18283457" w14:textId="77777777" w:rsidR="007F55C5" w:rsidRPr="00095FBD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96CAB45" w14:textId="77777777" w:rsidR="007F55C5" w:rsidRPr="00095FBD" w:rsidRDefault="007F55C5" w:rsidP="007F55C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14:paraId="38F362B7" w14:textId="77777777" w:rsidR="007F55C5" w:rsidRPr="00746F42" w:rsidRDefault="00653529" w:rsidP="00187A2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</w:t>
            </w:r>
          </w:p>
        </w:tc>
      </w:tr>
      <w:tr w:rsidR="00187A2F" w:rsidRPr="00CD157D" w14:paraId="54F26B99" w14:textId="77777777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73FE6495" w14:textId="77777777" w:rsidR="00187A2F" w:rsidRPr="00EF17BF" w:rsidRDefault="00187A2F" w:rsidP="003D58B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65AE08" w14:textId="77777777" w:rsidR="00187A2F" w:rsidRPr="00095FBD" w:rsidRDefault="00B7618D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10,497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D20CCC" w14:textId="77777777" w:rsidR="00187A2F" w:rsidRPr="00095FBD" w:rsidRDefault="00653529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3</w:t>
            </w:r>
            <w:r w:rsidRPr="00095FBD">
              <w:rPr>
                <w:sz w:val="30"/>
                <w:szCs w:val="30"/>
              </w:rPr>
              <w:t>,842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941C82C" w14:textId="77777777" w:rsidR="00187A2F" w:rsidRPr="00095FBD" w:rsidRDefault="00B7618D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572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A9320F" w14:textId="77777777" w:rsidR="00187A2F" w:rsidRPr="00746F42" w:rsidRDefault="00653529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628</w:t>
            </w:r>
          </w:p>
        </w:tc>
      </w:tr>
      <w:tr w:rsidR="00653529" w:rsidRPr="00CD157D" w14:paraId="2D9BD07A" w14:textId="77777777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7316BA0D" w14:textId="77777777" w:rsidR="00653529" w:rsidRPr="008F34B9" w:rsidRDefault="00653529" w:rsidP="00653529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9EC6D06" w14:textId="77777777" w:rsidR="00653529" w:rsidRPr="00095FBD" w:rsidRDefault="00B7618D" w:rsidP="00653529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10,497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E1F5307" w14:textId="77777777" w:rsidR="00653529" w:rsidRPr="00095FBD" w:rsidRDefault="00653529" w:rsidP="00653529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3</w:t>
            </w:r>
            <w:r w:rsidRPr="00095FBD">
              <w:rPr>
                <w:sz w:val="30"/>
                <w:szCs w:val="30"/>
              </w:rPr>
              <w:t>,842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C0F0D5" w14:textId="77777777" w:rsidR="00653529" w:rsidRPr="00095FBD" w:rsidRDefault="00B7618D" w:rsidP="00653529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572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E40B8D" w14:textId="77777777" w:rsidR="00653529" w:rsidRPr="00746F42" w:rsidRDefault="00653529" w:rsidP="00653529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693</w:t>
            </w:r>
          </w:p>
        </w:tc>
      </w:tr>
      <w:tr w:rsidR="00F33505" w:rsidRPr="00CD157D" w14:paraId="2F8EDE16" w14:textId="77777777" w:rsidTr="00F33505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14:paraId="4D99B142" w14:textId="77777777" w:rsidR="00F33505" w:rsidRPr="008F34B9" w:rsidRDefault="00F33505" w:rsidP="00F3350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ค่าใช้จ่า</w:t>
            </w:r>
            <w:r w:rsidR="00F930DA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C32221F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A53BD61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994FBF9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39328BE" w14:textId="77777777" w:rsidR="00F33505" w:rsidRDefault="00F33505" w:rsidP="00F33505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F33505" w:rsidRPr="00CD157D" w14:paraId="5FE73E78" w14:textId="77777777" w:rsidTr="00F33505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14:paraId="16EABC66" w14:textId="77777777" w:rsidR="00F33505" w:rsidRPr="008F34B9" w:rsidRDefault="00F33505" w:rsidP="00F3350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-</w:t>
            </w: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64A56B1" w14:textId="77777777" w:rsidR="00F33505" w:rsidRPr="00095FBD" w:rsidRDefault="00B7618D" w:rsidP="00B7618D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CECA2A3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17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2814FE" w14:textId="77777777" w:rsidR="00F33505" w:rsidRPr="00095FBD" w:rsidRDefault="00F33505" w:rsidP="00F3350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BA1C94" w14:textId="77777777" w:rsidR="00F33505" w:rsidRDefault="00F33505" w:rsidP="00F3350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03A86">
              <w:rPr>
                <w:sz w:val="30"/>
                <w:szCs w:val="30"/>
              </w:rPr>
              <w:t>-</w:t>
            </w:r>
          </w:p>
        </w:tc>
      </w:tr>
      <w:tr w:rsidR="00F33505" w:rsidRPr="004600B8" w14:paraId="6D9CE464" w14:textId="77777777" w:rsidTr="00EB19CD">
        <w:trPr>
          <w:cantSplit/>
          <w:trHeight w:hRule="exact" w:val="425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4603A" w14:textId="77777777" w:rsidR="00F33505" w:rsidRPr="000E3AAD" w:rsidRDefault="00F33505" w:rsidP="00F3350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DF1B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1B0E">
              <w:rPr>
                <w:rFonts w:ascii="Angsana New" w:hAnsi="Angsana New"/>
                <w:sz w:val="30"/>
                <w:szCs w:val="30"/>
              </w:rPr>
              <w:t>(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>หมาย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1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D415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FC7AB8" w14:textId="77777777" w:rsidR="00F33505" w:rsidRPr="00095FBD" w:rsidRDefault="00F33505" w:rsidP="00F335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FCC308" w14:textId="77777777" w:rsidR="00F33505" w:rsidRPr="00095FBD" w:rsidRDefault="00F33505" w:rsidP="00F335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BD2C9BE" w14:textId="77777777" w:rsidR="00F33505" w:rsidRPr="00095FBD" w:rsidRDefault="00F33505" w:rsidP="00F33505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09274EF" w14:textId="77777777" w:rsidR="00F33505" w:rsidRPr="00314667" w:rsidRDefault="00F33505" w:rsidP="00F3350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505" w:rsidRPr="004600B8" w14:paraId="0BE103A5" w14:textId="77777777" w:rsidTr="00EB19CD">
        <w:trPr>
          <w:cantSplit/>
          <w:trHeight w:hRule="exact" w:val="425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2BBED" w14:textId="77777777" w:rsidR="00F33505" w:rsidRPr="004600B8" w:rsidRDefault="00F33505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046A5" w14:textId="77777777" w:rsidR="00F33505" w:rsidRPr="00095FBD" w:rsidRDefault="00095FBD" w:rsidP="00F33505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374,34</w:t>
            </w:r>
            <w:r w:rsidR="004750E0">
              <w:rPr>
                <w:sz w:val="30"/>
                <w:szCs w:val="30"/>
              </w:rPr>
              <w:t>3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EFBA" w14:textId="77777777" w:rsidR="00F33505" w:rsidRPr="00095FBD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21,23</w:t>
            </w:r>
            <w:r w:rsidR="00106D9E" w:rsidRPr="00095FBD">
              <w:rPr>
                <w:sz w:val="30"/>
                <w:szCs w:val="30"/>
              </w:rPr>
              <w:t>5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0F3667F" w14:textId="77777777" w:rsidR="00F33505" w:rsidRPr="00095FBD" w:rsidRDefault="00095FBD" w:rsidP="00F33505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142,997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4AFEB42" w14:textId="77777777" w:rsidR="00F33505" w:rsidRPr="00CA754C" w:rsidRDefault="00F33505" w:rsidP="00F33505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9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661</w:t>
            </w:r>
          </w:p>
        </w:tc>
      </w:tr>
    </w:tbl>
    <w:p w14:paraId="52557B0D" w14:textId="77777777" w:rsidR="000F4E93" w:rsidRPr="000D51E6" w:rsidRDefault="000F4E93" w:rsidP="000D51E6">
      <w:pPr>
        <w:ind w:right="-57"/>
        <w:rPr>
          <w:sz w:val="8"/>
          <w:szCs w:val="8"/>
        </w:rPr>
      </w:pPr>
    </w:p>
    <w:p w14:paraId="345E7EB6" w14:textId="77777777" w:rsidR="00F33505" w:rsidRDefault="00F33505" w:rsidP="005C1E69">
      <w:pPr>
        <w:ind w:right="-57"/>
        <w:jc w:val="right"/>
        <w:rPr>
          <w:sz w:val="30"/>
          <w:szCs w:val="30"/>
        </w:rPr>
      </w:pPr>
    </w:p>
    <w:p w14:paraId="282FCF8E" w14:textId="77777777" w:rsidR="00F33505" w:rsidRDefault="00F33505" w:rsidP="005C1E69">
      <w:pPr>
        <w:ind w:right="-57"/>
        <w:jc w:val="right"/>
        <w:rPr>
          <w:sz w:val="30"/>
          <w:szCs w:val="30"/>
        </w:rPr>
      </w:pPr>
    </w:p>
    <w:p w14:paraId="4D3A4058" w14:textId="77777777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4EC34DEE" w14:textId="77777777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359174C2" w14:textId="77777777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28391364" w14:textId="77777777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30A99FCC" w14:textId="77777777" w:rsidR="0068295D" w:rsidRDefault="0068295D" w:rsidP="005C1E69">
      <w:pPr>
        <w:ind w:right="-57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7"/>
        <w:gridCol w:w="1368"/>
        <w:gridCol w:w="1369"/>
        <w:gridCol w:w="1368"/>
        <w:gridCol w:w="1369"/>
      </w:tblGrid>
      <w:tr w:rsidR="003E2E6D" w:rsidRPr="009A1E8D" w14:paraId="21588041" w14:textId="77777777" w:rsidTr="00DF424C">
        <w:trPr>
          <w:cantSplit/>
          <w:trHeight w:val="397"/>
        </w:trPr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4600B8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77777777" w:rsidR="003E2E6D" w:rsidRPr="004600B8" w:rsidRDefault="003E2E6D" w:rsidP="00854B3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="002F3CC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2F3CC1">
              <w:rPr>
                <w:rFonts w:ascii="Angsana New" w:hAnsi="Angsana New"/>
                <w:sz w:val="30"/>
                <w:szCs w:val="30"/>
              </w:rPr>
              <w:t>30</w:t>
            </w:r>
            <w:r w:rsidR="00D939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2F3CC1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9B080F" w:rsidRDefault="003E2E6D" w:rsidP="0008772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9B080F" w:rsidRDefault="003E2E6D" w:rsidP="00087726">
            <w:pPr>
              <w:ind w:left="-120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B08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E2E6D" w:rsidRPr="009A1E8D" w14:paraId="5F46B9EA" w14:textId="77777777" w:rsidTr="00DF424C">
        <w:trPr>
          <w:cantSplit/>
          <w:trHeight w:val="397"/>
        </w:trPr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A37B1A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77777777" w:rsidR="003E2E6D" w:rsidRPr="003E2E6D" w:rsidRDefault="003E2E6D" w:rsidP="003E2E6D">
            <w:pPr>
              <w:ind w:left="-122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77777777" w:rsidR="003E2E6D" w:rsidRPr="003E2E6D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77777777" w:rsidR="003E2E6D" w:rsidRPr="003E2E6D" w:rsidRDefault="003E2E6D" w:rsidP="003E2E6D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77777777" w:rsidR="003E2E6D" w:rsidRPr="00314667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AF1">
              <w:rPr>
                <w:rFonts w:ascii="Angsana New" w:hAnsi="Angsana New"/>
                <w:sz w:val="30"/>
                <w:szCs w:val="30"/>
              </w:rPr>
              <w:t>256</w:t>
            </w:r>
            <w:r w:rsidR="008B72D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3F29BA" w:rsidRPr="009A1E8D" w14:paraId="09DF0BCC" w14:textId="77777777" w:rsidTr="00DF424C">
        <w:trPr>
          <w:cantSplit/>
          <w:trHeight w:val="454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77777777" w:rsidR="003F29BA" w:rsidRPr="00CD20E1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681D15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CD20E1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เวลา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โฆษณา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095FBD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095FBD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095FBD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314667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3045C" w:rsidRPr="009A1E8D" w14:paraId="411B3F55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53045C" w:rsidRPr="00CD20E1" w:rsidRDefault="0053045C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77777777" w:rsidR="0053045C" w:rsidRPr="00095FBD" w:rsidRDefault="00095FBD" w:rsidP="0053045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095FBD">
              <w:rPr>
                <w:sz w:val="30"/>
                <w:szCs w:val="30"/>
              </w:rPr>
              <w:t>52,366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77777777" w:rsidR="0053045C" w:rsidRPr="00095FBD" w:rsidRDefault="0074080F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46,896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77777777" w:rsidR="0053045C" w:rsidRPr="00095FBD" w:rsidRDefault="0053045C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53045C" w:rsidRPr="00527D0C" w:rsidRDefault="0053045C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527D0C">
              <w:rPr>
                <w:sz w:val="30"/>
                <w:szCs w:val="30"/>
                <w:cs/>
              </w:rPr>
              <w:t>-</w:t>
            </w:r>
          </w:p>
        </w:tc>
      </w:tr>
      <w:tr w:rsidR="003F29BA" w:rsidRPr="009A1E8D" w14:paraId="0582D6EF" w14:textId="77777777" w:rsidTr="00DF424C">
        <w:trPr>
          <w:cantSplit/>
          <w:trHeight w:val="454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77777777" w:rsidR="003F29BA" w:rsidRPr="004600B8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81D1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F64A0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F64A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3F29BA" w:rsidRPr="00095FBD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3F29BA" w:rsidRPr="00095FBD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3F29BA" w:rsidRPr="00095FBD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3F29BA" w:rsidRPr="009F355B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9A1E8D" w14:paraId="20A7AE18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3F29BA" w:rsidRPr="004600B8" w:rsidRDefault="003F29B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77777777" w:rsidR="003F29BA" w:rsidRPr="00095FBD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77777777" w:rsidR="003F29BA" w:rsidRPr="00095FBD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77777777" w:rsidR="003F29BA" w:rsidRPr="00095FBD" w:rsidRDefault="00095FBD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487,027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77777777" w:rsidR="003F29BA" w:rsidRPr="00E97629" w:rsidRDefault="0074080F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537,404</w:t>
            </w:r>
          </w:p>
        </w:tc>
      </w:tr>
      <w:tr w:rsidR="00C034AA" w:rsidRPr="009A1E8D" w14:paraId="53181DCF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E8830" w14:textId="77777777" w:rsidR="00C034AA" w:rsidRPr="00CD20E1" w:rsidRDefault="00C034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D4B7F7E" w14:textId="77777777" w:rsidR="00C034AA" w:rsidRPr="00095FBD" w:rsidRDefault="009220D8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6C762" w14:textId="77777777" w:rsidR="00C034AA" w:rsidRPr="00095FBD" w:rsidRDefault="00681D15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FBE6CD" w14:textId="77777777" w:rsidR="00C034AA" w:rsidRPr="00095FBD" w:rsidRDefault="009220D8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2050A" w14:textId="77777777" w:rsidR="00C034AA" w:rsidRPr="00E97629" w:rsidRDefault="00681D15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86</w:t>
            </w:r>
          </w:p>
        </w:tc>
      </w:tr>
      <w:tr w:rsidR="00854B38" w:rsidRPr="009A1E8D" w14:paraId="27DBA3F6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854B38" w:rsidRPr="004600B8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77777777" w:rsidR="00854B38" w:rsidRPr="00095FBD" w:rsidRDefault="009220D8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49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77777777" w:rsidR="00854B38" w:rsidRPr="00095FBD" w:rsidRDefault="00681D15" w:rsidP="00874D34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rFonts w:hint="cs"/>
                <w:sz w:val="30"/>
                <w:szCs w:val="30"/>
                <w:cs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77777777" w:rsidR="00854B38" w:rsidRPr="00095FBD" w:rsidRDefault="00095FBD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487,076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77777777" w:rsidR="00854B38" w:rsidRPr="00E97629" w:rsidRDefault="0074080F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537,490</w:t>
            </w:r>
          </w:p>
        </w:tc>
      </w:tr>
      <w:tr w:rsidR="008933AA" w:rsidRPr="009A1E8D" w14:paraId="7B321763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DD854" w14:textId="77777777" w:rsidR="008933AA" w:rsidRPr="004600B8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9D0DEB0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FBED6B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7CFCF6E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A557339" w14:textId="77777777" w:rsidR="008933AA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933AA" w:rsidRPr="009A1E8D" w14:paraId="58ACD69B" w14:textId="77777777" w:rsidTr="00DF424C">
        <w:trPr>
          <w:cantSplit/>
          <w:trHeight w:val="454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2E52" w14:textId="77777777" w:rsidR="008933AA" w:rsidRPr="004600B8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73D5D548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40EA9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2934BA0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4</w:t>
            </w:r>
            <w:r w:rsidR="008933AA" w:rsidRPr="00095FBD">
              <w:rPr>
                <w:sz w:val="30"/>
                <w:szCs w:val="30"/>
              </w:rPr>
              <w:t>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C9180F" w14:textId="77777777" w:rsidR="008933AA" w:rsidRPr="008933AA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3AA" w:rsidRPr="004600B8" w14:paraId="14F8A32F" w14:textId="77777777" w:rsidTr="0074080F">
        <w:trPr>
          <w:cantSplit/>
          <w:trHeight w:val="425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77777777" w:rsidR="008933AA" w:rsidRPr="00A37B1A" w:rsidRDefault="008933AA" w:rsidP="008933AA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8933AA" w:rsidRPr="00095FBD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8933AA" w:rsidRPr="009F355B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8933AA" w:rsidRPr="004600B8" w14:paraId="0BE9318D" w14:textId="77777777" w:rsidTr="0074080F">
        <w:trPr>
          <w:cantSplit/>
          <w:trHeight w:val="425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1,056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77777777" w:rsidR="008933AA" w:rsidRPr="00945715" w:rsidRDefault="0074080F" w:rsidP="008933AA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1,035</w:t>
            </w:r>
          </w:p>
        </w:tc>
      </w:tr>
      <w:tr w:rsidR="0074080F" w:rsidRPr="004600B8" w14:paraId="2B3321F5" w14:textId="77777777" w:rsidTr="0074080F">
        <w:trPr>
          <w:cantSplit/>
          <w:trHeight w:val="425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1E97F6" w14:textId="77777777" w:rsidR="0074080F" w:rsidRPr="00A37B1A" w:rsidRDefault="0074080F" w:rsidP="0074080F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รายได้เงินปันผล </w:t>
            </w:r>
            <w:r w:rsidRPr="0074080F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9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B87284" w14:textId="77777777" w:rsidR="0074080F" w:rsidRPr="00095FBD" w:rsidRDefault="0074080F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0DE3A2" w14:textId="77777777" w:rsidR="0074080F" w:rsidRPr="00095FBD" w:rsidRDefault="0074080F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7EE281BC" w14:textId="77777777" w:rsidR="0074080F" w:rsidRPr="00095FBD" w:rsidRDefault="0074080F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297F8DD" w14:textId="77777777" w:rsidR="0074080F" w:rsidRDefault="0074080F" w:rsidP="008933AA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80F" w:rsidRPr="004600B8" w14:paraId="2ED72001" w14:textId="77777777" w:rsidTr="00ED1608">
        <w:trPr>
          <w:cantSplit/>
          <w:trHeight w:val="425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A8E84" w14:textId="77777777" w:rsidR="0074080F" w:rsidRPr="00A37B1A" w:rsidRDefault="0074080F" w:rsidP="0074080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212A47FB" w14:textId="77777777" w:rsidR="0074080F" w:rsidRPr="00095FBD" w:rsidRDefault="0074080F" w:rsidP="0074080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B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81C7B" w14:textId="77777777" w:rsidR="0074080F" w:rsidRPr="00095FBD" w:rsidRDefault="0074080F" w:rsidP="0074080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B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2E0992A5" w14:textId="77777777" w:rsidR="0074080F" w:rsidRPr="00095FBD" w:rsidRDefault="004D08DD" w:rsidP="004D08DD">
            <w:pPr>
              <w:ind w:right="-114"/>
              <w:jc w:val="center"/>
              <w:rPr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4B9670" w14:textId="77777777" w:rsidR="0074080F" w:rsidRDefault="0074080F" w:rsidP="0074080F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384,685</w:t>
            </w:r>
          </w:p>
        </w:tc>
      </w:tr>
      <w:tr w:rsidR="008933AA" w:rsidRPr="00CD157D" w14:paraId="25D4A45A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77777777" w:rsidR="008933AA" w:rsidRPr="00A37B1A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</w:t>
            </w:r>
            <w:r w:rsidR="00350DFD">
              <w:rPr>
                <w:rFonts w:hint="cs"/>
                <w:sz w:val="30"/>
                <w:szCs w:val="30"/>
                <w:cs/>
              </w:rPr>
              <w:t>5</w:t>
            </w:r>
            <w:r w:rsidRPr="00A37B1A">
              <w:rPr>
                <w:sz w:val="30"/>
                <w:szCs w:val="30"/>
              </w:rPr>
              <w:t xml:space="preserve">. </w:t>
            </w:r>
            <w:r w:rsidRPr="00A37B1A">
              <w:rPr>
                <w:sz w:val="30"/>
                <w:szCs w:val="30"/>
                <w:cs/>
              </w:rPr>
              <w:t>ต้นทุน</w:t>
            </w:r>
            <w:r w:rsidRPr="00A37B1A">
              <w:rPr>
                <w:rFonts w:hint="cs"/>
                <w:sz w:val="30"/>
                <w:szCs w:val="30"/>
                <w:cs/>
              </w:rPr>
              <w:t>ข</w:t>
            </w:r>
            <w:r w:rsidRPr="00A37B1A">
              <w:rPr>
                <w:sz w:val="30"/>
                <w:szCs w:val="30"/>
                <w:cs/>
              </w:rPr>
              <w:t>ายและต้นทุนการให้บริการ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8933AA" w:rsidRPr="00095FBD" w:rsidRDefault="008933AA" w:rsidP="008933A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8933AA" w:rsidRPr="00095FBD" w:rsidRDefault="008933AA" w:rsidP="008933AA">
            <w:pPr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8933AA" w:rsidRPr="009F355B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8933AA" w:rsidRPr="00CD157D" w14:paraId="0414D030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704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2CD8BD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52,926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C745" w14:textId="77777777" w:rsidR="008933AA" w:rsidRPr="00095FBD" w:rsidRDefault="00727E3E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50,459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80582B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1,439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322A5" w14:textId="77777777" w:rsidR="008933AA" w:rsidRPr="00CA754C" w:rsidRDefault="00727E3E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1,340</w:t>
            </w:r>
          </w:p>
        </w:tc>
      </w:tr>
      <w:tr w:rsidR="008933AA" w:rsidRPr="00CD157D" w14:paraId="12F443C5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3766A" w14:textId="77777777" w:rsidR="008933AA" w:rsidRPr="00A37B1A" w:rsidRDefault="008933AA" w:rsidP="008933AA">
            <w:pPr>
              <w:tabs>
                <w:tab w:val="left" w:pos="494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350DF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</w:t>
            </w:r>
            <w:r w:rsidR="009B2E4A"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27628418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72606B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3E9983B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81BB1E" w14:textId="77777777" w:rsidR="008933AA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933AA" w:rsidRPr="00CD157D" w14:paraId="54233B68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9630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14:paraId="73067D0F" w14:textId="77777777" w:rsidR="008933AA" w:rsidRPr="00095FBD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8AF8B" w14:textId="77777777" w:rsidR="008933AA" w:rsidRPr="00095FBD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1735485" w14:textId="77777777" w:rsidR="008933AA" w:rsidRPr="00095FBD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E30CF" w14:textId="77777777" w:rsidR="008933AA" w:rsidRPr="00734349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7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3AA" w:rsidRPr="00CD157D" w14:paraId="247337C2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77777777" w:rsidR="008933AA" w:rsidRPr="00A37B1A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350DF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8933AA" w:rsidRPr="00095FBD" w:rsidRDefault="008933AA" w:rsidP="008933A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8933AA" w:rsidRPr="00095FBD" w:rsidRDefault="008933AA" w:rsidP="008933A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8933AA" w:rsidRPr="00095FBD" w:rsidRDefault="008933AA" w:rsidP="008933A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8933AA" w:rsidRPr="009F355B" w:rsidRDefault="008933AA" w:rsidP="008933A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8933AA" w:rsidRPr="00CD157D" w14:paraId="220D8295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38,583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77777777" w:rsidR="008933AA" w:rsidRPr="00095FBD" w:rsidRDefault="00727E3E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36,245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30,044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77777777" w:rsidR="008933AA" w:rsidRPr="00CA754C" w:rsidRDefault="00727E3E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28,861</w:t>
            </w:r>
          </w:p>
        </w:tc>
      </w:tr>
      <w:tr w:rsidR="008933AA" w:rsidRPr="00CD157D" w14:paraId="1E13DCD0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77777777" w:rsidR="008933AA" w:rsidRPr="00A37B1A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350DF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8933AA" w:rsidRPr="00095FBD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8933AA" w:rsidRPr="00095FBD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8933AA" w:rsidRPr="00945715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33AA" w:rsidRPr="00CD157D" w14:paraId="1963379C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8933AA" w:rsidRPr="00A37B1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77777777" w:rsidR="008933AA" w:rsidRPr="00095FBD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77777777" w:rsidR="008933AA" w:rsidRPr="00095FBD" w:rsidRDefault="008933AA" w:rsidP="008933AA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65,424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77777777" w:rsidR="008933AA" w:rsidRPr="00945715" w:rsidRDefault="00727E3E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80,633</w:t>
            </w:r>
          </w:p>
        </w:tc>
      </w:tr>
      <w:tr w:rsidR="008933AA" w:rsidRPr="00CD157D" w14:paraId="4F0519C4" w14:textId="77777777" w:rsidTr="00DF424C">
        <w:trPr>
          <w:cantSplit/>
          <w:trHeight w:val="397"/>
        </w:trPr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77777777" w:rsidR="008933AA" w:rsidRPr="00A37B1A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350DF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9534BA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4752C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2DFFC43" w14:textId="77777777" w:rsidR="008933AA" w:rsidRPr="00095FBD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DD8A07" w14:textId="77777777" w:rsidR="008933AA" w:rsidRPr="009F355B" w:rsidRDefault="008933AA" w:rsidP="008933A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</w:tr>
      <w:tr w:rsidR="008933AA" w:rsidRPr="00CD157D" w14:paraId="403EE08F" w14:textId="77777777" w:rsidTr="00DF424C">
        <w:trPr>
          <w:cantSplit/>
          <w:trHeight w:val="397"/>
        </w:trPr>
        <w:tc>
          <w:tcPr>
            <w:tcW w:w="4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8933AA" w:rsidRPr="00BB5F7A" w:rsidRDefault="008933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BB5F7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5F7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2E95253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5,004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80E72" w14:textId="77777777" w:rsidR="008933AA" w:rsidRPr="00095FBD" w:rsidRDefault="00727E3E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C1F1285" w14:textId="77777777" w:rsidR="008933AA" w:rsidRPr="00095FBD" w:rsidRDefault="00095FBD" w:rsidP="008933AA">
            <w:pPr>
              <w:ind w:right="139"/>
              <w:jc w:val="right"/>
              <w:rPr>
                <w:sz w:val="30"/>
                <w:szCs w:val="30"/>
              </w:rPr>
            </w:pPr>
            <w:r w:rsidRPr="00095FBD">
              <w:rPr>
                <w:sz w:val="30"/>
                <w:szCs w:val="30"/>
              </w:rPr>
              <w:t>1,920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2964" w14:textId="77777777" w:rsidR="008933AA" w:rsidRPr="00945715" w:rsidRDefault="00727E3E" w:rsidP="008933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532</w:t>
            </w:r>
          </w:p>
        </w:tc>
      </w:tr>
    </w:tbl>
    <w:p w14:paraId="473991E9" w14:textId="77777777" w:rsidR="00C6751F" w:rsidRPr="002B58FB" w:rsidRDefault="00C6751F" w:rsidP="00094E9E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069F67D2" w14:textId="77777777" w:rsidR="002B58FB" w:rsidRPr="002B58FB" w:rsidRDefault="002B58FB" w:rsidP="00094E9E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C5EA467" w14:textId="77777777" w:rsidR="004F53FA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5D5D756" w14:textId="77777777" w:rsidR="00A220A0" w:rsidRDefault="00257CB6" w:rsidP="009F2E39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305"/>
        </w:tabs>
        <w:ind w:left="672" w:right="31" w:firstLine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37B2E8DE" w14:textId="77777777" w:rsidR="001A0ACB" w:rsidRDefault="001A0ACB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59C5254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90F5DDF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D91096F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0239D7F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515DF77D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CEC54E6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181B0E8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576C7458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6B8396B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47FBBD4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03557488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006447F2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2228CDC8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26B3459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5C3EF28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38BAAD8B" w14:textId="77777777" w:rsidR="00ED0654" w:rsidRDefault="00ED065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CA0896E" w14:textId="77777777" w:rsidR="008C3A98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77777777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285B7A">
        <w:rPr>
          <w:rFonts w:ascii="Angsana New" w:hAnsi="Angsana New" w:hint="cs"/>
          <w:spacing w:val="-8"/>
          <w:cs/>
        </w:rPr>
        <w:t>2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77777777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30</w:t>
      </w:r>
      <w:r w:rsidR="00A70629" w:rsidRPr="00C13EA7">
        <w:rPr>
          <w:rFonts w:ascii="Angsana New" w:hAnsi="Angsana New"/>
        </w:rPr>
        <w:t xml:space="preserve"> </w:t>
      </w:r>
      <w:r w:rsidR="002F3CC1">
        <w:rPr>
          <w:rFonts w:ascii="Angsana New" w:hAnsi="Angsana New" w:hint="cs"/>
          <w:cs/>
        </w:rPr>
        <w:t>มิถุนายน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2565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016F33">
      <w:pPr>
        <w:pStyle w:val="Caption"/>
        <w:keepNext/>
        <w:tabs>
          <w:tab w:val="left" w:pos="7740"/>
        </w:tabs>
        <w:spacing w:before="0" w:after="0"/>
        <w:ind w:left="360" w:right="-1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211" w:type="dxa"/>
        <w:tblInd w:w="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181"/>
        <w:gridCol w:w="2030"/>
      </w:tblGrid>
      <w:tr w:rsidR="004F53FA" w:rsidRPr="00CD157D" w14:paraId="10AAD2B6" w14:textId="77777777" w:rsidTr="00016F33">
        <w:trPr>
          <w:trHeight w:hRule="exact" w:val="397"/>
        </w:trPr>
        <w:tc>
          <w:tcPr>
            <w:tcW w:w="71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016F33">
        <w:trPr>
          <w:trHeight w:hRule="exact" w:val="397"/>
        </w:trPr>
        <w:tc>
          <w:tcPr>
            <w:tcW w:w="71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030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6203E29E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3E4752D9" w14:textId="77777777" w:rsidR="00F2322A" w:rsidRPr="00D415F3" w:rsidRDefault="0077295C" w:rsidP="0048074D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4D6822" w:rsidRPr="00CD157D" w14:paraId="797C1457" w14:textId="77777777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14:paraId="6F50807C" w14:textId="77777777" w:rsidR="004D6822" w:rsidRPr="00CD157D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7E5E0F40" w14:textId="77777777" w:rsidR="004D6822" w:rsidRPr="00D415F3" w:rsidRDefault="004D6822" w:rsidP="00085931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6822" w:rsidRPr="00CD157D" w14:paraId="4D02B464" w14:textId="77777777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14:paraId="282544D1" w14:textId="77777777" w:rsidR="004D6822" w:rsidRPr="00081CA5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การแข่งขัน และรายการต่าง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ของรายการฟุตบอลต่างประเทศ</w:t>
            </w:r>
            <w:r w:rsidRPr="00081CA5"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14:paraId="38CDDF77" w14:textId="77777777" w:rsidR="004D6822" w:rsidRPr="00D415F3" w:rsidRDefault="00CE3F81" w:rsidP="004D682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E248E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D415F3">
              <w:rPr>
                <w:rFonts w:ascii="Angsana New" w:hAnsi="Angsana New"/>
                <w:color w:val="000000"/>
                <w:sz w:val="30"/>
                <w:szCs w:val="30"/>
              </w:rPr>
              <w:t>.46</w:t>
            </w:r>
          </w:p>
        </w:tc>
      </w:tr>
      <w:tr w:rsidR="004D6822" w:rsidRPr="00CD157D" w14:paraId="756C7C3C" w14:textId="77777777" w:rsidTr="00BD5518">
        <w:trPr>
          <w:trHeight w:hRule="exact" w:val="397"/>
        </w:trPr>
        <w:tc>
          <w:tcPr>
            <w:tcW w:w="71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030" w:type="dxa"/>
            <w:tcBorders>
              <w:top w:val="nil"/>
            </w:tcBorders>
          </w:tcPr>
          <w:p w14:paraId="5A5E799E" w14:textId="77777777" w:rsidR="004D6822" w:rsidRPr="00D415F3" w:rsidRDefault="000D1033" w:rsidP="000D386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77295C"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CE3F81" w:rsidRPr="00D415F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</w:tbl>
    <w:p w14:paraId="5DE701D5" w14:textId="77777777"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14:paraId="023E21EC" w14:textId="77777777"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24A81089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5E8F1B48" w14:textId="77777777" w:rsidR="00BF6DFA" w:rsidRDefault="00BF6DFA" w:rsidP="00285B7A">
      <w:pPr>
        <w:ind w:right="-871"/>
        <w:rPr>
          <w:rFonts w:ascii="Angsana New" w:hAnsi="Angsana New"/>
          <w:spacing w:val="-8"/>
          <w:sz w:val="4"/>
          <w:szCs w:val="4"/>
        </w:rPr>
      </w:pPr>
    </w:p>
    <w:p w14:paraId="33167CE3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00C1E13E" w14:textId="77777777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22</w:t>
      </w:r>
      <w:r w:rsidR="004F53FA" w:rsidRPr="004E4D74">
        <w:rPr>
          <w:rFonts w:ascii="Angsana New" w:hAnsi="Angsana New" w:hint="cs"/>
          <w:spacing w:val="-8"/>
          <w:cs/>
        </w:rPr>
        <w:t>.2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77777777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2F3CC1">
        <w:rPr>
          <w:rFonts w:ascii="Angsana New" w:hAnsi="Angsana New" w:cs="Angsana New"/>
        </w:rPr>
        <w:t>0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2F3CC1">
        <w:rPr>
          <w:rFonts w:ascii="Angsana New" w:hAnsi="Angsana New" w:hint="cs"/>
          <w:cs/>
        </w:rPr>
        <w:t>มิถุนายน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2565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77777777" w:rsidR="00EF35A2" w:rsidRPr="00982B5D" w:rsidRDefault="004F53FA" w:rsidP="00296DDE">
      <w:pPr>
        <w:tabs>
          <w:tab w:val="left" w:pos="1440"/>
          <w:tab w:val="left" w:pos="1620"/>
        </w:tabs>
        <w:ind w:left="1078" w:right="-110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>ทาว</w:t>
      </w:r>
      <w:proofErr w:type="spellStart"/>
      <w:r w:rsidRPr="00982B5D">
        <w:rPr>
          <w:rFonts w:ascii="Angsana New" w:hAnsi="Angsana New" w:hint="cs"/>
          <w:spacing w:val="-4"/>
          <w:cs/>
        </w:rPr>
        <w:t>เวอร์</w:t>
      </w:r>
      <w:proofErr w:type="spellEnd"/>
      <w:r w:rsidRPr="00982B5D">
        <w:rPr>
          <w:rFonts w:ascii="Angsana New" w:hAnsi="Angsana New" w:hint="cs"/>
          <w:spacing w:val="-4"/>
          <w:cs/>
        </w:rPr>
        <w:t xml:space="preserve">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มิล</w:t>
      </w:r>
      <w:proofErr w:type="spellEnd"/>
      <w:r w:rsidR="006D7BB5" w:rsidRPr="00982B5D">
        <w:rPr>
          <w:rFonts w:ascii="Angsana New" w:hAnsi="Angsana New" w:hint="cs"/>
          <w:spacing w:val="-10"/>
          <w:cs/>
        </w:rPr>
        <w:t>เลียน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แนร์</w:t>
      </w:r>
      <w:proofErr w:type="spellEnd"/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 xml:space="preserve">ปี </w:t>
      </w:r>
    </w:p>
    <w:p w14:paraId="645D6AEA" w14:textId="77777777" w:rsidR="00A57153" w:rsidRDefault="004F53FA" w:rsidP="00296DDE">
      <w:pPr>
        <w:tabs>
          <w:tab w:val="left" w:pos="1440"/>
          <w:tab w:val="left" w:pos="1620"/>
        </w:tabs>
        <w:ind w:left="1078" w:right="-9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</w:t>
      </w:r>
      <w:proofErr w:type="spellStart"/>
      <w:r w:rsidRPr="00C65CA2">
        <w:rPr>
          <w:rFonts w:ascii="Angsana New" w:hAnsi="Angsana New" w:hint="cs"/>
          <w:cs/>
        </w:rPr>
        <w:t>เวอร์</w:t>
      </w:r>
      <w:proofErr w:type="spellEnd"/>
      <w:r w:rsidRPr="00C65CA2">
        <w:rPr>
          <w:rFonts w:ascii="Angsana New" w:hAnsi="Angsana New" w:hint="cs"/>
          <w:cs/>
        </w:rPr>
        <w:t xml:space="preserve">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</w:t>
      </w:r>
      <w:proofErr w:type="gramStart"/>
      <w:r w:rsidRPr="00C65CA2">
        <w:rPr>
          <w:rFonts w:ascii="Angsana New" w:hAnsi="Angsana New"/>
        </w:rPr>
        <w:t>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proofErr w:type="gramEnd"/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</w:t>
      </w:r>
      <w:r w:rsidR="0003182D">
        <w:rPr>
          <w:rFonts w:ascii="Angsana New" w:hAnsi="Angsana New"/>
        </w:rPr>
        <w:t>5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</w:t>
      </w:r>
      <w:r w:rsidR="00234DFE">
        <w:rPr>
          <w:rFonts w:ascii="Angsana New" w:hAnsi="Angsana New"/>
        </w:rPr>
        <w:t>68</w:t>
      </w:r>
    </w:p>
    <w:p w14:paraId="6EDB75B0" w14:textId="77777777" w:rsidR="004F53FA" w:rsidRPr="00CD157D" w:rsidRDefault="004F53FA" w:rsidP="00296DDE">
      <w:pPr>
        <w:tabs>
          <w:tab w:val="left" w:pos="360"/>
          <w:tab w:val="left" w:pos="900"/>
          <w:tab w:val="left" w:pos="1350"/>
        </w:tabs>
        <w:ind w:right="-11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323" w:type="dxa"/>
        <w:tblInd w:w="11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9"/>
        <w:gridCol w:w="2082"/>
        <w:gridCol w:w="2082"/>
      </w:tblGrid>
      <w:tr w:rsidR="004F53FA" w:rsidRPr="00CD157D" w14:paraId="045656C1" w14:textId="77777777" w:rsidTr="00296DDE">
        <w:trPr>
          <w:cantSplit/>
          <w:trHeight w:hRule="exact" w:val="794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296DDE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296DDE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D94EB" w14:textId="77777777" w:rsidR="00A20F0D" w:rsidRPr="0059729D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59729D">
              <w:rPr>
                <w:rFonts w:ascii="Angsana New" w:hAnsi="Angsana New" w:cs="Angsana New"/>
              </w:rPr>
              <w:t>2.</w:t>
            </w:r>
            <w:r w:rsidR="0059729D" w:rsidRPr="0059729D">
              <w:rPr>
                <w:rFonts w:ascii="Angsana New" w:hAnsi="Angsana New" w:cs="Angsana New"/>
              </w:rPr>
              <w:t>18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6A9E7" w14:textId="77777777" w:rsidR="00A20F0D" w:rsidRPr="0059729D" w:rsidRDefault="00A20F0D" w:rsidP="005A1EE2">
            <w:pPr>
              <w:ind w:right="534"/>
              <w:jc w:val="right"/>
              <w:rPr>
                <w:rFonts w:ascii="Angsana New" w:hAnsi="Angsana New" w:cs="Angsana New"/>
                <w:cs/>
              </w:rPr>
            </w:pPr>
            <w:r w:rsidRPr="0059729D">
              <w:rPr>
                <w:rFonts w:ascii="Angsana New" w:hAnsi="Angsana New" w:cs="Angsana New" w:hint="cs"/>
                <w:cs/>
              </w:rPr>
              <w:t xml:space="preserve">     </w:t>
            </w:r>
            <w:r w:rsidRPr="0059729D">
              <w:rPr>
                <w:rFonts w:ascii="Angsana New" w:hAnsi="Angsana New" w:cs="Angsana New"/>
                <w:cs/>
              </w:rPr>
              <w:t>1</w:t>
            </w:r>
            <w:r w:rsidR="00CB2542" w:rsidRPr="0059729D">
              <w:rPr>
                <w:rFonts w:ascii="Angsana New" w:hAnsi="Angsana New" w:cs="Angsana New" w:hint="cs"/>
                <w:cs/>
              </w:rPr>
              <w:t>.</w:t>
            </w:r>
            <w:r w:rsidR="0059729D" w:rsidRPr="0059729D">
              <w:rPr>
                <w:rFonts w:ascii="Angsana New" w:hAnsi="Angsana New" w:cs="Angsana New" w:hint="cs"/>
                <w:cs/>
              </w:rPr>
              <w:t>59</w:t>
            </w:r>
          </w:p>
        </w:tc>
      </w:tr>
      <w:tr w:rsidR="003C579A" w:rsidRPr="00D055F2" w14:paraId="208A5A1E" w14:textId="77777777" w:rsidTr="00296DDE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087" w14:textId="77777777" w:rsidR="003C579A" w:rsidRPr="0059729D" w:rsidRDefault="00B62367" w:rsidP="006B6ECD">
            <w:pPr>
              <w:ind w:right="656"/>
              <w:jc w:val="right"/>
              <w:rPr>
                <w:rFonts w:ascii="Angsana New" w:hAnsi="Angsana New" w:cs="Angsana New"/>
                <w:cs/>
              </w:rPr>
            </w:pPr>
            <w:r w:rsidRPr="0059729D">
              <w:rPr>
                <w:rFonts w:ascii="Angsana New" w:hAnsi="Angsana New" w:cs="Angsana New"/>
              </w:rPr>
              <w:t>1.99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65F" w14:textId="77777777" w:rsidR="003C579A" w:rsidRPr="0059729D" w:rsidRDefault="003C579A" w:rsidP="008C152A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</w:rPr>
            </w:pPr>
            <w:r w:rsidRPr="0059729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296DDE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24D" w14:textId="77777777" w:rsidR="00CB2542" w:rsidRPr="0059729D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59729D">
              <w:rPr>
                <w:rFonts w:ascii="Angsana New" w:hAnsi="Angsana New" w:cs="Angsana New"/>
              </w:rPr>
              <w:t>4.</w:t>
            </w:r>
            <w:r w:rsidR="0059729D" w:rsidRPr="0059729D">
              <w:rPr>
                <w:rFonts w:ascii="Angsana New" w:hAnsi="Angsana New" w:cs="Angsana New"/>
              </w:rPr>
              <w:t>17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77777777" w:rsidR="00CB2542" w:rsidRPr="0059729D" w:rsidRDefault="00CB2542" w:rsidP="00A101E8">
            <w:pPr>
              <w:ind w:right="534"/>
              <w:jc w:val="right"/>
              <w:rPr>
                <w:rFonts w:ascii="Angsana New" w:hAnsi="Angsana New" w:cs="Angsana New"/>
                <w:cs/>
              </w:rPr>
            </w:pPr>
            <w:r w:rsidRPr="0059729D">
              <w:rPr>
                <w:rFonts w:ascii="Angsana New" w:hAnsi="Angsana New" w:cs="Angsana New" w:hint="cs"/>
                <w:cs/>
              </w:rPr>
              <w:t xml:space="preserve">     </w:t>
            </w:r>
            <w:r w:rsidRPr="0059729D">
              <w:rPr>
                <w:rFonts w:ascii="Angsana New" w:hAnsi="Angsana New" w:cs="Angsana New"/>
                <w:cs/>
              </w:rPr>
              <w:t>1</w:t>
            </w:r>
            <w:r w:rsidRPr="0059729D">
              <w:rPr>
                <w:rFonts w:ascii="Angsana New" w:hAnsi="Angsana New" w:cs="Angsana New" w:hint="cs"/>
                <w:cs/>
              </w:rPr>
              <w:t>.</w:t>
            </w:r>
            <w:r w:rsidR="0059729D" w:rsidRPr="0059729D">
              <w:rPr>
                <w:rFonts w:ascii="Angsana New" w:hAnsi="Angsana New" w:cs="Angsana New" w:hint="cs"/>
                <w:cs/>
              </w:rPr>
              <w:t>59</w:t>
            </w:r>
          </w:p>
        </w:tc>
      </w:tr>
    </w:tbl>
    <w:p w14:paraId="576DE852" w14:textId="77777777" w:rsidR="003857F3" w:rsidRPr="00DC7EE6" w:rsidRDefault="003857F3" w:rsidP="003857F3">
      <w:pPr>
        <w:ind w:left="1078" w:hanging="448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2E767632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11A11EEE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6D2C3DDD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554E4A55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3786933E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40CB8EBC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5C2F9AA3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294C3EFA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6D18B58A" w14:textId="77777777" w:rsidR="003D58B0" w:rsidRDefault="003D58B0" w:rsidP="008F3194">
      <w:pPr>
        <w:ind w:left="630" w:right="-871"/>
        <w:rPr>
          <w:rFonts w:ascii="Angsana New" w:hAnsi="Angsana New"/>
          <w:spacing w:val="-8"/>
        </w:rPr>
      </w:pPr>
    </w:p>
    <w:p w14:paraId="67F95C3A" w14:textId="77777777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285B7A">
        <w:rPr>
          <w:rFonts w:ascii="Angsana New" w:hAnsi="Angsana New" w:hint="cs"/>
          <w:spacing w:val="-8"/>
          <w:cs/>
        </w:rPr>
        <w:t>2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77777777" w:rsidR="00CC6914" w:rsidRPr="00CD157D" w:rsidRDefault="00811A7F" w:rsidP="00471DA2">
      <w:pPr>
        <w:ind w:left="1064" w:right="-96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30</w:t>
      </w:r>
      <w:r w:rsidR="00BF10FA" w:rsidRPr="00C13EA7">
        <w:rPr>
          <w:rFonts w:ascii="Angsana New" w:hAnsi="Angsana New"/>
        </w:rPr>
        <w:t xml:space="preserve"> </w:t>
      </w:r>
      <w:r w:rsidR="002F3CC1">
        <w:rPr>
          <w:rFonts w:ascii="Angsana New" w:hAnsi="Angsana New" w:hint="cs"/>
          <w:cs/>
        </w:rPr>
        <w:t>มิถุนายน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2565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07379A">
      <w:pPr>
        <w:ind w:left="1064" w:right="-59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291" w:type="dxa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3"/>
        <w:gridCol w:w="1998"/>
      </w:tblGrid>
      <w:tr w:rsidR="00811A7F" w:rsidRPr="00CD157D" w14:paraId="31A28A7B" w14:textId="77777777" w:rsidTr="00471DA2">
        <w:trPr>
          <w:trHeight w:hRule="exact" w:val="397"/>
        </w:trPr>
        <w:tc>
          <w:tcPr>
            <w:tcW w:w="7293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CD157D" w14:paraId="22377311" w14:textId="77777777" w:rsidTr="00471DA2">
        <w:trPr>
          <w:trHeight w:val="521"/>
        </w:trPr>
        <w:tc>
          <w:tcPr>
            <w:tcW w:w="7293" w:type="dxa"/>
            <w:tcBorders>
              <w:bottom w:val="nil"/>
            </w:tcBorders>
            <w:vAlign w:val="center"/>
          </w:tcPr>
          <w:p w14:paraId="43A76042" w14:textId="77777777" w:rsidR="00811A7F" w:rsidRPr="00CD157D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98" w:type="dxa"/>
            <w:tcBorders>
              <w:bottom w:val="nil"/>
            </w:tcBorders>
            <w:vAlign w:val="center"/>
          </w:tcPr>
          <w:p w14:paraId="07249A13" w14:textId="77777777" w:rsidR="00811A7F" w:rsidRPr="008F3194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CD157D" w14:paraId="1FEE2CE1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CC6914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CC6914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4F8AEE8B" w14:textId="77777777" w:rsidR="00CC6914" w:rsidRPr="0044012A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>1.</w:t>
            </w:r>
            <w:r w:rsidR="0044012A" w:rsidRPr="0044012A">
              <w:rPr>
                <w:rFonts w:ascii="Angsana New" w:hAnsi="Angsana New"/>
              </w:rPr>
              <w:t>05</w:t>
            </w:r>
          </w:p>
        </w:tc>
      </w:tr>
      <w:tr w:rsidR="00CC6914" w:rsidRPr="00CD157D" w14:paraId="7514D864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CC6914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1E27B9EF" w14:textId="77777777" w:rsidR="00CC6914" w:rsidRPr="0044012A" w:rsidRDefault="0044012A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>7.86</w:t>
            </w:r>
          </w:p>
        </w:tc>
      </w:tr>
      <w:tr w:rsidR="00CC6914" w:rsidRPr="00CD157D" w14:paraId="7F88E61F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CC6914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15808C09" w14:textId="77777777" w:rsidR="00CC6914" w:rsidRPr="0044012A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 xml:space="preserve">(USD </w:t>
            </w:r>
            <w:r w:rsidR="0044012A" w:rsidRPr="0044012A">
              <w:rPr>
                <w:rFonts w:ascii="Angsana New" w:hAnsi="Angsana New"/>
              </w:rPr>
              <w:t>221,500</w:t>
            </w:r>
            <w:r w:rsidRPr="0044012A">
              <w:rPr>
                <w:rFonts w:ascii="Angsana New" w:hAnsi="Angsana New"/>
              </w:rPr>
              <w:t>.00)</w:t>
            </w:r>
          </w:p>
        </w:tc>
      </w:tr>
      <w:tr w:rsidR="00CC6914" w:rsidRPr="00CD157D" w14:paraId="1FAFE81B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6A776C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6A776C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6A776C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5A08D3BD" w14:textId="77777777" w:rsidR="00CC6914" w:rsidRPr="0044012A" w:rsidRDefault="0044012A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>8.37</w:t>
            </w:r>
          </w:p>
        </w:tc>
      </w:tr>
      <w:tr w:rsidR="006A776C" w:rsidRPr="00CD157D" w14:paraId="2F5284DD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6A776C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482ADC4E" w14:textId="77777777" w:rsidR="006A776C" w:rsidRPr="0044012A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 xml:space="preserve">(USD </w:t>
            </w:r>
            <w:r w:rsidR="0044012A" w:rsidRPr="0044012A">
              <w:rPr>
                <w:rFonts w:ascii="Angsana New" w:hAnsi="Angsana New"/>
              </w:rPr>
              <w:t>236,000</w:t>
            </w:r>
            <w:r w:rsidRPr="0044012A">
              <w:rPr>
                <w:rFonts w:ascii="Angsana New" w:hAnsi="Angsana New"/>
              </w:rPr>
              <w:t>.00)</w:t>
            </w:r>
          </w:p>
        </w:tc>
      </w:tr>
      <w:tr w:rsidR="00CC6914" w:rsidRPr="00CD157D" w14:paraId="38A11A39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CC6914" w:rsidRDefault="00CC6914" w:rsidP="003D58B0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CC691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6A776C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594EA1C6" w14:textId="77777777" w:rsidR="00CC6914" w:rsidRPr="0044012A" w:rsidRDefault="006A776C" w:rsidP="00471DA2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>1</w:t>
            </w:r>
            <w:r w:rsidR="0044012A" w:rsidRPr="0044012A">
              <w:rPr>
                <w:rFonts w:ascii="Angsana New" w:hAnsi="Angsana New"/>
              </w:rPr>
              <w:t>2.23</w:t>
            </w:r>
          </w:p>
        </w:tc>
      </w:tr>
      <w:tr w:rsidR="006A776C" w:rsidRPr="00CD157D" w14:paraId="482940EA" w14:textId="77777777" w:rsidTr="00471DA2">
        <w:trPr>
          <w:trHeight w:val="521"/>
        </w:trPr>
        <w:tc>
          <w:tcPr>
            <w:tcW w:w="7293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CC6914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998" w:type="dxa"/>
            <w:tcBorders>
              <w:top w:val="nil"/>
              <w:bottom w:val="nil"/>
            </w:tcBorders>
            <w:vAlign w:val="center"/>
          </w:tcPr>
          <w:p w14:paraId="695DA253" w14:textId="77777777" w:rsidR="006A776C" w:rsidRPr="0044012A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4012A">
              <w:rPr>
                <w:rFonts w:ascii="Angsana New" w:hAnsi="Angsana New"/>
              </w:rPr>
              <w:t xml:space="preserve">(USD </w:t>
            </w:r>
            <w:r w:rsidR="0044012A" w:rsidRPr="0044012A">
              <w:rPr>
                <w:rFonts w:ascii="Angsana New" w:hAnsi="Angsana New"/>
              </w:rPr>
              <w:t>344,745.00</w:t>
            </w:r>
            <w:r w:rsidRPr="0044012A">
              <w:rPr>
                <w:rFonts w:ascii="Angsana New" w:hAnsi="Angsana New"/>
              </w:rPr>
              <w:t>)</w:t>
            </w:r>
          </w:p>
        </w:tc>
      </w:tr>
      <w:tr w:rsidR="006A776C" w:rsidRPr="00CD157D" w14:paraId="6E844DE7" w14:textId="77777777" w:rsidTr="00471DA2">
        <w:trPr>
          <w:trHeight w:val="521"/>
        </w:trPr>
        <w:tc>
          <w:tcPr>
            <w:tcW w:w="7293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EC18C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EC18C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7461FF19" w14:textId="77777777" w:rsidR="006A776C" w:rsidRPr="002F3CC1" w:rsidRDefault="00350DFD" w:rsidP="006A776C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highlight w:val="yellow"/>
                <w:cs/>
              </w:rPr>
            </w:pPr>
            <w:r>
              <w:rPr>
                <w:rFonts w:ascii="Angsana New" w:hAnsi="Angsana New"/>
              </w:rPr>
              <w:t>29</w:t>
            </w:r>
            <w:r w:rsidR="003D58B0" w:rsidRPr="0044012A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51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6EFEFADF" w14:textId="77777777" w:rsidR="00F045D3" w:rsidRPr="00F045D3" w:rsidRDefault="00F045D3" w:rsidP="00F045D3">
      <w:pPr>
        <w:ind w:left="630"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EB41A2" w14:textId="77777777" w:rsidR="005D7A1B" w:rsidRPr="00456329" w:rsidRDefault="001B6E66" w:rsidP="00DC7EE6">
      <w:pPr>
        <w:ind w:left="630" w:right="-871"/>
        <w:rPr>
          <w:rFonts w:ascii="Angsana New" w:hAnsi="Angsana New"/>
          <w:cs/>
        </w:rPr>
      </w:pPr>
      <w:proofErr w:type="gramStart"/>
      <w:r w:rsidRPr="00456329">
        <w:rPr>
          <w:rFonts w:ascii="Angsana New" w:hAnsi="Angsana New"/>
          <w:spacing w:val="-8"/>
        </w:rPr>
        <w:t>2</w:t>
      </w:r>
      <w:r w:rsidR="00C27CD6">
        <w:rPr>
          <w:rFonts w:ascii="Angsana New" w:hAnsi="Angsana New" w:hint="cs"/>
          <w:spacing w:val="-8"/>
          <w:cs/>
        </w:rPr>
        <w:t>2</w:t>
      </w:r>
      <w:r w:rsidR="00487361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4</w:t>
      </w:r>
      <w:r w:rsidR="005D7A1B" w:rsidRPr="00456329">
        <w:rPr>
          <w:rFonts w:ascii="Angsana New" w:hAnsi="Angsana New" w:hint="cs"/>
          <w:spacing w:val="-8"/>
          <w:cs/>
        </w:rPr>
        <w:t xml:space="preserve"> </w:t>
      </w:r>
      <w:r w:rsidR="00E97629">
        <w:rPr>
          <w:rFonts w:ascii="Angsana New" w:hAnsi="Angsana New" w:hint="cs"/>
          <w:cs/>
        </w:rPr>
        <w:t xml:space="preserve"> </w:t>
      </w:r>
      <w:r w:rsidR="005D7A1B" w:rsidRPr="00456329">
        <w:rPr>
          <w:rFonts w:ascii="Angsana New" w:hAnsi="Angsana New" w:hint="cs"/>
          <w:cs/>
        </w:rPr>
        <w:t>ภาระผูกพัน</w:t>
      </w:r>
      <w:r w:rsidR="006A4DD4" w:rsidRPr="00456329">
        <w:rPr>
          <w:rFonts w:ascii="Angsana New" w:hAnsi="Angsana New" w:hint="cs"/>
          <w:cs/>
        </w:rPr>
        <w:t>จากค่า</w:t>
      </w:r>
      <w:r w:rsidR="00CB40C4" w:rsidRPr="00456329">
        <w:rPr>
          <w:rFonts w:ascii="Angsana New" w:hAnsi="Angsana New" w:hint="cs"/>
          <w:cs/>
        </w:rPr>
        <w:t>สิทธิตามสัญญาซื้อล่วงหน้า</w:t>
      </w:r>
      <w:proofErr w:type="gramEnd"/>
    </w:p>
    <w:p w14:paraId="4A41D12C" w14:textId="77777777"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30</w:t>
      </w:r>
      <w:r w:rsidR="00BF10FA" w:rsidRPr="00C13EA7">
        <w:rPr>
          <w:rFonts w:ascii="Angsana New" w:hAnsi="Angsana New"/>
        </w:rPr>
        <w:t xml:space="preserve"> </w:t>
      </w:r>
      <w:r w:rsidR="002F3CC1">
        <w:rPr>
          <w:rFonts w:ascii="Angsana New" w:hAnsi="Angsana New" w:hint="cs"/>
          <w:cs/>
        </w:rPr>
        <w:t>มิถุนายน</w:t>
      </w:r>
      <w:r w:rsidR="00BF10FA">
        <w:rPr>
          <w:rFonts w:ascii="Angsana New" w:hAnsi="Angsana New" w:hint="cs"/>
          <w:cs/>
        </w:rPr>
        <w:t xml:space="preserve"> </w:t>
      </w:r>
      <w:r w:rsidR="00554767">
        <w:rPr>
          <w:rFonts w:ascii="Angsana New" w:hAnsi="Angsana New"/>
        </w:rPr>
        <w:t>2565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14:paraId="5A025F59" w14:textId="77777777" w:rsidR="005D7A1B" w:rsidRPr="00456329" w:rsidRDefault="005D7A1B" w:rsidP="00B84A8D">
      <w:pPr>
        <w:ind w:left="1064" w:right="-104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9321" w:type="dxa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6"/>
        <w:gridCol w:w="2035"/>
      </w:tblGrid>
      <w:tr w:rsidR="00DB034E" w:rsidRPr="00456329" w14:paraId="154D1F25" w14:textId="77777777" w:rsidTr="00471DA2">
        <w:trPr>
          <w:trHeight w:val="507"/>
        </w:trPr>
        <w:tc>
          <w:tcPr>
            <w:tcW w:w="7286" w:type="dxa"/>
            <w:vAlign w:val="center"/>
          </w:tcPr>
          <w:p w14:paraId="2810B56C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2035" w:type="dxa"/>
            <w:vAlign w:val="center"/>
          </w:tcPr>
          <w:p w14:paraId="240CACC7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456329" w14:paraId="2849FBEF" w14:textId="77777777" w:rsidTr="00471DA2">
        <w:tc>
          <w:tcPr>
            <w:tcW w:w="7286" w:type="dxa"/>
            <w:tcBorders>
              <w:bottom w:val="nil"/>
            </w:tcBorders>
          </w:tcPr>
          <w:p w14:paraId="4AB0818B" w14:textId="77777777" w:rsidR="008560B2" w:rsidRPr="00456329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35" w:type="dxa"/>
            <w:tcBorders>
              <w:bottom w:val="nil"/>
            </w:tcBorders>
          </w:tcPr>
          <w:p w14:paraId="706686B0" w14:textId="77777777" w:rsidR="008560B2" w:rsidRPr="0059729D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456329" w14:paraId="30E78108" w14:textId="77777777" w:rsidTr="00471DA2">
        <w:tc>
          <w:tcPr>
            <w:tcW w:w="7286" w:type="dxa"/>
            <w:tcBorders>
              <w:top w:val="nil"/>
              <w:bottom w:val="nil"/>
            </w:tcBorders>
          </w:tcPr>
          <w:p w14:paraId="3952CC2D" w14:textId="77777777" w:rsidR="008560B2" w:rsidRPr="00456329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2035" w:type="dxa"/>
            <w:tcBorders>
              <w:top w:val="nil"/>
              <w:bottom w:val="nil"/>
            </w:tcBorders>
          </w:tcPr>
          <w:p w14:paraId="386FB7B6" w14:textId="77777777" w:rsidR="008560B2" w:rsidRPr="0059729D" w:rsidRDefault="008560B2" w:rsidP="00404AC7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59729D">
              <w:rPr>
                <w:rFonts w:ascii="Angsana New" w:hAnsi="Angsana New"/>
              </w:rPr>
              <w:t>1</w:t>
            </w:r>
            <w:r w:rsidR="0059729D" w:rsidRPr="0059729D">
              <w:rPr>
                <w:rFonts w:ascii="Angsana New" w:hAnsi="Angsana New"/>
              </w:rPr>
              <w:t>6</w:t>
            </w:r>
            <w:r w:rsidR="00401CE8" w:rsidRPr="0059729D">
              <w:rPr>
                <w:rFonts w:ascii="Angsana New" w:hAnsi="Angsana New"/>
              </w:rPr>
              <w:t>.</w:t>
            </w:r>
            <w:r w:rsidR="0059729D" w:rsidRPr="0059729D">
              <w:rPr>
                <w:rFonts w:ascii="Angsana New" w:hAnsi="Angsana New"/>
              </w:rPr>
              <w:t>60</w:t>
            </w:r>
          </w:p>
        </w:tc>
      </w:tr>
      <w:tr w:rsidR="008560B2" w:rsidRPr="00456329" w14:paraId="7A8D443A" w14:textId="77777777" w:rsidTr="00471DA2">
        <w:tc>
          <w:tcPr>
            <w:tcW w:w="7286" w:type="dxa"/>
            <w:tcBorders>
              <w:top w:val="nil"/>
              <w:bottom w:val="single" w:sz="4" w:space="0" w:color="auto"/>
            </w:tcBorders>
          </w:tcPr>
          <w:p w14:paraId="3C4DE76C" w14:textId="77777777" w:rsidR="008560B2" w:rsidRPr="00456329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035" w:type="dxa"/>
            <w:tcBorders>
              <w:top w:val="nil"/>
              <w:bottom w:val="single" w:sz="4" w:space="0" w:color="auto"/>
            </w:tcBorders>
          </w:tcPr>
          <w:p w14:paraId="13B3FA12" w14:textId="77777777" w:rsidR="008560B2" w:rsidRPr="0059729D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59729D">
              <w:rPr>
                <w:rFonts w:ascii="Angsana New" w:hAnsi="Angsana New"/>
              </w:rPr>
              <w:t>(USD 468,125)</w:t>
            </w:r>
          </w:p>
        </w:tc>
      </w:tr>
    </w:tbl>
    <w:p w14:paraId="187F4E0C" w14:textId="77777777" w:rsidR="00DC7EE6" w:rsidRDefault="00DC7EE6" w:rsidP="00C27CD6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66E1E844" w14:textId="77777777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C27CD6">
        <w:rPr>
          <w:rFonts w:ascii="Angsana New" w:hAnsi="Angsana New" w:hint="cs"/>
          <w:spacing w:val="-8"/>
          <w:cs/>
        </w:rPr>
        <w:t>2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08583101" w14:textId="77777777"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14:paraId="3A5CAAA9" w14:textId="77777777" w:rsidR="00230AE8" w:rsidRPr="0003182D" w:rsidRDefault="00BA7210" w:rsidP="00471DA2">
      <w:pPr>
        <w:ind w:left="1022" w:right="-64" w:firstLine="672"/>
        <w:jc w:val="thaiDistribute"/>
        <w:rPr>
          <w:rFonts w:ascii="Angsana New" w:hAnsi="Angsana New"/>
          <w:spacing w:val="-2"/>
        </w:rPr>
      </w:pPr>
      <w:r w:rsidRPr="00AC08BD">
        <w:rPr>
          <w:rFonts w:ascii="Angsana New" w:hAnsi="Angsana New" w:hint="cs"/>
          <w:spacing w:val="-2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>จำนวน</w:t>
      </w:r>
      <w:r w:rsidR="002C04B6" w:rsidRPr="0003182D">
        <w:rPr>
          <w:rFonts w:ascii="Angsana New" w:hAnsi="Angsana New" w:hint="cs"/>
          <w:spacing w:val="-2"/>
          <w:cs/>
        </w:rPr>
        <w:t xml:space="preserve">เงิน </w:t>
      </w:r>
      <w:r w:rsidR="00D9397A" w:rsidRPr="0003182D">
        <w:rPr>
          <w:rFonts w:ascii="Angsana New" w:hAnsi="Angsana New"/>
          <w:spacing w:val="-2"/>
        </w:rPr>
        <w:t>52.13</w:t>
      </w:r>
      <w:r w:rsidR="002C04B6" w:rsidRPr="0003182D">
        <w:rPr>
          <w:rFonts w:ascii="Angsana New" w:hAnsi="Angsana New"/>
          <w:spacing w:val="-2"/>
        </w:rPr>
        <w:t xml:space="preserve"> </w:t>
      </w:r>
      <w:r w:rsidR="002C04B6" w:rsidRPr="0003182D">
        <w:rPr>
          <w:rFonts w:ascii="Angsana New" w:hAnsi="Angsana New" w:hint="cs"/>
          <w:spacing w:val="-2"/>
          <w:cs/>
        </w:rPr>
        <w:t>ล้านบาท</w:t>
      </w:r>
    </w:p>
    <w:p w14:paraId="100BF12F" w14:textId="77777777" w:rsidR="006F0DC3" w:rsidRDefault="00C61B54" w:rsidP="00471DA2">
      <w:pPr>
        <w:ind w:left="1036" w:right="-64" w:firstLine="665"/>
        <w:jc w:val="thaiDistribute"/>
        <w:rPr>
          <w:rFonts w:ascii="Angsana New" w:hAnsi="Angsana New"/>
          <w:spacing w:val="-2"/>
        </w:rPr>
      </w:pPr>
      <w:r w:rsidRPr="0003182D">
        <w:rPr>
          <w:rFonts w:ascii="Angsana New" w:hAnsi="Angsana New" w:hint="cs"/>
          <w:spacing w:val="-2"/>
          <w:cs/>
        </w:rPr>
        <w:t>-  ค้ำประกัน</w:t>
      </w:r>
      <w:r w:rsidR="00BC7EA0" w:rsidRPr="0003182D">
        <w:rPr>
          <w:rFonts w:ascii="Angsana New" w:hAnsi="Angsana New" w:hint="cs"/>
          <w:spacing w:val="-2"/>
          <w:cs/>
        </w:rPr>
        <w:t>การปฏ</w:t>
      </w:r>
      <w:r w:rsidR="00C25B36" w:rsidRPr="0003182D">
        <w:rPr>
          <w:rFonts w:ascii="Angsana New" w:hAnsi="Angsana New" w:hint="cs"/>
          <w:spacing w:val="-2"/>
          <w:cs/>
        </w:rPr>
        <w:t>ิ</w:t>
      </w:r>
      <w:r w:rsidR="00BC7EA0" w:rsidRPr="0003182D">
        <w:rPr>
          <w:rFonts w:ascii="Angsana New" w:hAnsi="Angsana New" w:hint="cs"/>
          <w:spacing w:val="-2"/>
          <w:cs/>
        </w:rPr>
        <w:t>บัติตาม</w:t>
      </w:r>
      <w:r w:rsidRPr="0003182D">
        <w:rPr>
          <w:rFonts w:ascii="Angsana New" w:hAnsi="Angsana New" w:hint="cs"/>
          <w:spacing w:val="-2"/>
          <w:cs/>
        </w:rPr>
        <w:t>เงื่อนไขการชำระเงินค่าถ่ายทอดสดสัญญาณการแข่งขัน เทปบันทึกภาพการแข่งขัน และรายการต่างๆของรายการฟุตบอลต่างประเทศให้กับ</w:t>
      </w:r>
      <w:r w:rsidR="003261AC" w:rsidRPr="0003182D">
        <w:rPr>
          <w:rFonts w:ascii="Angsana New" w:hAnsi="Angsana New" w:hint="cs"/>
          <w:spacing w:val="-2"/>
          <w:cs/>
        </w:rPr>
        <w:t>บริษัท บางกอกเอ็นเตอร์เทนเม้นต์ จำกัด</w:t>
      </w:r>
      <w:r w:rsidR="00966605" w:rsidRPr="0003182D">
        <w:rPr>
          <w:rFonts w:ascii="Angsana New" w:hAnsi="Angsana New" w:hint="cs"/>
          <w:spacing w:val="-2"/>
          <w:cs/>
        </w:rPr>
        <w:t xml:space="preserve"> ซึ่งเป็นบริษัทย่อยของบริษัท</w:t>
      </w:r>
      <w:r w:rsidRPr="0003182D">
        <w:rPr>
          <w:rFonts w:ascii="Angsana New" w:hAnsi="Angsana New" w:hint="cs"/>
          <w:spacing w:val="-2"/>
          <w:cs/>
        </w:rPr>
        <w:t>กับสถาบันการเงินแห่งหนึ่ง</w:t>
      </w:r>
      <w:r w:rsidR="0057140B" w:rsidRPr="0003182D">
        <w:rPr>
          <w:rFonts w:ascii="Angsana New" w:hAnsi="Angsana New" w:hint="cs"/>
          <w:spacing w:val="-2"/>
          <w:cs/>
        </w:rPr>
        <w:t xml:space="preserve"> </w:t>
      </w:r>
      <w:r w:rsidR="00C25B36" w:rsidRPr="0003182D">
        <w:rPr>
          <w:rFonts w:ascii="Angsana New" w:hAnsi="Angsana New" w:hint="cs"/>
          <w:spacing w:val="-2"/>
          <w:cs/>
        </w:rPr>
        <w:t>เป็น</w:t>
      </w:r>
      <w:r w:rsidR="003261AC" w:rsidRPr="0003182D">
        <w:rPr>
          <w:rFonts w:ascii="Angsana New" w:hAnsi="Angsana New" w:hint="cs"/>
          <w:spacing w:val="-2"/>
          <w:cs/>
        </w:rPr>
        <w:t>จำนวน</w:t>
      </w:r>
      <w:r w:rsidR="00081CA5" w:rsidRPr="0003182D">
        <w:rPr>
          <w:rFonts w:ascii="Angsana New" w:hAnsi="Angsana New" w:hint="cs"/>
          <w:spacing w:val="-2"/>
          <w:cs/>
        </w:rPr>
        <w:t>เงิน</w:t>
      </w:r>
      <w:r w:rsidR="003261AC" w:rsidRPr="0003182D">
        <w:rPr>
          <w:rFonts w:ascii="Angsana New" w:hAnsi="Angsana New" w:hint="cs"/>
          <w:spacing w:val="-2"/>
          <w:cs/>
        </w:rPr>
        <w:t xml:space="preserve"> </w:t>
      </w:r>
      <w:r w:rsidR="00CE3F81" w:rsidRPr="0003182D">
        <w:rPr>
          <w:rFonts w:ascii="Angsana New" w:hAnsi="Angsana New"/>
          <w:spacing w:val="-2"/>
        </w:rPr>
        <w:t>3</w:t>
      </w:r>
      <w:r w:rsidR="007409A7">
        <w:rPr>
          <w:rFonts w:ascii="Angsana New" w:hAnsi="Angsana New"/>
          <w:spacing w:val="-2"/>
        </w:rPr>
        <w:t>5</w:t>
      </w:r>
      <w:r w:rsidR="00CE3F81" w:rsidRPr="0003182D">
        <w:rPr>
          <w:rFonts w:ascii="Angsana New" w:hAnsi="Angsana New"/>
          <w:spacing w:val="-2"/>
        </w:rPr>
        <w:t>.46</w:t>
      </w:r>
      <w:r w:rsidR="0091255B" w:rsidRPr="0003182D">
        <w:rPr>
          <w:rFonts w:ascii="Angsana New" w:hAnsi="Angsana New" w:hint="cs"/>
          <w:spacing w:val="-2"/>
          <w:cs/>
        </w:rPr>
        <w:t xml:space="preserve"> </w:t>
      </w:r>
      <w:r w:rsidR="00FA2074" w:rsidRPr="0003182D">
        <w:rPr>
          <w:rFonts w:ascii="Angsana New" w:hAnsi="Angsana New" w:hint="cs"/>
          <w:spacing w:val="-2"/>
          <w:cs/>
        </w:rPr>
        <w:t>ล้าน</w:t>
      </w:r>
      <w:r w:rsidR="00FA2074" w:rsidRPr="00A72357">
        <w:rPr>
          <w:rFonts w:ascii="Angsana New" w:hAnsi="Angsana New" w:hint="cs"/>
          <w:spacing w:val="-2"/>
          <w:cs/>
        </w:rPr>
        <w:t>บาท</w:t>
      </w:r>
      <w:r w:rsidR="00081CA5" w:rsidRPr="00AC08BD">
        <w:rPr>
          <w:rFonts w:ascii="Angsana New" w:hAnsi="Angsana New" w:hint="cs"/>
          <w:spacing w:val="-2"/>
          <w:cs/>
        </w:rPr>
        <w:t xml:space="preserve"> </w:t>
      </w:r>
    </w:p>
    <w:p w14:paraId="35305F1B" w14:textId="77777777" w:rsidR="007E20BA" w:rsidRDefault="007E20BA" w:rsidP="00471DA2">
      <w:pPr>
        <w:ind w:left="1036" w:right="-64" w:firstLine="665"/>
        <w:jc w:val="thaiDistribute"/>
        <w:rPr>
          <w:rFonts w:ascii="Angsana New" w:hAnsi="Angsana New"/>
          <w:spacing w:val="-2"/>
        </w:rPr>
      </w:pPr>
    </w:p>
    <w:p w14:paraId="1BBD7025" w14:textId="77777777" w:rsidR="007E20BA" w:rsidRPr="008F3194" w:rsidRDefault="007E20BA" w:rsidP="00471DA2">
      <w:pPr>
        <w:ind w:left="1036" w:right="-64" w:firstLine="665"/>
        <w:jc w:val="thaiDistribute"/>
        <w:rPr>
          <w:rFonts w:ascii="Angsana New" w:hAnsi="Angsana New"/>
          <w:spacing w:val="-2"/>
        </w:rPr>
      </w:pPr>
    </w:p>
    <w:p w14:paraId="4D83ED0B" w14:textId="77777777"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14:paraId="5929A246" w14:textId="77777777" w:rsidR="0004178D" w:rsidRPr="0034208B" w:rsidRDefault="003372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lastRenderedPageBreak/>
        <w:t>คดีฟ้องร้อง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09A5A920" w14:textId="77777777" w:rsidR="00C34524" w:rsidRPr="0003182D" w:rsidRDefault="00853A3C" w:rsidP="00C34524">
      <w:pPr>
        <w:ind w:left="1162" w:right="-56" w:hanging="476"/>
        <w:jc w:val="thaiDistribute"/>
        <w:rPr>
          <w:spacing w:val="-2"/>
        </w:rPr>
      </w:pPr>
      <w:r w:rsidRPr="0003182D">
        <w:rPr>
          <w:spacing w:val="-2"/>
        </w:rPr>
        <w:t>2</w:t>
      </w:r>
      <w:r w:rsidR="00C27CD6" w:rsidRPr="0003182D">
        <w:rPr>
          <w:rFonts w:hint="cs"/>
          <w:spacing w:val="-2"/>
          <w:cs/>
        </w:rPr>
        <w:t>3</w:t>
      </w:r>
      <w:r w:rsidR="00C34524" w:rsidRPr="0003182D">
        <w:rPr>
          <w:rFonts w:hint="cs"/>
          <w:spacing w:val="-2"/>
          <w:cs/>
        </w:rPr>
        <w:t>.</w:t>
      </w:r>
      <w:r w:rsidR="00D9397A" w:rsidRPr="0003182D">
        <w:rPr>
          <w:spacing w:val="-2"/>
        </w:rPr>
        <w:t>1</w:t>
      </w:r>
      <w:r w:rsidR="00C34524" w:rsidRPr="0003182D">
        <w:rPr>
          <w:rFonts w:hint="cs"/>
          <w:spacing w:val="-2"/>
          <w:cs/>
        </w:rPr>
        <w:t xml:space="preserve">  </w:t>
      </w:r>
      <w:r w:rsidR="00C27CD6" w:rsidRPr="0003182D">
        <w:rPr>
          <w:spacing w:val="-2"/>
          <w:cs/>
        </w:rPr>
        <w:t xml:space="preserve">ในปี </w:t>
      </w:r>
      <w:r w:rsidR="0003182D" w:rsidRPr="0003182D">
        <w:rPr>
          <w:spacing w:val="-2"/>
        </w:rPr>
        <w:t>2560</w:t>
      </w:r>
      <w:r w:rsidR="00C27CD6" w:rsidRPr="0003182D">
        <w:rPr>
          <w:spacing w:val="-2"/>
          <w:cs/>
        </w:rPr>
        <w:t xml:space="preserve"> บริษัทย่อยของบริษัท </w:t>
      </w:r>
      <w:r w:rsidR="00800D73" w:rsidRPr="0003182D">
        <w:rPr>
          <w:spacing w:val="-2"/>
        </w:rPr>
        <w:t>2</w:t>
      </w:r>
      <w:r w:rsidR="00C27CD6" w:rsidRPr="0003182D">
        <w:rPr>
          <w:spacing w:val="-2"/>
          <w:cs/>
        </w:rPr>
        <w:t xml:space="preserve"> แห่ง ถูกฟ้องเป็นจำเลยร่วม ในฐานผิดสัญญาการถ่ายทอดสดการแข่งขันฟุตบอลจากยุโรป จำนวนทุนทรัพย์ </w:t>
      </w:r>
      <w:r w:rsidR="00C74FB0" w:rsidRPr="0003182D">
        <w:rPr>
          <w:spacing w:val="-2"/>
        </w:rPr>
        <w:t>260.22</w:t>
      </w:r>
      <w:r w:rsidR="00C27CD6" w:rsidRPr="0003182D">
        <w:rPr>
          <w:spacing w:val="-2"/>
          <w:cs/>
        </w:rPr>
        <w:t xml:space="preserve"> ล้านบาท เมื่อวันที่ </w:t>
      </w:r>
      <w:r w:rsidR="00C74FB0" w:rsidRPr="0003182D">
        <w:rPr>
          <w:spacing w:val="-2"/>
        </w:rPr>
        <w:t>3</w:t>
      </w:r>
      <w:r w:rsidR="00C27CD6" w:rsidRPr="0003182D">
        <w:rPr>
          <w:spacing w:val="-2"/>
          <w:cs/>
        </w:rPr>
        <w:t xml:space="preserve"> มีนาคม </w:t>
      </w:r>
      <w:r w:rsidR="00C74FB0" w:rsidRPr="0003182D">
        <w:rPr>
          <w:spacing w:val="-2"/>
        </w:rPr>
        <w:t>2563</w:t>
      </w:r>
      <w:r w:rsidR="00C27CD6" w:rsidRPr="0003182D">
        <w:rPr>
          <w:spacing w:val="-2"/>
          <w:cs/>
        </w:rPr>
        <w:t xml:space="preserve"> ศาลชั้นต้นอ่านคำพิพากษา </w:t>
      </w:r>
      <w:r w:rsidR="0044012A">
        <w:rPr>
          <w:spacing w:val="-2"/>
        </w:rPr>
        <w:t xml:space="preserve">      </w:t>
      </w:r>
      <w:r w:rsidR="00C27CD6" w:rsidRPr="0003182D">
        <w:rPr>
          <w:spacing w:val="-2"/>
          <w:cs/>
        </w:rPr>
        <w:t xml:space="preserve">ให้บริษัทย่อยของบริษัทชนะคดี ต่อมาเมื่อวันที่ </w:t>
      </w:r>
      <w:r w:rsidR="00C74FB0" w:rsidRPr="0003182D">
        <w:rPr>
          <w:spacing w:val="-2"/>
        </w:rPr>
        <w:t>13</w:t>
      </w:r>
      <w:r w:rsidR="00C27CD6" w:rsidRPr="0003182D">
        <w:rPr>
          <w:spacing w:val="-2"/>
          <w:cs/>
        </w:rPr>
        <w:t xml:space="preserve"> กรกฎาคม </w:t>
      </w:r>
      <w:r w:rsidR="00C74FB0" w:rsidRPr="0003182D">
        <w:rPr>
          <w:spacing w:val="-2"/>
        </w:rPr>
        <w:t>2564</w:t>
      </w:r>
      <w:r w:rsidR="00C27CD6" w:rsidRPr="0003182D">
        <w:rPr>
          <w:spacing w:val="-2"/>
          <w:cs/>
        </w:rPr>
        <w:t xml:space="preserve"> ศาลอุทธรณ์พิพากษายืนตามศาลชั้นต้น </w:t>
      </w:r>
      <w:r w:rsidR="0044012A">
        <w:rPr>
          <w:spacing w:val="-2"/>
        </w:rPr>
        <w:t xml:space="preserve">    </w:t>
      </w:r>
      <w:r w:rsidR="00C27CD6" w:rsidRPr="0003182D">
        <w:rPr>
          <w:spacing w:val="-2"/>
          <w:cs/>
        </w:rPr>
        <w:t xml:space="preserve">ซึ่ง ณ วันที่ </w:t>
      </w:r>
      <w:r w:rsidR="0003182D">
        <w:rPr>
          <w:spacing w:val="-2"/>
        </w:rPr>
        <w:t xml:space="preserve">30 </w:t>
      </w:r>
      <w:r w:rsidR="0003182D">
        <w:rPr>
          <w:rFonts w:hint="cs"/>
          <w:spacing w:val="-2"/>
          <w:cs/>
        </w:rPr>
        <w:t>มิถุนายน</w:t>
      </w:r>
      <w:r w:rsidR="00C27CD6" w:rsidRPr="0003182D">
        <w:rPr>
          <w:spacing w:val="-2"/>
          <w:cs/>
        </w:rPr>
        <w:t xml:space="preserve"> </w:t>
      </w:r>
      <w:r w:rsidR="00C74FB0" w:rsidRPr="0003182D">
        <w:rPr>
          <w:spacing w:val="-2"/>
        </w:rPr>
        <w:t>2565</w:t>
      </w:r>
      <w:r w:rsidR="00C27CD6" w:rsidRPr="0003182D">
        <w:rPr>
          <w:spacing w:val="-2"/>
          <w:cs/>
        </w:rPr>
        <w:t xml:space="preserve"> </w:t>
      </w:r>
      <w:r w:rsidR="00C74FB0" w:rsidRPr="0003182D">
        <w:rPr>
          <w:spacing w:val="-2"/>
          <w:cs/>
        </w:rPr>
        <w:t>คดีอยู่ระหว่างศาลฎีกาพิจารณาคำร้องขออนุญาตฎีกาของโจทก์ เพ</w:t>
      </w:r>
      <w:r w:rsidR="00F9045B">
        <w:rPr>
          <w:spacing w:val="-2"/>
          <w:cs/>
        </w:rPr>
        <w:t>ื่อพิจารณาว่าควรอนุญาตให้โจทก์</w:t>
      </w:r>
      <w:r w:rsidR="00F9045B">
        <w:rPr>
          <w:rFonts w:hint="cs"/>
          <w:spacing w:val="-2"/>
          <w:cs/>
        </w:rPr>
        <w:t>ฎี</w:t>
      </w:r>
      <w:r w:rsidR="00C74FB0" w:rsidRPr="0003182D">
        <w:rPr>
          <w:spacing w:val="-2"/>
          <w:cs/>
        </w:rPr>
        <w:t xml:space="preserve">กาในคดีนี้หรือไม่ </w:t>
      </w:r>
      <w:r w:rsidR="00C27CD6" w:rsidRPr="0003182D">
        <w:rPr>
          <w:spacing w:val="-2"/>
          <w:cs/>
        </w:rPr>
        <w:t>บริษัทย่อยของบริษัทคาดว่าจะไม่ได้รับความเสียหายจากการ</w:t>
      </w:r>
      <w:r w:rsidR="0044012A">
        <w:rPr>
          <w:spacing w:val="-2"/>
        </w:rPr>
        <w:t xml:space="preserve">           </w:t>
      </w:r>
      <w:r w:rsidR="00C27CD6" w:rsidRPr="0003182D">
        <w:rPr>
          <w:spacing w:val="-2"/>
          <w:cs/>
        </w:rPr>
        <w:t>ถูกฟ้องร้อง ดังนั้นจึงไม่ได้บันทึกเป็นค่าใช้จ่ายและหนี้สินที่อาจเกิดขึ้น</w:t>
      </w:r>
    </w:p>
    <w:p w14:paraId="3355E154" w14:textId="77777777" w:rsidR="00C34524" w:rsidRPr="002F3CC1" w:rsidRDefault="00C34524" w:rsidP="00C34524">
      <w:pPr>
        <w:ind w:left="882" w:right="-56" w:hanging="504"/>
        <w:jc w:val="thaiDistribute"/>
        <w:rPr>
          <w:spacing w:val="-2"/>
          <w:sz w:val="8"/>
          <w:szCs w:val="8"/>
          <w:highlight w:val="yellow"/>
        </w:rPr>
      </w:pPr>
    </w:p>
    <w:p w14:paraId="00B22FE8" w14:textId="77777777" w:rsidR="005A507B" w:rsidRPr="00DD71C1" w:rsidRDefault="00853A3C" w:rsidP="00DD71C1">
      <w:pPr>
        <w:ind w:left="1148" w:right="-56" w:hanging="462"/>
        <w:jc w:val="thaiDistribute"/>
        <w:rPr>
          <w:spacing w:val="-2"/>
        </w:rPr>
      </w:pPr>
      <w:r w:rsidRPr="0003182D">
        <w:rPr>
          <w:spacing w:val="-2"/>
        </w:rPr>
        <w:t>2</w:t>
      </w:r>
      <w:r w:rsidR="00C27CD6" w:rsidRPr="0003182D">
        <w:rPr>
          <w:rFonts w:hint="cs"/>
          <w:spacing w:val="-2"/>
          <w:cs/>
        </w:rPr>
        <w:t>3</w:t>
      </w:r>
      <w:r w:rsidR="00C34524" w:rsidRPr="0003182D">
        <w:rPr>
          <w:rFonts w:hint="cs"/>
          <w:spacing w:val="-2"/>
          <w:cs/>
        </w:rPr>
        <w:t>.</w:t>
      </w:r>
      <w:r w:rsidR="00D9397A" w:rsidRPr="0003182D">
        <w:rPr>
          <w:spacing w:val="-2"/>
        </w:rPr>
        <w:t>2</w:t>
      </w:r>
      <w:r w:rsidR="00C34524" w:rsidRPr="0003182D">
        <w:rPr>
          <w:rFonts w:hint="cs"/>
          <w:spacing w:val="-2"/>
          <w:cs/>
        </w:rPr>
        <w:t xml:space="preserve">  </w:t>
      </w:r>
      <w:r w:rsidR="00C27CD6" w:rsidRPr="0003182D">
        <w:rPr>
          <w:spacing w:val="-2"/>
          <w:cs/>
        </w:rPr>
        <w:t xml:space="preserve">บริษัทและบริษัทย่อยของบริษัท </w:t>
      </w:r>
      <w:r w:rsidR="00554767" w:rsidRPr="0003182D">
        <w:rPr>
          <w:spacing w:val="-2"/>
        </w:rPr>
        <w:t>2</w:t>
      </w:r>
      <w:r w:rsidR="00C27CD6" w:rsidRPr="0003182D">
        <w:rPr>
          <w:spacing w:val="-2"/>
          <w:cs/>
        </w:rPr>
        <w:t xml:space="preserve"> แห่ง ถูกฟ้องเป็นจำเลย รวม </w:t>
      </w:r>
      <w:r w:rsidR="00C74FB0" w:rsidRPr="0003182D">
        <w:rPr>
          <w:spacing w:val="-2"/>
        </w:rPr>
        <w:t>2</w:t>
      </w:r>
      <w:r w:rsidR="00C27CD6" w:rsidRPr="0003182D">
        <w:rPr>
          <w:spacing w:val="-2"/>
          <w:cs/>
        </w:rPr>
        <w:t xml:space="preserve"> คดี ในคดีแรงงาน </w:t>
      </w:r>
      <w:r w:rsidR="00C74FB0" w:rsidRPr="0003182D">
        <w:rPr>
          <w:spacing w:val="-2"/>
          <w:cs/>
        </w:rPr>
        <w:t>ต่อมาใน</w:t>
      </w:r>
      <w:r w:rsidR="00DD71C1" w:rsidRPr="0003182D">
        <w:rPr>
          <w:rFonts w:hint="cs"/>
          <w:spacing w:val="-2"/>
          <w:cs/>
        </w:rPr>
        <w:t>ต้น</w:t>
      </w:r>
      <w:r w:rsidR="00C74FB0" w:rsidRPr="0003182D">
        <w:rPr>
          <w:spacing w:val="-2"/>
          <w:cs/>
        </w:rPr>
        <w:t xml:space="preserve">ปี </w:t>
      </w:r>
      <w:r w:rsidR="00D44E89" w:rsidRPr="0003182D">
        <w:rPr>
          <w:spacing w:val="-2"/>
        </w:rPr>
        <w:t>2565</w:t>
      </w:r>
      <w:r w:rsidR="00C74FB0" w:rsidRPr="0003182D">
        <w:rPr>
          <w:spacing w:val="-2"/>
          <w:cs/>
        </w:rPr>
        <w:t xml:space="preserve"> </w:t>
      </w:r>
      <w:r w:rsidR="0003182D">
        <w:rPr>
          <w:rFonts w:hint="cs"/>
          <w:spacing w:val="-2"/>
          <w:cs/>
        </w:rPr>
        <w:t xml:space="preserve">        </w:t>
      </w:r>
      <w:r w:rsidR="00C74FB0" w:rsidRPr="0003182D">
        <w:rPr>
          <w:spacing w:val="-2"/>
          <w:cs/>
        </w:rPr>
        <w:t xml:space="preserve">ศาลชั้นต้นมีคำพิพากษายกฟ้องของโจทก์ทั้งสองคดี </w:t>
      </w:r>
      <w:r w:rsidR="001179AE">
        <w:rPr>
          <w:rFonts w:hint="cs"/>
          <w:spacing w:val="-2"/>
          <w:cs/>
        </w:rPr>
        <w:t>โดยคดีแรก</w:t>
      </w:r>
      <w:r w:rsidR="0003182D" w:rsidRPr="0003182D">
        <w:rPr>
          <w:spacing w:val="-2"/>
          <w:cs/>
        </w:rPr>
        <w:t xml:space="preserve">จำนวนทุนทรัพย์รวม </w:t>
      </w:r>
      <w:r w:rsidR="0003182D" w:rsidRPr="0003182D">
        <w:rPr>
          <w:spacing w:val="-2"/>
        </w:rPr>
        <w:t>13</w:t>
      </w:r>
      <w:r w:rsidR="001179AE">
        <w:rPr>
          <w:spacing w:val="-2"/>
        </w:rPr>
        <w:t>5.14</w:t>
      </w:r>
      <w:r w:rsidR="0003182D" w:rsidRPr="0003182D">
        <w:rPr>
          <w:spacing w:val="-2"/>
          <w:cs/>
        </w:rPr>
        <w:t xml:space="preserve"> ล้านบาท</w:t>
      </w:r>
      <w:r w:rsidR="00C74FB0" w:rsidRPr="0003182D">
        <w:rPr>
          <w:spacing w:val="-2"/>
          <w:cs/>
        </w:rPr>
        <w:t xml:space="preserve"> ณ วันที่ </w:t>
      </w:r>
      <w:r w:rsidR="001179AE">
        <w:rPr>
          <w:spacing w:val="-2"/>
        </w:rPr>
        <w:t xml:space="preserve">30 </w:t>
      </w:r>
      <w:r w:rsidR="001179AE">
        <w:rPr>
          <w:rFonts w:hint="cs"/>
          <w:spacing w:val="-2"/>
          <w:cs/>
        </w:rPr>
        <w:t>มิถุนายน</w:t>
      </w:r>
      <w:r w:rsidR="001179AE" w:rsidRPr="0003182D">
        <w:rPr>
          <w:spacing w:val="-2"/>
          <w:cs/>
        </w:rPr>
        <w:t xml:space="preserve"> </w:t>
      </w:r>
      <w:r w:rsidR="00D44E89" w:rsidRPr="0003182D">
        <w:rPr>
          <w:spacing w:val="-2"/>
        </w:rPr>
        <w:t>2565</w:t>
      </w:r>
      <w:r w:rsidR="00C74FB0" w:rsidRPr="0003182D">
        <w:rPr>
          <w:spacing w:val="-2"/>
          <w:cs/>
        </w:rPr>
        <w:t xml:space="preserve"> คดีอยู่ระหว่างการพิจารณาของศาลอุทธรณ์</w:t>
      </w:r>
      <w:r w:rsidR="00C74FB0" w:rsidRPr="0003182D">
        <w:rPr>
          <w:spacing w:val="-2"/>
        </w:rPr>
        <w:t xml:space="preserve"> </w:t>
      </w:r>
      <w:r w:rsidR="001179AE">
        <w:rPr>
          <w:rFonts w:hint="cs"/>
          <w:spacing w:val="-2"/>
          <w:cs/>
        </w:rPr>
        <w:t>คดีที่สอง</w:t>
      </w:r>
      <w:r w:rsidR="001179AE" w:rsidRPr="0003182D">
        <w:rPr>
          <w:spacing w:val="-2"/>
          <w:cs/>
        </w:rPr>
        <w:t xml:space="preserve">จำนวนทุนทรัพย์รวม </w:t>
      </w:r>
      <w:r w:rsidR="001179AE">
        <w:rPr>
          <w:spacing w:val="-2"/>
        </w:rPr>
        <w:t>3.68</w:t>
      </w:r>
      <w:r w:rsidR="001179AE" w:rsidRPr="0003182D">
        <w:rPr>
          <w:spacing w:val="-2"/>
          <w:cs/>
        </w:rPr>
        <w:t xml:space="preserve"> ล้านบาท </w:t>
      </w:r>
      <w:r w:rsidR="001179AE">
        <w:rPr>
          <w:spacing w:val="-2"/>
        </w:rPr>
        <w:t xml:space="preserve">  </w:t>
      </w:r>
      <w:r w:rsidR="001179AE">
        <w:rPr>
          <w:rFonts w:hint="cs"/>
          <w:spacing w:val="-2"/>
          <w:cs/>
        </w:rPr>
        <w:t>เมื่อ</w:t>
      </w:r>
      <w:r w:rsidR="001179AE" w:rsidRPr="0003182D">
        <w:rPr>
          <w:spacing w:val="-2"/>
          <w:cs/>
        </w:rPr>
        <w:t xml:space="preserve">วันที่ </w:t>
      </w:r>
      <w:r w:rsidR="001179AE">
        <w:rPr>
          <w:spacing w:val="-2"/>
        </w:rPr>
        <w:t xml:space="preserve">20 </w:t>
      </w:r>
      <w:r w:rsidR="001179AE">
        <w:rPr>
          <w:rFonts w:hint="cs"/>
          <w:spacing w:val="-2"/>
          <w:cs/>
        </w:rPr>
        <w:t>มิถุนายน</w:t>
      </w:r>
      <w:r w:rsidR="001179AE" w:rsidRPr="0003182D">
        <w:rPr>
          <w:spacing w:val="-2"/>
          <w:cs/>
        </w:rPr>
        <w:t xml:space="preserve"> </w:t>
      </w:r>
      <w:r w:rsidR="001179AE" w:rsidRPr="0003182D">
        <w:rPr>
          <w:spacing w:val="-2"/>
        </w:rPr>
        <w:t>2565</w:t>
      </w:r>
      <w:r w:rsidR="001179AE" w:rsidRPr="0003182D">
        <w:rPr>
          <w:spacing w:val="-2"/>
          <w:cs/>
        </w:rPr>
        <w:t xml:space="preserve"> ศาลอุทธรณ์</w:t>
      </w:r>
      <w:r w:rsidR="001179AE">
        <w:rPr>
          <w:rFonts w:hint="cs"/>
          <w:spacing w:val="-2"/>
          <w:cs/>
        </w:rPr>
        <w:t xml:space="preserve">พิพากษายืนตามศาลชั้นต้น </w:t>
      </w:r>
      <w:r w:rsidR="001179AE" w:rsidRPr="001179AE">
        <w:rPr>
          <w:spacing w:val="-2"/>
          <w:cs/>
        </w:rPr>
        <w:t xml:space="preserve">ต่อมาวันที่ </w:t>
      </w:r>
      <w:r w:rsidR="001179AE">
        <w:rPr>
          <w:spacing w:val="-2"/>
        </w:rPr>
        <w:t>12</w:t>
      </w:r>
      <w:r w:rsidR="001179AE" w:rsidRPr="001179AE">
        <w:rPr>
          <w:spacing w:val="-2"/>
          <w:cs/>
        </w:rPr>
        <w:t xml:space="preserve"> กรกฎาคม </w:t>
      </w:r>
      <w:r w:rsidR="001179AE">
        <w:rPr>
          <w:spacing w:val="-2"/>
        </w:rPr>
        <w:t>2565</w:t>
      </w:r>
      <w:r w:rsidR="001179AE" w:rsidRPr="001179AE">
        <w:rPr>
          <w:spacing w:val="-2"/>
          <w:cs/>
        </w:rPr>
        <w:t xml:space="preserve"> โจทก์ใช้สิทธิฎีกาคำพิพากษา</w:t>
      </w:r>
      <w:r w:rsidR="001179AE">
        <w:rPr>
          <w:spacing w:val="-2"/>
        </w:rPr>
        <w:t xml:space="preserve"> </w:t>
      </w:r>
      <w:r w:rsidR="00C27CD6" w:rsidRPr="0003182D">
        <w:rPr>
          <w:spacing w:val="-2"/>
          <w:cs/>
        </w:rPr>
        <w:t>บริษัทและบริษัทย่อยคาดว่าจะไม่ได้รับความเสียหายจาก</w:t>
      </w:r>
      <w:r w:rsidR="001179AE">
        <w:rPr>
          <w:rFonts w:hint="cs"/>
          <w:spacing w:val="-2"/>
          <w:cs/>
        </w:rPr>
        <w:t xml:space="preserve">ทั้ง </w:t>
      </w:r>
      <w:r w:rsidR="001179AE">
        <w:rPr>
          <w:spacing w:val="-2"/>
        </w:rPr>
        <w:t xml:space="preserve">2 </w:t>
      </w:r>
      <w:r w:rsidR="00C27CD6" w:rsidRPr="0003182D">
        <w:rPr>
          <w:spacing w:val="-2"/>
          <w:cs/>
        </w:rPr>
        <w:t>คดี</w:t>
      </w:r>
      <w:r w:rsidR="001179AE">
        <w:rPr>
          <w:rFonts w:hint="cs"/>
          <w:spacing w:val="-2"/>
          <w:cs/>
        </w:rPr>
        <w:t>ดังกล่าว</w:t>
      </w:r>
      <w:r w:rsidR="00C27CD6" w:rsidRPr="0003182D">
        <w:rPr>
          <w:spacing w:val="-2"/>
          <w:cs/>
        </w:rPr>
        <w:t xml:space="preserve"> ดังนั้นจึงไม่ได้บันทึกเป็นค่าใช้จ่ายและหนี้สินที่อาจเกิดขึ้น</w:t>
      </w:r>
    </w:p>
    <w:p w14:paraId="4EE48955" w14:textId="77777777"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3075689C" w14:textId="77777777" w:rsidR="004604DF" w:rsidRDefault="004604D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เหตุการณ์ภายหลังรอบระยะเวลารายงาน</w:t>
      </w:r>
    </w:p>
    <w:p w14:paraId="233AE8BD" w14:textId="77777777" w:rsidR="004604DF" w:rsidRPr="004604DF" w:rsidRDefault="00C66D4E" w:rsidP="004604DF">
      <w:pPr>
        <w:spacing w:before="120"/>
        <w:ind w:left="672" w:firstLine="490"/>
        <w:jc w:val="thaiDistribute"/>
        <w:rPr>
          <w:sz w:val="2"/>
          <w:szCs w:val="2"/>
        </w:rPr>
      </w:pPr>
      <w:r w:rsidRPr="00C66D4E">
        <w:rPr>
          <w:spacing w:val="-6"/>
          <w:cs/>
        </w:rPr>
        <w:t xml:space="preserve">ในเดือนกรกฎาคม </w:t>
      </w:r>
      <w:r>
        <w:rPr>
          <w:spacing w:val="-6"/>
        </w:rPr>
        <w:t>2565</w:t>
      </w:r>
      <w:r w:rsidRPr="00C66D4E">
        <w:rPr>
          <w:spacing w:val="-6"/>
          <w:cs/>
        </w:rPr>
        <w:t xml:space="preserve"> บริษัทได้ลงทุนในกิจการร่วมค้าภาพยนตร์บัวผันฟันยับ เป็นจำนวนเงิน </w:t>
      </w:r>
      <w:r>
        <w:rPr>
          <w:spacing w:val="-6"/>
        </w:rPr>
        <w:t>19.70</w:t>
      </w:r>
      <w:r w:rsidRPr="00C66D4E">
        <w:rPr>
          <w:spacing w:val="-6"/>
          <w:cs/>
        </w:rPr>
        <w:t xml:space="preserve"> ล้านบาท  จากมูลค่าการลงทุนของกิจการร่วมค้าทั้งสิ้น </w:t>
      </w:r>
      <w:r>
        <w:rPr>
          <w:spacing w:val="-6"/>
        </w:rPr>
        <w:t>39.40</w:t>
      </w:r>
      <w:r w:rsidRPr="00C66D4E">
        <w:rPr>
          <w:spacing w:val="-6"/>
          <w:cs/>
        </w:rPr>
        <w:t xml:space="preserve"> ล้านบาท คิดเป็นสัดส่วนการลงทุนร้อยละ </w:t>
      </w:r>
      <w:r w:rsidR="001E6213">
        <w:rPr>
          <w:spacing w:val="-6"/>
        </w:rPr>
        <w:t>50</w:t>
      </w:r>
      <w:r w:rsidRPr="00C66D4E">
        <w:rPr>
          <w:spacing w:val="-6"/>
          <w:cs/>
        </w:rPr>
        <w:t xml:space="preserve"> โดยมีวัตถุประสงค์เพื่อผลิตภาพยนตร์ไทย</w:t>
      </w:r>
    </w:p>
    <w:p w14:paraId="25FF59C0" w14:textId="77777777" w:rsidR="00F4496A" w:rsidRDefault="00F4496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5022F257" w14:textId="77777777" w:rsidR="00F34F67" w:rsidRPr="00F34F67" w:rsidRDefault="00F34F67" w:rsidP="00F34F67">
      <w:pPr>
        <w:ind w:left="630" w:right="-871"/>
        <w:rPr>
          <w:rFonts w:ascii="Angsana New" w:hAnsi="Angsana New"/>
          <w:sz w:val="4"/>
          <w:szCs w:val="4"/>
        </w:rPr>
      </w:pP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77777777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 xml:space="preserve">เมื่อวันที่ </w:t>
      </w:r>
      <w:r w:rsidR="00325771">
        <w:rPr>
          <w:rFonts w:ascii="Angsana New" w:hAnsi="Angsana New"/>
        </w:rPr>
        <w:t>8</w:t>
      </w:r>
      <w:r w:rsidR="005403D3" w:rsidRPr="00325771">
        <w:rPr>
          <w:rFonts w:ascii="Angsana New" w:hAnsi="Angsana New"/>
        </w:rPr>
        <w:t xml:space="preserve"> </w:t>
      </w:r>
      <w:r w:rsidR="00325771">
        <w:rPr>
          <w:rFonts w:ascii="Angsana New" w:hAnsi="Angsana New" w:hint="cs"/>
          <w:cs/>
        </w:rPr>
        <w:t>สิงห</w:t>
      </w:r>
      <w:r w:rsidR="007F2E23" w:rsidRPr="00325771">
        <w:rPr>
          <w:rFonts w:ascii="Angsana New" w:hAnsi="Angsana New" w:hint="cs"/>
          <w:cs/>
        </w:rPr>
        <w:t>าคม</w:t>
      </w:r>
      <w:r w:rsidR="005F489E" w:rsidRPr="00325771">
        <w:rPr>
          <w:rFonts w:ascii="Angsana New" w:hAnsi="Angsana New" w:hint="cs"/>
          <w:cs/>
        </w:rPr>
        <w:t xml:space="preserve"> </w:t>
      </w:r>
      <w:r w:rsidR="00C74FB0" w:rsidRPr="00325771">
        <w:rPr>
          <w:rFonts w:ascii="Angsana New" w:hAnsi="Angsana New"/>
        </w:rPr>
        <w:t>2565</w:t>
      </w:r>
    </w:p>
    <w:sectPr w:rsidR="00842496" w:rsidSect="00DD44DF">
      <w:pgSz w:w="11909" w:h="16834" w:code="9"/>
      <w:pgMar w:top="0" w:right="569" w:bottom="0" w:left="1049" w:header="568" w:footer="0" w:gutter="0"/>
      <w:pgNumType w:start="21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8FCFD" w14:textId="77777777" w:rsidR="00F84F29" w:rsidRDefault="00F84F29" w:rsidP="003A646B">
      <w:r>
        <w:separator/>
      </w:r>
    </w:p>
  </w:endnote>
  <w:endnote w:type="continuationSeparator" w:id="0">
    <w:p w14:paraId="76054B83" w14:textId="77777777" w:rsidR="00F84F29" w:rsidRDefault="00F84F29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4066" w14:textId="77777777" w:rsidR="00F84F29" w:rsidRPr="00730B57" w:rsidRDefault="00F84F29" w:rsidP="00A94640">
    <w:pPr>
      <w:pStyle w:val="Footer"/>
      <w:ind w:right="368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DFBF" w14:textId="77777777" w:rsidR="00F84F29" w:rsidRDefault="00F84F29">
    <w:pPr>
      <w:pStyle w:val="Footer"/>
    </w:pPr>
    <w:r>
      <w:rPr>
        <w:rFonts w:hint="cs"/>
        <w:cs/>
      </w:rPr>
      <w:t>หน้า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59476" w14:textId="77777777" w:rsidR="00F84F29" w:rsidRDefault="00F84F29" w:rsidP="003A646B">
      <w:r>
        <w:separator/>
      </w:r>
    </w:p>
  </w:footnote>
  <w:footnote w:type="continuationSeparator" w:id="0">
    <w:p w14:paraId="52FD71AE" w14:textId="77777777" w:rsidR="00F84F29" w:rsidRDefault="00F84F29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1AAD0" w14:textId="77777777" w:rsidR="00F84F29" w:rsidRDefault="00F84F29" w:rsidP="00D177A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2"/>
  </w:num>
  <w:num w:numId="2" w16cid:durableId="781655854">
    <w:abstractNumId w:val="3"/>
  </w:num>
  <w:num w:numId="3" w16cid:durableId="1833593775">
    <w:abstractNumId w:val="1"/>
  </w:num>
  <w:num w:numId="4" w16cid:durableId="751270544">
    <w:abstractNumId w:val="6"/>
  </w:num>
  <w:num w:numId="5" w16cid:durableId="1084031867">
    <w:abstractNumId w:val="4"/>
  </w:num>
  <w:num w:numId="6" w16cid:durableId="1916550783">
    <w:abstractNumId w:val="0"/>
  </w:num>
  <w:num w:numId="7" w16cid:durableId="24997206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B33"/>
    <w:rsid w:val="00000CC7"/>
    <w:rsid w:val="00001810"/>
    <w:rsid w:val="00001AA8"/>
    <w:rsid w:val="00002456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4A1"/>
    <w:rsid w:val="00006130"/>
    <w:rsid w:val="00006636"/>
    <w:rsid w:val="00006CE3"/>
    <w:rsid w:val="00006D4D"/>
    <w:rsid w:val="00006F3B"/>
    <w:rsid w:val="00007107"/>
    <w:rsid w:val="00007A19"/>
    <w:rsid w:val="00007A1B"/>
    <w:rsid w:val="0001009E"/>
    <w:rsid w:val="0001021E"/>
    <w:rsid w:val="0001087E"/>
    <w:rsid w:val="00010CE9"/>
    <w:rsid w:val="00010CF8"/>
    <w:rsid w:val="000116C0"/>
    <w:rsid w:val="00011D27"/>
    <w:rsid w:val="00011E49"/>
    <w:rsid w:val="00011F6E"/>
    <w:rsid w:val="0001232D"/>
    <w:rsid w:val="00012880"/>
    <w:rsid w:val="00012EE5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1B79"/>
    <w:rsid w:val="00021BC9"/>
    <w:rsid w:val="00021BEF"/>
    <w:rsid w:val="00021F53"/>
    <w:rsid w:val="000223CA"/>
    <w:rsid w:val="0002254F"/>
    <w:rsid w:val="00022900"/>
    <w:rsid w:val="00022AB3"/>
    <w:rsid w:val="00022ABE"/>
    <w:rsid w:val="00022B2E"/>
    <w:rsid w:val="00023189"/>
    <w:rsid w:val="00023980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F1B"/>
    <w:rsid w:val="000260EC"/>
    <w:rsid w:val="00026274"/>
    <w:rsid w:val="000267B9"/>
    <w:rsid w:val="000267D2"/>
    <w:rsid w:val="00026F23"/>
    <w:rsid w:val="000274A9"/>
    <w:rsid w:val="000275B2"/>
    <w:rsid w:val="00027A50"/>
    <w:rsid w:val="00027CC1"/>
    <w:rsid w:val="0003001C"/>
    <w:rsid w:val="00030227"/>
    <w:rsid w:val="00030617"/>
    <w:rsid w:val="00030B4C"/>
    <w:rsid w:val="0003182D"/>
    <w:rsid w:val="0003183A"/>
    <w:rsid w:val="00031EBD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B0F"/>
    <w:rsid w:val="00034DEA"/>
    <w:rsid w:val="00034F27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26D2"/>
    <w:rsid w:val="00052868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D13"/>
    <w:rsid w:val="00061D49"/>
    <w:rsid w:val="00061E5F"/>
    <w:rsid w:val="000622CE"/>
    <w:rsid w:val="000623DF"/>
    <w:rsid w:val="0006259B"/>
    <w:rsid w:val="0006269B"/>
    <w:rsid w:val="00062B4E"/>
    <w:rsid w:val="000630FA"/>
    <w:rsid w:val="000632DD"/>
    <w:rsid w:val="00063376"/>
    <w:rsid w:val="0006349A"/>
    <w:rsid w:val="000639FF"/>
    <w:rsid w:val="00063B96"/>
    <w:rsid w:val="00064643"/>
    <w:rsid w:val="00064A5F"/>
    <w:rsid w:val="000650A7"/>
    <w:rsid w:val="00065114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932"/>
    <w:rsid w:val="00074B1E"/>
    <w:rsid w:val="0007507B"/>
    <w:rsid w:val="000753E5"/>
    <w:rsid w:val="00075484"/>
    <w:rsid w:val="0007565F"/>
    <w:rsid w:val="000757F1"/>
    <w:rsid w:val="000760A0"/>
    <w:rsid w:val="000764C4"/>
    <w:rsid w:val="0007657F"/>
    <w:rsid w:val="0007672F"/>
    <w:rsid w:val="00076B5D"/>
    <w:rsid w:val="00076B64"/>
    <w:rsid w:val="00076CC8"/>
    <w:rsid w:val="000772E7"/>
    <w:rsid w:val="00077564"/>
    <w:rsid w:val="00077738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5FBD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67B"/>
    <w:rsid w:val="000A0863"/>
    <w:rsid w:val="000A0A0D"/>
    <w:rsid w:val="000A118C"/>
    <w:rsid w:val="000A12E1"/>
    <w:rsid w:val="000A1863"/>
    <w:rsid w:val="000A2843"/>
    <w:rsid w:val="000A2C02"/>
    <w:rsid w:val="000A2ED4"/>
    <w:rsid w:val="000A357B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1B8"/>
    <w:rsid w:val="000A5A01"/>
    <w:rsid w:val="000A6215"/>
    <w:rsid w:val="000A663E"/>
    <w:rsid w:val="000A671D"/>
    <w:rsid w:val="000A6AD2"/>
    <w:rsid w:val="000A6B26"/>
    <w:rsid w:val="000A6BA6"/>
    <w:rsid w:val="000A6E11"/>
    <w:rsid w:val="000A7029"/>
    <w:rsid w:val="000A71E4"/>
    <w:rsid w:val="000A723E"/>
    <w:rsid w:val="000B0E15"/>
    <w:rsid w:val="000B13C6"/>
    <w:rsid w:val="000B14D7"/>
    <w:rsid w:val="000B15E4"/>
    <w:rsid w:val="000B2157"/>
    <w:rsid w:val="000B297C"/>
    <w:rsid w:val="000B2DC0"/>
    <w:rsid w:val="000B33C8"/>
    <w:rsid w:val="000B35AF"/>
    <w:rsid w:val="000B36C8"/>
    <w:rsid w:val="000B379C"/>
    <w:rsid w:val="000B3A58"/>
    <w:rsid w:val="000B3F55"/>
    <w:rsid w:val="000B4185"/>
    <w:rsid w:val="000B45ED"/>
    <w:rsid w:val="000B48FD"/>
    <w:rsid w:val="000B4D1A"/>
    <w:rsid w:val="000B4EEC"/>
    <w:rsid w:val="000B531B"/>
    <w:rsid w:val="000B5459"/>
    <w:rsid w:val="000B5850"/>
    <w:rsid w:val="000B5F67"/>
    <w:rsid w:val="000B607C"/>
    <w:rsid w:val="000B6847"/>
    <w:rsid w:val="000B6EF7"/>
    <w:rsid w:val="000B7075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F7E"/>
    <w:rsid w:val="000D214A"/>
    <w:rsid w:val="000D2F3A"/>
    <w:rsid w:val="000D35E2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667"/>
    <w:rsid w:val="000D68AC"/>
    <w:rsid w:val="000D6DA3"/>
    <w:rsid w:val="000D6E2D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A1E"/>
    <w:rsid w:val="000E0D14"/>
    <w:rsid w:val="000E1173"/>
    <w:rsid w:val="000E1613"/>
    <w:rsid w:val="000E1D6B"/>
    <w:rsid w:val="000E21B6"/>
    <w:rsid w:val="000E224F"/>
    <w:rsid w:val="000E241A"/>
    <w:rsid w:val="000E2681"/>
    <w:rsid w:val="000E27DB"/>
    <w:rsid w:val="000E2976"/>
    <w:rsid w:val="000E2A69"/>
    <w:rsid w:val="000E2D0A"/>
    <w:rsid w:val="000E3055"/>
    <w:rsid w:val="000E3069"/>
    <w:rsid w:val="000E34E6"/>
    <w:rsid w:val="000E3AAD"/>
    <w:rsid w:val="000E3B96"/>
    <w:rsid w:val="000E3D11"/>
    <w:rsid w:val="000E40A3"/>
    <w:rsid w:val="000E447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7125"/>
    <w:rsid w:val="000F717F"/>
    <w:rsid w:val="000F789C"/>
    <w:rsid w:val="000F7B88"/>
    <w:rsid w:val="00100098"/>
    <w:rsid w:val="0010019E"/>
    <w:rsid w:val="001001EF"/>
    <w:rsid w:val="0010033A"/>
    <w:rsid w:val="0010046E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2D2"/>
    <w:rsid w:val="00103783"/>
    <w:rsid w:val="00103A86"/>
    <w:rsid w:val="00103BF5"/>
    <w:rsid w:val="00103F78"/>
    <w:rsid w:val="00104456"/>
    <w:rsid w:val="00104B4E"/>
    <w:rsid w:val="0010512C"/>
    <w:rsid w:val="00105414"/>
    <w:rsid w:val="0010579C"/>
    <w:rsid w:val="00105878"/>
    <w:rsid w:val="00105894"/>
    <w:rsid w:val="00105D59"/>
    <w:rsid w:val="00105DCF"/>
    <w:rsid w:val="00105E84"/>
    <w:rsid w:val="00105FD0"/>
    <w:rsid w:val="00106703"/>
    <w:rsid w:val="00106B16"/>
    <w:rsid w:val="00106D9E"/>
    <w:rsid w:val="00107258"/>
    <w:rsid w:val="00107A06"/>
    <w:rsid w:val="0011029E"/>
    <w:rsid w:val="001102DE"/>
    <w:rsid w:val="0011039B"/>
    <w:rsid w:val="001104CA"/>
    <w:rsid w:val="001107CC"/>
    <w:rsid w:val="001108F7"/>
    <w:rsid w:val="00110A91"/>
    <w:rsid w:val="0011114C"/>
    <w:rsid w:val="0011135F"/>
    <w:rsid w:val="0011143B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B2"/>
    <w:rsid w:val="00114B1A"/>
    <w:rsid w:val="00115171"/>
    <w:rsid w:val="001151E3"/>
    <w:rsid w:val="0011584D"/>
    <w:rsid w:val="00115867"/>
    <w:rsid w:val="00116286"/>
    <w:rsid w:val="00116B85"/>
    <w:rsid w:val="00116DE8"/>
    <w:rsid w:val="0011787B"/>
    <w:rsid w:val="001179AE"/>
    <w:rsid w:val="00120305"/>
    <w:rsid w:val="001204F3"/>
    <w:rsid w:val="00120561"/>
    <w:rsid w:val="00120567"/>
    <w:rsid w:val="00120989"/>
    <w:rsid w:val="0012127D"/>
    <w:rsid w:val="00121348"/>
    <w:rsid w:val="00121373"/>
    <w:rsid w:val="00121549"/>
    <w:rsid w:val="00121613"/>
    <w:rsid w:val="00121B5D"/>
    <w:rsid w:val="001221FC"/>
    <w:rsid w:val="00122B51"/>
    <w:rsid w:val="00122D7F"/>
    <w:rsid w:val="00122FDD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1B2"/>
    <w:rsid w:val="0012659F"/>
    <w:rsid w:val="0012669D"/>
    <w:rsid w:val="001269CD"/>
    <w:rsid w:val="00126D35"/>
    <w:rsid w:val="00126E0D"/>
    <w:rsid w:val="001271A1"/>
    <w:rsid w:val="00127376"/>
    <w:rsid w:val="00127D65"/>
    <w:rsid w:val="001300A5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960"/>
    <w:rsid w:val="00146B5E"/>
    <w:rsid w:val="001470C7"/>
    <w:rsid w:val="0014741B"/>
    <w:rsid w:val="00147879"/>
    <w:rsid w:val="00147E3D"/>
    <w:rsid w:val="0015001C"/>
    <w:rsid w:val="001500F6"/>
    <w:rsid w:val="00150BCD"/>
    <w:rsid w:val="00150EB4"/>
    <w:rsid w:val="00150F1D"/>
    <w:rsid w:val="00151780"/>
    <w:rsid w:val="00151870"/>
    <w:rsid w:val="00151877"/>
    <w:rsid w:val="00151A68"/>
    <w:rsid w:val="00153231"/>
    <w:rsid w:val="00153392"/>
    <w:rsid w:val="00154284"/>
    <w:rsid w:val="001545D4"/>
    <w:rsid w:val="00154A99"/>
    <w:rsid w:val="00154BE4"/>
    <w:rsid w:val="00154D39"/>
    <w:rsid w:val="001550DA"/>
    <w:rsid w:val="001552C4"/>
    <w:rsid w:val="001555CD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3857"/>
    <w:rsid w:val="001640B8"/>
    <w:rsid w:val="00164804"/>
    <w:rsid w:val="00164A96"/>
    <w:rsid w:val="00164CC7"/>
    <w:rsid w:val="001650EB"/>
    <w:rsid w:val="00165456"/>
    <w:rsid w:val="0016558A"/>
    <w:rsid w:val="001658D5"/>
    <w:rsid w:val="00165907"/>
    <w:rsid w:val="00165EF6"/>
    <w:rsid w:val="001660B1"/>
    <w:rsid w:val="00166415"/>
    <w:rsid w:val="001668BA"/>
    <w:rsid w:val="00166A67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A5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EE"/>
    <w:rsid w:val="001735B1"/>
    <w:rsid w:val="00173654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2CB"/>
    <w:rsid w:val="001763D1"/>
    <w:rsid w:val="0017645F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BB6"/>
    <w:rsid w:val="00183D69"/>
    <w:rsid w:val="0018432F"/>
    <w:rsid w:val="001850F9"/>
    <w:rsid w:val="0018540C"/>
    <w:rsid w:val="001855FD"/>
    <w:rsid w:val="001857F0"/>
    <w:rsid w:val="00185914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C03"/>
    <w:rsid w:val="001A5D07"/>
    <w:rsid w:val="001A61D5"/>
    <w:rsid w:val="001A63DC"/>
    <w:rsid w:val="001A64F7"/>
    <w:rsid w:val="001A65D6"/>
    <w:rsid w:val="001A6A1B"/>
    <w:rsid w:val="001A6AD5"/>
    <w:rsid w:val="001A6C63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741"/>
    <w:rsid w:val="001C0925"/>
    <w:rsid w:val="001C0B96"/>
    <w:rsid w:val="001C14AD"/>
    <w:rsid w:val="001C1ADB"/>
    <w:rsid w:val="001C1ECD"/>
    <w:rsid w:val="001C1F33"/>
    <w:rsid w:val="001C207F"/>
    <w:rsid w:val="001C2342"/>
    <w:rsid w:val="001C26E5"/>
    <w:rsid w:val="001C27EE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22A"/>
    <w:rsid w:val="001C6352"/>
    <w:rsid w:val="001C63C4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CF"/>
    <w:rsid w:val="001D2429"/>
    <w:rsid w:val="001D24EC"/>
    <w:rsid w:val="001D2550"/>
    <w:rsid w:val="001D260F"/>
    <w:rsid w:val="001D2A7F"/>
    <w:rsid w:val="001D3026"/>
    <w:rsid w:val="001D3213"/>
    <w:rsid w:val="001D3470"/>
    <w:rsid w:val="001D476F"/>
    <w:rsid w:val="001D54CE"/>
    <w:rsid w:val="001D5582"/>
    <w:rsid w:val="001D57CE"/>
    <w:rsid w:val="001D6104"/>
    <w:rsid w:val="001D6B36"/>
    <w:rsid w:val="001D6BD6"/>
    <w:rsid w:val="001D6E0A"/>
    <w:rsid w:val="001D738C"/>
    <w:rsid w:val="001D7A31"/>
    <w:rsid w:val="001D7BE7"/>
    <w:rsid w:val="001E0308"/>
    <w:rsid w:val="001E0ACE"/>
    <w:rsid w:val="001E0C93"/>
    <w:rsid w:val="001E0CA5"/>
    <w:rsid w:val="001E1076"/>
    <w:rsid w:val="001E1089"/>
    <w:rsid w:val="001E10CA"/>
    <w:rsid w:val="001E1327"/>
    <w:rsid w:val="001E188F"/>
    <w:rsid w:val="001E1DAE"/>
    <w:rsid w:val="001E2885"/>
    <w:rsid w:val="001E2F92"/>
    <w:rsid w:val="001E347A"/>
    <w:rsid w:val="001E36D5"/>
    <w:rsid w:val="001E3A89"/>
    <w:rsid w:val="001E3BD5"/>
    <w:rsid w:val="001E3E40"/>
    <w:rsid w:val="001E40FF"/>
    <w:rsid w:val="001E421A"/>
    <w:rsid w:val="001E43B0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20C9"/>
    <w:rsid w:val="001F3125"/>
    <w:rsid w:val="001F3789"/>
    <w:rsid w:val="001F3B6D"/>
    <w:rsid w:val="001F418A"/>
    <w:rsid w:val="001F4338"/>
    <w:rsid w:val="001F4F8F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7202"/>
    <w:rsid w:val="001F763A"/>
    <w:rsid w:val="0020043B"/>
    <w:rsid w:val="00200441"/>
    <w:rsid w:val="00200907"/>
    <w:rsid w:val="00200FA5"/>
    <w:rsid w:val="0020168C"/>
    <w:rsid w:val="002017B8"/>
    <w:rsid w:val="002019F8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B47"/>
    <w:rsid w:val="00205CF1"/>
    <w:rsid w:val="00205D1A"/>
    <w:rsid w:val="00205D5F"/>
    <w:rsid w:val="00205D84"/>
    <w:rsid w:val="002064BB"/>
    <w:rsid w:val="00206632"/>
    <w:rsid w:val="00207447"/>
    <w:rsid w:val="00207621"/>
    <w:rsid w:val="002076B2"/>
    <w:rsid w:val="002076C5"/>
    <w:rsid w:val="00207DDD"/>
    <w:rsid w:val="0021045F"/>
    <w:rsid w:val="00210901"/>
    <w:rsid w:val="00210A24"/>
    <w:rsid w:val="00210C0E"/>
    <w:rsid w:val="00210C60"/>
    <w:rsid w:val="002111FF"/>
    <w:rsid w:val="00211225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A06"/>
    <w:rsid w:val="00216D40"/>
    <w:rsid w:val="00217198"/>
    <w:rsid w:val="0021733F"/>
    <w:rsid w:val="0021757C"/>
    <w:rsid w:val="00217676"/>
    <w:rsid w:val="00217795"/>
    <w:rsid w:val="00217B1E"/>
    <w:rsid w:val="00217D50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E68"/>
    <w:rsid w:val="002230C2"/>
    <w:rsid w:val="00223478"/>
    <w:rsid w:val="002239C6"/>
    <w:rsid w:val="002245CD"/>
    <w:rsid w:val="0022471B"/>
    <w:rsid w:val="00224736"/>
    <w:rsid w:val="00224791"/>
    <w:rsid w:val="002248D2"/>
    <w:rsid w:val="00224D7A"/>
    <w:rsid w:val="0022576D"/>
    <w:rsid w:val="002257FC"/>
    <w:rsid w:val="00225B82"/>
    <w:rsid w:val="00225F81"/>
    <w:rsid w:val="00226185"/>
    <w:rsid w:val="00226425"/>
    <w:rsid w:val="0022664F"/>
    <w:rsid w:val="00226D41"/>
    <w:rsid w:val="00226F7A"/>
    <w:rsid w:val="0022727C"/>
    <w:rsid w:val="00227305"/>
    <w:rsid w:val="0022770C"/>
    <w:rsid w:val="002277AB"/>
    <w:rsid w:val="00227C49"/>
    <w:rsid w:val="00227FA4"/>
    <w:rsid w:val="00230266"/>
    <w:rsid w:val="0023057C"/>
    <w:rsid w:val="00230624"/>
    <w:rsid w:val="00230A09"/>
    <w:rsid w:val="00230AE8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189"/>
    <w:rsid w:val="00233252"/>
    <w:rsid w:val="00233867"/>
    <w:rsid w:val="00233A4E"/>
    <w:rsid w:val="002340A5"/>
    <w:rsid w:val="00234493"/>
    <w:rsid w:val="00234A34"/>
    <w:rsid w:val="00234D3D"/>
    <w:rsid w:val="00234DFE"/>
    <w:rsid w:val="00234F0B"/>
    <w:rsid w:val="00235133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F2B"/>
    <w:rsid w:val="00244268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A60"/>
    <w:rsid w:val="00247ACD"/>
    <w:rsid w:val="00247D93"/>
    <w:rsid w:val="002501AA"/>
    <w:rsid w:val="00250456"/>
    <w:rsid w:val="00250559"/>
    <w:rsid w:val="00250CB0"/>
    <w:rsid w:val="00250D85"/>
    <w:rsid w:val="00251108"/>
    <w:rsid w:val="00251443"/>
    <w:rsid w:val="0025177A"/>
    <w:rsid w:val="00251BC8"/>
    <w:rsid w:val="00251CEA"/>
    <w:rsid w:val="00251F4E"/>
    <w:rsid w:val="002530FC"/>
    <w:rsid w:val="0025343C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B32"/>
    <w:rsid w:val="00260BCC"/>
    <w:rsid w:val="00260C49"/>
    <w:rsid w:val="002619FE"/>
    <w:rsid w:val="00261AC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54C"/>
    <w:rsid w:val="0026775F"/>
    <w:rsid w:val="00267C5F"/>
    <w:rsid w:val="00267C92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3B8"/>
    <w:rsid w:val="00271592"/>
    <w:rsid w:val="002716F4"/>
    <w:rsid w:val="00271CAA"/>
    <w:rsid w:val="00271F31"/>
    <w:rsid w:val="0027213C"/>
    <w:rsid w:val="002724AF"/>
    <w:rsid w:val="0027255E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C6"/>
    <w:rsid w:val="0027670E"/>
    <w:rsid w:val="00276925"/>
    <w:rsid w:val="00276A75"/>
    <w:rsid w:val="00276BAC"/>
    <w:rsid w:val="002770CA"/>
    <w:rsid w:val="00277580"/>
    <w:rsid w:val="002807F4"/>
    <w:rsid w:val="00280AB1"/>
    <w:rsid w:val="00280ABA"/>
    <w:rsid w:val="00280DB2"/>
    <w:rsid w:val="002810B1"/>
    <w:rsid w:val="0028129D"/>
    <w:rsid w:val="0028131A"/>
    <w:rsid w:val="00281402"/>
    <w:rsid w:val="002816B2"/>
    <w:rsid w:val="00281BC4"/>
    <w:rsid w:val="00281E74"/>
    <w:rsid w:val="00282089"/>
    <w:rsid w:val="0028218E"/>
    <w:rsid w:val="002821B8"/>
    <w:rsid w:val="00282629"/>
    <w:rsid w:val="00282B34"/>
    <w:rsid w:val="00282BF8"/>
    <w:rsid w:val="00283077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81D"/>
    <w:rsid w:val="002A1A11"/>
    <w:rsid w:val="002A1EA1"/>
    <w:rsid w:val="002A2706"/>
    <w:rsid w:val="002A27F2"/>
    <w:rsid w:val="002A2B05"/>
    <w:rsid w:val="002A2CF0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70BE"/>
    <w:rsid w:val="002A7382"/>
    <w:rsid w:val="002A7645"/>
    <w:rsid w:val="002A78AC"/>
    <w:rsid w:val="002A7BF8"/>
    <w:rsid w:val="002B026E"/>
    <w:rsid w:val="002B045E"/>
    <w:rsid w:val="002B060F"/>
    <w:rsid w:val="002B07D9"/>
    <w:rsid w:val="002B0A89"/>
    <w:rsid w:val="002B1634"/>
    <w:rsid w:val="002B17B6"/>
    <w:rsid w:val="002B19B5"/>
    <w:rsid w:val="002B19BC"/>
    <w:rsid w:val="002B1ACE"/>
    <w:rsid w:val="002B1F78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CDF"/>
    <w:rsid w:val="002B40AF"/>
    <w:rsid w:val="002B432C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DF9"/>
    <w:rsid w:val="002C11A0"/>
    <w:rsid w:val="002C15BD"/>
    <w:rsid w:val="002C17F9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75C"/>
    <w:rsid w:val="002C596E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298"/>
    <w:rsid w:val="002D2891"/>
    <w:rsid w:val="002D2B1B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4B0"/>
    <w:rsid w:val="002D7727"/>
    <w:rsid w:val="002D775B"/>
    <w:rsid w:val="002D7C36"/>
    <w:rsid w:val="002E0B64"/>
    <w:rsid w:val="002E1722"/>
    <w:rsid w:val="002E17A0"/>
    <w:rsid w:val="002E19AD"/>
    <w:rsid w:val="002E1A18"/>
    <w:rsid w:val="002E1C3E"/>
    <w:rsid w:val="002E1DA7"/>
    <w:rsid w:val="002E299D"/>
    <w:rsid w:val="002E2B18"/>
    <w:rsid w:val="002E3021"/>
    <w:rsid w:val="002E33D6"/>
    <w:rsid w:val="002E3DA4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B7"/>
    <w:rsid w:val="00303108"/>
    <w:rsid w:val="00303168"/>
    <w:rsid w:val="00303495"/>
    <w:rsid w:val="0030385E"/>
    <w:rsid w:val="003038F7"/>
    <w:rsid w:val="00303E0B"/>
    <w:rsid w:val="00304344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077"/>
    <w:rsid w:val="003111C6"/>
    <w:rsid w:val="00311307"/>
    <w:rsid w:val="00311651"/>
    <w:rsid w:val="003116E8"/>
    <w:rsid w:val="003117CA"/>
    <w:rsid w:val="003119D6"/>
    <w:rsid w:val="00311A49"/>
    <w:rsid w:val="00311B98"/>
    <w:rsid w:val="00311CDE"/>
    <w:rsid w:val="0031217F"/>
    <w:rsid w:val="003126AF"/>
    <w:rsid w:val="00312B84"/>
    <w:rsid w:val="00312C82"/>
    <w:rsid w:val="00312F9F"/>
    <w:rsid w:val="0031301C"/>
    <w:rsid w:val="0031319B"/>
    <w:rsid w:val="003131AA"/>
    <w:rsid w:val="003133D0"/>
    <w:rsid w:val="00313723"/>
    <w:rsid w:val="00313AE8"/>
    <w:rsid w:val="00313F12"/>
    <w:rsid w:val="0031409A"/>
    <w:rsid w:val="00314152"/>
    <w:rsid w:val="00314419"/>
    <w:rsid w:val="00314667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BC0"/>
    <w:rsid w:val="00323DDF"/>
    <w:rsid w:val="00323EF2"/>
    <w:rsid w:val="00324542"/>
    <w:rsid w:val="00324A63"/>
    <w:rsid w:val="00324BB1"/>
    <w:rsid w:val="003250C5"/>
    <w:rsid w:val="0032519D"/>
    <w:rsid w:val="003255B8"/>
    <w:rsid w:val="00325691"/>
    <w:rsid w:val="00325771"/>
    <w:rsid w:val="0032577B"/>
    <w:rsid w:val="00325B16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8CD"/>
    <w:rsid w:val="00332FD7"/>
    <w:rsid w:val="00333015"/>
    <w:rsid w:val="00333359"/>
    <w:rsid w:val="003334D9"/>
    <w:rsid w:val="003334DA"/>
    <w:rsid w:val="00333EF5"/>
    <w:rsid w:val="00334441"/>
    <w:rsid w:val="00334522"/>
    <w:rsid w:val="00334CBC"/>
    <w:rsid w:val="00334F00"/>
    <w:rsid w:val="00334FEC"/>
    <w:rsid w:val="003353B2"/>
    <w:rsid w:val="003365A8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AEE"/>
    <w:rsid w:val="003433D8"/>
    <w:rsid w:val="00343604"/>
    <w:rsid w:val="003443F0"/>
    <w:rsid w:val="0034487F"/>
    <w:rsid w:val="00344A22"/>
    <w:rsid w:val="00344B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4"/>
    <w:rsid w:val="00347CFA"/>
    <w:rsid w:val="00350469"/>
    <w:rsid w:val="003504C1"/>
    <w:rsid w:val="00350525"/>
    <w:rsid w:val="0035078D"/>
    <w:rsid w:val="00350BD8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4A"/>
    <w:rsid w:val="003556A9"/>
    <w:rsid w:val="0035578B"/>
    <w:rsid w:val="00355C80"/>
    <w:rsid w:val="00355D46"/>
    <w:rsid w:val="00355DFD"/>
    <w:rsid w:val="00355FA9"/>
    <w:rsid w:val="0035654D"/>
    <w:rsid w:val="00356566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5DA"/>
    <w:rsid w:val="00363D33"/>
    <w:rsid w:val="0036420A"/>
    <w:rsid w:val="00364375"/>
    <w:rsid w:val="0036447D"/>
    <w:rsid w:val="00364527"/>
    <w:rsid w:val="00364E44"/>
    <w:rsid w:val="00364EFF"/>
    <w:rsid w:val="003654F4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C5"/>
    <w:rsid w:val="00372154"/>
    <w:rsid w:val="00372480"/>
    <w:rsid w:val="00372735"/>
    <w:rsid w:val="0037279B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47"/>
    <w:rsid w:val="003749FE"/>
    <w:rsid w:val="00374A4F"/>
    <w:rsid w:val="0037696B"/>
    <w:rsid w:val="00376B13"/>
    <w:rsid w:val="00376C20"/>
    <w:rsid w:val="00376F77"/>
    <w:rsid w:val="003770DE"/>
    <w:rsid w:val="0037734E"/>
    <w:rsid w:val="003773D9"/>
    <w:rsid w:val="00377B8F"/>
    <w:rsid w:val="00380074"/>
    <w:rsid w:val="00380407"/>
    <w:rsid w:val="00380477"/>
    <w:rsid w:val="003807F5"/>
    <w:rsid w:val="00380951"/>
    <w:rsid w:val="00380952"/>
    <w:rsid w:val="00380A8B"/>
    <w:rsid w:val="0038131A"/>
    <w:rsid w:val="003814AD"/>
    <w:rsid w:val="00381733"/>
    <w:rsid w:val="00381862"/>
    <w:rsid w:val="00381A38"/>
    <w:rsid w:val="00381A3D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57E"/>
    <w:rsid w:val="0038476B"/>
    <w:rsid w:val="003850BB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C37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D91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B70"/>
    <w:rsid w:val="0039752D"/>
    <w:rsid w:val="00397558"/>
    <w:rsid w:val="0039766D"/>
    <w:rsid w:val="003976D7"/>
    <w:rsid w:val="00397BAE"/>
    <w:rsid w:val="003A08A3"/>
    <w:rsid w:val="003A0BA5"/>
    <w:rsid w:val="003A0C17"/>
    <w:rsid w:val="003A0C96"/>
    <w:rsid w:val="003A0D6C"/>
    <w:rsid w:val="003A109C"/>
    <w:rsid w:val="003A13D2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44A0"/>
    <w:rsid w:val="003A4A62"/>
    <w:rsid w:val="003A4C8F"/>
    <w:rsid w:val="003A4CC9"/>
    <w:rsid w:val="003A4D0F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F52"/>
    <w:rsid w:val="003B0720"/>
    <w:rsid w:val="003B088B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AC8"/>
    <w:rsid w:val="003C01AA"/>
    <w:rsid w:val="003C030A"/>
    <w:rsid w:val="003C05D1"/>
    <w:rsid w:val="003C0C72"/>
    <w:rsid w:val="003C0DBA"/>
    <w:rsid w:val="003C0F3C"/>
    <w:rsid w:val="003C152F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6061"/>
    <w:rsid w:val="003C64E0"/>
    <w:rsid w:val="003C6561"/>
    <w:rsid w:val="003C6CCA"/>
    <w:rsid w:val="003C7606"/>
    <w:rsid w:val="003C7AF2"/>
    <w:rsid w:val="003C7CCE"/>
    <w:rsid w:val="003C7CE2"/>
    <w:rsid w:val="003C7CE8"/>
    <w:rsid w:val="003D05DC"/>
    <w:rsid w:val="003D05F2"/>
    <w:rsid w:val="003D17FA"/>
    <w:rsid w:val="003D2147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C26"/>
    <w:rsid w:val="003D70AA"/>
    <w:rsid w:val="003D79F2"/>
    <w:rsid w:val="003D7AF0"/>
    <w:rsid w:val="003E0125"/>
    <w:rsid w:val="003E0694"/>
    <w:rsid w:val="003E09DB"/>
    <w:rsid w:val="003E0AFF"/>
    <w:rsid w:val="003E14CC"/>
    <w:rsid w:val="003E17EB"/>
    <w:rsid w:val="003E2E6D"/>
    <w:rsid w:val="003E2EA7"/>
    <w:rsid w:val="003E2F33"/>
    <w:rsid w:val="003E34B6"/>
    <w:rsid w:val="003E44F1"/>
    <w:rsid w:val="003E4E82"/>
    <w:rsid w:val="003E553C"/>
    <w:rsid w:val="003E5793"/>
    <w:rsid w:val="003E5CB7"/>
    <w:rsid w:val="003E60EA"/>
    <w:rsid w:val="003E6449"/>
    <w:rsid w:val="003E6B6A"/>
    <w:rsid w:val="003E6F60"/>
    <w:rsid w:val="003E71D3"/>
    <w:rsid w:val="003E7717"/>
    <w:rsid w:val="003E7A89"/>
    <w:rsid w:val="003E7B10"/>
    <w:rsid w:val="003E7C96"/>
    <w:rsid w:val="003E7F67"/>
    <w:rsid w:val="003F02B2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811"/>
    <w:rsid w:val="003F49B2"/>
    <w:rsid w:val="003F4A20"/>
    <w:rsid w:val="003F4BE3"/>
    <w:rsid w:val="003F4D85"/>
    <w:rsid w:val="003F5099"/>
    <w:rsid w:val="003F5265"/>
    <w:rsid w:val="003F568E"/>
    <w:rsid w:val="003F5874"/>
    <w:rsid w:val="003F5B6F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273"/>
    <w:rsid w:val="004013D9"/>
    <w:rsid w:val="00401CE8"/>
    <w:rsid w:val="00401F2B"/>
    <w:rsid w:val="0040204A"/>
    <w:rsid w:val="0040271A"/>
    <w:rsid w:val="00402828"/>
    <w:rsid w:val="00402D7A"/>
    <w:rsid w:val="004030F1"/>
    <w:rsid w:val="004034BE"/>
    <w:rsid w:val="00403569"/>
    <w:rsid w:val="004038A9"/>
    <w:rsid w:val="00403AFC"/>
    <w:rsid w:val="00403C2C"/>
    <w:rsid w:val="004041A5"/>
    <w:rsid w:val="00404637"/>
    <w:rsid w:val="00404AC7"/>
    <w:rsid w:val="00404C53"/>
    <w:rsid w:val="00404C96"/>
    <w:rsid w:val="0040537C"/>
    <w:rsid w:val="00405526"/>
    <w:rsid w:val="0040586E"/>
    <w:rsid w:val="00405A2B"/>
    <w:rsid w:val="00405F6E"/>
    <w:rsid w:val="004062D8"/>
    <w:rsid w:val="004066B7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A1F"/>
    <w:rsid w:val="00410C3A"/>
    <w:rsid w:val="004114FF"/>
    <w:rsid w:val="0041182D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73B"/>
    <w:rsid w:val="00415B4E"/>
    <w:rsid w:val="00415F0F"/>
    <w:rsid w:val="00416811"/>
    <w:rsid w:val="004170D6"/>
    <w:rsid w:val="0041739F"/>
    <w:rsid w:val="004173D5"/>
    <w:rsid w:val="00417837"/>
    <w:rsid w:val="00417EA0"/>
    <w:rsid w:val="00420216"/>
    <w:rsid w:val="004203CA"/>
    <w:rsid w:val="00420B57"/>
    <w:rsid w:val="00420C3F"/>
    <w:rsid w:val="00420F9B"/>
    <w:rsid w:val="0042106A"/>
    <w:rsid w:val="00421389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4F"/>
    <w:rsid w:val="004238CA"/>
    <w:rsid w:val="00423C67"/>
    <w:rsid w:val="0042408E"/>
    <w:rsid w:val="004248BA"/>
    <w:rsid w:val="00424A18"/>
    <w:rsid w:val="00424C2F"/>
    <w:rsid w:val="0042503E"/>
    <w:rsid w:val="004254AE"/>
    <w:rsid w:val="00425959"/>
    <w:rsid w:val="00425EB9"/>
    <w:rsid w:val="00425ED8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59D"/>
    <w:rsid w:val="00434A98"/>
    <w:rsid w:val="00435C43"/>
    <w:rsid w:val="004362CD"/>
    <w:rsid w:val="00436509"/>
    <w:rsid w:val="00436836"/>
    <w:rsid w:val="00436EC1"/>
    <w:rsid w:val="0043750F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E02"/>
    <w:rsid w:val="00443E87"/>
    <w:rsid w:val="004442B2"/>
    <w:rsid w:val="0044465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F62"/>
    <w:rsid w:val="00451BC3"/>
    <w:rsid w:val="00451D1B"/>
    <w:rsid w:val="00452704"/>
    <w:rsid w:val="004530C8"/>
    <w:rsid w:val="00453101"/>
    <w:rsid w:val="004535D3"/>
    <w:rsid w:val="0045383E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04DF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A8A"/>
    <w:rsid w:val="00464BFC"/>
    <w:rsid w:val="00464CB4"/>
    <w:rsid w:val="00464F77"/>
    <w:rsid w:val="00465CF4"/>
    <w:rsid w:val="00466749"/>
    <w:rsid w:val="004667F0"/>
    <w:rsid w:val="00466A22"/>
    <w:rsid w:val="004671BE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1DA2"/>
    <w:rsid w:val="004722AD"/>
    <w:rsid w:val="00472686"/>
    <w:rsid w:val="004728D2"/>
    <w:rsid w:val="00472CD8"/>
    <w:rsid w:val="00473217"/>
    <w:rsid w:val="00473EE7"/>
    <w:rsid w:val="00474990"/>
    <w:rsid w:val="004750E0"/>
    <w:rsid w:val="00475240"/>
    <w:rsid w:val="0047587E"/>
    <w:rsid w:val="00475CF0"/>
    <w:rsid w:val="00476725"/>
    <w:rsid w:val="00476FF6"/>
    <w:rsid w:val="0047723A"/>
    <w:rsid w:val="0047789A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DD6"/>
    <w:rsid w:val="0048332A"/>
    <w:rsid w:val="00483808"/>
    <w:rsid w:val="00483D41"/>
    <w:rsid w:val="0048493E"/>
    <w:rsid w:val="00484D98"/>
    <w:rsid w:val="00484F82"/>
    <w:rsid w:val="004850B4"/>
    <w:rsid w:val="004850D6"/>
    <w:rsid w:val="004851DC"/>
    <w:rsid w:val="0048541D"/>
    <w:rsid w:val="004854A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90742"/>
    <w:rsid w:val="00490F05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4C8"/>
    <w:rsid w:val="0049255C"/>
    <w:rsid w:val="00492722"/>
    <w:rsid w:val="004929F9"/>
    <w:rsid w:val="00492A4F"/>
    <w:rsid w:val="00492D16"/>
    <w:rsid w:val="00493224"/>
    <w:rsid w:val="004933F3"/>
    <w:rsid w:val="0049362F"/>
    <w:rsid w:val="00493765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83B"/>
    <w:rsid w:val="004A18C9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E4D"/>
    <w:rsid w:val="004A4FB0"/>
    <w:rsid w:val="004A5195"/>
    <w:rsid w:val="004A57F8"/>
    <w:rsid w:val="004A5A79"/>
    <w:rsid w:val="004A5B8A"/>
    <w:rsid w:val="004A5BB3"/>
    <w:rsid w:val="004A5D68"/>
    <w:rsid w:val="004A608C"/>
    <w:rsid w:val="004A610A"/>
    <w:rsid w:val="004A629A"/>
    <w:rsid w:val="004A6518"/>
    <w:rsid w:val="004A6BC7"/>
    <w:rsid w:val="004A6DCF"/>
    <w:rsid w:val="004A7149"/>
    <w:rsid w:val="004A74D2"/>
    <w:rsid w:val="004A797D"/>
    <w:rsid w:val="004A7CCA"/>
    <w:rsid w:val="004A7E36"/>
    <w:rsid w:val="004B099D"/>
    <w:rsid w:val="004B0DAB"/>
    <w:rsid w:val="004B159E"/>
    <w:rsid w:val="004B17E0"/>
    <w:rsid w:val="004B213B"/>
    <w:rsid w:val="004B2157"/>
    <w:rsid w:val="004B21DF"/>
    <w:rsid w:val="004B2E37"/>
    <w:rsid w:val="004B35D2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DB1"/>
    <w:rsid w:val="004C5965"/>
    <w:rsid w:val="004C6409"/>
    <w:rsid w:val="004C654D"/>
    <w:rsid w:val="004C6BDD"/>
    <w:rsid w:val="004C7726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AF"/>
    <w:rsid w:val="004D2AC3"/>
    <w:rsid w:val="004D2B23"/>
    <w:rsid w:val="004D2C06"/>
    <w:rsid w:val="004D2C32"/>
    <w:rsid w:val="004D2D89"/>
    <w:rsid w:val="004D2DB5"/>
    <w:rsid w:val="004D31BE"/>
    <w:rsid w:val="004D3277"/>
    <w:rsid w:val="004D36E1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D89"/>
    <w:rsid w:val="004E0EC5"/>
    <w:rsid w:val="004E11ED"/>
    <w:rsid w:val="004E1379"/>
    <w:rsid w:val="004E193F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5B4"/>
    <w:rsid w:val="004E7D4C"/>
    <w:rsid w:val="004F0095"/>
    <w:rsid w:val="004F020B"/>
    <w:rsid w:val="004F037A"/>
    <w:rsid w:val="004F0AB1"/>
    <w:rsid w:val="004F1604"/>
    <w:rsid w:val="004F1EC4"/>
    <w:rsid w:val="004F2807"/>
    <w:rsid w:val="004F2955"/>
    <w:rsid w:val="004F34AF"/>
    <w:rsid w:val="004F4034"/>
    <w:rsid w:val="004F4905"/>
    <w:rsid w:val="004F4D9D"/>
    <w:rsid w:val="004F5064"/>
    <w:rsid w:val="004F53FA"/>
    <w:rsid w:val="004F6339"/>
    <w:rsid w:val="004F6824"/>
    <w:rsid w:val="004F6849"/>
    <w:rsid w:val="004F6882"/>
    <w:rsid w:val="004F68BE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3FA3"/>
    <w:rsid w:val="005044EA"/>
    <w:rsid w:val="0050495A"/>
    <w:rsid w:val="00504D2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064"/>
    <w:rsid w:val="0052120A"/>
    <w:rsid w:val="0052140A"/>
    <w:rsid w:val="00521535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71C"/>
    <w:rsid w:val="00533807"/>
    <w:rsid w:val="005339C8"/>
    <w:rsid w:val="00533E96"/>
    <w:rsid w:val="005340EF"/>
    <w:rsid w:val="005341FB"/>
    <w:rsid w:val="00534570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403D3"/>
    <w:rsid w:val="00540638"/>
    <w:rsid w:val="005408E8"/>
    <w:rsid w:val="00540BBC"/>
    <w:rsid w:val="00540E81"/>
    <w:rsid w:val="00541435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CDB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1152"/>
    <w:rsid w:val="00551246"/>
    <w:rsid w:val="00551EED"/>
    <w:rsid w:val="0055225B"/>
    <w:rsid w:val="005525C7"/>
    <w:rsid w:val="00552B05"/>
    <w:rsid w:val="0055311C"/>
    <w:rsid w:val="00553155"/>
    <w:rsid w:val="0055317C"/>
    <w:rsid w:val="00554105"/>
    <w:rsid w:val="00554767"/>
    <w:rsid w:val="005548C8"/>
    <w:rsid w:val="00554912"/>
    <w:rsid w:val="00554BB3"/>
    <w:rsid w:val="005553C0"/>
    <w:rsid w:val="00555B30"/>
    <w:rsid w:val="00555D07"/>
    <w:rsid w:val="00555D62"/>
    <w:rsid w:val="0055615E"/>
    <w:rsid w:val="00556341"/>
    <w:rsid w:val="0055673B"/>
    <w:rsid w:val="00556C62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C8F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530"/>
    <w:rsid w:val="00581787"/>
    <w:rsid w:val="00581D0E"/>
    <w:rsid w:val="0058213F"/>
    <w:rsid w:val="005821C5"/>
    <w:rsid w:val="005829DA"/>
    <w:rsid w:val="00582C40"/>
    <w:rsid w:val="00582E81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2844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5006"/>
    <w:rsid w:val="00595196"/>
    <w:rsid w:val="005954E0"/>
    <w:rsid w:val="00595CFD"/>
    <w:rsid w:val="00595D7F"/>
    <w:rsid w:val="00595E85"/>
    <w:rsid w:val="0059611C"/>
    <w:rsid w:val="005962F3"/>
    <w:rsid w:val="00596991"/>
    <w:rsid w:val="00596FB6"/>
    <w:rsid w:val="0059720D"/>
    <w:rsid w:val="0059729D"/>
    <w:rsid w:val="0059744E"/>
    <w:rsid w:val="00597B0A"/>
    <w:rsid w:val="00597E9F"/>
    <w:rsid w:val="005A00E2"/>
    <w:rsid w:val="005A05EE"/>
    <w:rsid w:val="005A08E6"/>
    <w:rsid w:val="005A0B73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9F6"/>
    <w:rsid w:val="005A5DCC"/>
    <w:rsid w:val="005A5F80"/>
    <w:rsid w:val="005A69F4"/>
    <w:rsid w:val="005A6A1E"/>
    <w:rsid w:val="005A6A8B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2053"/>
    <w:rsid w:val="005B277A"/>
    <w:rsid w:val="005B2ABB"/>
    <w:rsid w:val="005B2AE3"/>
    <w:rsid w:val="005B2CF3"/>
    <w:rsid w:val="005B2DEC"/>
    <w:rsid w:val="005B2FF7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D91"/>
    <w:rsid w:val="005C1E69"/>
    <w:rsid w:val="005C1FA0"/>
    <w:rsid w:val="005C22D7"/>
    <w:rsid w:val="005C2463"/>
    <w:rsid w:val="005C2867"/>
    <w:rsid w:val="005C2DEE"/>
    <w:rsid w:val="005C3438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5C"/>
    <w:rsid w:val="005D100B"/>
    <w:rsid w:val="005D1598"/>
    <w:rsid w:val="005D18F4"/>
    <w:rsid w:val="005D1F82"/>
    <w:rsid w:val="005D26E2"/>
    <w:rsid w:val="005D27EF"/>
    <w:rsid w:val="005D2879"/>
    <w:rsid w:val="005D29A4"/>
    <w:rsid w:val="005D2B43"/>
    <w:rsid w:val="005D3A20"/>
    <w:rsid w:val="005D3A84"/>
    <w:rsid w:val="005D3CC3"/>
    <w:rsid w:val="005D3CE1"/>
    <w:rsid w:val="005D3EF3"/>
    <w:rsid w:val="005D418E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E0227"/>
    <w:rsid w:val="005E03FF"/>
    <w:rsid w:val="005E0621"/>
    <w:rsid w:val="005E06C7"/>
    <w:rsid w:val="005E08D9"/>
    <w:rsid w:val="005E0BB6"/>
    <w:rsid w:val="005E0C38"/>
    <w:rsid w:val="005E0E7C"/>
    <w:rsid w:val="005E151D"/>
    <w:rsid w:val="005E1540"/>
    <w:rsid w:val="005E15FB"/>
    <w:rsid w:val="005E17D0"/>
    <w:rsid w:val="005E1936"/>
    <w:rsid w:val="005E1AFB"/>
    <w:rsid w:val="005E1EC4"/>
    <w:rsid w:val="005E218C"/>
    <w:rsid w:val="005E22BC"/>
    <w:rsid w:val="005E2770"/>
    <w:rsid w:val="005E29FC"/>
    <w:rsid w:val="005E2ACB"/>
    <w:rsid w:val="005E2AD4"/>
    <w:rsid w:val="005E2B1A"/>
    <w:rsid w:val="005E2EAF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98E"/>
    <w:rsid w:val="005E5B2F"/>
    <w:rsid w:val="005E6357"/>
    <w:rsid w:val="005E66F9"/>
    <w:rsid w:val="005E67F0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F85"/>
    <w:rsid w:val="0061735B"/>
    <w:rsid w:val="0061749A"/>
    <w:rsid w:val="006175F8"/>
    <w:rsid w:val="00617654"/>
    <w:rsid w:val="0061778D"/>
    <w:rsid w:val="00617B1D"/>
    <w:rsid w:val="00620106"/>
    <w:rsid w:val="00620395"/>
    <w:rsid w:val="00620A5C"/>
    <w:rsid w:val="00620BCF"/>
    <w:rsid w:val="00620BE5"/>
    <w:rsid w:val="00621893"/>
    <w:rsid w:val="00621B10"/>
    <w:rsid w:val="00621DEA"/>
    <w:rsid w:val="00621E3C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72A1"/>
    <w:rsid w:val="00627440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EDE"/>
    <w:rsid w:val="00640D8E"/>
    <w:rsid w:val="00640FCC"/>
    <w:rsid w:val="00641628"/>
    <w:rsid w:val="006416E7"/>
    <w:rsid w:val="00641E31"/>
    <w:rsid w:val="00642484"/>
    <w:rsid w:val="00642928"/>
    <w:rsid w:val="0064296C"/>
    <w:rsid w:val="00642CEF"/>
    <w:rsid w:val="00642CFD"/>
    <w:rsid w:val="00642EEB"/>
    <w:rsid w:val="006434FA"/>
    <w:rsid w:val="00643840"/>
    <w:rsid w:val="00644212"/>
    <w:rsid w:val="00644672"/>
    <w:rsid w:val="00644F1E"/>
    <w:rsid w:val="0064520B"/>
    <w:rsid w:val="0064637E"/>
    <w:rsid w:val="006464EF"/>
    <w:rsid w:val="0064668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59F"/>
    <w:rsid w:val="00651CCD"/>
    <w:rsid w:val="00651E16"/>
    <w:rsid w:val="00651EE2"/>
    <w:rsid w:val="00652A9B"/>
    <w:rsid w:val="00652FF3"/>
    <w:rsid w:val="00653240"/>
    <w:rsid w:val="00653529"/>
    <w:rsid w:val="0065363D"/>
    <w:rsid w:val="00653665"/>
    <w:rsid w:val="00653BAA"/>
    <w:rsid w:val="00653D06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AE0"/>
    <w:rsid w:val="00661DBE"/>
    <w:rsid w:val="00661DEA"/>
    <w:rsid w:val="00661E83"/>
    <w:rsid w:val="00662028"/>
    <w:rsid w:val="006620A5"/>
    <w:rsid w:val="00662245"/>
    <w:rsid w:val="00662535"/>
    <w:rsid w:val="00662CDA"/>
    <w:rsid w:val="00662F33"/>
    <w:rsid w:val="00662FA2"/>
    <w:rsid w:val="0066324C"/>
    <w:rsid w:val="00663481"/>
    <w:rsid w:val="00663684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61"/>
    <w:rsid w:val="00670510"/>
    <w:rsid w:val="0067056F"/>
    <w:rsid w:val="00670726"/>
    <w:rsid w:val="00670AA3"/>
    <w:rsid w:val="00670D17"/>
    <w:rsid w:val="00670F94"/>
    <w:rsid w:val="00671179"/>
    <w:rsid w:val="00671265"/>
    <w:rsid w:val="006714CD"/>
    <w:rsid w:val="0067167A"/>
    <w:rsid w:val="006721F3"/>
    <w:rsid w:val="006723EB"/>
    <w:rsid w:val="0067261E"/>
    <w:rsid w:val="00672DD6"/>
    <w:rsid w:val="00673008"/>
    <w:rsid w:val="00673A81"/>
    <w:rsid w:val="00673B04"/>
    <w:rsid w:val="00673BBE"/>
    <w:rsid w:val="00673C37"/>
    <w:rsid w:val="00673EFA"/>
    <w:rsid w:val="006746E9"/>
    <w:rsid w:val="0067493D"/>
    <w:rsid w:val="00674B62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67"/>
    <w:rsid w:val="0068100B"/>
    <w:rsid w:val="0068151D"/>
    <w:rsid w:val="00681BD3"/>
    <w:rsid w:val="00681D15"/>
    <w:rsid w:val="00681ED1"/>
    <w:rsid w:val="00681F54"/>
    <w:rsid w:val="00682419"/>
    <w:rsid w:val="006828B9"/>
    <w:rsid w:val="0068295D"/>
    <w:rsid w:val="006829D0"/>
    <w:rsid w:val="00682B11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2D9"/>
    <w:rsid w:val="00687C0E"/>
    <w:rsid w:val="0069041F"/>
    <w:rsid w:val="00690B06"/>
    <w:rsid w:val="00690B5C"/>
    <w:rsid w:val="00690D2E"/>
    <w:rsid w:val="00690E00"/>
    <w:rsid w:val="00691058"/>
    <w:rsid w:val="006912F3"/>
    <w:rsid w:val="006913DE"/>
    <w:rsid w:val="006915FF"/>
    <w:rsid w:val="00691B1E"/>
    <w:rsid w:val="00692057"/>
    <w:rsid w:val="00692239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76C"/>
    <w:rsid w:val="006A7C7A"/>
    <w:rsid w:val="006A7F28"/>
    <w:rsid w:val="006B0190"/>
    <w:rsid w:val="006B01A9"/>
    <w:rsid w:val="006B01CE"/>
    <w:rsid w:val="006B028A"/>
    <w:rsid w:val="006B03C6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F4"/>
    <w:rsid w:val="006B45F3"/>
    <w:rsid w:val="006B4644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DAA"/>
    <w:rsid w:val="006B6ECD"/>
    <w:rsid w:val="006B6FFD"/>
    <w:rsid w:val="006B7352"/>
    <w:rsid w:val="006B735F"/>
    <w:rsid w:val="006B79ED"/>
    <w:rsid w:val="006B7BB9"/>
    <w:rsid w:val="006B7CA5"/>
    <w:rsid w:val="006C039E"/>
    <w:rsid w:val="006C0AE8"/>
    <w:rsid w:val="006C0C86"/>
    <w:rsid w:val="006C0D27"/>
    <w:rsid w:val="006C12BA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256"/>
    <w:rsid w:val="006C27C1"/>
    <w:rsid w:val="006C2856"/>
    <w:rsid w:val="006C3546"/>
    <w:rsid w:val="006C3BB2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DBC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CC8"/>
    <w:rsid w:val="006E54D8"/>
    <w:rsid w:val="006E5510"/>
    <w:rsid w:val="006E5569"/>
    <w:rsid w:val="006E57DF"/>
    <w:rsid w:val="006E592A"/>
    <w:rsid w:val="006E5EA8"/>
    <w:rsid w:val="006E5F44"/>
    <w:rsid w:val="006E6178"/>
    <w:rsid w:val="006E6AF1"/>
    <w:rsid w:val="006E6C35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65E6"/>
    <w:rsid w:val="00706A69"/>
    <w:rsid w:val="00707617"/>
    <w:rsid w:val="00707896"/>
    <w:rsid w:val="00707B75"/>
    <w:rsid w:val="00707E6D"/>
    <w:rsid w:val="00710709"/>
    <w:rsid w:val="00710A64"/>
    <w:rsid w:val="00710C3A"/>
    <w:rsid w:val="00710DEE"/>
    <w:rsid w:val="00710F09"/>
    <w:rsid w:val="0071105C"/>
    <w:rsid w:val="007119BD"/>
    <w:rsid w:val="00711D9F"/>
    <w:rsid w:val="0071202D"/>
    <w:rsid w:val="0071204A"/>
    <w:rsid w:val="00712717"/>
    <w:rsid w:val="00713790"/>
    <w:rsid w:val="00713A3F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A3A"/>
    <w:rsid w:val="00715FB4"/>
    <w:rsid w:val="007160BD"/>
    <w:rsid w:val="00716472"/>
    <w:rsid w:val="00716DC2"/>
    <w:rsid w:val="00717249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6FD"/>
    <w:rsid w:val="0072477D"/>
    <w:rsid w:val="00724ACB"/>
    <w:rsid w:val="0072539C"/>
    <w:rsid w:val="007254AD"/>
    <w:rsid w:val="0072567A"/>
    <w:rsid w:val="0072569D"/>
    <w:rsid w:val="00726675"/>
    <w:rsid w:val="00726C0C"/>
    <w:rsid w:val="0072726B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2453"/>
    <w:rsid w:val="00732BCC"/>
    <w:rsid w:val="00732D7A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A79"/>
    <w:rsid w:val="00734D08"/>
    <w:rsid w:val="00734DC1"/>
    <w:rsid w:val="00735058"/>
    <w:rsid w:val="0073514F"/>
    <w:rsid w:val="00735314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7A"/>
    <w:rsid w:val="007448D8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448"/>
    <w:rsid w:val="007504FD"/>
    <w:rsid w:val="007506C5"/>
    <w:rsid w:val="00750B80"/>
    <w:rsid w:val="00750ED3"/>
    <w:rsid w:val="00750F11"/>
    <w:rsid w:val="007513BF"/>
    <w:rsid w:val="007516D4"/>
    <w:rsid w:val="007517A0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D95"/>
    <w:rsid w:val="00755DED"/>
    <w:rsid w:val="00756067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1058"/>
    <w:rsid w:val="00761133"/>
    <w:rsid w:val="00761272"/>
    <w:rsid w:val="007615F6"/>
    <w:rsid w:val="007616AB"/>
    <w:rsid w:val="0076176C"/>
    <w:rsid w:val="00761AFA"/>
    <w:rsid w:val="00761CE9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5556"/>
    <w:rsid w:val="0076597A"/>
    <w:rsid w:val="00765994"/>
    <w:rsid w:val="00765CC6"/>
    <w:rsid w:val="00766179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84B"/>
    <w:rsid w:val="00773A05"/>
    <w:rsid w:val="00773B75"/>
    <w:rsid w:val="00773BE7"/>
    <w:rsid w:val="00773C85"/>
    <w:rsid w:val="00774644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D7D"/>
    <w:rsid w:val="00780EF1"/>
    <w:rsid w:val="00780FC9"/>
    <w:rsid w:val="0078103F"/>
    <w:rsid w:val="00781112"/>
    <w:rsid w:val="007817BB"/>
    <w:rsid w:val="00781C18"/>
    <w:rsid w:val="00781F61"/>
    <w:rsid w:val="00781FE5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CC4"/>
    <w:rsid w:val="007867FE"/>
    <w:rsid w:val="00786952"/>
    <w:rsid w:val="00786E07"/>
    <w:rsid w:val="007874C9"/>
    <w:rsid w:val="00787698"/>
    <w:rsid w:val="007877A3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AF7"/>
    <w:rsid w:val="007965CB"/>
    <w:rsid w:val="007966B2"/>
    <w:rsid w:val="007969B8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BA"/>
    <w:rsid w:val="007A490B"/>
    <w:rsid w:val="007A49D4"/>
    <w:rsid w:val="007A4B60"/>
    <w:rsid w:val="007A4FE0"/>
    <w:rsid w:val="007A52D8"/>
    <w:rsid w:val="007A62B2"/>
    <w:rsid w:val="007A63EB"/>
    <w:rsid w:val="007A6D27"/>
    <w:rsid w:val="007A704D"/>
    <w:rsid w:val="007A71C4"/>
    <w:rsid w:val="007A752F"/>
    <w:rsid w:val="007A78F2"/>
    <w:rsid w:val="007A7C9A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F3D"/>
    <w:rsid w:val="007B6043"/>
    <w:rsid w:val="007B6112"/>
    <w:rsid w:val="007B6297"/>
    <w:rsid w:val="007B6349"/>
    <w:rsid w:val="007B64A8"/>
    <w:rsid w:val="007B7447"/>
    <w:rsid w:val="007B7635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A4"/>
    <w:rsid w:val="007C1422"/>
    <w:rsid w:val="007C18F8"/>
    <w:rsid w:val="007C1BBC"/>
    <w:rsid w:val="007C1D0E"/>
    <w:rsid w:val="007C1D57"/>
    <w:rsid w:val="007C2176"/>
    <w:rsid w:val="007C2268"/>
    <w:rsid w:val="007C2749"/>
    <w:rsid w:val="007C2887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83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92"/>
    <w:rsid w:val="007C7BE8"/>
    <w:rsid w:val="007C7C80"/>
    <w:rsid w:val="007D015A"/>
    <w:rsid w:val="007D0285"/>
    <w:rsid w:val="007D06DE"/>
    <w:rsid w:val="007D070B"/>
    <w:rsid w:val="007D0847"/>
    <w:rsid w:val="007D094B"/>
    <w:rsid w:val="007D19C7"/>
    <w:rsid w:val="007D1C93"/>
    <w:rsid w:val="007D1EB8"/>
    <w:rsid w:val="007D21A7"/>
    <w:rsid w:val="007D2386"/>
    <w:rsid w:val="007D2536"/>
    <w:rsid w:val="007D2851"/>
    <w:rsid w:val="007D2B28"/>
    <w:rsid w:val="007D2BFF"/>
    <w:rsid w:val="007D2D41"/>
    <w:rsid w:val="007D2DC3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6066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155D"/>
    <w:rsid w:val="007E167C"/>
    <w:rsid w:val="007E1CBB"/>
    <w:rsid w:val="007E20BA"/>
    <w:rsid w:val="007E232F"/>
    <w:rsid w:val="007E2475"/>
    <w:rsid w:val="007E2792"/>
    <w:rsid w:val="007E2BFD"/>
    <w:rsid w:val="007E2C71"/>
    <w:rsid w:val="007E31BF"/>
    <w:rsid w:val="007E325E"/>
    <w:rsid w:val="007E3374"/>
    <w:rsid w:val="007E3B82"/>
    <w:rsid w:val="007E3CD8"/>
    <w:rsid w:val="007E47E8"/>
    <w:rsid w:val="007E49BD"/>
    <w:rsid w:val="007E4C35"/>
    <w:rsid w:val="007E4D83"/>
    <w:rsid w:val="007E5538"/>
    <w:rsid w:val="007E57AA"/>
    <w:rsid w:val="007E5881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EE3"/>
    <w:rsid w:val="007F0F0C"/>
    <w:rsid w:val="007F1182"/>
    <w:rsid w:val="007F155A"/>
    <w:rsid w:val="007F1712"/>
    <w:rsid w:val="007F1865"/>
    <w:rsid w:val="007F1BDC"/>
    <w:rsid w:val="007F1DAC"/>
    <w:rsid w:val="007F2016"/>
    <w:rsid w:val="007F20AC"/>
    <w:rsid w:val="007F20C6"/>
    <w:rsid w:val="007F23EB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D0B"/>
    <w:rsid w:val="007F51F5"/>
    <w:rsid w:val="007F5296"/>
    <w:rsid w:val="007F5560"/>
    <w:rsid w:val="007F55C5"/>
    <w:rsid w:val="007F5653"/>
    <w:rsid w:val="007F655E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7AE"/>
    <w:rsid w:val="00800897"/>
    <w:rsid w:val="00800A33"/>
    <w:rsid w:val="00800D73"/>
    <w:rsid w:val="008014EC"/>
    <w:rsid w:val="00801577"/>
    <w:rsid w:val="008017CB"/>
    <w:rsid w:val="0080234C"/>
    <w:rsid w:val="0080243F"/>
    <w:rsid w:val="00802A93"/>
    <w:rsid w:val="008032A4"/>
    <w:rsid w:val="008032FC"/>
    <w:rsid w:val="00803997"/>
    <w:rsid w:val="00803FC5"/>
    <w:rsid w:val="008043DA"/>
    <w:rsid w:val="00804493"/>
    <w:rsid w:val="008044FE"/>
    <w:rsid w:val="00804B8A"/>
    <w:rsid w:val="00804E07"/>
    <w:rsid w:val="0080510B"/>
    <w:rsid w:val="008052AB"/>
    <w:rsid w:val="008054AD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AD6"/>
    <w:rsid w:val="00813D63"/>
    <w:rsid w:val="00813F54"/>
    <w:rsid w:val="0081425F"/>
    <w:rsid w:val="00814375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61E4"/>
    <w:rsid w:val="008163A5"/>
    <w:rsid w:val="008166F8"/>
    <w:rsid w:val="00816846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346"/>
    <w:rsid w:val="008234A4"/>
    <w:rsid w:val="00823C61"/>
    <w:rsid w:val="00823D76"/>
    <w:rsid w:val="00823F04"/>
    <w:rsid w:val="00824E15"/>
    <w:rsid w:val="00825B15"/>
    <w:rsid w:val="00825B76"/>
    <w:rsid w:val="00826286"/>
    <w:rsid w:val="0082630E"/>
    <w:rsid w:val="00826325"/>
    <w:rsid w:val="0082668C"/>
    <w:rsid w:val="00826A90"/>
    <w:rsid w:val="00826ABF"/>
    <w:rsid w:val="00826D31"/>
    <w:rsid w:val="00826E44"/>
    <w:rsid w:val="0082740C"/>
    <w:rsid w:val="008275C8"/>
    <w:rsid w:val="00827A8C"/>
    <w:rsid w:val="00827B66"/>
    <w:rsid w:val="00830561"/>
    <w:rsid w:val="008305D4"/>
    <w:rsid w:val="00830703"/>
    <w:rsid w:val="00830EB1"/>
    <w:rsid w:val="0083108A"/>
    <w:rsid w:val="00831746"/>
    <w:rsid w:val="00831A6A"/>
    <w:rsid w:val="00832076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6045"/>
    <w:rsid w:val="008361A8"/>
    <w:rsid w:val="00836892"/>
    <w:rsid w:val="008368AA"/>
    <w:rsid w:val="00836B87"/>
    <w:rsid w:val="008372B0"/>
    <w:rsid w:val="008377A9"/>
    <w:rsid w:val="00837901"/>
    <w:rsid w:val="00837FDB"/>
    <w:rsid w:val="008400AE"/>
    <w:rsid w:val="008401D1"/>
    <w:rsid w:val="008404F8"/>
    <w:rsid w:val="00841544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793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A11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B51"/>
    <w:rsid w:val="0086011C"/>
    <w:rsid w:val="0086032D"/>
    <w:rsid w:val="0086038C"/>
    <w:rsid w:val="008610FE"/>
    <w:rsid w:val="00861197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9C4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D37"/>
    <w:rsid w:val="008933AA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8C3"/>
    <w:rsid w:val="00896F66"/>
    <w:rsid w:val="00896FFB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779"/>
    <w:rsid w:val="008A4F28"/>
    <w:rsid w:val="008A57C6"/>
    <w:rsid w:val="008A58E1"/>
    <w:rsid w:val="008A63FC"/>
    <w:rsid w:val="008A6829"/>
    <w:rsid w:val="008A6F8D"/>
    <w:rsid w:val="008A703E"/>
    <w:rsid w:val="008A7204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9B"/>
    <w:rsid w:val="008B0E7B"/>
    <w:rsid w:val="008B1015"/>
    <w:rsid w:val="008B14F8"/>
    <w:rsid w:val="008B1D83"/>
    <w:rsid w:val="008B20A1"/>
    <w:rsid w:val="008B20A6"/>
    <w:rsid w:val="008B2A92"/>
    <w:rsid w:val="008B2B9E"/>
    <w:rsid w:val="008B2DA6"/>
    <w:rsid w:val="008B3420"/>
    <w:rsid w:val="008B345B"/>
    <w:rsid w:val="008B3B97"/>
    <w:rsid w:val="008B478B"/>
    <w:rsid w:val="008B487E"/>
    <w:rsid w:val="008B4A6E"/>
    <w:rsid w:val="008B4AB8"/>
    <w:rsid w:val="008B4EF6"/>
    <w:rsid w:val="008B556F"/>
    <w:rsid w:val="008B59B6"/>
    <w:rsid w:val="008B5D5C"/>
    <w:rsid w:val="008B5EB5"/>
    <w:rsid w:val="008B6AFD"/>
    <w:rsid w:val="008B6D0F"/>
    <w:rsid w:val="008B718E"/>
    <w:rsid w:val="008B72DF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585"/>
    <w:rsid w:val="008D15D3"/>
    <w:rsid w:val="008D1855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5"/>
    <w:rsid w:val="008D4FDC"/>
    <w:rsid w:val="008D5051"/>
    <w:rsid w:val="008D505E"/>
    <w:rsid w:val="008D53EA"/>
    <w:rsid w:val="008D5A01"/>
    <w:rsid w:val="008D663C"/>
    <w:rsid w:val="008D678C"/>
    <w:rsid w:val="008D70AC"/>
    <w:rsid w:val="008D7472"/>
    <w:rsid w:val="008D7CB4"/>
    <w:rsid w:val="008E009B"/>
    <w:rsid w:val="008E02A6"/>
    <w:rsid w:val="008E044E"/>
    <w:rsid w:val="008E0799"/>
    <w:rsid w:val="008E1C56"/>
    <w:rsid w:val="008E1CA2"/>
    <w:rsid w:val="008E1DE1"/>
    <w:rsid w:val="008E1E3F"/>
    <w:rsid w:val="008E22ED"/>
    <w:rsid w:val="008E240C"/>
    <w:rsid w:val="008E247F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E3"/>
    <w:rsid w:val="008E4BA8"/>
    <w:rsid w:val="008E58BA"/>
    <w:rsid w:val="008E5ADE"/>
    <w:rsid w:val="008E5B2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404D"/>
    <w:rsid w:val="008F4710"/>
    <w:rsid w:val="008F4A89"/>
    <w:rsid w:val="008F4D4E"/>
    <w:rsid w:val="008F5895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8D1"/>
    <w:rsid w:val="00903B37"/>
    <w:rsid w:val="00903DF3"/>
    <w:rsid w:val="00903E6E"/>
    <w:rsid w:val="0090412D"/>
    <w:rsid w:val="0090439A"/>
    <w:rsid w:val="009045BC"/>
    <w:rsid w:val="0090489B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255B"/>
    <w:rsid w:val="009129C1"/>
    <w:rsid w:val="00912EAD"/>
    <w:rsid w:val="00912F1E"/>
    <w:rsid w:val="00912FA5"/>
    <w:rsid w:val="00913342"/>
    <w:rsid w:val="00913735"/>
    <w:rsid w:val="009146E5"/>
    <w:rsid w:val="009148E9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B1"/>
    <w:rsid w:val="00924374"/>
    <w:rsid w:val="00924684"/>
    <w:rsid w:val="00924694"/>
    <w:rsid w:val="009248AF"/>
    <w:rsid w:val="00924B78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A9"/>
    <w:rsid w:val="00930412"/>
    <w:rsid w:val="00930507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C21"/>
    <w:rsid w:val="00951DE9"/>
    <w:rsid w:val="00951EF9"/>
    <w:rsid w:val="009521BD"/>
    <w:rsid w:val="009521C6"/>
    <w:rsid w:val="0095288F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187"/>
    <w:rsid w:val="0095533A"/>
    <w:rsid w:val="00955690"/>
    <w:rsid w:val="009556DD"/>
    <w:rsid w:val="0095573E"/>
    <w:rsid w:val="009557EB"/>
    <w:rsid w:val="009557F6"/>
    <w:rsid w:val="00955A78"/>
    <w:rsid w:val="00956074"/>
    <w:rsid w:val="00956447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355"/>
    <w:rsid w:val="00960E49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43A"/>
    <w:rsid w:val="009706B9"/>
    <w:rsid w:val="0097163E"/>
    <w:rsid w:val="009719A9"/>
    <w:rsid w:val="00971AF1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986"/>
    <w:rsid w:val="00974A6F"/>
    <w:rsid w:val="00975418"/>
    <w:rsid w:val="00975514"/>
    <w:rsid w:val="00975B2C"/>
    <w:rsid w:val="00975E03"/>
    <w:rsid w:val="00975F92"/>
    <w:rsid w:val="0097630E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63B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629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785"/>
    <w:rsid w:val="0099425A"/>
    <w:rsid w:val="00994359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C00"/>
    <w:rsid w:val="009A4D82"/>
    <w:rsid w:val="009A4E0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99"/>
    <w:rsid w:val="009A74AB"/>
    <w:rsid w:val="009A7A2C"/>
    <w:rsid w:val="009A7F5E"/>
    <w:rsid w:val="009B0006"/>
    <w:rsid w:val="009B061F"/>
    <w:rsid w:val="009B080F"/>
    <w:rsid w:val="009B0AC7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8B2"/>
    <w:rsid w:val="009C7B5D"/>
    <w:rsid w:val="009C7F88"/>
    <w:rsid w:val="009D02A4"/>
    <w:rsid w:val="009D03CA"/>
    <w:rsid w:val="009D0CF6"/>
    <w:rsid w:val="009D0D83"/>
    <w:rsid w:val="009D1624"/>
    <w:rsid w:val="009D176C"/>
    <w:rsid w:val="009D18EC"/>
    <w:rsid w:val="009D1D22"/>
    <w:rsid w:val="009D1D70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40BB"/>
    <w:rsid w:val="009D454D"/>
    <w:rsid w:val="009D4AF9"/>
    <w:rsid w:val="009D5330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A"/>
    <w:rsid w:val="009E4C91"/>
    <w:rsid w:val="009E6242"/>
    <w:rsid w:val="009E66DD"/>
    <w:rsid w:val="009E67BF"/>
    <w:rsid w:val="009E6AFE"/>
    <w:rsid w:val="009E6F8B"/>
    <w:rsid w:val="009E7394"/>
    <w:rsid w:val="009E73F0"/>
    <w:rsid w:val="009E73F7"/>
    <w:rsid w:val="009E74E1"/>
    <w:rsid w:val="009E7AE2"/>
    <w:rsid w:val="009F042D"/>
    <w:rsid w:val="009F0DB0"/>
    <w:rsid w:val="009F1466"/>
    <w:rsid w:val="009F15CE"/>
    <w:rsid w:val="009F1A47"/>
    <w:rsid w:val="009F1FD6"/>
    <w:rsid w:val="009F2519"/>
    <w:rsid w:val="009F2551"/>
    <w:rsid w:val="009F2651"/>
    <w:rsid w:val="009F2C06"/>
    <w:rsid w:val="009F2E39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592"/>
    <w:rsid w:val="00A0072E"/>
    <w:rsid w:val="00A00AFD"/>
    <w:rsid w:val="00A00C3E"/>
    <w:rsid w:val="00A010E6"/>
    <w:rsid w:val="00A01270"/>
    <w:rsid w:val="00A01971"/>
    <w:rsid w:val="00A019E0"/>
    <w:rsid w:val="00A019F2"/>
    <w:rsid w:val="00A01B9E"/>
    <w:rsid w:val="00A01CFD"/>
    <w:rsid w:val="00A0218A"/>
    <w:rsid w:val="00A028C8"/>
    <w:rsid w:val="00A02D80"/>
    <w:rsid w:val="00A03051"/>
    <w:rsid w:val="00A0342B"/>
    <w:rsid w:val="00A03FB9"/>
    <w:rsid w:val="00A04587"/>
    <w:rsid w:val="00A04E2A"/>
    <w:rsid w:val="00A05038"/>
    <w:rsid w:val="00A050C8"/>
    <w:rsid w:val="00A05AAC"/>
    <w:rsid w:val="00A05F52"/>
    <w:rsid w:val="00A06246"/>
    <w:rsid w:val="00A064B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875"/>
    <w:rsid w:val="00A14991"/>
    <w:rsid w:val="00A14A5C"/>
    <w:rsid w:val="00A14D43"/>
    <w:rsid w:val="00A14D52"/>
    <w:rsid w:val="00A152EC"/>
    <w:rsid w:val="00A1573D"/>
    <w:rsid w:val="00A15AA5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48A4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6A2D"/>
    <w:rsid w:val="00A2707D"/>
    <w:rsid w:val="00A274A6"/>
    <w:rsid w:val="00A274A8"/>
    <w:rsid w:val="00A2769C"/>
    <w:rsid w:val="00A27C98"/>
    <w:rsid w:val="00A27D30"/>
    <w:rsid w:val="00A27D33"/>
    <w:rsid w:val="00A303DF"/>
    <w:rsid w:val="00A30636"/>
    <w:rsid w:val="00A306A2"/>
    <w:rsid w:val="00A31752"/>
    <w:rsid w:val="00A31948"/>
    <w:rsid w:val="00A31CCA"/>
    <w:rsid w:val="00A31CEB"/>
    <w:rsid w:val="00A3200C"/>
    <w:rsid w:val="00A3267B"/>
    <w:rsid w:val="00A328D8"/>
    <w:rsid w:val="00A3298F"/>
    <w:rsid w:val="00A333B9"/>
    <w:rsid w:val="00A334B6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46B"/>
    <w:rsid w:val="00A364E7"/>
    <w:rsid w:val="00A3675B"/>
    <w:rsid w:val="00A371EC"/>
    <w:rsid w:val="00A37B1A"/>
    <w:rsid w:val="00A37CD5"/>
    <w:rsid w:val="00A37E11"/>
    <w:rsid w:val="00A37ECA"/>
    <w:rsid w:val="00A40005"/>
    <w:rsid w:val="00A400E2"/>
    <w:rsid w:val="00A4020B"/>
    <w:rsid w:val="00A403D7"/>
    <w:rsid w:val="00A404DF"/>
    <w:rsid w:val="00A40585"/>
    <w:rsid w:val="00A40A0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788"/>
    <w:rsid w:val="00A44D99"/>
    <w:rsid w:val="00A44E63"/>
    <w:rsid w:val="00A45318"/>
    <w:rsid w:val="00A45908"/>
    <w:rsid w:val="00A45CB6"/>
    <w:rsid w:val="00A45DFA"/>
    <w:rsid w:val="00A461C1"/>
    <w:rsid w:val="00A4621C"/>
    <w:rsid w:val="00A463C5"/>
    <w:rsid w:val="00A46AB9"/>
    <w:rsid w:val="00A47682"/>
    <w:rsid w:val="00A47918"/>
    <w:rsid w:val="00A50948"/>
    <w:rsid w:val="00A50E6A"/>
    <w:rsid w:val="00A51056"/>
    <w:rsid w:val="00A51601"/>
    <w:rsid w:val="00A51614"/>
    <w:rsid w:val="00A51C3D"/>
    <w:rsid w:val="00A51D5A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F02"/>
    <w:rsid w:val="00A6327B"/>
    <w:rsid w:val="00A6328F"/>
    <w:rsid w:val="00A63506"/>
    <w:rsid w:val="00A6365D"/>
    <w:rsid w:val="00A636B6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BA1"/>
    <w:rsid w:val="00A7006C"/>
    <w:rsid w:val="00A70372"/>
    <w:rsid w:val="00A7044F"/>
    <w:rsid w:val="00A70629"/>
    <w:rsid w:val="00A70EDF"/>
    <w:rsid w:val="00A712C4"/>
    <w:rsid w:val="00A7147F"/>
    <w:rsid w:val="00A71533"/>
    <w:rsid w:val="00A71579"/>
    <w:rsid w:val="00A72357"/>
    <w:rsid w:val="00A723F4"/>
    <w:rsid w:val="00A7244E"/>
    <w:rsid w:val="00A7249D"/>
    <w:rsid w:val="00A72592"/>
    <w:rsid w:val="00A72B68"/>
    <w:rsid w:val="00A72DE0"/>
    <w:rsid w:val="00A72E48"/>
    <w:rsid w:val="00A72FF8"/>
    <w:rsid w:val="00A73D82"/>
    <w:rsid w:val="00A740D1"/>
    <w:rsid w:val="00A740E4"/>
    <w:rsid w:val="00A74676"/>
    <w:rsid w:val="00A747CC"/>
    <w:rsid w:val="00A748F8"/>
    <w:rsid w:val="00A74CEB"/>
    <w:rsid w:val="00A74E21"/>
    <w:rsid w:val="00A756D2"/>
    <w:rsid w:val="00A759B3"/>
    <w:rsid w:val="00A759ED"/>
    <w:rsid w:val="00A75B65"/>
    <w:rsid w:val="00A75BEF"/>
    <w:rsid w:val="00A76C36"/>
    <w:rsid w:val="00A76C6A"/>
    <w:rsid w:val="00A76D53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FBF"/>
    <w:rsid w:val="00A81678"/>
    <w:rsid w:val="00A81A32"/>
    <w:rsid w:val="00A81B1D"/>
    <w:rsid w:val="00A823FC"/>
    <w:rsid w:val="00A82918"/>
    <w:rsid w:val="00A8306C"/>
    <w:rsid w:val="00A8349F"/>
    <w:rsid w:val="00A835C6"/>
    <w:rsid w:val="00A83BBB"/>
    <w:rsid w:val="00A83FEE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66D"/>
    <w:rsid w:val="00A9092F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640"/>
    <w:rsid w:val="00A94A2C"/>
    <w:rsid w:val="00A950E8"/>
    <w:rsid w:val="00A9541A"/>
    <w:rsid w:val="00A95AB6"/>
    <w:rsid w:val="00A95F34"/>
    <w:rsid w:val="00A95F6E"/>
    <w:rsid w:val="00A9605A"/>
    <w:rsid w:val="00A96070"/>
    <w:rsid w:val="00A96197"/>
    <w:rsid w:val="00A96698"/>
    <w:rsid w:val="00A96D68"/>
    <w:rsid w:val="00A97008"/>
    <w:rsid w:val="00A9754A"/>
    <w:rsid w:val="00A978B3"/>
    <w:rsid w:val="00A979DF"/>
    <w:rsid w:val="00A97BB4"/>
    <w:rsid w:val="00A97F48"/>
    <w:rsid w:val="00AA057D"/>
    <w:rsid w:val="00AA0705"/>
    <w:rsid w:val="00AA0E88"/>
    <w:rsid w:val="00AA11E4"/>
    <w:rsid w:val="00AA17CF"/>
    <w:rsid w:val="00AA1B96"/>
    <w:rsid w:val="00AA1D50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6CF"/>
    <w:rsid w:val="00AA484C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B0236"/>
    <w:rsid w:val="00AB02D4"/>
    <w:rsid w:val="00AB0E50"/>
    <w:rsid w:val="00AB0F3A"/>
    <w:rsid w:val="00AB0F89"/>
    <w:rsid w:val="00AB149E"/>
    <w:rsid w:val="00AB1A10"/>
    <w:rsid w:val="00AB1D51"/>
    <w:rsid w:val="00AB1EE1"/>
    <w:rsid w:val="00AB23D7"/>
    <w:rsid w:val="00AB251A"/>
    <w:rsid w:val="00AB2566"/>
    <w:rsid w:val="00AB288A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B8F"/>
    <w:rsid w:val="00AB5CB2"/>
    <w:rsid w:val="00AB6118"/>
    <w:rsid w:val="00AB6221"/>
    <w:rsid w:val="00AB6481"/>
    <w:rsid w:val="00AB6669"/>
    <w:rsid w:val="00AB68AD"/>
    <w:rsid w:val="00AB68E1"/>
    <w:rsid w:val="00AB6C04"/>
    <w:rsid w:val="00AB6D7E"/>
    <w:rsid w:val="00AB7163"/>
    <w:rsid w:val="00AB730B"/>
    <w:rsid w:val="00AB73CA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EBD"/>
    <w:rsid w:val="00AD2EFA"/>
    <w:rsid w:val="00AD2FD4"/>
    <w:rsid w:val="00AD337A"/>
    <w:rsid w:val="00AD3681"/>
    <w:rsid w:val="00AD368A"/>
    <w:rsid w:val="00AD37D7"/>
    <w:rsid w:val="00AD3AEF"/>
    <w:rsid w:val="00AD4A71"/>
    <w:rsid w:val="00AD4C8B"/>
    <w:rsid w:val="00AD51F9"/>
    <w:rsid w:val="00AD52A9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75F"/>
    <w:rsid w:val="00AE783F"/>
    <w:rsid w:val="00AF02F0"/>
    <w:rsid w:val="00AF0503"/>
    <w:rsid w:val="00AF0782"/>
    <w:rsid w:val="00AF080B"/>
    <w:rsid w:val="00AF0976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BF"/>
    <w:rsid w:val="00B1253D"/>
    <w:rsid w:val="00B12690"/>
    <w:rsid w:val="00B128DD"/>
    <w:rsid w:val="00B12A43"/>
    <w:rsid w:val="00B12F09"/>
    <w:rsid w:val="00B136A7"/>
    <w:rsid w:val="00B13823"/>
    <w:rsid w:val="00B13C88"/>
    <w:rsid w:val="00B14106"/>
    <w:rsid w:val="00B14454"/>
    <w:rsid w:val="00B146C4"/>
    <w:rsid w:val="00B14B72"/>
    <w:rsid w:val="00B14CBA"/>
    <w:rsid w:val="00B155A3"/>
    <w:rsid w:val="00B155C6"/>
    <w:rsid w:val="00B15B68"/>
    <w:rsid w:val="00B1670D"/>
    <w:rsid w:val="00B16714"/>
    <w:rsid w:val="00B167C4"/>
    <w:rsid w:val="00B16FA1"/>
    <w:rsid w:val="00B16FC9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364"/>
    <w:rsid w:val="00B23A2A"/>
    <w:rsid w:val="00B245D0"/>
    <w:rsid w:val="00B24792"/>
    <w:rsid w:val="00B24FC6"/>
    <w:rsid w:val="00B25705"/>
    <w:rsid w:val="00B25823"/>
    <w:rsid w:val="00B25A28"/>
    <w:rsid w:val="00B267A6"/>
    <w:rsid w:val="00B26C4A"/>
    <w:rsid w:val="00B27C10"/>
    <w:rsid w:val="00B27DA8"/>
    <w:rsid w:val="00B27DFB"/>
    <w:rsid w:val="00B30563"/>
    <w:rsid w:val="00B30D04"/>
    <w:rsid w:val="00B3122B"/>
    <w:rsid w:val="00B31655"/>
    <w:rsid w:val="00B323FC"/>
    <w:rsid w:val="00B32550"/>
    <w:rsid w:val="00B32AA4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64"/>
    <w:rsid w:val="00B35A01"/>
    <w:rsid w:val="00B35ABF"/>
    <w:rsid w:val="00B35AC0"/>
    <w:rsid w:val="00B35F03"/>
    <w:rsid w:val="00B364C5"/>
    <w:rsid w:val="00B36A4C"/>
    <w:rsid w:val="00B36F99"/>
    <w:rsid w:val="00B3732F"/>
    <w:rsid w:val="00B374ED"/>
    <w:rsid w:val="00B3754B"/>
    <w:rsid w:val="00B3755E"/>
    <w:rsid w:val="00B3756A"/>
    <w:rsid w:val="00B378B5"/>
    <w:rsid w:val="00B37BEE"/>
    <w:rsid w:val="00B37DC8"/>
    <w:rsid w:val="00B403D5"/>
    <w:rsid w:val="00B404CD"/>
    <w:rsid w:val="00B40817"/>
    <w:rsid w:val="00B40C02"/>
    <w:rsid w:val="00B40C7E"/>
    <w:rsid w:val="00B40EC7"/>
    <w:rsid w:val="00B41A65"/>
    <w:rsid w:val="00B41C02"/>
    <w:rsid w:val="00B41FDC"/>
    <w:rsid w:val="00B42702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501FB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C09"/>
    <w:rsid w:val="00B53CBC"/>
    <w:rsid w:val="00B5471F"/>
    <w:rsid w:val="00B54A09"/>
    <w:rsid w:val="00B54EC3"/>
    <w:rsid w:val="00B54FC9"/>
    <w:rsid w:val="00B55439"/>
    <w:rsid w:val="00B559D8"/>
    <w:rsid w:val="00B55F6E"/>
    <w:rsid w:val="00B56A1F"/>
    <w:rsid w:val="00B56CAA"/>
    <w:rsid w:val="00B56E66"/>
    <w:rsid w:val="00B571F3"/>
    <w:rsid w:val="00B57350"/>
    <w:rsid w:val="00B573CF"/>
    <w:rsid w:val="00B57524"/>
    <w:rsid w:val="00B579AC"/>
    <w:rsid w:val="00B57A4D"/>
    <w:rsid w:val="00B57A9C"/>
    <w:rsid w:val="00B57D4D"/>
    <w:rsid w:val="00B57EFB"/>
    <w:rsid w:val="00B60043"/>
    <w:rsid w:val="00B60084"/>
    <w:rsid w:val="00B600C4"/>
    <w:rsid w:val="00B601D5"/>
    <w:rsid w:val="00B60575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70043"/>
    <w:rsid w:val="00B701BB"/>
    <w:rsid w:val="00B7049F"/>
    <w:rsid w:val="00B7061D"/>
    <w:rsid w:val="00B70694"/>
    <w:rsid w:val="00B717CE"/>
    <w:rsid w:val="00B71A60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562"/>
    <w:rsid w:val="00B8561A"/>
    <w:rsid w:val="00B857D7"/>
    <w:rsid w:val="00B8595C"/>
    <w:rsid w:val="00B8675C"/>
    <w:rsid w:val="00B86BA5"/>
    <w:rsid w:val="00B86E62"/>
    <w:rsid w:val="00B87413"/>
    <w:rsid w:val="00B876E8"/>
    <w:rsid w:val="00B877CC"/>
    <w:rsid w:val="00B87A53"/>
    <w:rsid w:val="00B90044"/>
    <w:rsid w:val="00B90EF8"/>
    <w:rsid w:val="00B91F2B"/>
    <w:rsid w:val="00B9219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355"/>
    <w:rsid w:val="00B955D1"/>
    <w:rsid w:val="00B95976"/>
    <w:rsid w:val="00B95D14"/>
    <w:rsid w:val="00B95E57"/>
    <w:rsid w:val="00B95EFA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2A8"/>
    <w:rsid w:val="00BA26FF"/>
    <w:rsid w:val="00BA2E1E"/>
    <w:rsid w:val="00BA3184"/>
    <w:rsid w:val="00BA38ED"/>
    <w:rsid w:val="00BA3BBA"/>
    <w:rsid w:val="00BA41D8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B001B"/>
    <w:rsid w:val="00BB002A"/>
    <w:rsid w:val="00BB0072"/>
    <w:rsid w:val="00BB01A4"/>
    <w:rsid w:val="00BB0627"/>
    <w:rsid w:val="00BB0A94"/>
    <w:rsid w:val="00BB0BB4"/>
    <w:rsid w:val="00BB0D43"/>
    <w:rsid w:val="00BB0D5E"/>
    <w:rsid w:val="00BB1025"/>
    <w:rsid w:val="00BB1069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655"/>
    <w:rsid w:val="00BB4E4A"/>
    <w:rsid w:val="00BB4F09"/>
    <w:rsid w:val="00BB5036"/>
    <w:rsid w:val="00BB5713"/>
    <w:rsid w:val="00BB5881"/>
    <w:rsid w:val="00BB5AB4"/>
    <w:rsid w:val="00BB5E11"/>
    <w:rsid w:val="00BB5F7A"/>
    <w:rsid w:val="00BB651B"/>
    <w:rsid w:val="00BB6952"/>
    <w:rsid w:val="00BB6976"/>
    <w:rsid w:val="00BB6B92"/>
    <w:rsid w:val="00BB6D94"/>
    <w:rsid w:val="00BB78A4"/>
    <w:rsid w:val="00BB7988"/>
    <w:rsid w:val="00BB7CD8"/>
    <w:rsid w:val="00BC10DF"/>
    <w:rsid w:val="00BC12DB"/>
    <w:rsid w:val="00BC131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2F70"/>
    <w:rsid w:val="00BD3202"/>
    <w:rsid w:val="00BD3925"/>
    <w:rsid w:val="00BD3BD4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7CB"/>
    <w:rsid w:val="00BD5A37"/>
    <w:rsid w:val="00BD5B51"/>
    <w:rsid w:val="00BD5D8D"/>
    <w:rsid w:val="00BD5E3F"/>
    <w:rsid w:val="00BD6D20"/>
    <w:rsid w:val="00BD6D7A"/>
    <w:rsid w:val="00BD6E48"/>
    <w:rsid w:val="00BD6E92"/>
    <w:rsid w:val="00BD743C"/>
    <w:rsid w:val="00BD7525"/>
    <w:rsid w:val="00BE0586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B0F"/>
    <w:rsid w:val="00BE3CD1"/>
    <w:rsid w:val="00BE3F2D"/>
    <w:rsid w:val="00BE4420"/>
    <w:rsid w:val="00BE451E"/>
    <w:rsid w:val="00BE4BFD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F0253"/>
    <w:rsid w:val="00BF03AD"/>
    <w:rsid w:val="00BF03D6"/>
    <w:rsid w:val="00BF0925"/>
    <w:rsid w:val="00BF0B34"/>
    <w:rsid w:val="00BF0DA6"/>
    <w:rsid w:val="00BF0EEA"/>
    <w:rsid w:val="00BF0F9B"/>
    <w:rsid w:val="00BF10FA"/>
    <w:rsid w:val="00BF114A"/>
    <w:rsid w:val="00BF2207"/>
    <w:rsid w:val="00BF2AA5"/>
    <w:rsid w:val="00BF2B39"/>
    <w:rsid w:val="00BF40E6"/>
    <w:rsid w:val="00BF43C0"/>
    <w:rsid w:val="00BF4770"/>
    <w:rsid w:val="00BF48B2"/>
    <w:rsid w:val="00BF49B9"/>
    <w:rsid w:val="00BF4B80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8C7"/>
    <w:rsid w:val="00C05BCE"/>
    <w:rsid w:val="00C061C6"/>
    <w:rsid w:val="00C061C9"/>
    <w:rsid w:val="00C0645F"/>
    <w:rsid w:val="00C06665"/>
    <w:rsid w:val="00C06810"/>
    <w:rsid w:val="00C06CE6"/>
    <w:rsid w:val="00C07F4E"/>
    <w:rsid w:val="00C106E1"/>
    <w:rsid w:val="00C1117A"/>
    <w:rsid w:val="00C116A3"/>
    <w:rsid w:val="00C11B13"/>
    <w:rsid w:val="00C11F5E"/>
    <w:rsid w:val="00C12063"/>
    <w:rsid w:val="00C120B4"/>
    <w:rsid w:val="00C120CF"/>
    <w:rsid w:val="00C12374"/>
    <w:rsid w:val="00C1297D"/>
    <w:rsid w:val="00C12A7B"/>
    <w:rsid w:val="00C12C88"/>
    <w:rsid w:val="00C12F49"/>
    <w:rsid w:val="00C13429"/>
    <w:rsid w:val="00C13B3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63"/>
    <w:rsid w:val="00C16596"/>
    <w:rsid w:val="00C16E97"/>
    <w:rsid w:val="00C173A4"/>
    <w:rsid w:val="00C177CC"/>
    <w:rsid w:val="00C178D7"/>
    <w:rsid w:val="00C17C64"/>
    <w:rsid w:val="00C17CA6"/>
    <w:rsid w:val="00C17EF1"/>
    <w:rsid w:val="00C17F6B"/>
    <w:rsid w:val="00C208FD"/>
    <w:rsid w:val="00C20A6D"/>
    <w:rsid w:val="00C20AD9"/>
    <w:rsid w:val="00C20C1E"/>
    <w:rsid w:val="00C20C68"/>
    <w:rsid w:val="00C21156"/>
    <w:rsid w:val="00C21640"/>
    <w:rsid w:val="00C21C94"/>
    <w:rsid w:val="00C21F98"/>
    <w:rsid w:val="00C225AC"/>
    <w:rsid w:val="00C22AD8"/>
    <w:rsid w:val="00C22AF1"/>
    <w:rsid w:val="00C22CC9"/>
    <w:rsid w:val="00C231CB"/>
    <w:rsid w:val="00C23887"/>
    <w:rsid w:val="00C241F4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703A"/>
    <w:rsid w:val="00C275AF"/>
    <w:rsid w:val="00C27A14"/>
    <w:rsid w:val="00C27CD6"/>
    <w:rsid w:val="00C27E44"/>
    <w:rsid w:val="00C27F60"/>
    <w:rsid w:val="00C27F61"/>
    <w:rsid w:val="00C30397"/>
    <w:rsid w:val="00C30465"/>
    <w:rsid w:val="00C30D81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F60"/>
    <w:rsid w:val="00C37691"/>
    <w:rsid w:val="00C37C8C"/>
    <w:rsid w:val="00C37F4B"/>
    <w:rsid w:val="00C40182"/>
    <w:rsid w:val="00C40715"/>
    <w:rsid w:val="00C4076E"/>
    <w:rsid w:val="00C40BDA"/>
    <w:rsid w:val="00C41459"/>
    <w:rsid w:val="00C4187F"/>
    <w:rsid w:val="00C41CEC"/>
    <w:rsid w:val="00C41F07"/>
    <w:rsid w:val="00C4237F"/>
    <w:rsid w:val="00C424A0"/>
    <w:rsid w:val="00C4268B"/>
    <w:rsid w:val="00C42975"/>
    <w:rsid w:val="00C42BF2"/>
    <w:rsid w:val="00C42E29"/>
    <w:rsid w:val="00C42FB9"/>
    <w:rsid w:val="00C43CF1"/>
    <w:rsid w:val="00C4452A"/>
    <w:rsid w:val="00C44B07"/>
    <w:rsid w:val="00C451AF"/>
    <w:rsid w:val="00C454A3"/>
    <w:rsid w:val="00C458F3"/>
    <w:rsid w:val="00C45A40"/>
    <w:rsid w:val="00C47230"/>
    <w:rsid w:val="00C475B1"/>
    <w:rsid w:val="00C476E5"/>
    <w:rsid w:val="00C50101"/>
    <w:rsid w:val="00C50456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3DB"/>
    <w:rsid w:val="00C551F3"/>
    <w:rsid w:val="00C55707"/>
    <w:rsid w:val="00C55DAB"/>
    <w:rsid w:val="00C55F09"/>
    <w:rsid w:val="00C56B8A"/>
    <w:rsid w:val="00C56BB8"/>
    <w:rsid w:val="00C56CA0"/>
    <w:rsid w:val="00C575DF"/>
    <w:rsid w:val="00C57778"/>
    <w:rsid w:val="00C579A2"/>
    <w:rsid w:val="00C57B40"/>
    <w:rsid w:val="00C6017B"/>
    <w:rsid w:val="00C603F7"/>
    <w:rsid w:val="00C604D4"/>
    <w:rsid w:val="00C60544"/>
    <w:rsid w:val="00C60835"/>
    <w:rsid w:val="00C60F36"/>
    <w:rsid w:val="00C6144C"/>
    <w:rsid w:val="00C616BD"/>
    <w:rsid w:val="00C61767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655"/>
    <w:rsid w:val="00C6474F"/>
    <w:rsid w:val="00C6490E"/>
    <w:rsid w:val="00C64EF8"/>
    <w:rsid w:val="00C659A5"/>
    <w:rsid w:val="00C65CA2"/>
    <w:rsid w:val="00C66129"/>
    <w:rsid w:val="00C66159"/>
    <w:rsid w:val="00C6636C"/>
    <w:rsid w:val="00C66508"/>
    <w:rsid w:val="00C66D4E"/>
    <w:rsid w:val="00C66E31"/>
    <w:rsid w:val="00C6739F"/>
    <w:rsid w:val="00C6751F"/>
    <w:rsid w:val="00C6786E"/>
    <w:rsid w:val="00C67964"/>
    <w:rsid w:val="00C67B57"/>
    <w:rsid w:val="00C67B72"/>
    <w:rsid w:val="00C70629"/>
    <w:rsid w:val="00C70B36"/>
    <w:rsid w:val="00C70EF0"/>
    <w:rsid w:val="00C71E50"/>
    <w:rsid w:val="00C71F62"/>
    <w:rsid w:val="00C7228B"/>
    <w:rsid w:val="00C7265E"/>
    <w:rsid w:val="00C72759"/>
    <w:rsid w:val="00C72F16"/>
    <w:rsid w:val="00C73197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BEB"/>
    <w:rsid w:val="00C75D4F"/>
    <w:rsid w:val="00C75FCC"/>
    <w:rsid w:val="00C76070"/>
    <w:rsid w:val="00C7640B"/>
    <w:rsid w:val="00C76422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E4"/>
    <w:rsid w:val="00C829CB"/>
    <w:rsid w:val="00C82A40"/>
    <w:rsid w:val="00C82B29"/>
    <w:rsid w:val="00C82B5A"/>
    <w:rsid w:val="00C82E99"/>
    <w:rsid w:val="00C82F45"/>
    <w:rsid w:val="00C83569"/>
    <w:rsid w:val="00C836C8"/>
    <w:rsid w:val="00C83CBE"/>
    <w:rsid w:val="00C83F4E"/>
    <w:rsid w:val="00C842E4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CFC"/>
    <w:rsid w:val="00C94310"/>
    <w:rsid w:val="00C9544B"/>
    <w:rsid w:val="00C959DD"/>
    <w:rsid w:val="00C95BA3"/>
    <w:rsid w:val="00C95C93"/>
    <w:rsid w:val="00C95F02"/>
    <w:rsid w:val="00C963B5"/>
    <w:rsid w:val="00C963BF"/>
    <w:rsid w:val="00C96B7D"/>
    <w:rsid w:val="00C96C81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D8"/>
    <w:rsid w:val="00CA4CC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54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2180"/>
    <w:rsid w:val="00CB2250"/>
    <w:rsid w:val="00CB22FF"/>
    <w:rsid w:val="00CB2542"/>
    <w:rsid w:val="00CB2B9A"/>
    <w:rsid w:val="00CB2F14"/>
    <w:rsid w:val="00CB2F31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63B5"/>
    <w:rsid w:val="00CB6551"/>
    <w:rsid w:val="00CB6D36"/>
    <w:rsid w:val="00CB7137"/>
    <w:rsid w:val="00CB715B"/>
    <w:rsid w:val="00CB71C9"/>
    <w:rsid w:val="00CB71DB"/>
    <w:rsid w:val="00CB75A9"/>
    <w:rsid w:val="00CB7A84"/>
    <w:rsid w:val="00CB7C06"/>
    <w:rsid w:val="00CB7D4B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1A5"/>
    <w:rsid w:val="00CC2639"/>
    <w:rsid w:val="00CC2F7A"/>
    <w:rsid w:val="00CC36D4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51D"/>
    <w:rsid w:val="00CC6914"/>
    <w:rsid w:val="00CC6CF9"/>
    <w:rsid w:val="00CC6F8D"/>
    <w:rsid w:val="00CC7019"/>
    <w:rsid w:val="00CC713E"/>
    <w:rsid w:val="00CC7775"/>
    <w:rsid w:val="00CC7CB3"/>
    <w:rsid w:val="00CD0110"/>
    <w:rsid w:val="00CD03B2"/>
    <w:rsid w:val="00CD07C2"/>
    <w:rsid w:val="00CD0B5F"/>
    <w:rsid w:val="00CD0C35"/>
    <w:rsid w:val="00CD0E5C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98"/>
    <w:rsid w:val="00CD5A2F"/>
    <w:rsid w:val="00CD661D"/>
    <w:rsid w:val="00CD6A26"/>
    <w:rsid w:val="00CD6A57"/>
    <w:rsid w:val="00CD6FBA"/>
    <w:rsid w:val="00CD73C1"/>
    <w:rsid w:val="00CD759C"/>
    <w:rsid w:val="00CD79E2"/>
    <w:rsid w:val="00CD7AF0"/>
    <w:rsid w:val="00CE02A4"/>
    <w:rsid w:val="00CE0725"/>
    <w:rsid w:val="00CE07DD"/>
    <w:rsid w:val="00CE0C4B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CBD"/>
    <w:rsid w:val="00CE4FFE"/>
    <w:rsid w:val="00CE5465"/>
    <w:rsid w:val="00CE564A"/>
    <w:rsid w:val="00CE56A6"/>
    <w:rsid w:val="00CE57A4"/>
    <w:rsid w:val="00CE5AD6"/>
    <w:rsid w:val="00CE5BDF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FB3"/>
    <w:rsid w:val="00CF2224"/>
    <w:rsid w:val="00CF2405"/>
    <w:rsid w:val="00CF24DA"/>
    <w:rsid w:val="00CF25B2"/>
    <w:rsid w:val="00CF288A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88D"/>
    <w:rsid w:val="00CF593A"/>
    <w:rsid w:val="00CF5970"/>
    <w:rsid w:val="00CF5A45"/>
    <w:rsid w:val="00CF5CA0"/>
    <w:rsid w:val="00CF5FAA"/>
    <w:rsid w:val="00CF6264"/>
    <w:rsid w:val="00CF712D"/>
    <w:rsid w:val="00CF71F9"/>
    <w:rsid w:val="00CF736C"/>
    <w:rsid w:val="00CF751F"/>
    <w:rsid w:val="00CF760D"/>
    <w:rsid w:val="00CF78EB"/>
    <w:rsid w:val="00CF78F6"/>
    <w:rsid w:val="00CF7C11"/>
    <w:rsid w:val="00D001B5"/>
    <w:rsid w:val="00D00568"/>
    <w:rsid w:val="00D0088C"/>
    <w:rsid w:val="00D00B6B"/>
    <w:rsid w:val="00D00C36"/>
    <w:rsid w:val="00D00DB4"/>
    <w:rsid w:val="00D01108"/>
    <w:rsid w:val="00D011A8"/>
    <w:rsid w:val="00D014C0"/>
    <w:rsid w:val="00D02206"/>
    <w:rsid w:val="00D02430"/>
    <w:rsid w:val="00D0255C"/>
    <w:rsid w:val="00D0282D"/>
    <w:rsid w:val="00D02985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1FB"/>
    <w:rsid w:val="00D055F2"/>
    <w:rsid w:val="00D057F6"/>
    <w:rsid w:val="00D05F15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415"/>
    <w:rsid w:val="00D103DE"/>
    <w:rsid w:val="00D10400"/>
    <w:rsid w:val="00D1151A"/>
    <w:rsid w:val="00D11D19"/>
    <w:rsid w:val="00D11F1A"/>
    <w:rsid w:val="00D11F2F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528D"/>
    <w:rsid w:val="00D1545F"/>
    <w:rsid w:val="00D159FF"/>
    <w:rsid w:val="00D15C56"/>
    <w:rsid w:val="00D16166"/>
    <w:rsid w:val="00D163C9"/>
    <w:rsid w:val="00D16591"/>
    <w:rsid w:val="00D1678E"/>
    <w:rsid w:val="00D16D35"/>
    <w:rsid w:val="00D17159"/>
    <w:rsid w:val="00D171FA"/>
    <w:rsid w:val="00D17600"/>
    <w:rsid w:val="00D177AC"/>
    <w:rsid w:val="00D17D73"/>
    <w:rsid w:val="00D17F2D"/>
    <w:rsid w:val="00D2007B"/>
    <w:rsid w:val="00D2038B"/>
    <w:rsid w:val="00D205B5"/>
    <w:rsid w:val="00D205C2"/>
    <w:rsid w:val="00D206A8"/>
    <w:rsid w:val="00D20B1D"/>
    <w:rsid w:val="00D211E9"/>
    <w:rsid w:val="00D2141B"/>
    <w:rsid w:val="00D21586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6B6"/>
    <w:rsid w:val="00D3020F"/>
    <w:rsid w:val="00D3048F"/>
    <w:rsid w:val="00D307B3"/>
    <w:rsid w:val="00D30A24"/>
    <w:rsid w:val="00D30BFB"/>
    <w:rsid w:val="00D3112D"/>
    <w:rsid w:val="00D312F6"/>
    <w:rsid w:val="00D314E0"/>
    <w:rsid w:val="00D3182E"/>
    <w:rsid w:val="00D31C91"/>
    <w:rsid w:val="00D31DB6"/>
    <w:rsid w:val="00D31E42"/>
    <w:rsid w:val="00D31F01"/>
    <w:rsid w:val="00D32163"/>
    <w:rsid w:val="00D32764"/>
    <w:rsid w:val="00D32981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C3F"/>
    <w:rsid w:val="00D42E05"/>
    <w:rsid w:val="00D42E42"/>
    <w:rsid w:val="00D4351E"/>
    <w:rsid w:val="00D4393F"/>
    <w:rsid w:val="00D44642"/>
    <w:rsid w:val="00D44A66"/>
    <w:rsid w:val="00D44AFC"/>
    <w:rsid w:val="00D44D43"/>
    <w:rsid w:val="00D44E89"/>
    <w:rsid w:val="00D453BF"/>
    <w:rsid w:val="00D45AA0"/>
    <w:rsid w:val="00D45E53"/>
    <w:rsid w:val="00D4602F"/>
    <w:rsid w:val="00D4609E"/>
    <w:rsid w:val="00D46522"/>
    <w:rsid w:val="00D46D94"/>
    <w:rsid w:val="00D46DBC"/>
    <w:rsid w:val="00D46F2B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3260"/>
    <w:rsid w:val="00D53636"/>
    <w:rsid w:val="00D54760"/>
    <w:rsid w:val="00D5478E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F5B"/>
    <w:rsid w:val="00D5630B"/>
    <w:rsid w:val="00D564D0"/>
    <w:rsid w:val="00D5659F"/>
    <w:rsid w:val="00D569F8"/>
    <w:rsid w:val="00D56BA4"/>
    <w:rsid w:val="00D57056"/>
    <w:rsid w:val="00D5723A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3BF"/>
    <w:rsid w:val="00D63468"/>
    <w:rsid w:val="00D64016"/>
    <w:rsid w:val="00D6433D"/>
    <w:rsid w:val="00D64809"/>
    <w:rsid w:val="00D64C52"/>
    <w:rsid w:val="00D65452"/>
    <w:rsid w:val="00D655EB"/>
    <w:rsid w:val="00D657C9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E59"/>
    <w:rsid w:val="00D76E86"/>
    <w:rsid w:val="00D7770A"/>
    <w:rsid w:val="00D779F5"/>
    <w:rsid w:val="00D77A98"/>
    <w:rsid w:val="00D77AA7"/>
    <w:rsid w:val="00D8151D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47D"/>
    <w:rsid w:val="00D928D0"/>
    <w:rsid w:val="00D929FE"/>
    <w:rsid w:val="00D931A2"/>
    <w:rsid w:val="00D93379"/>
    <w:rsid w:val="00D93746"/>
    <w:rsid w:val="00D9397A"/>
    <w:rsid w:val="00D94891"/>
    <w:rsid w:val="00D94E2D"/>
    <w:rsid w:val="00D94F60"/>
    <w:rsid w:val="00D951D8"/>
    <w:rsid w:val="00D952E3"/>
    <w:rsid w:val="00D9545F"/>
    <w:rsid w:val="00D958F5"/>
    <w:rsid w:val="00D95BC5"/>
    <w:rsid w:val="00D96017"/>
    <w:rsid w:val="00D966B5"/>
    <w:rsid w:val="00D970D3"/>
    <w:rsid w:val="00D972DD"/>
    <w:rsid w:val="00D97B16"/>
    <w:rsid w:val="00D97D3E"/>
    <w:rsid w:val="00D97DF4"/>
    <w:rsid w:val="00D97E07"/>
    <w:rsid w:val="00D97F40"/>
    <w:rsid w:val="00DA09DF"/>
    <w:rsid w:val="00DA10E6"/>
    <w:rsid w:val="00DA166C"/>
    <w:rsid w:val="00DA1D5D"/>
    <w:rsid w:val="00DA1D83"/>
    <w:rsid w:val="00DA2035"/>
    <w:rsid w:val="00DA20FA"/>
    <w:rsid w:val="00DA2141"/>
    <w:rsid w:val="00DA2352"/>
    <w:rsid w:val="00DA2649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F1F"/>
    <w:rsid w:val="00DA65C1"/>
    <w:rsid w:val="00DA66F9"/>
    <w:rsid w:val="00DA672F"/>
    <w:rsid w:val="00DA6F64"/>
    <w:rsid w:val="00DA717B"/>
    <w:rsid w:val="00DA745C"/>
    <w:rsid w:val="00DA7D03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B2C"/>
    <w:rsid w:val="00DB5B5B"/>
    <w:rsid w:val="00DB6457"/>
    <w:rsid w:val="00DB652C"/>
    <w:rsid w:val="00DB6636"/>
    <w:rsid w:val="00DB6969"/>
    <w:rsid w:val="00DB6F44"/>
    <w:rsid w:val="00DB7538"/>
    <w:rsid w:val="00DB7986"/>
    <w:rsid w:val="00DB7D3F"/>
    <w:rsid w:val="00DB7DF1"/>
    <w:rsid w:val="00DC027D"/>
    <w:rsid w:val="00DC1433"/>
    <w:rsid w:val="00DC169A"/>
    <w:rsid w:val="00DC19BD"/>
    <w:rsid w:val="00DC1A50"/>
    <w:rsid w:val="00DC1ACE"/>
    <w:rsid w:val="00DC1AF5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68D"/>
    <w:rsid w:val="00DC46D9"/>
    <w:rsid w:val="00DC480C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D6A"/>
    <w:rsid w:val="00DD629B"/>
    <w:rsid w:val="00DD6343"/>
    <w:rsid w:val="00DD6C04"/>
    <w:rsid w:val="00DD7124"/>
    <w:rsid w:val="00DD71C1"/>
    <w:rsid w:val="00DD729F"/>
    <w:rsid w:val="00DD732F"/>
    <w:rsid w:val="00DE01E6"/>
    <w:rsid w:val="00DE0565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71CD"/>
    <w:rsid w:val="00DE735F"/>
    <w:rsid w:val="00DE7829"/>
    <w:rsid w:val="00DE7E53"/>
    <w:rsid w:val="00DF0658"/>
    <w:rsid w:val="00DF1500"/>
    <w:rsid w:val="00DF173F"/>
    <w:rsid w:val="00DF1768"/>
    <w:rsid w:val="00DF1B0E"/>
    <w:rsid w:val="00DF221D"/>
    <w:rsid w:val="00DF2980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9B7"/>
    <w:rsid w:val="00E15E51"/>
    <w:rsid w:val="00E15FFC"/>
    <w:rsid w:val="00E161C8"/>
    <w:rsid w:val="00E162C8"/>
    <w:rsid w:val="00E1667D"/>
    <w:rsid w:val="00E1697A"/>
    <w:rsid w:val="00E169B9"/>
    <w:rsid w:val="00E16A6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4C"/>
    <w:rsid w:val="00E548B2"/>
    <w:rsid w:val="00E54A04"/>
    <w:rsid w:val="00E5511F"/>
    <w:rsid w:val="00E55250"/>
    <w:rsid w:val="00E557B6"/>
    <w:rsid w:val="00E55B9E"/>
    <w:rsid w:val="00E55BDD"/>
    <w:rsid w:val="00E55D0D"/>
    <w:rsid w:val="00E55E9B"/>
    <w:rsid w:val="00E55FE9"/>
    <w:rsid w:val="00E561EB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A5"/>
    <w:rsid w:val="00E636CD"/>
    <w:rsid w:val="00E63A11"/>
    <w:rsid w:val="00E63AB6"/>
    <w:rsid w:val="00E6409C"/>
    <w:rsid w:val="00E6446D"/>
    <w:rsid w:val="00E6475D"/>
    <w:rsid w:val="00E64FE5"/>
    <w:rsid w:val="00E6541A"/>
    <w:rsid w:val="00E6560B"/>
    <w:rsid w:val="00E65B8F"/>
    <w:rsid w:val="00E661C7"/>
    <w:rsid w:val="00E662E7"/>
    <w:rsid w:val="00E67950"/>
    <w:rsid w:val="00E67AF7"/>
    <w:rsid w:val="00E67EE7"/>
    <w:rsid w:val="00E67FEA"/>
    <w:rsid w:val="00E70AB8"/>
    <w:rsid w:val="00E71231"/>
    <w:rsid w:val="00E71758"/>
    <w:rsid w:val="00E71D00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80D"/>
    <w:rsid w:val="00E84A93"/>
    <w:rsid w:val="00E84AE4"/>
    <w:rsid w:val="00E85162"/>
    <w:rsid w:val="00E852C7"/>
    <w:rsid w:val="00E8552F"/>
    <w:rsid w:val="00E859EC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FC4"/>
    <w:rsid w:val="00E908BC"/>
    <w:rsid w:val="00E90DEC"/>
    <w:rsid w:val="00E91148"/>
    <w:rsid w:val="00E91786"/>
    <w:rsid w:val="00E91C85"/>
    <w:rsid w:val="00E91F89"/>
    <w:rsid w:val="00E91F9F"/>
    <w:rsid w:val="00E92960"/>
    <w:rsid w:val="00E92AA2"/>
    <w:rsid w:val="00E92E20"/>
    <w:rsid w:val="00E92EFD"/>
    <w:rsid w:val="00E93288"/>
    <w:rsid w:val="00E933E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D0C"/>
    <w:rsid w:val="00E960D3"/>
    <w:rsid w:val="00E96212"/>
    <w:rsid w:val="00E963DC"/>
    <w:rsid w:val="00E96454"/>
    <w:rsid w:val="00E965B0"/>
    <w:rsid w:val="00E96A43"/>
    <w:rsid w:val="00E96A49"/>
    <w:rsid w:val="00E96C8D"/>
    <w:rsid w:val="00E96E80"/>
    <w:rsid w:val="00E972C8"/>
    <w:rsid w:val="00E97629"/>
    <w:rsid w:val="00E97784"/>
    <w:rsid w:val="00E979B8"/>
    <w:rsid w:val="00E97EE1"/>
    <w:rsid w:val="00E97F0F"/>
    <w:rsid w:val="00EA00B5"/>
    <w:rsid w:val="00EA0AC4"/>
    <w:rsid w:val="00EA0ACF"/>
    <w:rsid w:val="00EA0E26"/>
    <w:rsid w:val="00EA1094"/>
    <w:rsid w:val="00EA1389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E92"/>
    <w:rsid w:val="00EB3F30"/>
    <w:rsid w:val="00EB4155"/>
    <w:rsid w:val="00EB4586"/>
    <w:rsid w:val="00EB4B7D"/>
    <w:rsid w:val="00EB4E96"/>
    <w:rsid w:val="00EB52F9"/>
    <w:rsid w:val="00EB5401"/>
    <w:rsid w:val="00EB5557"/>
    <w:rsid w:val="00EB5ECA"/>
    <w:rsid w:val="00EB5FF3"/>
    <w:rsid w:val="00EB61FA"/>
    <w:rsid w:val="00EB637A"/>
    <w:rsid w:val="00EB665D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6D3"/>
    <w:rsid w:val="00EC3C2E"/>
    <w:rsid w:val="00EC3C3F"/>
    <w:rsid w:val="00EC3F0A"/>
    <w:rsid w:val="00EC42B3"/>
    <w:rsid w:val="00EC4563"/>
    <w:rsid w:val="00EC579F"/>
    <w:rsid w:val="00EC607F"/>
    <w:rsid w:val="00EC634A"/>
    <w:rsid w:val="00EC6581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1608"/>
    <w:rsid w:val="00ED1F48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E9B"/>
    <w:rsid w:val="00ED4F99"/>
    <w:rsid w:val="00ED5596"/>
    <w:rsid w:val="00ED60B0"/>
    <w:rsid w:val="00ED68BD"/>
    <w:rsid w:val="00ED741C"/>
    <w:rsid w:val="00ED77CE"/>
    <w:rsid w:val="00ED78AB"/>
    <w:rsid w:val="00ED7AEB"/>
    <w:rsid w:val="00EE05FD"/>
    <w:rsid w:val="00EE0861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45B"/>
    <w:rsid w:val="00EE2467"/>
    <w:rsid w:val="00EE2AA7"/>
    <w:rsid w:val="00EE2AE8"/>
    <w:rsid w:val="00EE328F"/>
    <w:rsid w:val="00EE32A1"/>
    <w:rsid w:val="00EE3403"/>
    <w:rsid w:val="00EE36C4"/>
    <w:rsid w:val="00EE3B6E"/>
    <w:rsid w:val="00EE452F"/>
    <w:rsid w:val="00EE4CE7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109B"/>
    <w:rsid w:val="00EF17BF"/>
    <w:rsid w:val="00EF17C7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BB"/>
    <w:rsid w:val="00EF7348"/>
    <w:rsid w:val="00EF7397"/>
    <w:rsid w:val="00EF7437"/>
    <w:rsid w:val="00EF79EE"/>
    <w:rsid w:val="00F004AF"/>
    <w:rsid w:val="00F00C9C"/>
    <w:rsid w:val="00F00F75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4D9"/>
    <w:rsid w:val="00F03613"/>
    <w:rsid w:val="00F03991"/>
    <w:rsid w:val="00F03B13"/>
    <w:rsid w:val="00F03BB3"/>
    <w:rsid w:val="00F03D23"/>
    <w:rsid w:val="00F04327"/>
    <w:rsid w:val="00F04441"/>
    <w:rsid w:val="00F045D3"/>
    <w:rsid w:val="00F047A7"/>
    <w:rsid w:val="00F04B68"/>
    <w:rsid w:val="00F04CA9"/>
    <w:rsid w:val="00F05F9D"/>
    <w:rsid w:val="00F06916"/>
    <w:rsid w:val="00F06D5D"/>
    <w:rsid w:val="00F06F3A"/>
    <w:rsid w:val="00F07286"/>
    <w:rsid w:val="00F0738B"/>
    <w:rsid w:val="00F074AC"/>
    <w:rsid w:val="00F10008"/>
    <w:rsid w:val="00F1050F"/>
    <w:rsid w:val="00F106DA"/>
    <w:rsid w:val="00F10E7D"/>
    <w:rsid w:val="00F110A0"/>
    <w:rsid w:val="00F110AD"/>
    <w:rsid w:val="00F114FF"/>
    <w:rsid w:val="00F11D49"/>
    <w:rsid w:val="00F125B3"/>
    <w:rsid w:val="00F1268C"/>
    <w:rsid w:val="00F1279B"/>
    <w:rsid w:val="00F12C3C"/>
    <w:rsid w:val="00F12E9C"/>
    <w:rsid w:val="00F13805"/>
    <w:rsid w:val="00F13B02"/>
    <w:rsid w:val="00F1408C"/>
    <w:rsid w:val="00F141AB"/>
    <w:rsid w:val="00F1446E"/>
    <w:rsid w:val="00F145AF"/>
    <w:rsid w:val="00F148C3"/>
    <w:rsid w:val="00F14FA6"/>
    <w:rsid w:val="00F155AE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326"/>
    <w:rsid w:val="00F21705"/>
    <w:rsid w:val="00F218A5"/>
    <w:rsid w:val="00F21BD2"/>
    <w:rsid w:val="00F21D96"/>
    <w:rsid w:val="00F22137"/>
    <w:rsid w:val="00F22396"/>
    <w:rsid w:val="00F22674"/>
    <w:rsid w:val="00F22AB5"/>
    <w:rsid w:val="00F22C3A"/>
    <w:rsid w:val="00F22E63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E04"/>
    <w:rsid w:val="00F25FE8"/>
    <w:rsid w:val="00F2689B"/>
    <w:rsid w:val="00F26B24"/>
    <w:rsid w:val="00F26C7A"/>
    <w:rsid w:val="00F26E20"/>
    <w:rsid w:val="00F270B0"/>
    <w:rsid w:val="00F274AA"/>
    <w:rsid w:val="00F27A9C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B1F"/>
    <w:rsid w:val="00F32C8B"/>
    <w:rsid w:val="00F32D96"/>
    <w:rsid w:val="00F3305E"/>
    <w:rsid w:val="00F332A7"/>
    <w:rsid w:val="00F33505"/>
    <w:rsid w:val="00F33799"/>
    <w:rsid w:val="00F33CAB"/>
    <w:rsid w:val="00F33DED"/>
    <w:rsid w:val="00F34192"/>
    <w:rsid w:val="00F344CC"/>
    <w:rsid w:val="00F34549"/>
    <w:rsid w:val="00F345CF"/>
    <w:rsid w:val="00F3490F"/>
    <w:rsid w:val="00F3498E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109F"/>
    <w:rsid w:val="00F41269"/>
    <w:rsid w:val="00F41694"/>
    <w:rsid w:val="00F419D3"/>
    <w:rsid w:val="00F41B2E"/>
    <w:rsid w:val="00F41E98"/>
    <w:rsid w:val="00F41FE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96A"/>
    <w:rsid w:val="00F44A59"/>
    <w:rsid w:val="00F44AF3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9B5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23E"/>
    <w:rsid w:val="00F542ED"/>
    <w:rsid w:val="00F54327"/>
    <w:rsid w:val="00F5506B"/>
    <w:rsid w:val="00F55C67"/>
    <w:rsid w:val="00F5678E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4CA"/>
    <w:rsid w:val="00F639C5"/>
    <w:rsid w:val="00F639E3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3226"/>
    <w:rsid w:val="00F7373B"/>
    <w:rsid w:val="00F737CF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77D2"/>
    <w:rsid w:val="00F802BA"/>
    <w:rsid w:val="00F80C2E"/>
    <w:rsid w:val="00F80ECA"/>
    <w:rsid w:val="00F812C9"/>
    <w:rsid w:val="00F812DD"/>
    <w:rsid w:val="00F81A36"/>
    <w:rsid w:val="00F81AA4"/>
    <w:rsid w:val="00F82178"/>
    <w:rsid w:val="00F8223A"/>
    <w:rsid w:val="00F822E2"/>
    <w:rsid w:val="00F825A3"/>
    <w:rsid w:val="00F8292E"/>
    <w:rsid w:val="00F82AB5"/>
    <w:rsid w:val="00F82C17"/>
    <w:rsid w:val="00F83231"/>
    <w:rsid w:val="00F835AD"/>
    <w:rsid w:val="00F83B14"/>
    <w:rsid w:val="00F83C64"/>
    <w:rsid w:val="00F83F75"/>
    <w:rsid w:val="00F8409A"/>
    <w:rsid w:val="00F8450E"/>
    <w:rsid w:val="00F848A0"/>
    <w:rsid w:val="00F84B56"/>
    <w:rsid w:val="00F84F29"/>
    <w:rsid w:val="00F850D1"/>
    <w:rsid w:val="00F850F9"/>
    <w:rsid w:val="00F8515B"/>
    <w:rsid w:val="00F857D2"/>
    <w:rsid w:val="00F8609A"/>
    <w:rsid w:val="00F86676"/>
    <w:rsid w:val="00F867B6"/>
    <w:rsid w:val="00F87331"/>
    <w:rsid w:val="00F8753C"/>
    <w:rsid w:val="00F878D1"/>
    <w:rsid w:val="00F87B1C"/>
    <w:rsid w:val="00F87C90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2910"/>
    <w:rsid w:val="00F92A3D"/>
    <w:rsid w:val="00F92F8D"/>
    <w:rsid w:val="00F930DA"/>
    <w:rsid w:val="00F932EB"/>
    <w:rsid w:val="00F9366A"/>
    <w:rsid w:val="00F94102"/>
    <w:rsid w:val="00F9415C"/>
    <w:rsid w:val="00F94425"/>
    <w:rsid w:val="00F94596"/>
    <w:rsid w:val="00F94C13"/>
    <w:rsid w:val="00F94D37"/>
    <w:rsid w:val="00F95B42"/>
    <w:rsid w:val="00F961F6"/>
    <w:rsid w:val="00F96217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EA"/>
    <w:rsid w:val="00F97FEF"/>
    <w:rsid w:val="00FA02B7"/>
    <w:rsid w:val="00FA0449"/>
    <w:rsid w:val="00FA0483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404D"/>
    <w:rsid w:val="00FA4244"/>
    <w:rsid w:val="00FA43E3"/>
    <w:rsid w:val="00FA4778"/>
    <w:rsid w:val="00FA4C03"/>
    <w:rsid w:val="00FA4D7E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5C"/>
    <w:rsid w:val="00FA6BA7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C46"/>
    <w:rsid w:val="00FC0CC6"/>
    <w:rsid w:val="00FC1220"/>
    <w:rsid w:val="00FC1449"/>
    <w:rsid w:val="00FC17D0"/>
    <w:rsid w:val="00FC198A"/>
    <w:rsid w:val="00FC1F6E"/>
    <w:rsid w:val="00FC248F"/>
    <w:rsid w:val="00FC27D7"/>
    <w:rsid w:val="00FC28F2"/>
    <w:rsid w:val="00FC32D3"/>
    <w:rsid w:val="00FC3874"/>
    <w:rsid w:val="00FC3880"/>
    <w:rsid w:val="00FC3BC6"/>
    <w:rsid w:val="00FC44FF"/>
    <w:rsid w:val="00FC45AF"/>
    <w:rsid w:val="00FC48EA"/>
    <w:rsid w:val="00FC4CDE"/>
    <w:rsid w:val="00FC4FCE"/>
    <w:rsid w:val="00FC556C"/>
    <w:rsid w:val="00FC5606"/>
    <w:rsid w:val="00FC5752"/>
    <w:rsid w:val="00FC5A99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996"/>
    <w:rsid w:val="00FD0B8A"/>
    <w:rsid w:val="00FD134A"/>
    <w:rsid w:val="00FD16E2"/>
    <w:rsid w:val="00FD1980"/>
    <w:rsid w:val="00FD1C99"/>
    <w:rsid w:val="00FD1F19"/>
    <w:rsid w:val="00FD2103"/>
    <w:rsid w:val="00FD2502"/>
    <w:rsid w:val="00FD2FFE"/>
    <w:rsid w:val="00FD31AE"/>
    <w:rsid w:val="00FD3368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742"/>
    <w:rsid w:val="00FD5839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E08"/>
    <w:rsid w:val="00FE3F50"/>
    <w:rsid w:val="00FE3FD2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65BF"/>
    <w:rsid w:val="00FE6AC6"/>
    <w:rsid w:val="00FE6AD3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ECD"/>
    <w:rsid w:val="00FF4464"/>
    <w:rsid w:val="00FF45D1"/>
    <w:rsid w:val="00FF4797"/>
    <w:rsid w:val="00FF4FBB"/>
    <w:rsid w:val="00FF510B"/>
    <w:rsid w:val="00FF5875"/>
    <w:rsid w:val="00FF6021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33</TotalTime>
  <Pages>19</Pages>
  <Words>4569</Words>
  <Characters>26047</Characters>
  <Application>Microsoft Office Word</Application>
  <DocSecurity>0</DocSecurity>
  <Lines>217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yuwadee khantri</cp:lastModifiedBy>
  <cp:revision>9</cp:revision>
  <cp:lastPrinted>2022-08-05T09:06:00Z</cp:lastPrinted>
  <dcterms:created xsi:type="dcterms:W3CDTF">2022-08-02T13:27:00Z</dcterms:created>
  <dcterms:modified xsi:type="dcterms:W3CDTF">2022-08-05T09:06:00Z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