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029F" w14:textId="77777777"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ABB7ED4" w14:textId="77777777"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5A2B0C4" w14:textId="0FCAA4E6"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453F604" w14:textId="2D272AF7" w:rsidR="00115109" w:rsidRPr="009D1EF1" w:rsidRDefault="009D1EF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D63913" w14:textId="0CCCB9C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758595A" w14:textId="4AAB5503" w:rsidR="00EF4257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1669C84A" w14:textId="437DA01E" w:rsidR="00425D52" w:rsidRDefault="00425D52" w:rsidP="00425D52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425D52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368CE87" w14:textId="1F34C8C0" w:rsidR="004F6428" w:rsidRDefault="00425D52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111CBF">
        <w:rPr>
          <w:rFonts w:ascii="Angsana New" w:hAnsi="Angsana New" w:cs="Angsana New"/>
          <w:sz w:val="30"/>
          <w:szCs w:val="30"/>
          <w:lang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6C7DC32" w14:textId="52F02BD3" w:rsidR="007D4BDF" w:rsidRPr="00584601" w:rsidRDefault="00425D52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7B77A0B" w14:textId="77777777"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4D1CB18" w14:textId="77777777"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F691C0D" w14:textId="77777777"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E6611BD" w14:textId="77777777"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C3529C" w14:textId="418C74E4" w:rsidR="00314BE9" w:rsidRPr="00145E65" w:rsidRDefault="00314BE9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F26C7A" w:rsidRPr="00145E6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0C44E113" w14:textId="77777777" w:rsidR="00314BE9" w:rsidRPr="00145E65" w:rsidRDefault="00314BE9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7B446F" w14:textId="154D33F9" w:rsidR="00314BE9" w:rsidRPr="00145E65" w:rsidRDefault="00314BE9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</w:t>
      </w:r>
      <w:r w:rsidR="00AD7E77" w:rsidRPr="00145E65">
        <w:rPr>
          <w:rFonts w:asciiTheme="majorBidi" w:hAnsiTheme="majorBidi" w:cstheme="majorBidi"/>
          <w:sz w:val="30"/>
          <w:szCs w:val="30"/>
          <w:cs/>
          <w:lang w:val="en-US"/>
        </w:rPr>
        <w:t>รเงิน</w:t>
      </w:r>
      <w:r w:rsidR="00880C27" w:rsidRPr="00145E6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="00523893" w:rsidRPr="00145E6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  <w:r w:rsidR="00AD7E77" w:rsidRPr="00145E65">
        <w:rPr>
          <w:rFonts w:asciiTheme="majorBidi" w:hAnsiTheme="majorBidi" w:cstheme="majorBidi"/>
          <w:sz w:val="30"/>
          <w:szCs w:val="30"/>
          <w:cs/>
          <w:lang w:val="en-US"/>
        </w:rPr>
        <w:t>ได้รับอนุมัติ</w:t>
      </w:r>
      <w:r w:rsidR="00DF141B" w:rsidRPr="00145E65">
        <w:rPr>
          <w:rFonts w:asciiTheme="majorBidi" w:hAnsiTheme="majorBidi" w:cstheme="majorBidi"/>
          <w:sz w:val="30"/>
          <w:szCs w:val="30"/>
          <w:cs/>
          <w:lang w:val="en-US"/>
        </w:rPr>
        <w:t>ให้ออกงบการเงินจาก</w:t>
      </w:r>
      <w:r w:rsidR="00667FC3" w:rsidRPr="00145E65">
        <w:rPr>
          <w:rFonts w:asciiTheme="majorBidi" w:hAnsiTheme="majorBidi" w:cstheme="majorBidi"/>
          <w:sz w:val="30"/>
          <w:szCs w:val="30"/>
          <w:cs/>
          <w:lang w:val="en-US"/>
        </w:rPr>
        <w:t>คณะ</w:t>
      </w:r>
      <w:r w:rsidR="00DF141B" w:rsidRPr="00145E65">
        <w:rPr>
          <w:rFonts w:asciiTheme="majorBidi" w:hAnsiTheme="majorBidi" w:cstheme="majorBidi"/>
          <w:sz w:val="30"/>
          <w:szCs w:val="30"/>
          <w:cs/>
          <w:lang w:val="en-US"/>
        </w:rPr>
        <w:t>กรรมการ</w:t>
      </w:r>
      <w:r w:rsidR="00B659CF" w:rsidRPr="00145E65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="003176FF" w:rsidRPr="00145E65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4F6428" w:rsidRPr="00145E6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E0247">
        <w:rPr>
          <w:rFonts w:ascii="Angsana New" w:hAnsi="Angsana New"/>
          <w:sz w:val="30"/>
          <w:szCs w:val="30"/>
          <w:lang w:val="en-US"/>
        </w:rPr>
        <w:t xml:space="preserve">11 </w:t>
      </w:r>
      <w:r w:rsidR="004E0247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4E0247">
        <w:rPr>
          <w:rFonts w:ascii="Angsana New" w:hAnsi="Angsana New"/>
          <w:sz w:val="30"/>
          <w:szCs w:val="30"/>
          <w:lang w:val="en-US"/>
        </w:rPr>
        <w:t>2565</w:t>
      </w:r>
    </w:p>
    <w:p w14:paraId="18FD2873" w14:textId="77777777" w:rsidR="00880C27" w:rsidRPr="00145E65" w:rsidRDefault="00880C27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877886" w14:textId="7EA6BA5A" w:rsidR="004A5132" w:rsidRPr="00145E65" w:rsidRDefault="004A5132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</w:t>
      </w:r>
      <w:r w:rsidR="00794276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บการเงิน</w:t>
      </w:r>
      <w:r w:rsidR="00121E04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4E48CDE4" w14:textId="77777777" w:rsidR="00E62E62" w:rsidRPr="00145E65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68437" w14:textId="2F64973B" w:rsidR="001B0382" w:rsidRPr="00145E65" w:rsidRDefault="001B0382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C54739" w:rsidRPr="00145E6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45E65">
        <w:rPr>
          <w:rFonts w:asciiTheme="majorBidi" w:hAnsiTheme="majorBidi" w:cstheme="majorBidi"/>
          <w:sz w:val="30"/>
          <w:szCs w:val="30"/>
          <w:cs/>
        </w:rPr>
        <w:t>นี้</w:t>
      </w:r>
      <w:r w:rsidR="00134A85" w:rsidRPr="00145E6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145E65">
        <w:rPr>
          <w:rFonts w:asciiTheme="majorBidi" w:hAnsiTheme="majorBidi" w:cstheme="majorBidi"/>
          <w:sz w:val="30"/>
          <w:szCs w:val="30"/>
          <w:cs/>
        </w:rPr>
        <w:t>ัด</w:t>
      </w:r>
      <w:r w:rsidR="00134A85" w:rsidRPr="00145E65">
        <w:rPr>
          <w:rFonts w:asciiTheme="majorBidi" w:hAnsiTheme="majorBidi" w:cstheme="majorBidi"/>
          <w:sz w:val="30"/>
          <w:szCs w:val="30"/>
          <w:cs/>
        </w:rPr>
        <w:t>ทำ</w:t>
      </w:r>
      <w:r w:rsidR="00DD26CC" w:rsidRPr="00145E65">
        <w:rPr>
          <w:rFonts w:asciiTheme="majorBidi" w:hAnsiTheme="majorBidi" w:cstheme="majorBidi"/>
          <w:sz w:val="30"/>
          <w:szCs w:val="30"/>
        </w:rPr>
        <w:br/>
      </w:r>
      <w:r w:rsidR="00134A85" w:rsidRPr="00145E6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75DAD"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(“งบการเงินระหว่างกาล”) </w:t>
      </w:r>
      <w:r w:rsidR="00F35477" w:rsidRPr="00145E65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106B12"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="00106B12"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677DEC"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="00E53C09"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E53C09" w:rsidRPr="00145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106B12" w:rsidRPr="00145E65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9423A9"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54739" w:rsidRPr="00145E6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C54739"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C54739"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="00C54739"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54739"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5B7CD0" w:rsidRPr="00145E65">
        <w:rPr>
          <w:rFonts w:asciiTheme="majorBidi" w:hAnsiTheme="majorBidi" w:cstheme="majorBidi"/>
          <w:sz w:val="30"/>
          <w:szCs w:val="30"/>
        </w:rPr>
        <w:t>4</w:t>
      </w:r>
    </w:p>
    <w:p w14:paraId="301AE7AA" w14:textId="77777777" w:rsidR="00E62E62" w:rsidRPr="00145E65" w:rsidRDefault="00E62E62" w:rsidP="00E62E62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B6E13" w14:textId="4C3B7088" w:rsidR="00F7278F" w:rsidRPr="00145E65" w:rsidRDefault="00134A85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145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C26C3A" w:rsidRPr="00145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145E65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2856EF" w:rsidRPr="00145E65">
        <w:rPr>
          <w:rFonts w:asciiTheme="majorBidi" w:hAnsiTheme="majorBidi" w:cstheme="majorBidi"/>
          <w:sz w:val="30"/>
          <w:szCs w:val="30"/>
        </w:rPr>
        <w:br/>
      </w:r>
      <w:r w:rsidR="00C965BA" w:rsidRPr="00145E65">
        <w:rPr>
          <w:rFonts w:asciiTheme="majorBidi" w:hAnsiTheme="majorBidi" w:cstheme="majorBidi"/>
          <w:sz w:val="30"/>
          <w:szCs w:val="30"/>
          <w:cs/>
        </w:rPr>
        <w:t>ใน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145E65">
        <w:rPr>
          <w:rFonts w:asciiTheme="majorBidi" w:hAnsiTheme="majorBidi" w:cstheme="majorBidi"/>
          <w:sz w:val="30"/>
          <w:szCs w:val="30"/>
        </w:rPr>
        <w:t>31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5478" w:rsidRPr="00145E65">
        <w:rPr>
          <w:rFonts w:asciiTheme="majorBidi" w:hAnsiTheme="majorBidi" w:cstheme="majorBidi"/>
          <w:sz w:val="30"/>
          <w:szCs w:val="30"/>
        </w:rPr>
        <w:t>256</w:t>
      </w:r>
      <w:r w:rsidR="005B7CD0" w:rsidRPr="00145E65">
        <w:rPr>
          <w:rFonts w:asciiTheme="majorBidi" w:hAnsiTheme="majorBidi" w:cstheme="majorBidi"/>
          <w:sz w:val="30"/>
          <w:szCs w:val="30"/>
        </w:rPr>
        <w:t>4</w:t>
      </w:r>
    </w:p>
    <w:p w14:paraId="13362264" w14:textId="77777777" w:rsidR="00E62E62" w:rsidRPr="00145E65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0462B" w14:textId="70D1C7EF" w:rsidR="00983CDB" w:rsidRPr="00145E65" w:rsidRDefault="00156989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73598B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D41AF7" w14:textId="77777777" w:rsidR="00E62E62" w:rsidRPr="00145E65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6AC34" w14:textId="548C52F5" w:rsidR="00790546" w:rsidRPr="00145E65" w:rsidRDefault="00790546" w:rsidP="00790546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923EF5"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หก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5B7CD0" w:rsidRPr="00145E65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923EF5"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="00923EF5"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 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689AC76D" w14:textId="525062D4" w:rsidR="00536B28" w:rsidRPr="00145E65" w:rsidRDefault="00536B28" w:rsidP="00790546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23EF5" w:rsidRPr="003E4311" w14:paraId="2FCF8388" w14:textId="77777777" w:rsidTr="00145E65">
        <w:trPr>
          <w:tblHeader/>
        </w:trPr>
        <w:tc>
          <w:tcPr>
            <w:tcW w:w="6534" w:type="dxa"/>
            <w:vAlign w:val="bottom"/>
          </w:tcPr>
          <w:p w14:paraId="2385C082" w14:textId="77777777" w:rsidR="00923EF5" w:rsidRPr="006B1F98" w:rsidRDefault="00923EF5" w:rsidP="00577F80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vAlign w:val="bottom"/>
          </w:tcPr>
          <w:p w14:paraId="5D36F9F1" w14:textId="1DCE9E10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  <w:vAlign w:val="bottom"/>
          </w:tcPr>
          <w:p w14:paraId="211F6DAA" w14:textId="77777777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BEE7CD" w14:textId="019D0663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23EF5" w:rsidRPr="003E4311" w14:paraId="79CF2EFD" w14:textId="77777777" w:rsidTr="00145E65">
        <w:trPr>
          <w:tblHeader/>
        </w:trPr>
        <w:tc>
          <w:tcPr>
            <w:tcW w:w="6534" w:type="dxa"/>
            <w:vAlign w:val="bottom"/>
          </w:tcPr>
          <w:p w14:paraId="46F5CD00" w14:textId="77777777" w:rsidR="00923EF5" w:rsidRPr="003E4311" w:rsidRDefault="00923EF5" w:rsidP="00577F80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EC6559C" w14:textId="77777777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EF5" w:rsidRPr="003E4311" w14:paraId="3ED0F51B" w14:textId="77777777" w:rsidTr="00923EF5">
        <w:tc>
          <w:tcPr>
            <w:tcW w:w="6534" w:type="dxa"/>
          </w:tcPr>
          <w:p w14:paraId="1C4AA0A4" w14:textId="77777777" w:rsidR="00923EF5" w:rsidRPr="003E4311" w:rsidRDefault="00923EF5" w:rsidP="00577F80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76016973" w14:textId="77777777" w:rsidR="00923EF5" w:rsidRPr="003E4311" w:rsidRDefault="00923EF5" w:rsidP="00577F8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F37519F" w14:textId="77777777" w:rsidR="00923EF5" w:rsidRPr="003E4311" w:rsidRDefault="00923EF5" w:rsidP="00577F8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8430984" w14:textId="77777777" w:rsidR="00923EF5" w:rsidRPr="003E4311" w:rsidRDefault="00923EF5" w:rsidP="00577F8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CD8" w:rsidRPr="00F704A0" w14:paraId="45532096" w14:textId="77777777" w:rsidTr="00923EF5">
        <w:tc>
          <w:tcPr>
            <w:tcW w:w="6534" w:type="dxa"/>
          </w:tcPr>
          <w:p w14:paraId="7157D2DD" w14:textId="77777777" w:rsidR="00465CD8" w:rsidRPr="003E4311" w:rsidRDefault="00465CD8" w:rsidP="00465CD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</w:tcPr>
          <w:p w14:paraId="5141621E" w14:textId="2FFCD74E" w:rsidR="00465CD8" w:rsidRPr="00465CD8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725,102</w:t>
            </w:r>
          </w:p>
        </w:tc>
        <w:tc>
          <w:tcPr>
            <w:tcW w:w="245" w:type="dxa"/>
            <w:vAlign w:val="bottom"/>
          </w:tcPr>
          <w:p w14:paraId="545E0039" w14:textId="77777777" w:rsidR="00465CD8" w:rsidRPr="003E4311" w:rsidRDefault="00465CD8" w:rsidP="00465CD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3B770E" w14:textId="2771837D" w:rsidR="00465CD8" w:rsidRPr="00F704A0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606,581</w:t>
            </w:r>
          </w:p>
        </w:tc>
      </w:tr>
      <w:tr w:rsidR="00465CD8" w:rsidRPr="00F704A0" w14:paraId="2E130012" w14:textId="77777777" w:rsidTr="00923EF5">
        <w:tc>
          <w:tcPr>
            <w:tcW w:w="6534" w:type="dxa"/>
          </w:tcPr>
          <w:p w14:paraId="211605CB" w14:textId="77777777" w:rsidR="00465CD8" w:rsidRPr="003E4311" w:rsidRDefault="00465CD8" w:rsidP="00465CD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14:paraId="64E8F46A" w14:textId="11DC8DBA" w:rsidR="00465CD8" w:rsidRPr="00465CD8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9,513</w:t>
            </w:r>
          </w:p>
        </w:tc>
        <w:tc>
          <w:tcPr>
            <w:tcW w:w="245" w:type="dxa"/>
            <w:vAlign w:val="bottom"/>
          </w:tcPr>
          <w:p w14:paraId="57F58523" w14:textId="77777777" w:rsidR="00465CD8" w:rsidRPr="003E4311" w:rsidRDefault="00465CD8" w:rsidP="00465CD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1016882" w14:textId="23152385" w:rsidR="00465CD8" w:rsidRPr="00F704A0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10,150</w:t>
            </w:r>
          </w:p>
        </w:tc>
      </w:tr>
      <w:tr w:rsidR="00465CD8" w:rsidRPr="00F704A0" w14:paraId="2A42F98A" w14:textId="77777777" w:rsidTr="00923EF5">
        <w:tc>
          <w:tcPr>
            <w:tcW w:w="6534" w:type="dxa"/>
          </w:tcPr>
          <w:p w14:paraId="67A2D4FA" w14:textId="77777777" w:rsidR="00465CD8" w:rsidRPr="003E4311" w:rsidRDefault="00465CD8" w:rsidP="00465CD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14:paraId="6CD165E4" w14:textId="0B7FFE6F" w:rsidR="00465CD8" w:rsidRPr="00465CD8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7,718</w:t>
            </w:r>
          </w:p>
        </w:tc>
        <w:tc>
          <w:tcPr>
            <w:tcW w:w="245" w:type="dxa"/>
            <w:vAlign w:val="bottom"/>
          </w:tcPr>
          <w:p w14:paraId="383ECB52" w14:textId="77777777" w:rsidR="00465CD8" w:rsidRPr="003E4311" w:rsidRDefault="00465CD8" w:rsidP="00465CD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C0AED6B" w14:textId="1EE36D8A" w:rsidR="00465CD8" w:rsidRPr="00F704A0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302D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0B302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465CD8" w:rsidRPr="00F704A0" w14:paraId="46571036" w14:textId="77777777" w:rsidTr="00923EF5">
        <w:tc>
          <w:tcPr>
            <w:tcW w:w="6534" w:type="dxa"/>
          </w:tcPr>
          <w:p w14:paraId="666BEA8A" w14:textId="77777777" w:rsidR="00465CD8" w:rsidRPr="003E4311" w:rsidRDefault="00465CD8" w:rsidP="00465CD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14:paraId="55118DF1" w14:textId="48508E03" w:rsidR="00465CD8" w:rsidRPr="00465CD8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</w:p>
        </w:tc>
        <w:tc>
          <w:tcPr>
            <w:tcW w:w="245" w:type="dxa"/>
            <w:vAlign w:val="bottom"/>
          </w:tcPr>
          <w:p w14:paraId="1D7F4047" w14:textId="77777777" w:rsidR="00465CD8" w:rsidRPr="003E4311" w:rsidRDefault="00465CD8" w:rsidP="00465CD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D1A295" w14:textId="68DE9FDF" w:rsidR="00465CD8" w:rsidRPr="00F704A0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</w:tr>
      <w:tr w:rsidR="00465CD8" w:rsidRPr="00EF4527" w14:paraId="644EF50C" w14:textId="77777777" w:rsidTr="00923EF5">
        <w:tc>
          <w:tcPr>
            <w:tcW w:w="6534" w:type="dxa"/>
          </w:tcPr>
          <w:p w14:paraId="1515B88B" w14:textId="77777777" w:rsidR="00465CD8" w:rsidRPr="003E4311" w:rsidRDefault="00465CD8" w:rsidP="00465CD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</w:tcPr>
          <w:p w14:paraId="7D556690" w14:textId="5564F0F1" w:rsidR="00465CD8" w:rsidRPr="00465CD8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45" w:type="dxa"/>
            <w:vAlign w:val="bottom"/>
          </w:tcPr>
          <w:p w14:paraId="504C99BF" w14:textId="77777777" w:rsidR="00465CD8" w:rsidRPr="003E4311" w:rsidRDefault="00465CD8" w:rsidP="00465CD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5B322E8" w14:textId="304159D4" w:rsidR="00465CD8" w:rsidRPr="00EF4527" w:rsidRDefault="00465CD8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543259" w:rsidRPr="00EF4527" w14:paraId="2D618BEE" w14:textId="77777777" w:rsidTr="00923EF5">
        <w:tc>
          <w:tcPr>
            <w:tcW w:w="6534" w:type="dxa"/>
          </w:tcPr>
          <w:p w14:paraId="7D9E0AF2" w14:textId="77777777" w:rsidR="00543259" w:rsidRPr="005072C8" w:rsidRDefault="00543259" w:rsidP="00465CD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3316D748" w14:textId="77777777" w:rsidR="00543259" w:rsidRPr="00465CD8" w:rsidRDefault="00543259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0E4DB841" w14:textId="77777777" w:rsidR="00543259" w:rsidRPr="003E4311" w:rsidRDefault="00543259" w:rsidP="00465CD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6A259F2" w14:textId="77777777" w:rsidR="00543259" w:rsidRPr="00FC3ED5" w:rsidRDefault="00543259" w:rsidP="00465CD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EF5" w:rsidRPr="00F704A0" w14:paraId="179FD132" w14:textId="77777777" w:rsidTr="00923EF5">
        <w:tc>
          <w:tcPr>
            <w:tcW w:w="6534" w:type="dxa"/>
          </w:tcPr>
          <w:p w14:paraId="3E1B9EDB" w14:textId="77777777" w:rsidR="00923EF5" w:rsidRPr="003E4311" w:rsidRDefault="00923EF5" w:rsidP="00923EF5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14:paraId="44AA16CB" w14:textId="77777777" w:rsidR="00923EF5" w:rsidRPr="00AF32CB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C393E6A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B1C4C16" w14:textId="77777777" w:rsidR="00923EF5" w:rsidRPr="00F704A0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EF5" w:rsidRPr="00F704A0" w14:paraId="5C446704" w14:textId="77777777" w:rsidTr="00923EF5">
        <w:tc>
          <w:tcPr>
            <w:tcW w:w="6534" w:type="dxa"/>
          </w:tcPr>
          <w:p w14:paraId="69291F89" w14:textId="77777777" w:rsidR="00923EF5" w:rsidRPr="003E4311" w:rsidRDefault="00923EF5" w:rsidP="00923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69ABC9B2" w14:textId="77777777" w:rsidR="00923EF5" w:rsidRPr="00AF32CB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7E65A653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AAB73D" w14:textId="77777777" w:rsidR="00923EF5" w:rsidRPr="00F704A0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EF5" w:rsidRPr="00F704A0" w14:paraId="6FBD4075" w14:textId="77777777" w:rsidTr="00923EF5">
        <w:tc>
          <w:tcPr>
            <w:tcW w:w="6534" w:type="dxa"/>
          </w:tcPr>
          <w:p w14:paraId="4730E5B6" w14:textId="77777777" w:rsidR="00923EF5" w:rsidRPr="00DD26CC" w:rsidRDefault="00923EF5" w:rsidP="00923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D26C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39E9481E" w14:textId="537EF16D" w:rsidR="00923EF5" w:rsidRPr="00AF32CB" w:rsidRDefault="00B053EC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3EC">
              <w:rPr>
                <w:rFonts w:ascii="Angsana New" w:hAnsi="Angsana New"/>
                <w:sz w:val="30"/>
                <w:szCs w:val="30"/>
                <w:lang w:val="en-US"/>
              </w:rPr>
              <w:t>21,304</w:t>
            </w:r>
          </w:p>
        </w:tc>
        <w:tc>
          <w:tcPr>
            <w:tcW w:w="245" w:type="dxa"/>
            <w:vAlign w:val="bottom"/>
          </w:tcPr>
          <w:p w14:paraId="458067F0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A202F23" w14:textId="21653B0C" w:rsidR="00923EF5" w:rsidRPr="00F704A0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sz w:val="30"/>
                <w:szCs w:val="30"/>
                <w:lang w:val="en-US"/>
              </w:rPr>
              <w:t>19,847</w:t>
            </w:r>
          </w:p>
        </w:tc>
      </w:tr>
      <w:tr w:rsidR="00923EF5" w:rsidRPr="00F704A0" w14:paraId="4EBCCAA4" w14:textId="77777777" w:rsidTr="00923EF5">
        <w:tc>
          <w:tcPr>
            <w:tcW w:w="6534" w:type="dxa"/>
          </w:tcPr>
          <w:p w14:paraId="4A5EB42D" w14:textId="77777777" w:rsidR="00923EF5" w:rsidRPr="003E4311" w:rsidRDefault="00923EF5" w:rsidP="00923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E32FCF0" w14:textId="33130127" w:rsidR="00923EF5" w:rsidRPr="00AF32CB" w:rsidRDefault="00B053EC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3EC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45" w:type="dxa"/>
            <w:vAlign w:val="bottom"/>
          </w:tcPr>
          <w:p w14:paraId="751E4DD0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9C2178" w14:textId="10105C85" w:rsidR="00923EF5" w:rsidRPr="00F704A0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</w:tr>
      <w:tr w:rsidR="00923EF5" w:rsidRPr="002D7D93" w14:paraId="399B1B7F" w14:textId="77777777" w:rsidTr="00923EF5">
        <w:tc>
          <w:tcPr>
            <w:tcW w:w="6534" w:type="dxa"/>
          </w:tcPr>
          <w:p w14:paraId="3BB6CB72" w14:textId="77777777" w:rsidR="00923EF5" w:rsidRPr="003E4311" w:rsidRDefault="00923EF5" w:rsidP="00923EF5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EA7B465" w14:textId="1D1113FD" w:rsidR="00923EF5" w:rsidRPr="00AF32CB" w:rsidRDefault="00B053EC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21,835</w:t>
            </w:r>
          </w:p>
        </w:tc>
        <w:tc>
          <w:tcPr>
            <w:tcW w:w="245" w:type="dxa"/>
            <w:vAlign w:val="bottom"/>
          </w:tcPr>
          <w:p w14:paraId="32C07AAE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D2F45F2" w14:textId="25F190EA" w:rsidR="00923EF5" w:rsidRPr="002D7D93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20,454</w:t>
            </w:r>
          </w:p>
        </w:tc>
      </w:tr>
    </w:tbl>
    <w:p w14:paraId="55BB6524" w14:textId="77777777" w:rsidR="008C7FE7" w:rsidRDefault="008C7FE7" w:rsidP="00DE4B1D">
      <w:pPr>
        <w:ind w:left="540"/>
        <w:rPr>
          <w:rFonts w:ascii="Angsana New" w:hAnsi="Angsana New"/>
          <w:sz w:val="30"/>
          <w:szCs w:val="30"/>
        </w:rPr>
      </w:pPr>
    </w:p>
    <w:p w14:paraId="3A48A809" w14:textId="7545A1B0" w:rsidR="00DE4B1D" w:rsidRPr="006E4686" w:rsidRDefault="00DE4B1D" w:rsidP="00DE4B1D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870054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923EF5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="00923EF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870054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7005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633185" w14:textId="77777777" w:rsidR="00FB0DA2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BE2AF6" w:rsidRPr="006E4686" w14:paraId="7E88C9E6" w14:textId="77777777" w:rsidTr="00923EF5">
        <w:trPr>
          <w:tblHeader/>
        </w:trPr>
        <w:tc>
          <w:tcPr>
            <w:tcW w:w="6606" w:type="dxa"/>
          </w:tcPr>
          <w:p w14:paraId="486F8366" w14:textId="55941005" w:rsidR="00BE2AF6" w:rsidRPr="006E4686" w:rsidRDefault="00BE2AF6" w:rsidP="00923EF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10AFDA" w14:textId="5CB2DC8C" w:rsidR="00BE2AF6" w:rsidRPr="006E4686" w:rsidRDefault="00923EF5" w:rsidP="00923EF5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10372932" w14:textId="77777777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F342554" w14:textId="77777777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2AF6" w:rsidRPr="006E4686" w14:paraId="4CB1ECBD" w14:textId="77777777" w:rsidTr="00923EF5">
        <w:trPr>
          <w:tblHeader/>
        </w:trPr>
        <w:tc>
          <w:tcPr>
            <w:tcW w:w="6606" w:type="dxa"/>
          </w:tcPr>
          <w:p w14:paraId="60B67A35" w14:textId="77777777" w:rsidR="00BE2AF6" w:rsidRPr="006E4686" w:rsidRDefault="00BE2AF6" w:rsidP="00923EF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349F" w14:textId="58AAFD49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0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gridSpan w:val="2"/>
          </w:tcPr>
          <w:p w14:paraId="389E8AC8" w14:textId="77777777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3EFE63" w14:textId="73EBF985" w:rsidR="00BE2AF6" w:rsidRPr="00870054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0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E2AF6" w:rsidRPr="006E4686" w14:paraId="0F681018" w14:textId="77777777" w:rsidTr="00923EF5">
        <w:trPr>
          <w:tblHeader/>
        </w:trPr>
        <w:tc>
          <w:tcPr>
            <w:tcW w:w="6606" w:type="dxa"/>
          </w:tcPr>
          <w:p w14:paraId="60D3E128" w14:textId="77777777" w:rsidR="00BE2AF6" w:rsidRPr="006E4686" w:rsidRDefault="00BE2AF6" w:rsidP="00923E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3B7194D9" w14:textId="77777777" w:rsidR="00BE2AF6" w:rsidRPr="006E4686" w:rsidRDefault="00BE2AF6" w:rsidP="00923EF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B39" w:rsidRPr="006E4686" w14:paraId="238EB651" w14:textId="77777777" w:rsidTr="00923EF5">
        <w:tc>
          <w:tcPr>
            <w:tcW w:w="6606" w:type="dxa"/>
          </w:tcPr>
          <w:p w14:paraId="1927CCE6" w14:textId="1F51CF5C" w:rsidR="00610B39" w:rsidRPr="006E4686" w:rsidRDefault="00610B39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6EC5B90" w14:textId="77777777" w:rsidR="00610B39" w:rsidRPr="006E4686" w:rsidRDefault="00610B39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4816C24" w14:textId="77777777" w:rsidR="00610B39" w:rsidRPr="006E4686" w:rsidRDefault="00610B39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041E9033" w14:textId="77777777" w:rsidR="00610B39" w:rsidRPr="006E4686" w:rsidRDefault="00610B39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5521EEE8" w14:textId="77777777" w:rsidTr="00923EF5">
        <w:tc>
          <w:tcPr>
            <w:tcW w:w="6606" w:type="dxa"/>
          </w:tcPr>
          <w:p w14:paraId="1FF07455" w14:textId="2767B20B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ABA822" w14:textId="72445234" w:rsidR="00923EF5" w:rsidRPr="006E4686" w:rsidRDefault="0047412A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96,278</w:t>
            </w:r>
          </w:p>
        </w:tc>
        <w:tc>
          <w:tcPr>
            <w:tcW w:w="252" w:type="dxa"/>
            <w:gridSpan w:val="2"/>
          </w:tcPr>
          <w:p w14:paraId="625E1696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4E956A75" w14:textId="28AF79B7" w:rsidR="00923EF5" w:rsidRPr="006E4686" w:rsidRDefault="00425D52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D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98,425</w:t>
            </w:r>
          </w:p>
        </w:tc>
      </w:tr>
      <w:tr w:rsidR="00923EF5" w:rsidRPr="00923EF5" w14:paraId="032F53C0" w14:textId="77777777" w:rsidTr="00923EF5">
        <w:tc>
          <w:tcPr>
            <w:tcW w:w="6606" w:type="dxa"/>
          </w:tcPr>
          <w:p w14:paraId="05AAC9EF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4118FD3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30C73565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65582FD1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406D4B2D" w14:textId="77777777" w:rsidTr="00923EF5">
        <w:tc>
          <w:tcPr>
            <w:tcW w:w="6606" w:type="dxa"/>
          </w:tcPr>
          <w:p w14:paraId="436BD9BD" w14:textId="71E648BC" w:rsidR="00923EF5" w:rsidRPr="006E4686" w:rsidRDefault="00923EF5" w:rsidP="00923EF5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1B8CF8A9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2C2C70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5BB16B46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749ECAF0" w14:textId="77777777" w:rsidTr="00923EF5">
        <w:tc>
          <w:tcPr>
            <w:tcW w:w="6606" w:type="dxa"/>
          </w:tcPr>
          <w:p w14:paraId="25A38676" w14:textId="4D9DB689" w:rsidR="00923EF5" w:rsidRPr="006E4686" w:rsidRDefault="00923EF5" w:rsidP="00923EF5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6A2135" w14:textId="66F4E65F" w:rsidR="00923EF5" w:rsidRPr="006E4686" w:rsidRDefault="0047412A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9" w:type="dxa"/>
          </w:tcPr>
          <w:p w14:paraId="3B88948B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01B76B5F" w14:textId="366D9F27" w:rsidR="00923EF5" w:rsidRPr="006E4686" w:rsidRDefault="00425D52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3EF5" w:rsidRPr="00923EF5" w14:paraId="75BAF212" w14:textId="77777777" w:rsidTr="00923EF5">
        <w:tc>
          <w:tcPr>
            <w:tcW w:w="6606" w:type="dxa"/>
          </w:tcPr>
          <w:p w14:paraId="66909F06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531A63C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CC32BB4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1670856A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7B899231" w14:textId="77777777" w:rsidTr="00923EF5">
        <w:tc>
          <w:tcPr>
            <w:tcW w:w="6606" w:type="dxa"/>
          </w:tcPr>
          <w:p w14:paraId="009C15F9" w14:textId="725ABA3A" w:rsidR="00923EF5" w:rsidRPr="006E4686" w:rsidRDefault="00923EF5" w:rsidP="00923EF5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7F03B470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C2E3BBA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B62A82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798FD05D" w14:textId="77777777" w:rsidTr="00923EF5">
        <w:tc>
          <w:tcPr>
            <w:tcW w:w="6606" w:type="dxa"/>
          </w:tcPr>
          <w:p w14:paraId="182D0EA6" w14:textId="77777777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5230703B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74E603A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CE4DEB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7FFA313F" w14:textId="77777777" w:rsidTr="00923EF5">
        <w:tc>
          <w:tcPr>
            <w:tcW w:w="6606" w:type="dxa"/>
          </w:tcPr>
          <w:p w14:paraId="21A01BE0" w14:textId="5A3A025F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9D20F4D" w14:textId="732A6731" w:rsidR="00923EF5" w:rsidRPr="006E4686" w:rsidRDefault="0047412A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3,524</w:t>
            </w:r>
          </w:p>
        </w:tc>
        <w:tc>
          <w:tcPr>
            <w:tcW w:w="252" w:type="dxa"/>
            <w:gridSpan w:val="2"/>
          </w:tcPr>
          <w:p w14:paraId="1AA1D4B7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D6A3EDB" w14:textId="209F2B39" w:rsidR="00923EF5" w:rsidRPr="006E4686" w:rsidRDefault="00425D52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D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3,787</w:t>
            </w:r>
          </w:p>
        </w:tc>
      </w:tr>
      <w:tr w:rsidR="00923EF5" w:rsidRPr="00923EF5" w14:paraId="59D0F9EC" w14:textId="77777777" w:rsidTr="00923EF5">
        <w:tc>
          <w:tcPr>
            <w:tcW w:w="6606" w:type="dxa"/>
          </w:tcPr>
          <w:p w14:paraId="3C4027FC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CCA129E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393AE5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01955B02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20CD697D" w14:textId="77777777" w:rsidTr="00923EF5">
        <w:tc>
          <w:tcPr>
            <w:tcW w:w="6606" w:type="dxa"/>
          </w:tcPr>
          <w:p w14:paraId="7A1D8B4D" w14:textId="104846BA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5A761097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67685D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01BAD1F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3E793133" w14:textId="784C5C45" w:rsidTr="00923EF5">
        <w:tc>
          <w:tcPr>
            <w:tcW w:w="6606" w:type="dxa"/>
          </w:tcPr>
          <w:p w14:paraId="6E3176E1" w14:textId="7E79CFD3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E3D142D" w14:textId="0F69100B" w:rsidR="00923EF5" w:rsidRPr="006E4686" w:rsidRDefault="0047412A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52" w:type="dxa"/>
            <w:gridSpan w:val="2"/>
          </w:tcPr>
          <w:p w14:paraId="183BD645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A97D953" w14:textId="49778ADE" w:rsidR="00923EF5" w:rsidRPr="006E4686" w:rsidRDefault="00425D52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D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</w:tr>
      <w:tr w:rsidR="00923EF5" w:rsidRPr="00923EF5" w14:paraId="12D9B30B" w14:textId="77777777" w:rsidTr="00923EF5">
        <w:tc>
          <w:tcPr>
            <w:tcW w:w="6606" w:type="dxa"/>
          </w:tcPr>
          <w:p w14:paraId="4A614885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DF5B06A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57DD496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47513E8E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049E7467" w14:textId="77777777" w:rsidTr="00923EF5">
        <w:tc>
          <w:tcPr>
            <w:tcW w:w="6606" w:type="dxa"/>
          </w:tcPr>
          <w:p w14:paraId="44B65E39" w14:textId="77777777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76D08369" w14:textId="4CBC89F8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84E49E8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E761F60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424EF31E" w14:textId="257FBAB0" w:rsidTr="00923EF5">
        <w:tc>
          <w:tcPr>
            <w:tcW w:w="6606" w:type="dxa"/>
          </w:tcPr>
          <w:p w14:paraId="4DE454AE" w14:textId="77777777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31E8D" w14:textId="450DDDA6" w:rsidR="00923EF5" w:rsidRPr="006E4686" w:rsidRDefault="0047412A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2,709</w:t>
            </w:r>
          </w:p>
        </w:tc>
        <w:tc>
          <w:tcPr>
            <w:tcW w:w="252" w:type="dxa"/>
            <w:gridSpan w:val="2"/>
          </w:tcPr>
          <w:p w14:paraId="7BE7D9CA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89B2108" w14:textId="4E4DC593" w:rsidR="00923EF5" w:rsidRPr="006E4686" w:rsidRDefault="00425D52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D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4,954</w:t>
            </w:r>
          </w:p>
        </w:tc>
      </w:tr>
      <w:tr w:rsidR="00923EF5" w:rsidRPr="006E4686" w14:paraId="6F395D1F" w14:textId="026022A1" w:rsidTr="00923EF5">
        <w:tc>
          <w:tcPr>
            <w:tcW w:w="6606" w:type="dxa"/>
          </w:tcPr>
          <w:p w14:paraId="69D19D1D" w14:textId="08E7D19E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C0718" w14:textId="7702CF1C" w:rsidR="00923EF5" w:rsidRPr="006E4686" w:rsidRDefault="0047412A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6,695</w:t>
            </w:r>
          </w:p>
        </w:tc>
        <w:tc>
          <w:tcPr>
            <w:tcW w:w="252" w:type="dxa"/>
            <w:gridSpan w:val="2"/>
          </w:tcPr>
          <w:p w14:paraId="3D690B32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1DF512A" w14:textId="6452829F" w:rsidR="00923EF5" w:rsidRPr="006E4686" w:rsidRDefault="00425D52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D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9,279</w:t>
            </w:r>
          </w:p>
        </w:tc>
      </w:tr>
    </w:tbl>
    <w:p w14:paraId="06B65632" w14:textId="1DA7295A" w:rsidR="006E4686" w:rsidRDefault="006E4686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75867" w14:textId="77777777" w:rsidR="00111CBF" w:rsidRDefault="00111CBF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9340588" w14:textId="62508D04" w:rsidR="00CE1CFF" w:rsidRPr="00867548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14:paraId="7BC4F996" w14:textId="77777777" w:rsidR="003A2E31" w:rsidRPr="00867548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6F2CA7" w:rsidRPr="00867548" w14:paraId="116DCBD5" w14:textId="77777777" w:rsidTr="00B035BC">
        <w:trPr>
          <w:cantSplit/>
        </w:trPr>
        <w:tc>
          <w:tcPr>
            <w:tcW w:w="6660" w:type="dxa"/>
          </w:tcPr>
          <w:p w14:paraId="4EA7DEC3" w14:textId="77777777" w:rsidR="006F2CA7" w:rsidRPr="00867548" w:rsidRDefault="006F2CA7" w:rsidP="006F2C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9AEA4" w14:textId="41717C4E" w:rsidR="006F2CA7" w:rsidRPr="00867548" w:rsidRDefault="006F2CA7" w:rsidP="006F2CA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94D8E37" w14:textId="77777777" w:rsidR="006F2CA7" w:rsidRPr="00867548" w:rsidRDefault="006F2CA7" w:rsidP="006F2CA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59623" w14:textId="77777777" w:rsidR="006F2CA7" w:rsidRPr="00867548" w:rsidRDefault="006F2CA7" w:rsidP="006F2CA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2CA7" w:rsidRPr="00867548" w14:paraId="7E2A1FAE" w14:textId="77777777" w:rsidTr="00B035BC">
        <w:trPr>
          <w:cantSplit/>
        </w:trPr>
        <w:tc>
          <w:tcPr>
            <w:tcW w:w="6660" w:type="dxa"/>
          </w:tcPr>
          <w:p w14:paraId="3C315B75" w14:textId="77777777" w:rsidR="006F2CA7" w:rsidRPr="00867548" w:rsidRDefault="006F2CA7" w:rsidP="006F2C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E705E" w14:textId="644BE187" w:rsidR="006F2CA7" w:rsidRPr="00867548" w:rsidRDefault="006F2CA7" w:rsidP="006F2CA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F79B053" w14:textId="77777777" w:rsidR="006F2CA7" w:rsidRPr="00867548" w:rsidRDefault="006F2CA7" w:rsidP="006F2CA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E2263" w14:textId="203FF8A1" w:rsidR="006F2CA7" w:rsidRPr="006D57D0" w:rsidRDefault="006F2CA7" w:rsidP="006F2CA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F2CA7" w:rsidRPr="00867548" w14:paraId="24839793" w14:textId="77777777" w:rsidTr="00B035BC">
        <w:trPr>
          <w:cantSplit/>
        </w:trPr>
        <w:tc>
          <w:tcPr>
            <w:tcW w:w="6660" w:type="dxa"/>
          </w:tcPr>
          <w:p w14:paraId="310E4FBF" w14:textId="77777777" w:rsidR="006F2CA7" w:rsidRPr="00867548" w:rsidRDefault="006F2CA7" w:rsidP="006F2CA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D161DD8" w14:textId="77777777" w:rsidR="006F2CA7" w:rsidRPr="00867548" w:rsidRDefault="006F2CA7" w:rsidP="006F2CA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CA7" w:rsidRPr="00867548" w14:paraId="5C60A88F" w14:textId="77777777" w:rsidTr="00B035BC">
        <w:trPr>
          <w:cantSplit/>
        </w:trPr>
        <w:tc>
          <w:tcPr>
            <w:tcW w:w="6660" w:type="dxa"/>
          </w:tcPr>
          <w:p w14:paraId="5FA602ED" w14:textId="418BC645" w:rsidR="006F2CA7" w:rsidRPr="00867548" w:rsidRDefault="006F2CA7" w:rsidP="006F2CA7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CB2BB7" w14:textId="627F7E34" w:rsidR="006F2CA7" w:rsidRPr="00867548" w:rsidRDefault="00B222DB" w:rsidP="006F2CA7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22DB">
              <w:rPr>
                <w:rFonts w:asciiTheme="majorBidi" w:hAnsiTheme="majorBidi" w:cstheme="majorBidi"/>
                <w:sz w:val="30"/>
                <w:szCs w:val="30"/>
              </w:rPr>
              <w:t>2,430</w:t>
            </w:r>
          </w:p>
        </w:tc>
        <w:tc>
          <w:tcPr>
            <w:tcW w:w="270" w:type="dxa"/>
          </w:tcPr>
          <w:p w14:paraId="535901B7" w14:textId="77777777" w:rsidR="006F2CA7" w:rsidRPr="00867548" w:rsidRDefault="006F2CA7" w:rsidP="006F2CA7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A3BB99" w14:textId="074105D9" w:rsidR="006F2CA7" w:rsidRPr="00867548" w:rsidRDefault="006F2CA7" w:rsidP="006F2CA7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3,644</w:t>
            </w:r>
          </w:p>
        </w:tc>
      </w:tr>
    </w:tbl>
    <w:p w14:paraId="032F56D6" w14:textId="77777777" w:rsidR="00AA29BE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FDE6" w14:textId="77777777" w:rsidR="00CE1CFF" w:rsidRPr="004C18A3" w:rsidRDefault="00CE1CFF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B733633" w14:textId="77777777" w:rsidR="003D454D" w:rsidRPr="004C18A3" w:rsidRDefault="003D454D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1F9EDF" w14:textId="07023E10" w:rsidR="00916CE6" w:rsidRDefault="003A69C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AF32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F66987">
        <w:rPr>
          <w:rFonts w:asciiTheme="majorBidi" w:hAnsiTheme="majorBidi" w:cstheme="majorBidi"/>
          <w:sz w:val="30"/>
          <w:szCs w:val="30"/>
        </w:rPr>
        <w:t>4</w:t>
      </w:r>
      <w:r w:rsidR="0012757F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AF32CB">
        <w:rPr>
          <w:rFonts w:asciiTheme="majorBidi" w:hAnsiTheme="majorBidi" w:cstheme="majorBidi"/>
          <w:sz w:val="30"/>
          <w:szCs w:val="30"/>
        </w:rPr>
        <w:t>256</w:t>
      </w:r>
      <w:r w:rsidR="000F0376">
        <w:rPr>
          <w:rFonts w:asciiTheme="majorBidi" w:hAnsiTheme="majorBidi" w:cstheme="majorBidi"/>
          <w:sz w:val="30"/>
          <w:szCs w:val="30"/>
        </w:rPr>
        <w:t>5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AF32CB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AF32CB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AF32CB">
        <w:rPr>
          <w:rFonts w:asciiTheme="majorBidi" w:hAnsiTheme="majorBidi" w:cstheme="majorBidi"/>
          <w:sz w:val="30"/>
          <w:szCs w:val="30"/>
        </w:rPr>
        <w:br/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AF32CB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376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AF32CB">
        <w:rPr>
          <w:rFonts w:asciiTheme="majorBidi" w:hAnsiTheme="majorBidi" w:cstheme="majorBidi"/>
          <w:sz w:val="30"/>
          <w:szCs w:val="30"/>
        </w:rPr>
        <w:t>256</w:t>
      </w:r>
      <w:r w:rsidR="00F04186">
        <w:rPr>
          <w:rFonts w:asciiTheme="majorBidi" w:hAnsiTheme="majorBidi" w:cstheme="majorBidi"/>
          <w:sz w:val="30"/>
          <w:szCs w:val="30"/>
        </w:rPr>
        <w:t>5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AF32C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AF32CB">
        <w:rPr>
          <w:rFonts w:asciiTheme="majorBidi" w:hAnsiTheme="majorBidi" w:cstheme="majorBidi"/>
          <w:sz w:val="30"/>
          <w:szCs w:val="30"/>
        </w:rPr>
        <w:t>25</w:t>
      </w:r>
      <w:r w:rsidR="006C44C1" w:rsidRPr="00AF32CB">
        <w:rPr>
          <w:rFonts w:asciiTheme="majorBidi" w:hAnsiTheme="majorBidi" w:cstheme="majorBidi"/>
          <w:sz w:val="30"/>
          <w:szCs w:val="30"/>
        </w:rPr>
        <w:t>6</w:t>
      </w:r>
      <w:r w:rsidR="00F04186">
        <w:rPr>
          <w:rFonts w:asciiTheme="majorBidi" w:hAnsiTheme="majorBidi" w:cstheme="majorBidi"/>
          <w:sz w:val="30"/>
          <w:szCs w:val="30"/>
        </w:rPr>
        <w:t>6</w:t>
      </w:r>
    </w:p>
    <w:p w14:paraId="227368F0" w14:textId="4076CEA8" w:rsidR="00790546" w:rsidRDefault="0079054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6AE52" w14:textId="2A4217CA" w:rsidR="00436040" w:rsidRPr="00916CE6" w:rsidRDefault="00436040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5AAFFE" w14:textId="77777777" w:rsidR="00790546" w:rsidRPr="00D44607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3A1E59AC" w14:textId="37E88CD3" w:rsidR="00790546" w:rsidRPr="00D44607" w:rsidRDefault="00790546" w:rsidP="00790546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6F2CA7">
        <w:rPr>
          <w:rFonts w:ascii="Angsana New" w:hAnsi="Angsana New" w:hint="cs"/>
          <w:spacing w:val="-4"/>
          <w:sz w:val="30"/>
          <w:szCs w:val="30"/>
          <w:cs/>
          <w:lang w:val="en-US"/>
        </w:rPr>
        <w:t>หก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B62016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6F2CA7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6F2CA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3962F061" w14:textId="36191AC1" w:rsidR="00790546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4921E6" w:rsidRPr="008723E4" w14:paraId="031B07D6" w14:textId="77777777" w:rsidTr="00577F80">
        <w:tc>
          <w:tcPr>
            <w:tcW w:w="2017" w:type="pct"/>
          </w:tcPr>
          <w:p w14:paraId="2F118392" w14:textId="77777777" w:rsidR="004921E6" w:rsidRPr="008723E4" w:rsidRDefault="004921E6" w:rsidP="00577F80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35" w:type="pct"/>
            <w:gridSpan w:val="3"/>
          </w:tcPr>
          <w:p w14:paraId="4DF13268" w14:textId="205C99DA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0" w:type="pct"/>
          </w:tcPr>
          <w:p w14:paraId="3927ACBA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1A3975" w14:textId="27BCAB6D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921E6" w:rsidRPr="008723E4" w14:paraId="7E2513B9" w14:textId="77777777" w:rsidTr="00577F80">
        <w:tc>
          <w:tcPr>
            <w:tcW w:w="2017" w:type="pct"/>
          </w:tcPr>
          <w:p w14:paraId="3F085769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3E0E399A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2C4AD59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3B1876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0C261447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BE49E1E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7C92B2D2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E31EE6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921E6" w:rsidRPr="008723E4" w14:paraId="2DC940B3" w14:textId="77777777" w:rsidTr="00577F80">
        <w:tc>
          <w:tcPr>
            <w:tcW w:w="2017" w:type="pct"/>
          </w:tcPr>
          <w:p w14:paraId="6F72ACEB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1D60B85F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228DD7E0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69F6B2A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1CDF0C57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3E93687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4DDB97B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9214E65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4921E6" w:rsidRPr="008723E4" w14:paraId="75EC4802" w14:textId="77777777" w:rsidTr="00577F80">
        <w:tc>
          <w:tcPr>
            <w:tcW w:w="2017" w:type="pct"/>
          </w:tcPr>
          <w:p w14:paraId="1CC3DBDC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20D64FAE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8BB87FF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D5D2DE9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6AB7092D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AE7F2C5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7F5926DC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A34C813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4921E6" w:rsidRPr="008723E4" w14:paraId="44C31E9F" w14:textId="77777777" w:rsidTr="00577F80">
        <w:tc>
          <w:tcPr>
            <w:tcW w:w="2017" w:type="pct"/>
          </w:tcPr>
          <w:p w14:paraId="04935D08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2464A964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2DB" w:rsidRPr="005072C8" w14:paraId="170C6F6F" w14:textId="77777777" w:rsidTr="00577F80">
        <w:tc>
          <w:tcPr>
            <w:tcW w:w="2017" w:type="pct"/>
          </w:tcPr>
          <w:p w14:paraId="6FA0A05F" w14:textId="77777777" w:rsidR="00B222DB" w:rsidRPr="008723E4" w:rsidRDefault="00B222DB" w:rsidP="00B222D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0035487D" w14:textId="682AB0ED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40" w:type="pct"/>
          </w:tcPr>
          <w:p w14:paraId="172A8D26" w14:textId="7777777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675A4F3" w14:textId="7D6F88A8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A45E4AF" w14:textId="77777777" w:rsidR="00B222DB" w:rsidRPr="008723E4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6662FAE5" w14:textId="4A071F0F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32" w:type="pct"/>
          </w:tcPr>
          <w:p w14:paraId="7E3FFDA0" w14:textId="77777777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7F1EC8A" w14:textId="30906B60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222DB" w:rsidRPr="005072C8" w14:paraId="654286CB" w14:textId="77777777" w:rsidTr="00577F80">
        <w:tc>
          <w:tcPr>
            <w:tcW w:w="2017" w:type="pct"/>
          </w:tcPr>
          <w:p w14:paraId="531BAE32" w14:textId="77777777" w:rsidR="00B222DB" w:rsidRPr="008723E4" w:rsidRDefault="00B222DB" w:rsidP="00B222D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7F688D5" w14:textId="48D25A3A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18,111 </w:t>
            </w:r>
          </w:p>
        </w:tc>
        <w:tc>
          <w:tcPr>
            <w:tcW w:w="140" w:type="pct"/>
          </w:tcPr>
          <w:p w14:paraId="77EC36F5" w14:textId="7777777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C053E34" w14:textId="3ADA8F3D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(370)</w:t>
            </w:r>
          </w:p>
        </w:tc>
        <w:tc>
          <w:tcPr>
            <w:tcW w:w="140" w:type="pct"/>
          </w:tcPr>
          <w:p w14:paraId="30302BA1" w14:textId="77777777" w:rsidR="00B222DB" w:rsidRPr="008723E4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4306980E" w14:textId="10AC1772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30,214</w:t>
            </w:r>
          </w:p>
        </w:tc>
        <w:tc>
          <w:tcPr>
            <w:tcW w:w="132" w:type="pct"/>
          </w:tcPr>
          <w:p w14:paraId="6F041F62" w14:textId="77777777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C34EBB0" w14:textId="2E734BDF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22DB" w:rsidRPr="005072C8" w14:paraId="4525CDFA" w14:textId="77777777" w:rsidTr="00577F80">
        <w:tc>
          <w:tcPr>
            <w:tcW w:w="2017" w:type="pct"/>
          </w:tcPr>
          <w:p w14:paraId="4439FB01" w14:textId="77777777" w:rsidR="00B222DB" w:rsidRPr="008723E4" w:rsidRDefault="00B222DB" w:rsidP="00B222D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7F5F265B" w14:textId="48DC2CA6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1,026 </w:t>
            </w:r>
          </w:p>
        </w:tc>
        <w:tc>
          <w:tcPr>
            <w:tcW w:w="140" w:type="pct"/>
          </w:tcPr>
          <w:p w14:paraId="004F7ED4" w14:textId="7777777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4C1319C" w14:textId="6DB5FAE3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298CFB2" w14:textId="77777777" w:rsidR="00B222DB" w:rsidRPr="008723E4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3B648CFB" w14:textId="62F68B04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2" w:type="pct"/>
          </w:tcPr>
          <w:p w14:paraId="1B815E62" w14:textId="77777777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4D0EA03B" w14:textId="5C7E0A90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22DB" w:rsidRPr="005072C8" w14:paraId="23F879A9" w14:textId="77777777" w:rsidTr="00577F80">
        <w:tc>
          <w:tcPr>
            <w:tcW w:w="2017" w:type="pct"/>
          </w:tcPr>
          <w:p w14:paraId="7815B867" w14:textId="77777777" w:rsidR="00B222DB" w:rsidRPr="008723E4" w:rsidRDefault="00B222DB" w:rsidP="00B222D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74503329" w14:textId="28DFA28B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(3,009)</w:t>
            </w:r>
          </w:p>
        </w:tc>
        <w:tc>
          <w:tcPr>
            <w:tcW w:w="140" w:type="pct"/>
          </w:tcPr>
          <w:p w14:paraId="43C7B3E4" w14:textId="7777777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F4CFF61" w14:textId="77EA5F9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7EE0601" w14:textId="77777777" w:rsidR="00B222DB" w:rsidRPr="008723E4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71691F10" w14:textId="02402D07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(9,505)</w:t>
            </w:r>
          </w:p>
        </w:tc>
        <w:tc>
          <w:tcPr>
            <w:tcW w:w="132" w:type="pct"/>
          </w:tcPr>
          <w:p w14:paraId="68D9ACAF" w14:textId="77777777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1C2A9CB" w14:textId="30FDB3F1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22DB" w:rsidRPr="005072C8" w14:paraId="1AE87CDF" w14:textId="77777777" w:rsidTr="00577F80">
        <w:tc>
          <w:tcPr>
            <w:tcW w:w="2017" w:type="pct"/>
          </w:tcPr>
          <w:p w14:paraId="0E60029F" w14:textId="77777777" w:rsidR="00B222DB" w:rsidRPr="008723E4" w:rsidRDefault="00B222DB" w:rsidP="00B222D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451370D" w14:textId="266B782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7,187 </w:t>
            </w:r>
          </w:p>
        </w:tc>
        <w:tc>
          <w:tcPr>
            <w:tcW w:w="140" w:type="pct"/>
          </w:tcPr>
          <w:p w14:paraId="0AB9A46D" w14:textId="77777777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EE58DA4" w14:textId="75620B2E" w:rsidR="00B222DB" w:rsidRPr="00D73D0E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7778E38" w14:textId="77777777" w:rsidR="00B222DB" w:rsidRPr="008723E4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097B250" w14:textId="108963C8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18,219</w:t>
            </w:r>
          </w:p>
        </w:tc>
        <w:tc>
          <w:tcPr>
            <w:tcW w:w="132" w:type="pct"/>
          </w:tcPr>
          <w:p w14:paraId="36A09B34" w14:textId="77777777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A6EE232" w14:textId="169A1AD2" w:rsidR="00B222DB" w:rsidRPr="005072C8" w:rsidRDefault="00B222DB" w:rsidP="00B222D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921E6" w:rsidRPr="005072C8" w14:paraId="44986819" w14:textId="77777777" w:rsidTr="00577F80">
        <w:tc>
          <w:tcPr>
            <w:tcW w:w="2017" w:type="pct"/>
          </w:tcPr>
          <w:p w14:paraId="640B2F48" w14:textId="77777777" w:rsidR="004921E6" w:rsidRPr="008723E4" w:rsidRDefault="004921E6" w:rsidP="004921E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C21C6CF" w14:textId="09455A76" w:rsidR="004921E6" w:rsidRPr="00FC3ED5" w:rsidRDefault="00B222DB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23,483</w:t>
            </w:r>
          </w:p>
        </w:tc>
        <w:tc>
          <w:tcPr>
            <w:tcW w:w="140" w:type="pct"/>
          </w:tcPr>
          <w:p w14:paraId="56D4AB05" w14:textId="77777777" w:rsidR="004921E6" w:rsidRPr="00D73D0E" w:rsidRDefault="004921E6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7B1C505" w14:textId="0C66B62C" w:rsidR="004921E6" w:rsidRPr="00FC3ED5" w:rsidRDefault="00B222DB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(370)</w:t>
            </w:r>
          </w:p>
        </w:tc>
        <w:tc>
          <w:tcPr>
            <w:tcW w:w="140" w:type="pct"/>
          </w:tcPr>
          <w:p w14:paraId="39E0215D" w14:textId="77777777" w:rsidR="004921E6" w:rsidRPr="00FC3ED5" w:rsidRDefault="004921E6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66CD0BD" w14:textId="71D11BFF" w:rsidR="004921E6" w:rsidRPr="005072C8" w:rsidRDefault="004921E6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39,726</w:t>
            </w:r>
          </w:p>
        </w:tc>
        <w:tc>
          <w:tcPr>
            <w:tcW w:w="132" w:type="pct"/>
          </w:tcPr>
          <w:p w14:paraId="7790C856" w14:textId="77777777" w:rsidR="004921E6" w:rsidRPr="005072C8" w:rsidRDefault="004921E6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6277BE" w14:textId="79DA7B92" w:rsidR="004921E6" w:rsidRPr="005072C8" w:rsidRDefault="004921E6" w:rsidP="00AD57E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E9F54E0" w14:textId="77777777" w:rsidR="00811C1A" w:rsidRDefault="00811C1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900AE76" w14:textId="300E337A" w:rsidR="00A928D3" w:rsidRPr="00145E65" w:rsidRDefault="00A928D3" w:rsidP="004420B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</w:t>
      </w:r>
      <w:r w:rsidR="00E437E6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</w:p>
    <w:p w14:paraId="0A31B9C4" w14:textId="77777777" w:rsidR="0092377A" w:rsidRPr="000365E5" w:rsidRDefault="0092377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0B03FF6" w14:textId="77777777" w:rsidR="00E650CA" w:rsidRPr="00145E65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145E65">
        <w:rPr>
          <w:rFonts w:asciiTheme="majorBidi" w:hAnsiTheme="majorBidi" w:cstheme="majorBidi"/>
          <w:sz w:val="30"/>
          <w:szCs w:val="30"/>
          <w:cs/>
        </w:rPr>
        <w:t>สอง</w:t>
      </w:r>
      <w:r w:rsidRPr="00145E65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929D33" w14:textId="77777777" w:rsidR="00E278FA" w:rsidRPr="000365E5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37A5AFC1" w14:textId="77777777" w:rsidR="00E278FA" w:rsidRPr="00145E65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6A544D43" w14:textId="77777777" w:rsidR="00E278FA" w:rsidRPr="00145E65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3F24EE7D" w14:textId="77777777" w:rsidR="00B92D4F" w:rsidRPr="000365E5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06DE0183" w14:textId="7AC950CF" w:rsidR="00EC1896" w:rsidRPr="00145E65" w:rsidRDefault="00EC1896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DDEFF26" w14:textId="7ADC223B" w:rsidR="00790546" w:rsidRPr="000365E5" w:rsidRDefault="00790546">
      <w:pPr>
        <w:spacing w:line="240" w:lineRule="auto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</w:pPr>
    </w:p>
    <w:p w14:paraId="4D77DC56" w14:textId="4774F2DE" w:rsidR="00B92D4F" w:rsidRPr="00145E65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7C87D20" w14:textId="35781C35" w:rsidR="00790546" w:rsidRPr="000365E5" w:rsidRDefault="00790546" w:rsidP="007905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18"/>
          <w:szCs w:val="18"/>
          <w:lang w:val="en-US"/>
        </w:rPr>
      </w:pPr>
    </w:p>
    <w:tbl>
      <w:tblPr>
        <w:tblW w:w="95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93"/>
        <w:gridCol w:w="267"/>
        <w:gridCol w:w="990"/>
        <w:gridCol w:w="270"/>
        <w:gridCol w:w="1065"/>
      </w:tblGrid>
      <w:tr w:rsidR="00014C03" w:rsidRPr="00916CE6" w14:paraId="71A06404" w14:textId="77777777" w:rsidTr="009A6D38">
        <w:tc>
          <w:tcPr>
            <w:tcW w:w="2430" w:type="dxa"/>
          </w:tcPr>
          <w:p w14:paraId="6B087A44" w14:textId="77777777" w:rsidR="00014C03" w:rsidRPr="00470378" w:rsidRDefault="00014C03" w:rsidP="00577F8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070" w:type="dxa"/>
            <w:gridSpan w:val="3"/>
          </w:tcPr>
          <w:p w14:paraId="3F476562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10942FC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163" w:type="dxa"/>
            <w:gridSpan w:val="3"/>
          </w:tcPr>
          <w:p w14:paraId="4B5B83FB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67" w:type="dxa"/>
          </w:tcPr>
          <w:p w14:paraId="10E30423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25" w:type="dxa"/>
            <w:gridSpan w:val="3"/>
          </w:tcPr>
          <w:p w14:paraId="70225EEC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14C03" w:rsidRPr="00916CE6" w14:paraId="3E5A074D" w14:textId="77777777" w:rsidTr="00CC7094">
        <w:tc>
          <w:tcPr>
            <w:tcW w:w="2430" w:type="dxa"/>
          </w:tcPr>
          <w:p w14:paraId="3129D707" w14:textId="77777777" w:rsidR="00014C03" w:rsidRPr="00470378" w:rsidRDefault="00014C03" w:rsidP="00577F80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2D2AFED6" w14:textId="58254AF4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57F22AB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61EC89" w14:textId="457873B1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CBC2B9F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24328" w14:textId="14E5CF9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83751E9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D4E4590" w14:textId="3B6F999C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7" w:type="dxa"/>
            <w:vAlign w:val="bottom"/>
          </w:tcPr>
          <w:p w14:paraId="3ECF9122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BFFADE1" w14:textId="0A57AA59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ABE5320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5287C9EA" w14:textId="7E113895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14C03" w:rsidRPr="00916CE6" w14:paraId="3579824E" w14:textId="77777777" w:rsidTr="00CC7094">
        <w:trPr>
          <w:trHeight w:hRule="exact" w:val="389"/>
        </w:trPr>
        <w:tc>
          <w:tcPr>
            <w:tcW w:w="2430" w:type="dxa"/>
          </w:tcPr>
          <w:p w14:paraId="1ED6E107" w14:textId="77777777" w:rsidR="00014C03" w:rsidRPr="00470378" w:rsidRDefault="00014C03" w:rsidP="00577F80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5" w:type="dxa"/>
            <w:gridSpan w:val="11"/>
          </w:tcPr>
          <w:p w14:paraId="34838B08" w14:textId="77777777" w:rsidR="00014C03" w:rsidRPr="00470378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014C03" w:rsidRPr="00916CE6" w14:paraId="74749155" w14:textId="77777777" w:rsidTr="00CC7094">
        <w:tc>
          <w:tcPr>
            <w:tcW w:w="2430" w:type="dxa"/>
          </w:tcPr>
          <w:p w14:paraId="1188C05B" w14:textId="77777777" w:rsidR="00014C03" w:rsidRPr="00470378" w:rsidRDefault="00014C03" w:rsidP="00014C0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482A9D" w14:textId="049CC0A9" w:rsidR="00014C03" w:rsidRPr="00470378" w:rsidRDefault="005C615B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1,753,217</w:t>
            </w:r>
          </w:p>
        </w:tc>
        <w:tc>
          <w:tcPr>
            <w:tcW w:w="270" w:type="dxa"/>
          </w:tcPr>
          <w:p w14:paraId="5997B4C8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FF3E24" w14:textId="04FBC032" w:rsidR="00014C03" w:rsidRPr="00470378" w:rsidRDefault="00014C03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1,544,465</w:t>
            </w:r>
          </w:p>
        </w:tc>
        <w:tc>
          <w:tcPr>
            <w:tcW w:w="270" w:type="dxa"/>
          </w:tcPr>
          <w:p w14:paraId="79FFAA9D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414A6F" w14:textId="718707B9" w:rsidR="00014C03" w:rsidRPr="00470378" w:rsidRDefault="005C615B" w:rsidP="00014C0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1,743,637</w:t>
            </w:r>
          </w:p>
        </w:tc>
        <w:tc>
          <w:tcPr>
            <w:tcW w:w="270" w:type="dxa"/>
          </w:tcPr>
          <w:p w14:paraId="43D178D6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61594E3" w14:textId="31CF98A5" w:rsidR="00014C03" w:rsidRPr="00470378" w:rsidRDefault="00014C03" w:rsidP="009D2B6F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1,190,151</w:t>
            </w:r>
          </w:p>
        </w:tc>
        <w:tc>
          <w:tcPr>
            <w:tcW w:w="267" w:type="dxa"/>
          </w:tcPr>
          <w:p w14:paraId="14FDBEEE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926A9A" w14:textId="34492E26" w:rsidR="00014C03" w:rsidRPr="00470378" w:rsidRDefault="005C615B" w:rsidP="009D2B6F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3,496,854</w:t>
            </w:r>
          </w:p>
        </w:tc>
        <w:tc>
          <w:tcPr>
            <w:tcW w:w="270" w:type="dxa"/>
          </w:tcPr>
          <w:p w14:paraId="3D10945A" w14:textId="77777777" w:rsidR="00014C03" w:rsidRPr="00470378" w:rsidRDefault="00014C03" w:rsidP="00014C0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40180495" w14:textId="6E413327" w:rsidR="00014C03" w:rsidRPr="00470378" w:rsidRDefault="00014C03" w:rsidP="009D2B6F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2,734,616</w:t>
            </w:r>
          </w:p>
        </w:tc>
      </w:tr>
      <w:tr w:rsidR="00425D52" w:rsidRPr="00916CE6" w14:paraId="2CBF30DF" w14:textId="77777777" w:rsidTr="00CC7094">
        <w:tc>
          <w:tcPr>
            <w:tcW w:w="2430" w:type="dxa"/>
          </w:tcPr>
          <w:p w14:paraId="025A3265" w14:textId="77777777" w:rsidR="00425D52" w:rsidRPr="00470378" w:rsidRDefault="00425D52" w:rsidP="008C73C6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94C04BD" w14:textId="3520A81E" w:rsidR="00425D52" w:rsidRPr="00470378" w:rsidRDefault="005C615B" w:rsidP="008C73C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305,234</w:t>
            </w:r>
          </w:p>
        </w:tc>
        <w:tc>
          <w:tcPr>
            <w:tcW w:w="270" w:type="dxa"/>
          </w:tcPr>
          <w:p w14:paraId="545E9B68" w14:textId="77777777" w:rsidR="00425D52" w:rsidRPr="00470378" w:rsidRDefault="00425D52" w:rsidP="008C73C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C7CBFF8" w14:textId="77777777" w:rsidR="00425D52" w:rsidRPr="00470378" w:rsidRDefault="00425D52" w:rsidP="008C73C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362,99</w:t>
            </w: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68DD691B" w14:textId="77777777" w:rsidR="00425D52" w:rsidRPr="00470378" w:rsidRDefault="00425D52" w:rsidP="008C73C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160CC0" w14:textId="02F685E4" w:rsidR="00425D52" w:rsidRPr="00470378" w:rsidRDefault="005C615B" w:rsidP="008C73C6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145,000</w:t>
            </w:r>
          </w:p>
        </w:tc>
        <w:tc>
          <w:tcPr>
            <w:tcW w:w="270" w:type="dxa"/>
          </w:tcPr>
          <w:p w14:paraId="15F3D05C" w14:textId="77777777" w:rsidR="00425D52" w:rsidRPr="00470378" w:rsidRDefault="00425D52" w:rsidP="008C73C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58D0C26" w14:textId="77777777" w:rsidR="00425D52" w:rsidRPr="00470378" w:rsidRDefault="00425D52" w:rsidP="008C73C6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178,106</w:t>
            </w:r>
          </w:p>
        </w:tc>
        <w:tc>
          <w:tcPr>
            <w:tcW w:w="267" w:type="dxa"/>
          </w:tcPr>
          <w:p w14:paraId="4F17E685" w14:textId="77777777" w:rsidR="00425D52" w:rsidRPr="00470378" w:rsidRDefault="00425D52" w:rsidP="008C73C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F3588D" w14:textId="5FD6FB7F" w:rsidR="00425D52" w:rsidRPr="00470378" w:rsidRDefault="005C615B" w:rsidP="008C73C6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450,234</w:t>
            </w:r>
          </w:p>
        </w:tc>
        <w:tc>
          <w:tcPr>
            <w:tcW w:w="270" w:type="dxa"/>
          </w:tcPr>
          <w:p w14:paraId="2C990A11" w14:textId="77777777" w:rsidR="00425D52" w:rsidRPr="00470378" w:rsidRDefault="00425D52" w:rsidP="008C73C6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623F6C9" w14:textId="77777777" w:rsidR="00425D52" w:rsidRPr="00470378" w:rsidRDefault="00425D52" w:rsidP="008C73C6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541,103</w:t>
            </w:r>
          </w:p>
        </w:tc>
      </w:tr>
      <w:tr w:rsidR="00014C03" w:rsidRPr="00916CE6" w14:paraId="56386728" w14:textId="77777777" w:rsidTr="00CC7094">
        <w:tc>
          <w:tcPr>
            <w:tcW w:w="2430" w:type="dxa"/>
          </w:tcPr>
          <w:p w14:paraId="36F8557A" w14:textId="6800E24B" w:rsidR="00014C03" w:rsidRPr="00470378" w:rsidRDefault="00425D52" w:rsidP="00014C0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F3FCDD" w14:textId="6A4342E0" w:rsidR="00014C03" w:rsidRPr="00470378" w:rsidRDefault="005C615B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277,9</w:t>
            </w:r>
            <w:r w:rsidR="00426F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3D51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7E38986D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3C8E66" w14:textId="541A68A3" w:rsidR="00014C03" w:rsidRPr="00470378" w:rsidRDefault="005C615B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317,620</w:t>
            </w:r>
          </w:p>
        </w:tc>
        <w:tc>
          <w:tcPr>
            <w:tcW w:w="270" w:type="dxa"/>
          </w:tcPr>
          <w:p w14:paraId="1A2FC230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396AD4" w14:textId="3AA2D6B2" w:rsidR="00014C03" w:rsidRPr="00470378" w:rsidRDefault="005C615B" w:rsidP="00014C0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121,15</w:t>
            </w:r>
            <w:r w:rsidR="00426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6C4141D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B449937" w14:textId="29C6742F" w:rsidR="00014C03" w:rsidRPr="00470378" w:rsidRDefault="005C615B" w:rsidP="00014C0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174,745</w:t>
            </w:r>
          </w:p>
        </w:tc>
        <w:tc>
          <w:tcPr>
            <w:tcW w:w="267" w:type="dxa"/>
          </w:tcPr>
          <w:p w14:paraId="71B6B668" w14:textId="77777777" w:rsidR="00014C03" w:rsidRPr="00470378" w:rsidRDefault="00014C03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80B569" w14:textId="73BCF4D9" w:rsidR="00014C03" w:rsidRPr="00470378" w:rsidRDefault="005C615B" w:rsidP="00014C0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399,13</w:t>
            </w:r>
            <w:r w:rsidR="00A25E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9BC39EA" w14:textId="77777777" w:rsidR="00014C03" w:rsidRPr="00470378" w:rsidRDefault="00014C03" w:rsidP="00014C0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35068566" w14:textId="740FB65B" w:rsidR="00014C03" w:rsidRPr="00470378" w:rsidRDefault="005C615B" w:rsidP="00014C0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492,365</w:t>
            </w:r>
          </w:p>
        </w:tc>
      </w:tr>
      <w:tr w:rsidR="000365E5" w:rsidRPr="00916CE6" w14:paraId="4BDDC364" w14:textId="77777777" w:rsidTr="00CC7094">
        <w:trPr>
          <w:trHeight w:val="263"/>
        </w:trPr>
        <w:tc>
          <w:tcPr>
            <w:tcW w:w="2430" w:type="dxa"/>
          </w:tcPr>
          <w:p w14:paraId="10D63CF3" w14:textId="77777777" w:rsidR="000365E5" w:rsidRPr="00470378" w:rsidRDefault="000365E5" w:rsidP="00014C0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ECE915" w14:textId="77777777" w:rsidR="000365E5" w:rsidRPr="00470378" w:rsidRDefault="000365E5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CB683F2" w14:textId="77777777" w:rsidR="000365E5" w:rsidRPr="00470378" w:rsidRDefault="000365E5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0F0D965" w14:textId="77777777" w:rsidR="000365E5" w:rsidRPr="00470378" w:rsidRDefault="000365E5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D0C28C" w14:textId="77777777" w:rsidR="000365E5" w:rsidRPr="00470378" w:rsidRDefault="000365E5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C439F2" w14:textId="77777777" w:rsidR="000365E5" w:rsidRPr="00470378" w:rsidRDefault="000365E5" w:rsidP="00014C0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FBE86" w14:textId="77777777" w:rsidR="000365E5" w:rsidRPr="00470378" w:rsidRDefault="000365E5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76CEAB4" w14:textId="77777777" w:rsidR="000365E5" w:rsidRPr="00470378" w:rsidRDefault="000365E5" w:rsidP="00014C0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1874D4EF" w14:textId="77777777" w:rsidR="000365E5" w:rsidRPr="00470378" w:rsidRDefault="000365E5" w:rsidP="00014C0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198A9F" w14:textId="77777777" w:rsidR="000365E5" w:rsidRPr="00470378" w:rsidRDefault="000365E5" w:rsidP="00014C0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7DFA2" w14:textId="77777777" w:rsidR="000365E5" w:rsidRPr="00470378" w:rsidRDefault="000365E5" w:rsidP="00014C0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0D7B3CF2" w14:textId="77777777" w:rsidR="000365E5" w:rsidRPr="00470378" w:rsidRDefault="000365E5" w:rsidP="00014C0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C7094" w:rsidRPr="00CC7094" w14:paraId="771DDDBA" w14:textId="77777777" w:rsidTr="00245711">
        <w:tc>
          <w:tcPr>
            <w:tcW w:w="3330" w:type="dxa"/>
            <w:gridSpan w:val="2"/>
          </w:tcPr>
          <w:p w14:paraId="42B5AF96" w14:textId="1FADD89F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มิถุนายน/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F1DDCC4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AB2BC9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BB9D08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83FBAC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ABF11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260B0E4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26ED9C4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A5243A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B7E64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31DC9A72" w14:textId="77777777" w:rsidR="00CC7094" w:rsidRPr="00CC7094" w:rsidRDefault="00CC7094" w:rsidP="00CC7094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</w:tr>
      <w:tr w:rsidR="000365E5" w:rsidRPr="00916CE6" w14:paraId="0F2EE351" w14:textId="77777777" w:rsidTr="00CC7094">
        <w:tc>
          <w:tcPr>
            <w:tcW w:w="2430" w:type="dxa"/>
          </w:tcPr>
          <w:p w14:paraId="055A7C97" w14:textId="3D41BBF1" w:rsidR="000365E5" w:rsidRPr="00470378" w:rsidRDefault="000365E5" w:rsidP="000365E5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0" w:type="dxa"/>
          </w:tcPr>
          <w:p w14:paraId="7B6A5982" w14:textId="77777777" w:rsidR="000365E5" w:rsidRPr="00470378" w:rsidRDefault="000365E5" w:rsidP="000365E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9F8DA52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ADC4CA4" w14:textId="77777777" w:rsidR="000365E5" w:rsidRPr="00470378" w:rsidRDefault="000365E5" w:rsidP="000365E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74E2AF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F290267" w14:textId="77777777" w:rsidR="000365E5" w:rsidRPr="00470378" w:rsidRDefault="000365E5" w:rsidP="000365E5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E176A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5E509DC" w14:textId="77777777" w:rsidR="000365E5" w:rsidRPr="00470378" w:rsidRDefault="000365E5" w:rsidP="000365E5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EB81A49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5226E" w14:textId="77777777" w:rsidR="000365E5" w:rsidRPr="00470378" w:rsidRDefault="000365E5" w:rsidP="000365E5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6D3D6" w14:textId="77777777" w:rsidR="000365E5" w:rsidRPr="00470378" w:rsidRDefault="000365E5" w:rsidP="000365E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1349BEF1" w14:textId="77777777" w:rsidR="000365E5" w:rsidRPr="00470378" w:rsidRDefault="000365E5" w:rsidP="000365E5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70378" w:rsidRPr="00916CE6" w14:paraId="319354FA" w14:textId="77777777" w:rsidTr="00CC7094">
        <w:tc>
          <w:tcPr>
            <w:tcW w:w="2430" w:type="dxa"/>
          </w:tcPr>
          <w:p w14:paraId="7FD7D6F5" w14:textId="1AA9EA3A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65E80E6" w14:textId="400748E0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659,117</w:t>
            </w:r>
          </w:p>
        </w:tc>
        <w:tc>
          <w:tcPr>
            <w:tcW w:w="270" w:type="dxa"/>
          </w:tcPr>
          <w:p w14:paraId="4283AFD3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0FD1B4D" w14:textId="3DCF511A" w:rsidR="00470378" w:rsidRPr="00C8429C" w:rsidRDefault="00C8429C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429C">
              <w:rPr>
                <w:rFonts w:asciiTheme="majorBidi" w:hAnsiTheme="majorBidi" w:cstheme="majorBidi"/>
                <w:sz w:val="26"/>
                <w:szCs w:val="26"/>
              </w:rPr>
              <w:t>585,180</w:t>
            </w:r>
          </w:p>
        </w:tc>
        <w:tc>
          <w:tcPr>
            <w:tcW w:w="270" w:type="dxa"/>
          </w:tcPr>
          <w:p w14:paraId="190D3729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B09DFBC" w14:textId="3E4BA44A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626,151</w:t>
            </w:r>
          </w:p>
        </w:tc>
        <w:tc>
          <w:tcPr>
            <w:tcW w:w="270" w:type="dxa"/>
          </w:tcPr>
          <w:p w14:paraId="34D8FFD9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3DBE56D" w14:textId="07FF7791" w:rsidR="00470378" w:rsidRPr="00C8429C" w:rsidRDefault="00C8429C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548,211</w:t>
            </w:r>
          </w:p>
        </w:tc>
        <w:tc>
          <w:tcPr>
            <w:tcW w:w="267" w:type="dxa"/>
          </w:tcPr>
          <w:p w14:paraId="25FD45EA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FE825" w14:textId="1C6B9078" w:rsidR="00470378" w:rsidRPr="00470378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1,285,268</w:t>
            </w:r>
          </w:p>
        </w:tc>
        <w:tc>
          <w:tcPr>
            <w:tcW w:w="270" w:type="dxa"/>
          </w:tcPr>
          <w:p w14:paraId="60298784" w14:textId="77777777" w:rsidR="00470378" w:rsidRPr="00470378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3440B603" w14:textId="1538C71C" w:rsidR="00470378" w:rsidRPr="00391BF5" w:rsidRDefault="00391BF5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91BF5">
              <w:rPr>
                <w:rFonts w:asciiTheme="majorBidi" w:hAnsiTheme="majorBidi" w:cstheme="majorBidi"/>
                <w:sz w:val="26"/>
                <w:szCs w:val="26"/>
              </w:rPr>
              <w:t>1,133,391</w:t>
            </w:r>
          </w:p>
        </w:tc>
      </w:tr>
      <w:tr w:rsidR="00470378" w:rsidRPr="00916CE6" w14:paraId="524708BB" w14:textId="77777777" w:rsidTr="00CC7094">
        <w:tc>
          <w:tcPr>
            <w:tcW w:w="2430" w:type="dxa"/>
          </w:tcPr>
          <w:p w14:paraId="1D31C698" w14:textId="13E4EC20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199C79DB" w14:textId="30687F61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369,488</w:t>
            </w:r>
          </w:p>
        </w:tc>
        <w:tc>
          <w:tcPr>
            <w:tcW w:w="270" w:type="dxa"/>
          </w:tcPr>
          <w:p w14:paraId="22FB88B9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6B8E398" w14:textId="108FD451" w:rsidR="00470378" w:rsidRPr="00C8429C" w:rsidRDefault="00C8429C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339,344</w:t>
            </w:r>
          </w:p>
        </w:tc>
        <w:tc>
          <w:tcPr>
            <w:tcW w:w="270" w:type="dxa"/>
          </w:tcPr>
          <w:p w14:paraId="1E001583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460D86" w14:textId="6CF3C567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1,921,482</w:t>
            </w:r>
          </w:p>
        </w:tc>
        <w:tc>
          <w:tcPr>
            <w:tcW w:w="270" w:type="dxa"/>
          </w:tcPr>
          <w:p w14:paraId="0E81735F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1733C500" w14:textId="120F66ED" w:rsidR="00470378" w:rsidRPr="00C8429C" w:rsidRDefault="00C8429C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1,521,257</w:t>
            </w:r>
          </w:p>
        </w:tc>
        <w:tc>
          <w:tcPr>
            <w:tcW w:w="267" w:type="dxa"/>
          </w:tcPr>
          <w:p w14:paraId="38196166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A5C13" w14:textId="281ACFEE" w:rsidR="00470378" w:rsidRPr="00470378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2,290,970</w:t>
            </w:r>
          </w:p>
        </w:tc>
        <w:tc>
          <w:tcPr>
            <w:tcW w:w="270" w:type="dxa"/>
          </w:tcPr>
          <w:p w14:paraId="486B0C75" w14:textId="77777777" w:rsidR="00470378" w:rsidRPr="00470378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4DC9D040" w14:textId="219E5F0A" w:rsidR="00470378" w:rsidRPr="00391BF5" w:rsidRDefault="003517BB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1,860,601</w:t>
            </w:r>
          </w:p>
        </w:tc>
      </w:tr>
      <w:tr w:rsidR="00470378" w:rsidRPr="00916CE6" w14:paraId="628A3563" w14:textId="77777777" w:rsidTr="00CC7094">
        <w:tc>
          <w:tcPr>
            <w:tcW w:w="2430" w:type="dxa"/>
          </w:tcPr>
          <w:p w14:paraId="358B46D9" w14:textId="50434B82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3B29C5EE" w14:textId="64C31E16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left="-284"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2,096,600</w:t>
            </w:r>
          </w:p>
        </w:tc>
        <w:tc>
          <w:tcPr>
            <w:tcW w:w="270" w:type="dxa"/>
          </w:tcPr>
          <w:p w14:paraId="4C9AFFCC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5401C2" w14:textId="37BD9B8B" w:rsidR="00470378" w:rsidRPr="00C8429C" w:rsidRDefault="003F375E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2,224,652</w:t>
            </w:r>
          </w:p>
        </w:tc>
        <w:tc>
          <w:tcPr>
            <w:tcW w:w="270" w:type="dxa"/>
          </w:tcPr>
          <w:p w14:paraId="3ED468B6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C1E40F" w14:textId="66336A42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532,134</w:t>
            </w:r>
          </w:p>
        </w:tc>
        <w:tc>
          <w:tcPr>
            <w:tcW w:w="270" w:type="dxa"/>
          </w:tcPr>
          <w:p w14:paraId="2A56FA67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5D10B12" w14:textId="23D103FD" w:rsidR="00470378" w:rsidRPr="00C8429C" w:rsidRDefault="003F375E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575,078</w:t>
            </w:r>
          </w:p>
        </w:tc>
        <w:tc>
          <w:tcPr>
            <w:tcW w:w="267" w:type="dxa"/>
          </w:tcPr>
          <w:p w14:paraId="1FA2A096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75550" w14:textId="1FBD7CD4" w:rsidR="00470378" w:rsidRPr="00470378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2,628,734</w:t>
            </w:r>
          </w:p>
        </w:tc>
        <w:tc>
          <w:tcPr>
            <w:tcW w:w="270" w:type="dxa"/>
          </w:tcPr>
          <w:p w14:paraId="7790A817" w14:textId="77777777" w:rsidR="00470378" w:rsidRPr="00470378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038D65E2" w14:textId="6A83BDAF" w:rsidR="00470378" w:rsidRPr="00391BF5" w:rsidRDefault="003517BB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2,799,730</w:t>
            </w:r>
          </w:p>
        </w:tc>
      </w:tr>
      <w:tr w:rsidR="00470378" w:rsidRPr="00916CE6" w14:paraId="452222A8" w14:textId="77777777" w:rsidTr="00CC7094">
        <w:tc>
          <w:tcPr>
            <w:tcW w:w="2430" w:type="dxa"/>
          </w:tcPr>
          <w:p w14:paraId="6F3D82C3" w14:textId="40B4A9CC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00" w:type="dxa"/>
          </w:tcPr>
          <w:p w14:paraId="25CE6D21" w14:textId="5556D589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B3D3FF6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7CBAA50" w14:textId="3E621F48" w:rsidR="00470378" w:rsidRPr="00C8429C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1B945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93D6FCB" w14:textId="108E4E64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6B5E1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7AC7199" w14:textId="361CF922" w:rsidR="00470378" w:rsidRPr="00C8429C" w:rsidRDefault="00470378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6D8ED3F8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66C5AF" w14:textId="03CCDC02" w:rsidR="00470378" w:rsidRPr="00470378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985,121</w:t>
            </w:r>
          </w:p>
        </w:tc>
        <w:tc>
          <w:tcPr>
            <w:tcW w:w="270" w:type="dxa"/>
          </w:tcPr>
          <w:p w14:paraId="50BA9653" w14:textId="77777777" w:rsidR="00470378" w:rsidRPr="00470378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125E07F" w14:textId="65D33D57" w:rsidR="00470378" w:rsidRPr="00391BF5" w:rsidRDefault="006F6A1F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1,349,282</w:t>
            </w:r>
          </w:p>
        </w:tc>
      </w:tr>
      <w:tr w:rsidR="00470378" w:rsidRPr="00916CE6" w14:paraId="7C21DC38" w14:textId="77777777" w:rsidTr="00CC7094">
        <w:tc>
          <w:tcPr>
            <w:tcW w:w="2430" w:type="dxa"/>
          </w:tcPr>
          <w:p w14:paraId="6DC0287B" w14:textId="1EDF82DA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7FDDDBE8" w14:textId="77777777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D4A62C4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9BBF36A" w14:textId="77777777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5E6E0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826F027" w14:textId="77777777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D7B44D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62CC749" w14:textId="77777777" w:rsidR="00470378" w:rsidRPr="00470378" w:rsidRDefault="00470378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EE62923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C519F4" w14:textId="3CC1852A" w:rsidR="00470378" w:rsidRPr="005E5D32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5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7,190,093</w:t>
            </w:r>
          </w:p>
        </w:tc>
        <w:tc>
          <w:tcPr>
            <w:tcW w:w="270" w:type="dxa"/>
          </w:tcPr>
          <w:p w14:paraId="2A81713F" w14:textId="77777777" w:rsidR="00470378" w:rsidRPr="005E5D32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2E23BED" w14:textId="017269BA" w:rsidR="00470378" w:rsidRPr="005E5D32" w:rsidRDefault="00391BF5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7,143,004</w:t>
            </w:r>
          </w:p>
        </w:tc>
      </w:tr>
      <w:tr w:rsidR="000365E5" w:rsidRPr="00916CE6" w14:paraId="3CBBD190" w14:textId="77777777" w:rsidTr="00CC7094">
        <w:trPr>
          <w:trHeight w:val="182"/>
        </w:trPr>
        <w:tc>
          <w:tcPr>
            <w:tcW w:w="2430" w:type="dxa"/>
          </w:tcPr>
          <w:p w14:paraId="55BD1687" w14:textId="77777777" w:rsidR="000365E5" w:rsidRPr="00470378" w:rsidRDefault="000365E5" w:rsidP="000365E5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2160C5D" w14:textId="77777777" w:rsidR="000365E5" w:rsidRPr="00470378" w:rsidRDefault="000365E5" w:rsidP="000365E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E52507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BCA3DD5" w14:textId="77777777" w:rsidR="000365E5" w:rsidRPr="00470378" w:rsidRDefault="000365E5" w:rsidP="000365E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E860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289761A" w14:textId="77777777" w:rsidR="000365E5" w:rsidRPr="00470378" w:rsidRDefault="000365E5" w:rsidP="000365E5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84AB5F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2AF32E1" w14:textId="77777777" w:rsidR="000365E5" w:rsidRPr="00470378" w:rsidRDefault="000365E5" w:rsidP="000365E5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63FB3A4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DB3C25" w14:textId="77777777" w:rsidR="000365E5" w:rsidRPr="00470378" w:rsidRDefault="000365E5" w:rsidP="000365E5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9F3FAA" w14:textId="77777777" w:rsidR="000365E5" w:rsidRPr="00470378" w:rsidRDefault="000365E5" w:rsidP="000365E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6D5A4FFF" w14:textId="77777777" w:rsidR="000365E5" w:rsidRPr="00470378" w:rsidRDefault="000365E5" w:rsidP="000365E5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365E5" w:rsidRPr="00916CE6" w14:paraId="2F6E3D71" w14:textId="77777777" w:rsidTr="00CC7094">
        <w:tc>
          <w:tcPr>
            <w:tcW w:w="2430" w:type="dxa"/>
          </w:tcPr>
          <w:p w14:paraId="025ED58D" w14:textId="1BE4025F" w:rsidR="000365E5" w:rsidRPr="00470378" w:rsidRDefault="000365E5" w:rsidP="000365E5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0" w:type="dxa"/>
          </w:tcPr>
          <w:p w14:paraId="0B33230B" w14:textId="77777777" w:rsidR="000365E5" w:rsidRPr="00470378" w:rsidRDefault="000365E5" w:rsidP="000365E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3D425E7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BEF5A3" w14:textId="77777777" w:rsidR="000365E5" w:rsidRPr="00470378" w:rsidRDefault="000365E5" w:rsidP="000365E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E239E5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3CB33" w14:textId="77777777" w:rsidR="000365E5" w:rsidRPr="00470378" w:rsidRDefault="000365E5" w:rsidP="000365E5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274888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3165D8D" w14:textId="77777777" w:rsidR="000365E5" w:rsidRPr="00470378" w:rsidRDefault="000365E5" w:rsidP="000365E5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1C0FC364" w14:textId="77777777" w:rsidR="000365E5" w:rsidRPr="00470378" w:rsidRDefault="000365E5" w:rsidP="000365E5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C78CA6" w14:textId="77777777" w:rsidR="000365E5" w:rsidRPr="00470378" w:rsidRDefault="000365E5" w:rsidP="000365E5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B946C" w14:textId="77777777" w:rsidR="000365E5" w:rsidRPr="00470378" w:rsidRDefault="000365E5" w:rsidP="000365E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6F29BE16" w14:textId="77777777" w:rsidR="000365E5" w:rsidRPr="00470378" w:rsidRDefault="000365E5" w:rsidP="000365E5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70378" w:rsidRPr="00916CE6" w14:paraId="77E8D263" w14:textId="77777777" w:rsidTr="00CC7094">
        <w:tc>
          <w:tcPr>
            <w:tcW w:w="2430" w:type="dxa"/>
          </w:tcPr>
          <w:p w14:paraId="322D7CC4" w14:textId="1163FE3F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16183E74" w14:textId="5705E242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123,144</w:t>
            </w:r>
          </w:p>
        </w:tc>
        <w:tc>
          <w:tcPr>
            <w:tcW w:w="270" w:type="dxa"/>
          </w:tcPr>
          <w:p w14:paraId="3B20940D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C7B21" w14:textId="7AC078AA" w:rsidR="00470378" w:rsidRPr="00470378" w:rsidRDefault="000D7110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93,151</w:t>
            </w:r>
          </w:p>
        </w:tc>
        <w:tc>
          <w:tcPr>
            <w:tcW w:w="270" w:type="dxa"/>
          </w:tcPr>
          <w:p w14:paraId="046C9AFA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821135" w14:textId="1BE9BF1E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137,346</w:t>
            </w:r>
          </w:p>
        </w:tc>
        <w:tc>
          <w:tcPr>
            <w:tcW w:w="270" w:type="dxa"/>
          </w:tcPr>
          <w:p w14:paraId="79DAF46B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5FDFA8BA" w14:textId="1B590CB8" w:rsidR="00470378" w:rsidRPr="00470378" w:rsidRDefault="000D7110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65,316</w:t>
            </w:r>
          </w:p>
        </w:tc>
        <w:tc>
          <w:tcPr>
            <w:tcW w:w="267" w:type="dxa"/>
          </w:tcPr>
          <w:p w14:paraId="2258CB27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65A01" w14:textId="7DB779DE" w:rsidR="00470378" w:rsidRPr="00470378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260,490</w:t>
            </w:r>
          </w:p>
        </w:tc>
        <w:tc>
          <w:tcPr>
            <w:tcW w:w="270" w:type="dxa"/>
          </w:tcPr>
          <w:p w14:paraId="2E67B31A" w14:textId="77777777" w:rsidR="00470378" w:rsidRPr="00470378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</w:tcPr>
          <w:p w14:paraId="5B4EC502" w14:textId="0BED074A" w:rsidR="00470378" w:rsidRPr="00470378" w:rsidRDefault="009E7208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158,467</w:t>
            </w:r>
          </w:p>
        </w:tc>
      </w:tr>
      <w:tr w:rsidR="00470378" w:rsidRPr="00916CE6" w14:paraId="329A0083" w14:textId="77777777" w:rsidTr="00CC7094">
        <w:tc>
          <w:tcPr>
            <w:tcW w:w="2430" w:type="dxa"/>
          </w:tcPr>
          <w:p w14:paraId="481CDB61" w14:textId="57BB7C45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00" w:type="dxa"/>
          </w:tcPr>
          <w:p w14:paraId="1619057D" w14:textId="77777777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43971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4C8443" w14:textId="77777777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7ABA83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51E199" w14:textId="77777777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48724B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53555434" w14:textId="77777777" w:rsidR="00470378" w:rsidRPr="00470378" w:rsidRDefault="00470378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B8C2823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EC6C1B" w14:textId="497731F1" w:rsidR="00470378" w:rsidRPr="00470378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767,734</w:t>
            </w:r>
          </w:p>
        </w:tc>
        <w:tc>
          <w:tcPr>
            <w:tcW w:w="270" w:type="dxa"/>
          </w:tcPr>
          <w:p w14:paraId="7AFC13C8" w14:textId="77777777" w:rsidR="00470378" w:rsidRPr="00470378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38FE6E7" w14:textId="42A21C3C" w:rsidR="00470378" w:rsidRPr="00470378" w:rsidRDefault="00055757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727,020</w:t>
            </w:r>
          </w:p>
        </w:tc>
      </w:tr>
      <w:tr w:rsidR="00470378" w:rsidRPr="00916CE6" w14:paraId="369F8F42" w14:textId="77777777" w:rsidTr="00CC7094">
        <w:tc>
          <w:tcPr>
            <w:tcW w:w="2430" w:type="dxa"/>
          </w:tcPr>
          <w:p w14:paraId="19DEA0A4" w14:textId="1D245D1B" w:rsidR="00470378" w:rsidRPr="00470378" w:rsidRDefault="00470378" w:rsidP="00470378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0CC577D7" w14:textId="77777777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E9338CB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67460" w14:textId="77777777" w:rsidR="00470378" w:rsidRPr="00470378" w:rsidRDefault="00470378" w:rsidP="0047037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DB5C4B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7085C7" w14:textId="77777777" w:rsidR="00470378" w:rsidRPr="00470378" w:rsidRDefault="00470378" w:rsidP="0047037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3003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3439B5D" w14:textId="77777777" w:rsidR="00470378" w:rsidRPr="00470378" w:rsidRDefault="00470378" w:rsidP="0047037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43AC0212" w14:textId="77777777" w:rsidR="00470378" w:rsidRPr="00470378" w:rsidRDefault="00470378" w:rsidP="0047037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D84ABA" w14:textId="1A70DFF7" w:rsidR="00470378" w:rsidRPr="005E5D32" w:rsidRDefault="00470378" w:rsidP="0047037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5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1,028,224</w:t>
            </w:r>
          </w:p>
        </w:tc>
        <w:tc>
          <w:tcPr>
            <w:tcW w:w="270" w:type="dxa"/>
          </w:tcPr>
          <w:p w14:paraId="5CB78168" w14:textId="77777777" w:rsidR="00470378" w:rsidRPr="005E5D32" w:rsidRDefault="00470378" w:rsidP="0047037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06EC69B2" w14:textId="76103AB8" w:rsidR="00470378" w:rsidRPr="005E5D32" w:rsidRDefault="00055757" w:rsidP="00470378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885,487</w:t>
            </w:r>
          </w:p>
        </w:tc>
      </w:tr>
    </w:tbl>
    <w:p w14:paraId="09F7CAB5" w14:textId="063A49C5" w:rsidR="00790546" w:rsidRDefault="00790546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2CB1AF" w14:textId="1EA93302" w:rsidR="000E217C" w:rsidRDefault="000E217C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5140FE10" w14:textId="77777777" w:rsidR="00F225DA" w:rsidRDefault="00F225D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C1CDB6" w14:textId="6C95FE13" w:rsidR="00073EA2" w:rsidRPr="00916CE6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5FD9DAD" w14:textId="77777777" w:rsidR="00073EA2" w:rsidRPr="00B37AD9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5D96D887" w14:textId="77777777" w:rsidR="00073EA2" w:rsidRPr="00B035BC" w:rsidRDefault="00073EA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7EFD9558" w14:textId="77777777" w:rsidR="00492682" w:rsidRPr="00B37AD9" w:rsidRDefault="0049268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CC7FA5" w:rsidRPr="00B035BC" w14:paraId="15CDE6EC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575D28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9DC209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229D2CD" w14:textId="2F3A0D73" w:rsidR="00CC7FA5" w:rsidRPr="00B035BC" w:rsidRDefault="00014C03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8BBF1" w14:textId="77777777" w:rsidR="00CC7FA5" w:rsidRPr="00B035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EF29B" w14:textId="77777777" w:rsidR="00CC7FA5" w:rsidRPr="00B035BC" w:rsidRDefault="007E4338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B035BC" w14:paraId="720FE9F1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20B192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48EC9A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A9C37B" w14:textId="376655C9" w:rsidR="00CC7FA5" w:rsidRPr="00B035BC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36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4955" w14:textId="77777777" w:rsidR="00CC7FA5" w:rsidRPr="00B035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32144" w14:textId="0A4C81A5" w:rsidR="00CC7FA5" w:rsidRPr="00536C55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6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C7FA5" w:rsidRPr="00B035BC" w14:paraId="256D7F78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8EC440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B0BB545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61918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9E9" w:rsidRPr="00B035BC" w14:paraId="37C61EA0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74BFD896" w14:textId="77777777" w:rsidR="00B239E9" w:rsidRPr="00B035BC" w:rsidRDefault="00B239E9" w:rsidP="004420B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EE4E2F5" w14:textId="77777777" w:rsidR="00B239E9" w:rsidRPr="00B035BC" w:rsidRDefault="00B239E9" w:rsidP="004420B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2DE3C392" w14:textId="7ECE851E" w:rsidR="00B239E9" w:rsidRPr="00B035BC" w:rsidRDefault="004A0A9F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A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1,285,268</w:t>
            </w:r>
          </w:p>
        </w:tc>
        <w:tc>
          <w:tcPr>
            <w:tcW w:w="270" w:type="dxa"/>
          </w:tcPr>
          <w:p w14:paraId="15D2878A" w14:textId="77777777" w:rsidR="00B239E9" w:rsidRPr="00B035BC" w:rsidRDefault="00B239E9" w:rsidP="004420B8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A68842" w14:textId="730807BE" w:rsidR="00B239E9" w:rsidRPr="00B035BC" w:rsidRDefault="009A782C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1,133,391</w:t>
            </w:r>
          </w:p>
        </w:tc>
      </w:tr>
      <w:tr w:rsidR="00536C55" w:rsidRPr="00B035BC" w14:paraId="1E503F53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3CC257D3" w14:textId="2075E2B2" w:rsidR="00536C55" w:rsidRPr="00B035BC" w:rsidRDefault="00EB3449" w:rsidP="00EB344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536C55"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06B0087B" w14:textId="77777777" w:rsidR="00536C55" w:rsidRPr="00B035BC" w:rsidRDefault="00536C55" w:rsidP="00536C5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A420D75" w14:textId="2B122B7F" w:rsidR="00536C55" w:rsidRPr="00B035BC" w:rsidRDefault="002B74B4" w:rsidP="00536C55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30,746</w:t>
            </w:r>
          </w:p>
        </w:tc>
        <w:tc>
          <w:tcPr>
            <w:tcW w:w="270" w:type="dxa"/>
          </w:tcPr>
          <w:p w14:paraId="430B12E0" w14:textId="77777777" w:rsidR="00536C55" w:rsidRPr="00B035BC" w:rsidRDefault="00536C55" w:rsidP="00536C5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DFFF42" w14:textId="3AAC516D" w:rsidR="00536C55" w:rsidRPr="00B035BC" w:rsidRDefault="00536C55" w:rsidP="00536C55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0427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644</w:t>
            </w:r>
          </w:p>
        </w:tc>
      </w:tr>
    </w:tbl>
    <w:p w14:paraId="0FE14397" w14:textId="77777777" w:rsidR="004420B8" w:rsidRPr="00B37AD9" w:rsidRDefault="004420B8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9F09240" w14:textId="2B4C3A9C" w:rsidR="00F6106A" w:rsidRDefault="004D51BB" w:rsidP="000E217C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35B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01EB8D87" w14:textId="77777777" w:rsidR="00F6106A" w:rsidRDefault="00F6106A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475DA" w14:textId="3ACC7ADD" w:rsidR="00F6106A" w:rsidRDefault="00F6106A" w:rsidP="00F6106A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ปันผล</w:t>
      </w:r>
    </w:p>
    <w:p w14:paraId="51925357" w14:textId="77777777" w:rsidR="00F6106A" w:rsidRPr="001E3543" w:rsidRDefault="00F6106A" w:rsidP="00F610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F6106A" w:rsidRPr="00B22308" w14:paraId="3A015752" w14:textId="77777777" w:rsidTr="008C73C6">
        <w:trPr>
          <w:tblHeader/>
        </w:trPr>
        <w:tc>
          <w:tcPr>
            <w:tcW w:w="2610" w:type="dxa"/>
            <w:vAlign w:val="bottom"/>
          </w:tcPr>
          <w:p w14:paraId="2D7B877E" w14:textId="77777777" w:rsidR="00F6106A" w:rsidRPr="009777AF" w:rsidRDefault="00F6106A" w:rsidP="008C73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709A8B7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89A5A4F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4875CD7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3801A3A2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31EF5D89" w14:textId="77777777" w:rsidR="00F6106A" w:rsidRPr="00C35253" w:rsidRDefault="00F6106A" w:rsidP="008C73C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46E428E3" w14:textId="77777777" w:rsidR="00F6106A" w:rsidRPr="00C35253" w:rsidDel="00D43E7A" w:rsidRDefault="00F6106A" w:rsidP="008C73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6106A" w:rsidRPr="00B22308" w14:paraId="79A6F512" w14:textId="77777777" w:rsidTr="008C73C6">
        <w:trPr>
          <w:tblHeader/>
        </w:trPr>
        <w:tc>
          <w:tcPr>
            <w:tcW w:w="2610" w:type="dxa"/>
          </w:tcPr>
          <w:p w14:paraId="607FA9DF" w14:textId="77777777" w:rsidR="00F6106A" w:rsidRPr="009777AF" w:rsidRDefault="00F6106A" w:rsidP="008C73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CA4BBFC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CC8291" w14:textId="77777777" w:rsidR="00F6106A" w:rsidRPr="00C35253" w:rsidRDefault="00F6106A" w:rsidP="008C73C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EB9F495" w14:textId="77777777" w:rsidR="00F6106A" w:rsidRPr="00C35253" w:rsidRDefault="00F6106A" w:rsidP="008C73C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5EE8AE00" w14:textId="77777777" w:rsidR="00F6106A" w:rsidRPr="00C35253" w:rsidRDefault="00F6106A" w:rsidP="008C73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F6826D8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106A" w:rsidRPr="00B22308" w14:paraId="3E00B6A6" w14:textId="77777777" w:rsidTr="008C73C6">
        <w:tc>
          <w:tcPr>
            <w:tcW w:w="2610" w:type="dxa"/>
          </w:tcPr>
          <w:p w14:paraId="1514B41E" w14:textId="6701A065" w:rsidR="00F6106A" w:rsidRPr="00CB2416" w:rsidRDefault="004A0A9F" w:rsidP="008C73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61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64EB10C" w14:textId="77777777" w:rsidR="00F6106A" w:rsidRPr="00C35253" w:rsidRDefault="00F6106A" w:rsidP="008C73C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EB0482" w14:textId="77777777" w:rsidR="00F6106A" w:rsidRPr="00C35253" w:rsidRDefault="00F6106A" w:rsidP="008C73C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18BF54" w14:textId="77777777" w:rsidR="00F6106A" w:rsidRPr="00C35253" w:rsidRDefault="00F6106A" w:rsidP="008C73C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7270B3A8" w14:textId="77777777" w:rsidR="00F6106A" w:rsidRPr="00C35253" w:rsidRDefault="00F6106A" w:rsidP="008C73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8A9326F" w14:textId="77777777" w:rsidR="00F6106A" w:rsidRPr="00C35253" w:rsidRDefault="00F6106A" w:rsidP="008C73C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06A" w:rsidRPr="00B22308" w14:paraId="73C31FAC" w14:textId="77777777" w:rsidTr="008C73C6">
        <w:tc>
          <w:tcPr>
            <w:tcW w:w="2610" w:type="dxa"/>
          </w:tcPr>
          <w:p w14:paraId="3C6BCE7A" w14:textId="77777777" w:rsidR="00F6106A" w:rsidRPr="00C35253" w:rsidRDefault="00F6106A" w:rsidP="008C73C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0EDD05CD" w14:textId="1A5D4767" w:rsidR="00F6106A" w:rsidRPr="00B239E9" w:rsidRDefault="00F6106A" w:rsidP="008C73C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50343707" w14:textId="3EA0D740" w:rsidR="00F6106A" w:rsidRPr="00DB0630" w:rsidRDefault="00F6106A" w:rsidP="008C73C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16" w:type="dxa"/>
          </w:tcPr>
          <w:p w14:paraId="7E2FF22A" w14:textId="77777777" w:rsidR="00F6106A" w:rsidRPr="004851F8" w:rsidRDefault="00F6106A" w:rsidP="008C73C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106A214F" w14:textId="77777777" w:rsidR="00F6106A" w:rsidRPr="001A5A9C" w:rsidRDefault="00F6106A" w:rsidP="008C73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28C847A" w14:textId="77777777" w:rsidR="00F6106A" w:rsidRPr="001A5A9C" w:rsidRDefault="00F6106A" w:rsidP="008C73C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4A0A9F" w:rsidRPr="00B22308" w14:paraId="165870C5" w14:textId="77777777" w:rsidTr="008C73C6">
        <w:tc>
          <w:tcPr>
            <w:tcW w:w="2610" w:type="dxa"/>
          </w:tcPr>
          <w:p w14:paraId="7CB4795F" w14:textId="77777777" w:rsidR="004A0A9F" w:rsidRPr="00C35253" w:rsidRDefault="004A0A9F" w:rsidP="008C73C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A129D9" w14:textId="77777777" w:rsidR="004A0A9F" w:rsidRDefault="004A0A9F" w:rsidP="008C73C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BCF38E1" w14:textId="77777777" w:rsidR="004A0A9F" w:rsidRDefault="004A0A9F" w:rsidP="008C73C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7C601C8" w14:textId="77777777" w:rsidR="004A0A9F" w:rsidRDefault="004A0A9F" w:rsidP="008C73C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523F1AD0" w14:textId="77777777" w:rsidR="004A0A9F" w:rsidRPr="001A5A9C" w:rsidRDefault="004A0A9F" w:rsidP="008C73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9F49080" w14:textId="77777777" w:rsidR="004A0A9F" w:rsidRDefault="004A0A9F" w:rsidP="008C73C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A9F" w:rsidRPr="00B22308" w14:paraId="1AC06156" w14:textId="77777777" w:rsidTr="008C73C6">
        <w:tc>
          <w:tcPr>
            <w:tcW w:w="2610" w:type="dxa"/>
          </w:tcPr>
          <w:p w14:paraId="22E87A7A" w14:textId="28E3AC53" w:rsidR="004A0A9F" w:rsidRPr="00CB2416" w:rsidRDefault="004A0A9F" w:rsidP="008C73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61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BAF5D3B" w14:textId="77777777" w:rsidR="004A0A9F" w:rsidRDefault="004A0A9F" w:rsidP="008C73C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988224" w14:textId="77777777" w:rsidR="004A0A9F" w:rsidRDefault="004A0A9F" w:rsidP="008C73C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2C57385" w14:textId="77777777" w:rsidR="004A0A9F" w:rsidRDefault="004A0A9F" w:rsidP="008C73C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1BEDAA5B" w14:textId="77777777" w:rsidR="004A0A9F" w:rsidRPr="001A5A9C" w:rsidRDefault="004A0A9F" w:rsidP="008C73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7AD3469" w14:textId="77777777" w:rsidR="004A0A9F" w:rsidRDefault="004A0A9F" w:rsidP="008C73C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A9F" w:rsidRPr="00B22308" w14:paraId="73F2B5B5" w14:textId="77777777" w:rsidTr="008C73C6">
        <w:tc>
          <w:tcPr>
            <w:tcW w:w="2610" w:type="dxa"/>
          </w:tcPr>
          <w:p w14:paraId="5439B760" w14:textId="5AF90464" w:rsidR="004A0A9F" w:rsidRPr="00C35253" w:rsidRDefault="004A0A9F" w:rsidP="004A0A9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453CC86C" w14:textId="57C81202" w:rsidR="004A0A9F" w:rsidRDefault="004A0A9F" w:rsidP="004A0A9F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47E1BC50" w14:textId="7D45FC96" w:rsidR="004A0A9F" w:rsidRDefault="004A0A9F" w:rsidP="004A0A9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C16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116" w:type="dxa"/>
          </w:tcPr>
          <w:p w14:paraId="3A02242D" w14:textId="6B367FE0" w:rsidR="004A0A9F" w:rsidRDefault="004A0A9F" w:rsidP="004A0A9F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7F32A763" w14:textId="77777777" w:rsidR="004A0A9F" w:rsidRPr="001A5A9C" w:rsidRDefault="004A0A9F" w:rsidP="004A0A9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54C8763" w14:textId="49B7406C" w:rsidR="004A0A9F" w:rsidRDefault="004A0A9F" w:rsidP="004A0A9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71FECA6A" w14:textId="77777777" w:rsidR="00F6106A" w:rsidRPr="001E3543" w:rsidRDefault="00F6106A" w:rsidP="00F6106A">
      <w:pPr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</w:p>
    <w:p w14:paraId="68051E14" w14:textId="77777777" w:rsidR="00D43F9B" w:rsidRDefault="00D43F9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8AA1D7D" w14:textId="601A3236" w:rsidR="00F6106A" w:rsidRPr="00916CE6" w:rsidRDefault="00F6106A" w:rsidP="00F6106A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5D2A912" w14:textId="77777777" w:rsidR="00584601" w:rsidRPr="001E3543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DAD0E01" w14:textId="77777777" w:rsidR="00DD5C89" w:rsidRPr="00DD24DC" w:rsidRDefault="00DD5C89" w:rsidP="00F20B3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FEF695" w14:textId="77777777" w:rsidR="00DD5C89" w:rsidRPr="001E3543" w:rsidRDefault="00DD5C89" w:rsidP="00400BF1">
      <w:pPr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7E3FFD03" w14:textId="01B13A0D" w:rsidR="0046323B" w:rsidRPr="0046323B" w:rsidRDefault="00400BF1" w:rsidP="004632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D19AFEF" w14:textId="77777777" w:rsidR="000E217C" w:rsidRPr="001E3543" w:rsidRDefault="000E217C">
      <w:pPr>
        <w:rPr>
          <w:rFonts w:ascii="Angsana New" w:hAnsi="Angsana New"/>
          <w:sz w:val="26"/>
          <w:szCs w:val="26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497E58" w:rsidRPr="00DD24DC" w14:paraId="4624CC72" w14:textId="77777777" w:rsidTr="00790546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91150C" w14:textId="2DFE9DB5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A455E35" w14:textId="77777777" w:rsidR="00F31030" w:rsidRDefault="00497E58" w:rsidP="0046323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2D95B225" w14:textId="4A9ED45A" w:rsidR="00497E58" w:rsidRPr="0046323B" w:rsidRDefault="00497E58" w:rsidP="0046323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2DFFE1F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7E58" w:rsidRPr="00DD24DC" w14:paraId="16F722E9" w14:textId="77777777" w:rsidTr="00790546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0CC3FB72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5E8618FA" w14:textId="77777777" w:rsidR="00497E58" w:rsidRPr="00DD24DC" w:rsidRDefault="00497E58" w:rsidP="009464A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59792116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97E58" w:rsidRPr="00DD24DC" w14:paraId="0485F7D5" w14:textId="77777777" w:rsidTr="00790546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2202F6EC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1112A1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2DC48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E7E31B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003F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8570CD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4454A2D" w14:textId="77777777" w:rsidR="00497E58" w:rsidRPr="00DD24DC" w:rsidRDefault="00497E58" w:rsidP="00AF32C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3B9B28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76BC1C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92EC7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97E58" w:rsidRPr="00DD24DC" w14:paraId="2E4FBE63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69D2C03" w14:textId="77777777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7727009F" w14:textId="62BDAE2B" w:rsidR="00497E58" w:rsidRPr="00DD24DC" w:rsidRDefault="00497E58" w:rsidP="00497E5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7E58" w:rsidRPr="00DD24DC" w14:paraId="058A754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5E94B93" w14:textId="7E3F5644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0546"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014C0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0 </w:t>
            </w:r>
            <w:r w:rsidR="00014C0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536C55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03E49F1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6CA1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353F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9A19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6A17A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9E85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F30B7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B1D4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6270341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24DC" w14:paraId="314701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2AD4A027" w14:textId="77777777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2E16D94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A8FC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A78FE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08ED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850E4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2500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43FA6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9F23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5FD4B8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24DC" w14:paraId="3FA7BB7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15A4C7" w14:textId="77777777" w:rsidR="00805855" w:rsidRPr="00DD24DC" w:rsidRDefault="00805855" w:rsidP="00805855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C107061" w14:textId="2FEFAE5F" w:rsidR="00805855" w:rsidRPr="005A4F6F" w:rsidRDefault="00745D4C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51,290</w:t>
            </w:r>
          </w:p>
        </w:tc>
        <w:tc>
          <w:tcPr>
            <w:tcW w:w="236" w:type="dxa"/>
          </w:tcPr>
          <w:p w14:paraId="3DB3FD0D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FF9DF6" w14:textId="17FD8C5B" w:rsidR="00805855" w:rsidRPr="00DD24DC" w:rsidRDefault="00745D4C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5BAFB9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711F61" w14:textId="4A3E03A1" w:rsidR="00805855" w:rsidRPr="00DD24DC" w:rsidRDefault="00745D4C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5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51,290</w:t>
            </w:r>
          </w:p>
        </w:tc>
        <w:tc>
          <w:tcPr>
            <w:tcW w:w="270" w:type="dxa"/>
            <w:vAlign w:val="bottom"/>
          </w:tcPr>
          <w:p w14:paraId="23CD978B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3B7807" w14:textId="74FE317C" w:rsidR="00805855" w:rsidRPr="00DD24DC" w:rsidRDefault="00745D4C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7877CB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59852A8" w14:textId="6E6A11CF" w:rsidR="00805855" w:rsidRPr="00DD24DC" w:rsidRDefault="00745D4C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5D4C">
              <w:rPr>
                <w:rFonts w:asciiTheme="majorBidi" w:hAnsiTheme="majorBidi" w:cstheme="majorBidi"/>
                <w:sz w:val="30"/>
                <w:szCs w:val="30"/>
              </w:rPr>
              <w:t>51,290</w:t>
            </w:r>
          </w:p>
        </w:tc>
      </w:tr>
      <w:tr w:rsidR="00805855" w:rsidRPr="00DD5C89" w14:paraId="5CC1FE7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3F2EFCD2" w14:textId="77777777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02C3C8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DC3DE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0114A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FE4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DCA3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BE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1C3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4AAC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587909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5C89" w14:paraId="089EE00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B1A732" w14:textId="61C4BFFD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36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2C5411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EDC6A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AAD4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6E777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ABC89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BAC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DF495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51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7F8A356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D4C" w:rsidRPr="00DD5C89" w14:paraId="2E9E08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D92456E" w14:textId="77777777" w:rsidR="00745D4C" w:rsidRPr="009464A6" w:rsidRDefault="00745D4C" w:rsidP="00745D4C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7A74EF1B" w14:textId="756DE86A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05D14C" w14:textId="77777777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13B3F6E" w14:textId="56CF9AAE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D2B51" w14:textId="77777777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373796C" w14:textId="28296334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060A83" w14:textId="77777777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CE1B1B" w14:textId="7A0836C0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2BAA4" w14:textId="77777777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35EF0BA2" w14:textId="06A81A5E" w:rsidR="00745D4C" w:rsidRPr="00745D4C" w:rsidRDefault="00745D4C" w:rsidP="00745D4C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6C55" w:rsidRPr="00DD5C89" w14:paraId="6BFE535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7FBD42CD" w14:textId="77777777" w:rsidR="00536C55" w:rsidRPr="009464A6" w:rsidRDefault="00536C55" w:rsidP="00536C55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3B18A3AE" w14:textId="0A2ED4A1" w:rsidR="00536C55" w:rsidRPr="00DD5C89" w:rsidRDefault="00536C55" w:rsidP="00536C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36" w:type="dxa"/>
          </w:tcPr>
          <w:p w14:paraId="3B4C276C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913292" w14:textId="419FE5D3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4E112A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53120" w14:textId="2E40B87A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70" w:type="dxa"/>
            <w:vAlign w:val="bottom"/>
          </w:tcPr>
          <w:p w14:paraId="166A93A9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AF779D" w14:textId="03F1FE96" w:rsidR="00536C55" w:rsidRPr="00DD5C89" w:rsidRDefault="00536C55" w:rsidP="00536C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C84E0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0D239C1" w14:textId="75C060EF" w:rsidR="00536C55" w:rsidRPr="00DD5C89" w:rsidRDefault="00536C55" w:rsidP="00536C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</w:tr>
    </w:tbl>
    <w:p w14:paraId="1498BE01" w14:textId="77777777" w:rsidR="000E217C" w:rsidRDefault="000E217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E635391" w14:textId="7D7F381D" w:rsidR="00DD24DC" w:rsidRPr="00CE60A6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2D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</w:t>
      </w:r>
      <w:r w:rsidRPr="00CE60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เสี่ยงด้านเครดิต</w:t>
      </w:r>
    </w:p>
    <w:p w14:paraId="2BFEA43A" w14:textId="77777777" w:rsidR="00486447" w:rsidRDefault="00486447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43F6BB" w14:textId="58400B4E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E60A6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C5D0F04" w14:textId="42BDDD71" w:rsidR="00DD24DC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08E510EB" w14:textId="56C6CB2E" w:rsidR="000E217C" w:rsidRDefault="000E217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236D8C50" w14:textId="3CACA26B" w:rsidR="000E217C" w:rsidRDefault="000E217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45DFB60B" w14:textId="32578F4D" w:rsidR="000E217C" w:rsidRDefault="000E217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64214580" w14:textId="6B74391B" w:rsidR="000E217C" w:rsidRDefault="000E217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DD24DC" w:rsidRPr="00CE60A6" w14:paraId="39F2A674" w14:textId="77777777" w:rsidTr="00A44E13">
        <w:trPr>
          <w:cantSplit/>
          <w:tblHeader/>
        </w:trPr>
        <w:tc>
          <w:tcPr>
            <w:tcW w:w="5310" w:type="dxa"/>
            <w:vAlign w:val="bottom"/>
          </w:tcPr>
          <w:p w14:paraId="4915F74D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BD1FB5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747661AE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CE60A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7C8E44DF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F5182B" w14:textId="0E9890CE" w:rsidR="00DD24DC" w:rsidRPr="00CE60A6" w:rsidRDefault="00140D06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A44E1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A44E1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DD24DC" w:rsidRPr="00CE60A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811C1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DAD1EE2" w14:textId="77777777" w:rsidR="00DD24DC" w:rsidRPr="00CE60A6" w:rsidRDefault="00DD24DC" w:rsidP="00610B3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6A848" w14:textId="6A72C31B" w:rsidR="00DD24DC" w:rsidRPr="00140D06" w:rsidRDefault="00DD24DC" w:rsidP="00610B3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140D06" w:rsidRPr="009A782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DD24DC" w:rsidRPr="00CE60A6" w14:paraId="721CDCBE" w14:textId="77777777" w:rsidTr="00A44E13">
        <w:trPr>
          <w:cantSplit/>
          <w:tblHeader/>
        </w:trPr>
        <w:tc>
          <w:tcPr>
            <w:tcW w:w="5310" w:type="dxa"/>
            <w:vAlign w:val="bottom"/>
            <w:hideMark/>
          </w:tcPr>
          <w:p w14:paraId="2CE870E1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3F3F2D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167A093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F8811BB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4DC" w:rsidRPr="00CE60A6" w14:paraId="1C699AD9" w14:textId="77777777" w:rsidTr="00A44E13">
        <w:trPr>
          <w:cantSplit/>
        </w:trPr>
        <w:tc>
          <w:tcPr>
            <w:tcW w:w="5310" w:type="dxa"/>
          </w:tcPr>
          <w:p w14:paraId="584D4C80" w14:textId="77777777" w:rsidR="00DD24DC" w:rsidRPr="00CE60A6" w:rsidRDefault="00DD24DC" w:rsidP="00610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87C9E7F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FD9395D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7A8CB6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74F97D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DBF2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00C8779F" w14:textId="77777777" w:rsidTr="00A44E13">
        <w:trPr>
          <w:cantSplit/>
        </w:trPr>
        <w:tc>
          <w:tcPr>
            <w:tcW w:w="5310" w:type="dxa"/>
          </w:tcPr>
          <w:p w14:paraId="1A6638B2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5E99D18A" w14:textId="6888B22D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E0882E8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92EE13" w14:textId="3E10CDD8" w:rsidR="00DB0630" w:rsidRPr="00CE60A6" w:rsidRDefault="00E6459A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45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96,278</w:t>
            </w:r>
          </w:p>
        </w:tc>
        <w:tc>
          <w:tcPr>
            <w:tcW w:w="180" w:type="dxa"/>
          </w:tcPr>
          <w:p w14:paraId="1AC4290B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67522D" w14:textId="2E767C5A" w:rsidR="00DB0630" w:rsidRPr="00CE60A6" w:rsidRDefault="009A782C" w:rsidP="00FB76D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98,425</w:t>
            </w:r>
          </w:p>
        </w:tc>
      </w:tr>
      <w:tr w:rsidR="00DB0630" w:rsidRPr="00CE60A6" w14:paraId="1A5C46C0" w14:textId="77777777" w:rsidTr="00A44E13">
        <w:trPr>
          <w:cantSplit/>
          <w:trHeight w:hRule="exact" w:val="389"/>
        </w:trPr>
        <w:tc>
          <w:tcPr>
            <w:tcW w:w="5310" w:type="dxa"/>
          </w:tcPr>
          <w:p w14:paraId="25A1B833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24412A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E4B5EC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23EFCF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B3A035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5DA16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30" w:rsidRPr="00CE60A6" w14:paraId="1E6E844E" w14:textId="77777777" w:rsidTr="00A44E13">
        <w:trPr>
          <w:cantSplit/>
        </w:trPr>
        <w:tc>
          <w:tcPr>
            <w:tcW w:w="5310" w:type="dxa"/>
          </w:tcPr>
          <w:p w14:paraId="6112F589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F62750B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F30EC87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EE676" w14:textId="77777777" w:rsidR="00DB0630" w:rsidRPr="00DB0630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0C1A9A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568B4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52AD6BC6" w14:textId="77777777" w:rsidTr="00A44E13">
        <w:trPr>
          <w:cantSplit/>
        </w:trPr>
        <w:tc>
          <w:tcPr>
            <w:tcW w:w="5310" w:type="dxa"/>
            <w:hideMark/>
          </w:tcPr>
          <w:p w14:paraId="10D65FA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B216AA9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C057DB5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B457F5" w14:textId="4C3D7AD2" w:rsidR="00DB0630" w:rsidRPr="00CE60A6" w:rsidRDefault="00E6459A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45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966,667</w:t>
            </w:r>
          </w:p>
        </w:tc>
        <w:tc>
          <w:tcPr>
            <w:tcW w:w="180" w:type="dxa"/>
          </w:tcPr>
          <w:p w14:paraId="369F0541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9971BF" w14:textId="2DF72FA6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898,216</w:t>
            </w:r>
          </w:p>
        </w:tc>
      </w:tr>
      <w:tr w:rsidR="00DB0630" w:rsidRPr="00CE60A6" w14:paraId="14FAA450" w14:textId="77777777" w:rsidTr="00A44E13">
        <w:trPr>
          <w:cantSplit/>
        </w:trPr>
        <w:tc>
          <w:tcPr>
            <w:tcW w:w="5310" w:type="dxa"/>
            <w:hideMark/>
          </w:tcPr>
          <w:p w14:paraId="620C7E64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1459BF03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201932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740CC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FD8EB9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594D62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32FD" w:rsidRPr="00CE60A6" w14:paraId="57D777FC" w14:textId="77777777" w:rsidTr="00A44E13">
        <w:trPr>
          <w:cantSplit/>
        </w:trPr>
        <w:tc>
          <w:tcPr>
            <w:tcW w:w="5310" w:type="dxa"/>
          </w:tcPr>
          <w:p w14:paraId="74FB5420" w14:textId="5ECE1BED" w:rsidR="002132FD" w:rsidRPr="002132FD" w:rsidRDefault="002132FD" w:rsidP="002132F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8D7530C" w14:textId="77777777" w:rsidR="002132FD" w:rsidRPr="00CE60A6" w:rsidRDefault="002132FD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99E447" w14:textId="77777777" w:rsidR="002132FD" w:rsidRPr="00CE60A6" w:rsidRDefault="002132FD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7475E" w14:textId="256F5939" w:rsidR="002132FD" w:rsidRPr="00CE60A6" w:rsidRDefault="00E6459A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45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216,220</w:t>
            </w:r>
          </w:p>
        </w:tc>
        <w:tc>
          <w:tcPr>
            <w:tcW w:w="180" w:type="dxa"/>
          </w:tcPr>
          <w:p w14:paraId="3ED9B73E" w14:textId="77777777" w:rsidR="002132FD" w:rsidRPr="00CE60A6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57940C" w14:textId="2C40BFB4" w:rsidR="002132FD" w:rsidRPr="00CE60A6" w:rsidRDefault="002132FD" w:rsidP="002132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136,729</w:t>
            </w:r>
          </w:p>
        </w:tc>
      </w:tr>
      <w:tr w:rsidR="00DB0630" w:rsidRPr="00CE60A6" w14:paraId="458DD003" w14:textId="77777777" w:rsidTr="00A44E13">
        <w:trPr>
          <w:cantSplit/>
        </w:trPr>
        <w:tc>
          <w:tcPr>
            <w:tcW w:w="5310" w:type="dxa"/>
            <w:hideMark/>
          </w:tcPr>
          <w:p w14:paraId="6E7E4057" w14:textId="3109EB7D" w:rsidR="00DB0630" w:rsidRPr="00CE60A6" w:rsidRDefault="00DB0630" w:rsidP="002132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32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E645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B3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645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7C773B0B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5211581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4296C1" w14:textId="607C70F6" w:rsidR="00805855" w:rsidRPr="00CE60A6" w:rsidRDefault="00E6459A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45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6,103</w:t>
            </w:r>
          </w:p>
        </w:tc>
        <w:tc>
          <w:tcPr>
            <w:tcW w:w="180" w:type="dxa"/>
          </w:tcPr>
          <w:p w14:paraId="529E6059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E3284D" w14:textId="1B768AA7" w:rsidR="009A782C" w:rsidRPr="001A45A0" w:rsidRDefault="00D01401" w:rsidP="00D014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1401" w:rsidRPr="00CE60A6" w14:paraId="06F6F11E" w14:textId="77777777" w:rsidTr="00A44E13">
        <w:trPr>
          <w:cantSplit/>
        </w:trPr>
        <w:tc>
          <w:tcPr>
            <w:tcW w:w="5310" w:type="dxa"/>
          </w:tcPr>
          <w:p w14:paraId="33A715E6" w14:textId="3A6FB933" w:rsidR="00D01401" w:rsidRPr="00CE60A6" w:rsidRDefault="00D01401" w:rsidP="00D014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6 - 12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2BFFF445" w14:textId="77777777" w:rsidR="00D01401" w:rsidRPr="00CE60A6" w:rsidRDefault="00D01401" w:rsidP="00D014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54ABB22" w14:textId="77777777" w:rsidR="00D01401" w:rsidRPr="00CE60A6" w:rsidRDefault="00D01401" w:rsidP="00D014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F9C670" w14:textId="20F6FB3A" w:rsidR="00D01401" w:rsidRPr="00E6459A" w:rsidRDefault="00D01401" w:rsidP="00D014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3EB4A3" w14:textId="77777777" w:rsidR="00D01401" w:rsidRPr="00CE60A6" w:rsidRDefault="00D01401" w:rsidP="00D014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A4DE75" w14:textId="1F7D1691" w:rsidR="00D01401" w:rsidRPr="001A45A0" w:rsidRDefault="00D01401" w:rsidP="00D014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DB0630" w:rsidRPr="00CE60A6" w14:paraId="57E3C9BC" w14:textId="77777777" w:rsidTr="00A44E13">
        <w:trPr>
          <w:cantSplit/>
        </w:trPr>
        <w:tc>
          <w:tcPr>
            <w:tcW w:w="5310" w:type="dxa"/>
          </w:tcPr>
          <w:p w14:paraId="6C71EC36" w14:textId="77777777" w:rsidR="00DB0630" w:rsidRPr="00CE60A6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FCDC0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051B96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255B" w14:textId="2C99B171" w:rsidR="00DB0630" w:rsidRPr="00DB0630" w:rsidRDefault="00E6459A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45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1,188,990</w:t>
            </w:r>
          </w:p>
        </w:tc>
        <w:tc>
          <w:tcPr>
            <w:tcW w:w="180" w:type="dxa"/>
          </w:tcPr>
          <w:p w14:paraId="02A5E210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E36A9" w14:textId="3669C8C2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1,034,966</w:t>
            </w:r>
          </w:p>
        </w:tc>
      </w:tr>
      <w:tr w:rsidR="00DB0630" w:rsidRPr="00CE60A6" w14:paraId="52004A48" w14:textId="77777777" w:rsidTr="00A44E13">
        <w:trPr>
          <w:cantSplit/>
        </w:trPr>
        <w:tc>
          <w:tcPr>
            <w:tcW w:w="5310" w:type="dxa"/>
            <w:hideMark/>
          </w:tcPr>
          <w:p w14:paraId="58BF280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8709D7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355CC26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5B98E" w14:textId="2AA9156D" w:rsidR="00DB0630" w:rsidRPr="00DB0630" w:rsidRDefault="00E6459A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645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1,285,268</w:t>
            </w:r>
          </w:p>
        </w:tc>
        <w:tc>
          <w:tcPr>
            <w:tcW w:w="180" w:type="dxa"/>
          </w:tcPr>
          <w:p w14:paraId="2E2C37B5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1DA4A" w14:textId="459C3719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1,133,391</w:t>
            </w:r>
          </w:p>
        </w:tc>
      </w:tr>
    </w:tbl>
    <w:p w14:paraId="5022A78E" w14:textId="77777777" w:rsidR="00CE145D" w:rsidRPr="00486447" w:rsidRDefault="00CE145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D6AB45" w14:textId="0D8E44E4" w:rsidR="000A173A" w:rsidRPr="00486447" w:rsidRDefault="00327006" w:rsidP="00CE60A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0A08FC"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</w:t>
      </w:r>
      <w:r w:rsidR="00211A3C"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="000A08FC"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1754651" w14:textId="77777777" w:rsidR="00492682" w:rsidRPr="00486447" w:rsidRDefault="00492682" w:rsidP="00D42AE2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60"/>
        <w:gridCol w:w="10"/>
      </w:tblGrid>
      <w:tr w:rsidR="00CC7FA5" w:rsidRPr="00CE60A6" w14:paraId="3233DAC3" w14:textId="77777777" w:rsidTr="00FB76D4">
        <w:tc>
          <w:tcPr>
            <w:tcW w:w="6480" w:type="dxa"/>
            <w:vAlign w:val="bottom"/>
          </w:tcPr>
          <w:p w14:paraId="5B175981" w14:textId="77777777" w:rsidR="00CC7FA5" w:rsidRPr="00CE60A6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1A007" w14:textId="4E4B0A19" w:rsidR="00CC7FA5" w:rsidRPr="00CE60A6" w:rsidRDefault="00A44E13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9F4F12D" w14:textId="77777777" w:rsidR="00CC7FA5" w:rsidRPr="00CE60A6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4D533DF" w14:textId="77777777" w:rsidR="00CC7FA5" w:rsidRPr="00CE60A6" w:rsidRDefault="007E4338" w:rsidP="00FB76D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CE60A6" w14:paraId="1DEF76F2" w14:textId="77777777" w:rsidTr="00FB76D4">
        <w:tc>
          <w:tcPr>
            <w:tcW w:w="6480" w:type="dxa"/>
            <w:vAlign w:val="bottom"/>
          </w:tcPr>
          <w:p w14:paraId="0A5C4249" w14:textId="77777777" w:rsidR="00CC7FA5" w:rsidRPr="00CE60A6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79D06" w14:textId="6FD7CF08" w:rsidR="00CC7FA5" w:rsidRPr="00CE60A6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40D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FFB2FD" w14:textId="77777777" w:rsidR="00CC7FA5" w:rsidRPr="00CE60A6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9827C82" w14:textId="1FC27556" w:rsidR="00CC7FA5" w:rsidRPr="00CE60A6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0D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C7FA5" w:rsidRPr="00CE60A6" w14:paraId="6E044E07" w14:textId="77777777" w:rsidTr="00FB76D4">
        <w:trPr>
          <w:gridAfter w:val="1"/>
          <w:wAfter w:w="10" w:type="dxa"/>
        </w:trPr>
        <w:tc>
          <w:tcPr>
            <w:tcW w:w="6480" w:type="dxa"/>
            <w:vAlign w:val="bottom"/>
          </w:tcPr>
          <w:p w14:paraId="06B2F52A" w14:textId="77777777" w:rsidR="00CC7FA5" w:rsidRPr="00CE60A6" w:rsidRDefault="00CC7FA5" w:rsidP="00E920A4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1A73F82B" w14:textId="77777777" w:rsidR="00CC7FA5" w:rsidRPr="00CE60A6" w:rsidRDefault="00CC7FA5" w:rsidP="00E920A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CE60A6" w14:paraId="1E6BF202" w14:textId="77777777" w:rsidTr="00FB76D4">
        <w:tc>
          <w:tcPr>
            <w:tcW w:w="6480" w:type="dxa"/>
          </w:tcPr>
          <w:p w14:paraId="36325C87" w14:textId="77777777" w:rsidR="00CC7FA5" w:rsidRPr="00CE60A6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451475CB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F7C2EA" w14:textId="77777777" w:rsidR="00CC7FA5" w:rsidRPr="00CE60A6" w:rsidRDefault="00CC7FA5" w:rsidP="00FB76D4">
            <w:pPr>
              <w:tabs>
                <w:tab w:val="decimal" w:pos="1170"/>
              </w:tabs>
              <w:spacing w:line="240" w:lineRule="auto"/>
              <w:ind w:left="-11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FD6081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CE60A6" w14:paraId="438BB404" w14:textId="77777777" w:rsidTr="00FB76D4">
        <w:tc>
          <w:tcPr>
            <w:tcW w:w="6480" w:type="dxa"/>
          </w:tcPr>
          <w:p w14:paraId="2E2FF298" w14:textId="77777777" w:rsidR="00CC7FA5" w:rsidRPr="00CE60A6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007A9015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62774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548554" w14:textId="77777777" w:rsidR="00CC7FA5" w:rsidRPr="00CE60A6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CE60A6" w14:paraId="377C44E8" w14:textId="77777777" w:rsidTr="00FB76D4">
        <w:tc>
          <w:tcPr>
            <w:tcW w:w="6480" w:type="dxa"/>
          </w:tcPr>
          <w:p w14:paraId="6185E8C0" w14:textId="3A35B022" w:rsidR="005853DF" w:rsidRPr="00CE60A6" w:rsidRDefault="005853DF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3EEBC8" w14:textId="78C7691B" w:rsidR="005853DF" w:rsidRPr="00CE60A6" w:rsidRDefault="001E3543" w:rsidP="00FB76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18,480</w:t>
            </w:r>
          </w:p>
        </w:tc>
        <w:tc>
          <w:tcPr>
            <w:tcW w:w="270" w:type="dxa"/>
          </w:tcPr>
          <w:p w14:paraId="2DE85649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4543074F" w14:textId="34F6443D" w:rsidR="005853DF" w:rsidRPr="00CE60A6" w:rsidRDefault="00140D06" w:rsidP="00FB76D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9,432</w:t>
            </w:r>
          </w:p>
        </w:tc>
      </w:tr>
      <w:tr w:rsidR="00F6106A" w:rsidRPr="00CE60A6" w14:paraId="288883C0" w14:textId="77777777" w:rsidTr="00FB76D4">
        <w:trPr>
          <w:trHeight w:hRule="exact" w:val="419"/>
        </w:trPr>
        <w:tc>
          <w:tcPr>
            <w:tcW w:w="6480" w:type="dxa"/>
          </w:tcPr>
          <w:p w14:paraId="54CFE0F9" w14:textId="77777777" w:rsidR="00F6106A" w:rsidRDefault="00F6106A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F68C05" w14:textId="77777777" w:rsidR="00F6106A" w:rsidRPr="00CE60A6" w:rsidRDefault="00F6106A" w:rsidP="00E920A4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6744F" w14:textId="77777777" w:rsidR="00F6106A" w:rsidRPr="00CE60A6" w:rsidRDefault="00F6106A" w:rsidP="00E920A4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88C208" w14:textId="77777777" w:rsidR="00F6106A" w:rsidRPr="00CE60A6" w:rsidRDefault="00F6106A" w:rsidP="00E920A4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FA5" w:rsidRPr="00CE60A6" w14:paraId="2F1E2A48" w14:textId="77777777" w:rsidTr="00FB76D4">
        <w:tc>
          <w:tcPr>
            <w:tcW w:w="6480" w:type="dxa"/>
          </w:tcPr>
          <w:p w14:paraId="0728CC08" w14:textId="77777777" w:rsidR="00CC7FA5" w:rsidRPr="00CE60A6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4328151D" w14:textId="77777777" w:rsidR="00CC7FA5" w:rsidRPr="00CE60A6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BEDAF0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BE22E7B" w14:textId="77777777" w:rsidR="00CC7FA5" w:rsidRPr="00CE60A6" w:rsidRDefault="00CC7FA5" w:rsidP="00E920A4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CE60A6" w14:paraId="380877CA" w14:textId="77777777" w:rsidTr="00FB76D4">
        <w:tc>
          <w:tcPr>
            <w:tcW w:w="6480" w:type="dxa"/>
          </w:tcPr>
          <w:p w14:paraId="3348E0E7" w14:textId="40A3184A" w:rsidR="00DB0630" w:rsidRPr="00E752C2" w:rsidRDefault="005853DF" w:rsidP="00E752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0DE8C21B" w14:textId="346859F9" w:rsidR="00DB0630" w:rsidRPr="00DB0630" w:rsidRDefault="00DB0630" w:rsidP="00DB063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6B4486" w14:textId="77777777" w:rsidR="005853DF" w:rsidRPr="00DB0630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F30A3CA" w14:textId="4A458D07" w:rsidR="00DB0630" w:rsidRPr="00DB0630" w:rsidRDefault="00DB0630" w:rsidP="00E752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0E2E" w:rsidRPr="00CE60A6" w14:paraId="61D7A3AD" w14:textId="4A9F7815" w:rsidTr="00FB76D4">
        <w:tc>
          <w:tcPr>
            <w:tcW w:w="6480" w:type="dxa"/>
          </w:tcPr>
          <w:p w14:paraId="709F2584" w14:textId="21E18D04" w:rsidR="00BB0E2E" w:rsidRPr="00CE60A6" w:rsidRDefault="00BB0E2E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246F394F" w14:textId="3F56493B" w:rsidR="00BB0E2E" w:rsidRPr="00DB0630" w:rsidRDefault="0027490A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49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2,192,716</w:t>
            </w:r>
          </w:p>
        </w:tc>
        <w:tc>
          <w:tcPr>
            <w:tcW w:w="270" w:type="dxa"/>
          </w:tcPr>
          <w:p w14:paraId="59F64505" w14:textId="77777777" w:rsidR="00BB0E2E" w:rsidRPr="00DB0630" w:rsidRDefault="00BB0E2E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7C2A8EE" w14:textId="2A7609B1" w:rsidR="00BB0E2E" w:rsidRDefault="00BB0E2E" w:rsidP="00FB76D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3,779,220</w:t>
            </w:r>
          </w:p>
        </w:tc>
      </w:tr>
      <w:tr w:rsidR="00140D06" w:rsidRPr="00CE60A6" w14:paraId="29B9913B" w14:textId="77777777" w:rsidTr="00FB76D4">
        <w:tc>
          <w:tcPr>
            <w:tcW w:w="6480" w:type="dxa"/>
          </w:tcPr>
          <w:p w14:paraId="37E86084" w14:textId="77777777" w:rsidR="00140D06" w:rsidRPr="00CE60A6" w:rsidRDefault="00140D06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B8383" w14:textId="7D28A6C4" w:rsidR="00140D06" w:rsidRPr="00CE60A6" w:rsidRDefault="0027490A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490A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270" w:type="dxa"/>
          </w:tcPr>
          <w:p w14:paraId="62813771" w14:textId="77777777" w:rsidR="00140D06" w:rsidRPr="00CE60A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238D7C0" w14:textId="64D7E56F" w:rsidR="00140D06" w:rsidRPr="00CE60A6" w:rsidRDefault="00140D06" w:rsidP="00FB76D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140D06" w:rsidRPr="00CE60A6" w14:paraId="70765271" w14:textId="77777777" w:rsidTr="00FB76D4">
        <w:tc>
          <w:tcPr>
            <w:tcW w:w="6480" w:type="dxa"/>
          </w:tcPr>
          <w:p w14:paraId="4F054BEA" w14:textId="77777777" w:rsidR="00140D06" w:rsidRPr="00CE60A6" w:rsidRDefault="00140D06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E34CA" w14:textId="66DDFF10" w:rsidR="00DE1FFC" w:rsidRPr="00CE60A6" w:rsidRDefault="0027490A" w:rsidP="00DE1FF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9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2,215,216</w:t>
            </w:r>
          </w:p>
        </w:tc>
        <w:tc>
          <w:tcPr>
            <w:tcW w:w="270" w:type="dxa"/>
          </w:tcPr>
          <w:p w14:paraId="027BE8A0" w14:textId="77777777" w:rsidR="00140D06" w:rsidRPr="00CE60A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98014A" w14:textId="3FDC2BC7" w:rsidR="00140D06" w:rsidRPr="00CE60A6" w:rsidRDefault="00140D06" w:rsidP="00FB76D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3,801,720</w:t>
            </w:r>
          </w:p>
        </w:tc>
      </w:tr>
    </w:tbl>
    <w:p w14:paraId="71C9C3B9" w14:textId="77777777" w:rsidR="009059C6" w:rsidRDefault="009059C6" w:rsidP="000E217C">
      <w:pPr>
        <w:spacing w:line="240" w:lineRule="auto"/>
        <w:ind w:right="29"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E31D8B8" w14:textId="77777777" w:rsidR="009059C6" w:rsidRDefault="009059C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45B2BD" w14:textId="64669368" w:rsidR="004963E2" w:rsidRPr="00CE60A6" w:rsidRDefault="004963E2" w:rsidP="000E217C">
      <w:pPr>
        <w:spacing w:line="240" w:lineRule="auto"/>
        <w:ind w:right="29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13038B6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0A076295" w14:textId="628AA5A0" w:rsidR="000B302D" w:rsidRPr="00FF0CBB" w:rsidRDefault="004963E2" w:rsidP="0069772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0546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D40D8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D40D8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E57E35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ค้ำประกันบริษัทต่อการไฟฟ้านครหลวงและการไฟฟ้าส่วนภูมิภาค รวมเป็นจำนวนเงิ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นทั้งสิ้น</w:t>
      </w:r>
      <w:r w:rsidR="00A005F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A005F6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EF76BE" w:rsidRPr="00DE1FFC">
        <w:rPr>
          <w:rFonts w:asciiTheme="majorBidi" w:hAnsiTheme="majorBidi" w:cstheme="majorBidi"/>
          <w:sz w:val="30"/>
          <w:szCs w:val="30"/>
        </w:rPr>
        <w:t xml:space="preserve"> 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ล้าน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บาท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="0060188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C457E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BD86661" w14:textId="77777777" w:rsidR="00051E64" w:rsidRPr="00697726" w:rsidRDefault="00051E64" w:rsidP="0069772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C082A9" w14:textId="77777777" w:rsidR="009815B7" w:rsidRPr="00CE60A6" w:rsidRDefault="009815B7" w:rsidP="00D42A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30617552" w14:textId="77777777" w:rsidR="003977A0" w:rsidRPr="00CE60A6" w:rsidRDefault="003977A0" w:rsidP="00D42AE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EA23B" w14:textId="5F70ADEA" w:rsidR="00DC0F8E" w:rsidRPr="00CE60A6" w:rsidRDefault="00DC0F8E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57EC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D40D8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D40D8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C457EC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CE60A6">
        <w:rPr>
          <w:rFonts w:asciiTheme="majorBidi" w:hAnsiTheme="majorBidi" w:cstheme="majorBidi"/>
          <w:sz w:val="30"/>
          <w:szCs w:val="30"/>
          <w:cs/>
        </w:rPr>
        <w:t>แล้ว</w:t>
      </w:r>
      <w:r w:rsidR="00645F64" w:rsidRPr="00CE60A6">
        <w:rPr>
          <w:rFonts w:asciiTheme="majorBidi" w:hAnsiTheme="majorBidi" w:cstheme="majorBidi"/>
          <w:sz w:val="30"/>
          <w:szCs w:val="30"/>
          <w:cs/>
        </w:rPr>
        <w:t>เพื่อซื้ออลูมิเนียมใน</w:t>
      </w:r>
      <w:r w:rsidR="00786BFE" w:rsidRPr="00DE1FFC">
        <w:rPr>
          <w:rFonts w:asciiTheme="majorBidi" w:hAnsiTheme="majorBidi" w:cstheme="majorBidi"/>
          <w:sz w:val="30"/>
          <w:szCs w:val="30"/>
          <w:cs/>
        </w:rPr>
        <w:t>ปริมา</w:t>
      </w:r>
      <w:r w:rsidR="00805855" w:rsidRPr="00DE1FFC">
        <w:rPr>
          <w:rFonts w:asciiTheme="majorBidi" w:hAnsiTheme="majorBidi" w:cstheme="majorBidi" w:hint="cs"/>
          <w:sz w:val="30"/>
          <w:szCs w:val="30"/>
          <w:cs/>
        </w:rPr>
        <w:t>ณ</w:t>
      </w:r>
      <w:r w:rsidR="00C90FD2">
        <w:rPr>
          <w:rFonts w:asciiTheme="majorBidi" w:hAnsiTheme="majorBidi" w:cstheme="majorBidi"/>
          <w:sz w:val="30"/>
          <w:szCs w:val="30"/>
        </w:rPr>
        <w:t xml:space="preserve"> 25,800 </w:t>
      </w:r>
      <w:r w:rsidR="0051752D" w:rsidRPr="00DE1FFC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E33D9C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="00E33D9C" w:rsidRPr="00CE60A6">
        <w:rPr>
          <w:rFonts w:asciiTheme="majorBidi" w:hAnsiTheme="majorBidi" w:cstheme="majorBidi"/>
          <w:sz w:val="30"/>
          <w:szCs w:val="30"/>
        </w:rPr>
        <w:br/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C457EC" w:rsidRPr="00C457EC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40,100 </w:t>
      </w:r>
      <w:r w:rsidR="00C457EC"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F636D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โดยมี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ราคา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ตามที่กำหนด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ไว้ใน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คำ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สั่งซื้อ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561C7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i/>
          <w:iCs/>
          <w:sz w:val="30"/>
          <w:szCs w:val="30"/>
          <w:cs/>
        </w:rPr>
        <w:t>ราคาตามที่กำหนด</w:t>
      </w:r>
      <w:r w:rsidR="00C838BA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ไว้ในคำสั่งซื้อ)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C838BA"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</w:t>
      </w:r>
      <w:r w:rsidRPr="00660134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="00C838BA" w:rsidRPr="00660134">
        <w:rPr>
          <w:rFonts w:asciiTheme="majorBidi" w:hAnsiTheme="majorBidi" w:cstheme="majorBidi"/>
          <w:spacing w:val="-2"/>
          <w:sz w:val="30"/>
          <w:szCs w:val="30"/>
          <w:cs/>
        </w:rPr>
        <w:t>มอบ</w:t>
      </w:r>
      <w:r w:rsidR="0046323B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ภายใน</w:t>
      </w:r>
      <w:r w:rsidR="00500764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="00101CD7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101CD7" w:rsidRPr="0066013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ถึงปี </w:t>
      </w:r>
      <w:r w:rsidR="00B24F46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E41216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660134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4</w:t>
      </w:r>
      <w:r w:rsidR="00FB5031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51E64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ภายในปี </w:t>
      </w:r>
      <w:r w:rsidR="00FB5031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675B"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4 </w:t>
      </w:r>
      <w:r w:rsidR="00F6675B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="00F6675B"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2565</w:t>
      </w:r>
      <w:r w:rsidR="00CA3764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69028A4C" w14:textId="77777777" w:rsidR="006C28AA" w:rsidRPr="00CE60A6" w:rsidRDefault="006C28AA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494C3" w14:textId="1E3DDEE5" w:rsidR="0046323B" w:rsidRDefault="0046323B" w:rsidP="0046323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46323B" w:rsidSect="009947BD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C9285" w14:textId="77777777" w:rsidR="009D1DB2" w:rsidRDefault="009D1DB2">
      <w:r>
        <w:separator/>
      </w:r>
    </w:p>
  </w:endnote>
  <w:endnote w:type="continuationSeparator" w:id="0">
    <w:p w14:paraId="1642D094" w14:textId="77777777" w:rsidR="009D1DB2" w:rsidRDefault="009D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5246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8C0C21E" w14:textId="3234D605" w:rsidR="0028595F" w:rsidRPr="009947BD" w:rsidRDefault="0028595F">
        <w:pPr>
          <w:pStyle w:val="Footer"/>
          <w:jc w:val="center"/>
          <w:rPr>
            <w:sz w:val="22"/>
            <w:szCs w:val="22"/>
          </w:rPr>
        </w:pPr>
        <w:r w:rsidRPr="009947BD">
          <w:rPr>
            <w:sz w:val="22"/>
            <w:szCs w:val="22"/>
          </w:rPr>
          <w:fldChar w:fldCharType="begin"/>
        </w:r>
        <w:r w:rsidRPr="009947BD">
          <w:rPr>
            <w:sz w:val="22"/>
            <w:szCs w:val="22"/>
          </w:rPr>
          <w:instrText xml:space="preserve"> PAGE   \* MERGEFORMAT </w:instrText>
        </w:r>
        <w:r w:rsidRPr="009947BD">
          <w:rPr>
            <w:sz w:val="22"/>
            <w:szCs w:val="22"/>
          </w:rPr>
          <w:fldChar w:fldCharType="separate"/>
        </w:r>
        <w:r w:rsidRPr="009947BD">
          <w:rPr>
            <w:noProof/>
            <w:sz w:val="22"/>
            <w:szCs w:val="22"/>
          </w:rPr>
          <w:t>2</w:t>
        </w:r>
        <w:r w:rsidRPr="009947BD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9029" w14:textId="77777777" w:rsidR="009D1DB2" w:rsidRDefault="009D1DB2">
      <w:r>
        <w:separator/>
      </w:r>
    </w:p>
  </w:footnote>
  <w:footnote w:type="continuationSeparator" w:id="0">
    <w:p w14:paraId="0750D4AE" w14:textId="77777777" w:rsidR="009D1DB2" w:rsidRDefault="009D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3025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83CAAA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A6B666B" w14:textId="29BE9604" w:rsidR="007A241F" w:rsidRDefault="007A241F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F775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F7751">
      <w:rPr>
        <w:rFonts w:ascii="Angsana New" w:hAnsi="Angsana New"/>
        <w:b/>
        <w:bCs/>
        <w:sz w:val="32"/>
        <w:szCs w:val="32"/>
      </w:rPr>
      <w:t xml:space="preserve">0 </w:t>
    </w:r>
    <w:r w:rsidR="005F7751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544CE9F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4C03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1FEA"/>
    <w:rsid w:val="00032490"/>
    <w:rsid w:val="000332FC"/>
    <w:rsid w:val="00033328"/>
    <w:rsid w:val="000334D8"/>
    <w:rsid w:val="000347AA"/>
    <w:rsid w:val="0003613A"/>
    <w:rsid w:val="000365E5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49E2"/>
    <w:rsid w:val="00055757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3A1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10"/>
    <w:rsid w:val="000D7139"/>
    <w:rsid w:val="000D71C6"/>
    <w:rsid w:val="000D7431"/>
    <w:rsid w:val="000E0B2F"/>
    <w:rsid w:val="000E1F62"/>
    <w:rsid w:val="000E217C"/>
    <w:rsid w:val="000E28EE"/>
    <w:rsid w:val="000E34FE"/>
    <w:rsid w:val="000E4830"/>
    <w:rsid w:val="000E5303"/>
    <w:rsid w:val="000E5473"/>
    <w:rsid w:val="000E5874"/>
    <w:rsid w:val="000E58B6"/>
    <w:rsid w:val="000E6951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B14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12E8"/>
    <w:rsid w:val="00143611"/>
    <w:rsid w:val="001438F4"/>
    <w:rsid w:val="00143A58"/>
    <w:rsid w:val="00143FB8"/>
    <w:rsid w:val="001446DC"/>
    <w:rsid w:val="001456C3"/>
    <w:rsid w:val="00145761"/>
    <w:rsid w:val="00145E65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1B8A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3543"/>
    <w:rsid w:val="001E4F63"/>
    <w:rsid w:val="001E52AA"/>
    <w:rsid w:val="001E5DF0"/>
    <w:rsid w:val="001E6086"/>
    <w:rsid w:val="001E6124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8E"/>
    <w:rsid w:val="0027184F"/>
    <w:rsid w:val="00271B83"/>
    <w:rsid w:val="002724A2"/>
    <w:rsid w:val="00272F14"/>
    <w:rsid w:val="002743F6"/>
    <w:rsid w:val="0027440B"/>
    <w:rsid w:val="0027490A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4B4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3B3"/>
    <w:rsid w:val="003175B9"/>
    <w:rsid w:val="003176FF"/>
    <w:rsid w:val="00320E55"/>
    <w:rsid w:val="0032186F"/>
    <w:rsid w:val="0032400F"/>
    <w:rsid w:val="00325D39"/>
    <w:rsid w:val="00327006"/>
    <w:rsid w:val="0032729A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7BB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1BF5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1C9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375E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5D52"/>
    <w:rsid w:val="00426A1C"/>
    <w:rsid w:val="00426E0F"/>
    <w:rsid w:val="00426F75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5CD8"/>
    <w:rsid w:val="00466076"/>
    <w:rsid w:val="004667E5"/>
    <w:rsid w:val="004679B5"/>
    <w:rsid w:val="00470154"/>
    <w:rsid w:val="00470232"/>
    <w:rsid w:val="00470378"/>
    <w:rsid w:val="00470F28"/>
    <w:rsid w:val="00472456"/>
    <w:rsid w:val="00472A8E"/>
    <w:rsid w:val="00472BCD"/>
    <w:rsid w:val="00473A2D"/>
    <w:rsid w:val="0047412A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6447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1E6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0A9F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0247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0F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37FEB"/>
    <w:rsid w:val="005415A7"/>
    <w:rsid w:val="005420A4"/>
    <w:rsid w:val="0054300E"/>
    <w:rsid w:val="00543259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164C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15B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5D32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751"/>
    <w:rsid w:val="005F794B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2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A7"/>
    <w:rsid w:val="006F2CB3"/>
    <w:rsid w:val="006F3DC7"/>
    <w:rsid w:val="006F4188"/>
    <w:rsid w:val="006F501E"/>
    <w:rsid w:val="006F6328"/>
    <w:rsid w:val="006F6A1F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5D4C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3D78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5A8F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59C6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3EF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038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91F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7BD"/>
    <w:rsid w:val="00994BC3"/>
    <w:rsid w:val="00994D79"/>
    <w:rsid w:val="00995CA3"/>
    <w:rsid w:val="00995D7D"/>
    <w:rsid w:val="00996300"/>
    <w:rsid w:val="0099637D"/>
    <w:rsid w:val="00996F2C"/>
    <w:rsid w:val="009A0258"/>
    <w:rsid w:val="009A0CA9"/>
    <w:rsid w:val="009A1927"/>
    <w:rsid w:val="009A1DBA"/>
    <w:rsid w:val="009A1ED6"/>
    <w:rsid w:val="009A2991"/>
    <w:rsid w:val="009A2BA4"/>
    <w:rsid w:val="009A454D"/>
    <w:rsid w:val="009A5439"/>
    <w:rsid w:val="009A57DF"/>
    <w:rsid w:val="009A5D81"/>
    <w:rsid w:val="009A6D38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DB2"/>
    <w:rsid w:val="009D1EF1"/>
    <w:rsid w:val="009D2B6F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208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3E1"/>
    <w:rsid w:val="009F5E3E"/>
    <w:rsid w:val="00A005F6"/>
    <w:rsid w:val="00A0063A"/>
    <w:rsid w:val="00A00F9E"/>
    <w:rsid w:val="00A0119C"/>
    <w:rsid w:val="00A01C92"/>
    <w:rsid w:val="00A02359"/>
    <w:rsid w:val="00A03222"/>
    <w:rsid w:val="00A0336D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5E8C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4E13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1B9D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7E4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3EC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22DB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37AD9"/>
    <w:rsid w:val="00B40D68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2697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2736E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429C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0FD2"/>
    <w:rsid w:val="00C91980"/>
    <w:rsid w:val="00C93731"/>
    <w:rsid w:val="00C9385C"/>
    <w:rsid w:val="00C9457B"/>
    <w:rsid w:val="00C94A3B"/>
    <w:rsid w:val="00C96198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416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09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00CF"/>
    <w:rsid w:val="00CF480F"/>
    <w:rsid w:val="00CF5EC8"/>
    <w:rsid w:val="00CF685B"/>
    <w:rsid w:val="00CF6C98"/>
    <w:rsid w:val="00CF7787"/>
    <w:rsid w:val="00D00EF2"/>
    <w:rsid w:val="00D01401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0D84"/>
    <w:rsid w:val="00D41B67"/>
    <w:rsid w:val="00D42AE2"/>
    <w:rsid w:val="00D42DAE"/>
    <w:rsid w:val="00D42DD4"/>
    <w:rsid w:val="00D42FCB"/>
    <w:rsid w:val="00D4386C"/>
    <w:rsid w:val="00D43F9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18B1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2A33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59A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508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4B1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3701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5DA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21F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643B"/>
    <w:rsid w:val="00F5726E"/>
    <w:rsid w:val="00F574CF"/>
    <w:rsid w:val="00F6106A"/>
    <w:rsid w:val="00F6147D"/>
    <w:rsid w:val="00F6160B"/>
    <w:rsid w:val="00F616CB"/>
    <w:rsid w:val="00F6184F"/>
    <w:rsid w:val="00F62086"/>
    <w:rsid w:val="00F62522"/>
    <w:rsid w:val="00F63F0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6D4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0CBB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138</TotalTime>
  <Pages>9</Pages>
  <Words>1498</Words>
  <Characters>6721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Arunothai, Rassamee</cp:lastModifiedBy>
  <cp:revision>79</cp:revision>
  <cp:lastPrinted>2022-05-03T10:16:00Z</cp:lastPrinted>
  <dcterms:created xsi:type="dcterms:W3CDTF">2022-05-12T05:55:00Z</dcterms:created>
  <dcterms:modified xsi:type="dcterms:W3CDTF">2022-07-27T04:38:00Z</dcterms:modified>
</cp:coreProperties>
</file>