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63634C" w:rsidRDefault="0087638F" w:rsidP="0063634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E7507C" w:rsidRPr="0063634C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63634C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</w:t>
      </w:r>
      <w:r w:rsidR="00FD0880">
        <w:rPr>
          <w:rFonts w:ascii="Angsana New" w:hAnsi="Angsana New" w:hint="cs"/>
          <w:spacing w:val="-2"/>
          <w:sz w:val="30"/>
          <w:szCs w:val="30"/>
          <w:cs/>
        </w:rPr>
        <w:t>4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900189">
        <w:rPr>
          <w:rFonts w:ascii="Angsana New" w:hAnsi="Angsana New" w:hint="cs"/>
          <w:sz w:val="30"/>
          <w:szCs w:val="30"/>
          <w:cs/>
        </w:rPr>
        <w:t>4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</w:t>
      </w:r>
      <w:r w:rsidR="00900189">
        <w:rPr>
          <w:rFonts w:ascii="Angsana New" w:hAnsi="Angsana New" w:hint="cs"/>
          <w:sz w:val="30"/>
          <w:szCs w:val="30"/>
          <w:cs/>
        </w:rPr>
        <w:t>4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E11D25">
        <w:rPr>
          <w:rFonts w:ascii="Angsana New" w:hAnsi="Angsana New" w:hint="cs"/>
          <w:sz w:val="30"/>
          <w:szCs w:val="30"/>
          <w:cs/>
          <w:lang w:val="th-TH"/>
        </w:rPr>
        <w:t>และหกเดือน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</w:t>
      </w:r>
      <w:r w:rsidR="00E11D25">
        <w:rPr>
          <w:rFonts w:ascii="Angsana New" w:hAnsi="Angsana New" w:hint="cs"/>
          <w:sz w:val="30"/>
          <w:szCs w:val="30"/>
          <w:cs/>
        </w:rPr>
        <w:t>0 มิถุนายน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CD737E">
        <w:rPr>
          <w:rFonts w:ascii="Angsana New" w:hAnsi="Angsana New"/>
          <w:sz w:val="30"/>
          <w:szCs w:val="30"/>
          <w:cs/>
        </w:rPr>
        <w:t>2565 และ 2564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900189">
        <w:rPr>
          <w:rFonts w:ascii="Angsana New" w:hAnsi="Angsana New" w:hint="cs"/>
          <w:sz w:val="30"/>
          <w:szCs w:val="30"/>
          <w:cs/>
        </w:rPr>
        <w:t>4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872B0A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A879CD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00189" w:rsidRPr="004F5042" w:rsidRDefault="00900189" w:rsidP="00900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>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00189" w:rsidRDefault="00900189" w:rsidP="00900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00189" w:rsidRDefault="00900189" w:rsidP="00900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628F9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1628F9">
        <w:rPr>
          <w:rFonts w:ascii="Angsana New" w:hAnsi="Angsana New"/>
          <w:sz w:val="30"/>
          <w:szCs w:val="30"/>
        </w:rPr>
        <w:t xml:space="preserve">1 </w:t>
      </w:r>
      <w:r w:rsidRPr="001628F9">
        <w:rPr>
          <w:rFonts w:ascii="Angsana New" w:hAnsi="Angsana New"/>
          <w:sz w:val="30"/>
          <w:szCs w:val="30"/>
          <w:cs/>
        </w:rPr>
        <w:t xml:space="preserve">มกราคม </w:t>
      </w:r>
      <w:r w:rsidRPr="001628F9">
        <w:rPr>
          <w:rFonts w:ascii="Angsana New" w:hAnsi="Angsana New"/>
          <w:sz w:val="30"/>
          <w:szCs w:val="30"/>
        </w:rPr>
        <w:t>25</w:t>
      </w:r>
      <w:r w:rsidRPr="001628F9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1628F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28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</w:t>
      </w:r>
      <w:r>
        <w:rPr>
          <w:rFonts w:ascii="Angsana New" w:hAnsi="Angsana New"/>
          <w:sz w:val="30"/>
          <w:szCs w:val="30"/>
          <w:cs/>
        </w:rPr>
        <w:t>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(TAS) 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 xml:space="preserve">(TFRS) 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1628F9">
        <w:rPr>
          <w:rFonts w:ascii="Angsana New" w:hAnsi="Angsana New"/>
          <w:sz w:val="30"/>
          <w:szCs w:val="30"/>
          <w:cs/>
        </w:rPr>
        <w:t>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(TSIC) </w:t>
      </w:r>
      <w:r w:rsidRPr="001628F9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(TFRIC)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F1C4B">
        <w:rPr>
          <w:rFonts w:ascii="Angsana New" w:hAnsi="Angsana New" w:hint="cs"/>
          <w:sz w:val="30"/>
          <w:szCs w:val="30"/>
          <w:cs/>
        </w:rPr>
        <w:t>แนวปฏิบัติทางการบัญชี</w:t>
      </w:r>
      <w:r w:rsidRPr="001628F9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1628F9">
        <w:rPr>
          <w:rFonts w:ascii="Angsana New" w:hAnsi="Angsana New"/>
          <w:sz w:val="30"/>
          <w:szCs w:val="30"/>
          <w:cs/>
        </w:rPr>
        <w:t>ปรับปรุงใหม่โดยสภาวิชาชีพบัญชี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CF1C4B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มีผลบังคับใช้สำหรับรอบระยะเวลาบัญชีที่เริ่มต้นในหรือหลังวันที่ </w:t>
      </w:r>
      <w:r w:rsidRPr="00CF1C4B">
        <w:rPr>
          <w:rFonts w:ascii="Angsana New" w:hAnsi="Angsana New"/>
          <w:sz w:val="30"/>
          <w:szCs w:val="30"/>
        </w:rPr>
        <w:t>1</w:t>
      </w:r>
      <w:r w:rsidRPr="00CF1C4B">
        <w:rPr>
          <w:rFonts w:ascii="Angsana New" w:hAnsi="Angsana New"/>
          <w:sz w:val="30"/>
          <w:szCs w:val="30"/>
          <w:cs/>
        </w:rPr>
        <w:t xml:space="preserve"> มกราคม </w:t>
      </w:r>
      <w:r w:rsidRPr="00CF1C4B">
        <w:rPr>
          <w:rFonts w:ascii="Angsana New" w:hAnsi="Angsana New"/>
          <w:sz w:val="30"/>
          <w:szCs w:val="30"/>
        </w:rPr>
        <w:t>25</w:t>
      </w:r>
      <w:r w:rsidRPr="00CF1C4B">
        <w:rPr>
          <w:rFonts w:ascii="Angsana New" w:hAnsi="Angsana New" w:hint="cs"/>
          <w:sz w:val="30"/>
          <w:szCs w:val="30"/>
          <w:cs/>
        </w:rPr>
        <w:t>6</w:t>
      </w:r>
      <w:r w:rsidRPr="00CF1C4B">
        <w:rPr>
          <w:rFonts w:ascii="Angsana New" w:hAnsi="Angsana New"/>
          <w:sz w:val="30"/>
          <w:szCs w:val="30"/>
        </w:rPr>
        <w:t>5</w:t>
      </w:r>
      <w:r w:rsidRPr="00CF1C4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CF1C4B">
        <w:rPr>
          <w:rFonts w:ascii="Angsana New" w:hAnsi="Angsana New" w:hint="cs"/>
          <w:sz w:val="30"/>
          <w:szCs w:val="30"/>
          <w:cs/>
        </w:rPr>
        <w:t xml:space="preserve">ส่วนที่สำคัญๆ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CF1C4B">
        <w:rPr>
          <w:rFonts w:ascii="Angsana New" w:hAnsi="Angsana New" w:hint="cs"/>
          <w:sz w:val="30"/>
          <w:szCs w:val="30"/>
          <w:cs/>
        </w:rPr>
        <w:t xml:space="preserve">ปี 2565 เกี่ยวข้องกับ (1) การผ่อนปรนในทางปฏิบัติเกี่ยวกับการยินยอมลดค่าเช่าที่เกี่ยวข้องกับ COVID-19 ทางฝั่งของผู้เช่าตาม </w:t>
      </w:r>
      <w:r w:rsidRPr="00CF1C4B">
        <w:rPr>
          <w:rFonts w:ascii="Angsana New" w:hAnsi="Angsana New"/>
          <w:sz w:val="30"/>
          <w:szCs w:val="30"/>
        </w:rPr>
        <w:t xml:space="preserve">TFRS 16 </w:t>
      </w:r>
      <w:r w:rsidRPr="00CF1C4B">
        <w:rPr>
          <w:rFonts w:ascii="Angsana New" w:hAnsi="Angsana New" w:hint="cs"/>
          <w:sz w:val="30"/>
          <w:szCs w:val="30"/>
          <w:cs/>
        </w:rPr>
        <w:t>และ (2) การปฏิรูปอัตราดอกเบี้ยอ้างอิง-ระยะที่ 2 ซึ่งเกี่ยวเนื่องกับ</w:t>
      </w:r>
      <w:r w:rsidRPr="00CF1C4B">
        <w:rPr>
          <w:rFonts w:ascii="Angsana New" w:hAnsi="Angsana New"/>
          <w:sz w:val="30"/>
          <w:szCs w:val="30"/>
        </w:rPr>
        <w:t xml:space="preserve"> TFRS</w:t>
      </w:r>
      <w:r w:rsidRPr="00CF1C4B">
        <w:rPr>
          <w:rFonts w:ascii="Angsana New" w:hAnsi="Angsana New" w:hint="cs"/>
          <w:sz w:val="30"/>
          <w:szCs w:val="30"/>
          <w:cs/>
        </w:rPr>
        <w:t xml:space="preserve"> บางฉบับที่สำคัญๆ เช่น </w:t>
      </w:r>
      <w:r>
        <w:rPr>
          <w:rFonts w:ascii="Angsana New" w:hAnsi="Angsana New"/>
          <w:sz w:val="30"/>
          <w:szCs w:val="30"/>
        </w:rPr>
        <w:t xml:space="preserve">TFRS 4 </w:t>
      </w:r>
      <w:r w:rsidRPr="00CF1C4B">
        <w:rPr>
          <w:rFonts w:ascii="Angsana New" w:hAnsi="Angsana New"/>
          <w:sz w:val="30"/>
          <w:szCs w:val="30"/>
        </w:rPr>
        <w:t xml:space="preserve">TFRS 7 TFRS 9 </w:t>
      </w:r>
      <w:r w:rsidRPr="00CF1C4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F1C4B">
        <w:rPr>
          <w:rFonts w:ascii="Angsana New" w:hAnsi="Angsana New"/>
          <w:sz w:val="30"/>
          <w:szCs w:val="30"/>
        </w:rPr>
        <w:t>TFRS 16</w:t>
      </w:r>
      <w:r w:rsidRPr="001628F9">
        <w:rPr>
          <w:rFonts w:ascii="Angsana New" w:hAnsi="Angsana New"/>
          <w:sz w:val="30"/>
          <w:szCs w:val="30"/>
          <w:cs/>
        </w:rPr>
        <w:t xml:space="preserve"> </w:t>
      </w:r>
      <w:r w:rsidRPr="00CF1C4B">
        <w:rPr>
          <w:rFonts w:ascii="Angsana New" w:hAnsi="Angsana New" w:hint="cs"/>
          <w:sz w:val="30"/>
          <w:szCs w:val="30"/>
          <w:cs/>
        </w:rPr>
        <w:t xml:space="preserve">ทั้งนี้ 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CF1C4B">
        <w:rPr>
          <w:rFonts w:ascii="Angsana New" w:hAnsi="Angsana New" w:hint="cs"/>
          <w:sz w:val="30"/>
          <w:szCs w:val="30"/>
          <w:cs/>
        </w:rPr>
        <w:t xml:space="preserve">นำ </w:t>
      </w:r>
      <w:r w:rsidRPr="00CF1C4B">
        <w:rPr>
          <w:rFonts w:ascii="Angsana New" w:hAnsi="Angsana New"/>
          <w:sz w:val="30"/>
          <w:szCs w:val="30"/>
        </w:rPr>
        <w:t xml:space="preserve">TAS / TFRS / TSIC / TFRIC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F1C4B">
        <w:rPr>
          <w:rFonts w:ascii="Angsana New" w:hAnsi="Angsana New" w:hint="cs"/>
          <w:sz w:val="30"/>
          <w:szCs w:val="30"/>
          <w:cs/>
        </w:rPr>
        <w:t>แนวปฏิบัติทางการบัญชีดังก</w:t>
      </w:r>
      <w:r>
        <w:rPr>
          <w:rFonts w:ascii="Angsana New" w:hAnsi="Angsana New" w:hint="cs"/>
          <w:sz w:val="30"/>
          <w:szCs w:val="30"/>
          <w:cs/>
        </w:rPr>
        <w:t>ล่าวมาเริ่มถือปฏิบัติ</w:t>
      </w:r>
      <w:r w:rsidRPr="00CF1C4B">
        <w:rPr>
          <w:rFonts w:ascii="Angsana New" w:hAnsi="Angsana New" w:hint="cs"/>
          <w:sz w:val="30"/>
          <w:szCs w:val="30"/>
          <w:cs/>
        </w:rPr>
        <w:t>ไม่มีผลกระทบที่เป็นสาระสำคัญต่องบการเงินของกลุ่มบริษัท</w:t>
      </w:r>
    </w:p>
    <w:p w:rsidR="00900189" w:rsidRPr="00137E5F" w:rsidRDefault="00900189" w:rsidP="00900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37BDE" w:rsidRPr="00900189" w:rsidRDefault="00900189" w:rsidP="00900189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900189">
        <w:rPr>
          <w:rFonts w:ascii="Angsana New" w:hAnsi="Angsana New" w:hint="cs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879CD" w:rsidRDefault="00A8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/>
          <w:b/>
          <w:bCs/>
          <w:szCs w:val="30"/>
          <w:cs/>
        </w:rPr>
        <w:br w:type="page"/>
      </w: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DC493C" w:rsidRDefault="00E448F0" w:rsidP="00DC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6747F5" w:rsidRPr="00BF128E" w:rsidRDefault="00DC493C" w:rsidP="00DC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C493C">
        <w:rPr>
          <w:rFonts w:ascii="Angsana New" w:hAnsi="Angsana New"/>
          <w:sz w:val="30"/>
          <w:szCs w:val="30"/>
          <w:cs/>
        </w:rPr>
        <w:t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DC493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DC493C">
        <w:rPr>
          <w:rFonts w:ascii="Angsana New" w:hAnsi="Angsana New"/>
          <w:sz w:val="30"/>
          <w:szCs w:val="30"/>
          <w:cs/>
        </w:rPr>
        <w:t xml:space="preserve"> 2565 และ 2564</w:t>
      </w:r>
      <w:r w:rsidRPr="00DC493C">
        <w:rPr>
          <w:rFonts w:ascii="Angsana New" w:hAnsi="Angsana New"/>
          <w:sz w:val="30"/>
          <w:szCs w:val="30"/>
        </w:rPr>
        <w:t xml:space="preserve"> </w:t>
      </w:r>
      <w:r w:rsidRPr="00DC493C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DC493C">
        <w:rPr>
          <w:rFonts w:ascii="Angsana New" w:hAnsi="Angsana New"/>
          <w:sz w:val="30"/>
          <w:szCs w:val="30"/>
        </w:rPr>
        <w:t xml:space="preserve">31 </w:t>
      </w:r>
      <w:r w:rsidRPr="00DC493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C493C">
        <w:rPr>
          <w:rFonts w:ascii="Angsana New" w:hAnsi="Angsana New"/>
          <w:sz w:val="30"/>
          <w:szCs w:val="30"/>
        </w:rPr>
        <w:t xml:space="preserve">2564 </w:t>
      </w:r>
      <w:r w:rsidRPr="00DC493C">
        <w:rPr>
          <w:rFonts w:ascii="Angsana New" w:hAnsi="Angsana New"/>
          <w:sz w:val="30"/>
          <w:szCs w:val="30"/>
          <w:cs/>
        </w:rPr>
        <w:t xml:space="preserve">ยกเว้นเรื่องเกี่ยวกับการนำ </w:t>
      </w:r>
      <w:r w:rsidRPr="00DC493C">
        <w:rPr>
          <w:rFonts w:ascii="Angsana New" w:hAnsi="Angsana New"/>
          <w:sz w:val="30"/>
          <w:szCs w:val="30"/>
        </w:rPr>
        <w:t xml:space="preserve">TAS / TFRS / TSIC / TFRIC </w:t>
      </w:r>
      <w:r w:rsidRPr="00DC493C">
        <w:rPr>
          <w:rFonts w:ascii="Angsana New" w:hAnsi="Angsana New"/>
          <w:sz w:val="30"/>
          <w:szCs w:val="30"/>
          <w:cs/>
        </w:rPr>
        <w:t>และแนวปฏิบัติทางการบัญชีที่ออกและปรับปรุงใหม่ตามที่กล่าวในหมายเหตุ 1 มาเริ่มถือปฏิบัติซึ่งไม่มีผลกระทบที่เป็นสาระสำคัญ</w:t>
      </w:r>
    </w:p>
    <w:p w:rsidR="004C49F7" w:rsidRPr="00DC493C" w:rsidRDefault="004C49F7" w:rsidP="00DC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</w:t>
      </w:r>
      <w:r w:rsidR="00731D63">
        <w:rPr>
          <w:rFonts w:ascii="Angsana New" w:hAnsi="Angsana New" w:hint="cs"/>
          <w:color w:val="000000"/>
          <w:sz w:val="30"/>
          <w:szCs w:val="30"/>
          <w:cs/>
        </w:rPr>
        <w:t>ขึ้นกับ</w:t>
      </w:r>
      <w:r w:rsidRPr="004F5042">
        <w:rPr>
          <w:rFonts w:ascii="Angsana New" w:hAnsi="Angsana New" w:hint="cs"/>
          <w:color w:val="000000"/>
          <w:sz w:val="30"/>
          <w:szCs w:val="30"/>
          <w:cs/>
        </w:rPr>
        <w:t>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>และหกเดือน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 xml:space="preserve">30 มิถุนายน </w:t>
      </w:r>
      <w:r w:rsidR="00CD737E">
        <w:rPr>
          <w:rFonts w:ascii="Angsana New" w:hAnsi="Angsana New" w:hint="cs"/>
          <w:color w:val="000000"/>
          <w:sz w:val="30"/>
          <w:szCs w:val="30"/>
          <w:cs/>
        </w:rPr>
        <w:t>2565 และ 2564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648" w:type="dxa"/>
        <w:tblLayout w:type="fixed"/>
        <w:tblLook w:val="04A0"/>
      </w:tblPr>
      <w:tblGrid>
        <w:gridCol w:w="3078"/>
        <w:gridCol w:w="1440"/>
        <w:gridCol w:w="283"/>
        <w:gridCol w:w="1427"/>
        <w:gridCol w:w="282"/>
        <w:gridCol w:w="1428"/>
        <w:gridCol w:w="283"/>
        <w:gridCol w:w="1427"/>
      </w:tblGrid>
      <w:tr w:rsidR="007B5E83" w:rsidRPr="004F5042" w:rsidTr="00731D63">
        <w:trPr>
          <w:tblHeader/>
        </w:trPr>
        <w:tc>
          <w:tcPr>
            <w:tcW w:w="3078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="007B5E83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B5E83" w:rsidRPr="004F5042" w:rsidTr="00731D63">
        <w:trPr>
          <w:tblHeader/>
        </w:trPr>
        <w:tc>
          <w:tcPr>
            <w:tcW w:w="3078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="00103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7B5E83" w:rsidRPr="004F5042" w:rsidTr="00731D63">
        <w:trPr>
          <w:tblHeader/>
        </w:trPr>
        <w:tc>
          <w:tcPr>
            <w:tcW w:w="3078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731D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731D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731D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731D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7B5E83" w:rsidRPr="004F5042" w:rsidTr="00731D63">
        <w:tc>
          <w:tcPr>
            <w:tcW w:w="3078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B5E83" w:rsidRPr="00D96C8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731D63" w:rsidRPr="004F5042" w:rsidTr="00731D63">
        <w:tc>
          <w:tcPr>
            <w:tcW w:w="3078" w:type="dxa"/>
            <w:vAlign w:val="bottom"/>
          </w:tcPr>
          <w:p w:rsidR="00731D63" w:rsidRPr="004F5042" w:rsidRDefault="00731D63" w:rsidP="00CD7B1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31D63" w:rsidRPr="0082639A" w:rsidRDefault="0096779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6,360</w:t>
            </w:r>
          </w:p>
        </w:tc>
        <w:tc>
          <w:tcPr>
            <w:tcW w:w="283" w:type="dxa"/>
            <w:vAlign w:val="bottom"/>
          </w:tcPr>
          <w:p w:rsidR="00731D63" w:rsidRPr="00193960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:rsidR="00731D63" w:rsidRPr="0082639A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2639A">
              <w:rPr>
                <w:rFonts w:ascii="Angsana New" w:hAnsi="Angsana New"/>
                <w:color w:val="000000"/>
                <w:sz w:val="30"/>
                <w:szCs w:val="30"/>
              </w:rPr>
              <w:t>7,044</w:t>
            </w:r>
          </w:p>
        </w:tc>
        <w:tc>
          <w:tcPr>
            <w:tcW w:w="282" w:type="dxa"/>
          </w:tcPr>
          <w:p w:rsidR="00731D63" w:rsidRPr="00193960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vAlign w:val="bottom"/>
          </w:tcPr>
          <w:p w:rsidR="00731D63" w:rsidRPr="004A56CD" w:rsidRDefault="0096779B" w:rsidP="00FF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14,761</w:t>
            </w:r>
          </w:p>
        </w:tc>
        <w:tc>
          <w:tcPr>
            <w:tcW w:w="283" w:type="dxa"/>
            <w:vAlign w:val="bottom"/>
          </w:tcPr>
          <w:p w:rsidR="00731D63" w:rsidRPr="00193960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:rsidR="00731D63" w:rsidRPr="004A56CD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56C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  <w:r w:rsidRPr="004A56CD">
              <w:rPr>
                <w:rFonts w:ascii="Angsana New" w:hAnsi="Angsana New"/>
                <w:color w:val="000000"/>
                <w:sz w:val="30"/>
                <w:szCs w:val="30"/>
              </w:rPr>
              <w:t>,885</w:t>
            </w:r>
          </w:p>
        </w:tc>
      </w:tr>
      <w:tr w:rsidR="001F774B" w:rsidRPr="004F5042" w:rsidTr="00731D63">
        <w:tc>
          <w:tcPr>
            <w:tcW w:w="3078" w:type="dxa"/>
            <w:vAlign w:val="bottom"/>
          </w:tcPr>
          <w:p w:rsidR="001F774B" w:rsidRPr="0031516A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1F774B" w:rsidRDefault="001F774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1F774B" w:rsidRPr="00CD7B1B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1F774B" w:rsidRPr="00CD7B1B" w:rsidRDefault="001F774B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1F774B" w:rsidRPr="00CD7B1B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1F774B" w:rsidRPr="00CD7B1B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F774B" w:rsidRPr="004F5042" w:rsidRDefault="001F774B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1F774B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31D63" w:rsidRPr="004F5042" w:rsidTr="00731D63">
        <w:tc>
          <w:tcPr>
            <w:tcW w:w="3078" w:type="dxa"/>
            <w:vAlign w:val="bottom"/>
          </w:tcPr>
          <w:p w:rsidR="00731D63" w:rsidRPr="008D6154" w:rsidRDefault="00731D63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:rsidR="00731D63" w:rsidRPr="00CC79C3" w:rsidRDefault="0096779B" w:rsidP="0096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2,389</w:t>
            </w:r>
          </w:p>
        </w:tc>
        <w:tc>
          <w:tcPr>
            <w:tcW w:w="283" w:type="dxa"/>
            <w:vAlign w:val="bottom"/>
          </w:tcPr>
          <w:p w:rsidR="00731D63" w:rsidRPr="00CD7B1B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CC79C3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731D63" w:rsidRPr="00CD7B1B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731D63" w:rsidRPr="00CC79C3" w:rsidRDefault="0096779B" w:rsidP="0096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3,315</w:t>
            </w:r>
          </w:p>
        </w:tc>
        <w:tc>
          <w:tcPr>
            <w:tcW w:w="283" w:type="dxa"/>
            <w:vAlign w:val="bottom"/>
          </w:tcPr>
          <w:p w:rsidR="00731D63" w:rsidRPr="004F5042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CC79C3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</w:tr>
      <w:tr w:rsidR="00731D63" w:rsidRPr="004F5042" w:rsidTr="00731D63">
        <w:tc>
          <w:tcPr>
            <w:tcW w:w="3078" w:type="dxa"/>
            <w:vAlign w:val="bottom"/>
          </w:tcPr>
          <w:p w:rsidR="00731D63" w:rsidRDefault="00731D63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1D63" w:rsidRPr="00CC79C3" w:rsidRDefault="0096779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83" w:type="dxa"/>
            <w:vAlign w:val="bottom"/>
          </w:tcPr>
          <w:p w:rsidR="00731D63" w:rsidRPr="00CD7B1B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31D63" w:rsidRPr="00CC79C3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282" w:type="dxa"/>
          </w:tcPr>
          <w:p w:rsidR="00731D63" w:rsidRPr="00CD7B1B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731D63" w:rsidRPr="00CC79C3" w:rsidRDefault="0096779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83" w:type="dxa"/>
            <w:vAlign w:val="bottom"/>
          </w:tcPr>
          <w:p w:rsidR="00731D63" w:rsidRPr="004F5042" w:rsidRDefault="00731D63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31D63" w:rsidRPr="00CC79C3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</w:p>
        </w:tc>
      </w:tr>
      <w:tr w:rsidR="00731D63" w:rsidRPr="004F5042" w:rsidTr="00731D63">
        <w:tc>
          <w:tcPr>
            <w:tcW w:w="3078" w:type="dxa"/>
            <w:vAlign w:val="bottom"/>
          </w:tcPr>
          <w:p w:rsidR="00731D63" w:rsidRPr="0031516A" w:rsidRDefault="00731D63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CC79C3" w:rsidRDefault="0096779B" w:rsidP="0009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2,459</w:t>
            </w:r>
          </w:p>
        </w:tc>
        <w:tc>
          <w:tcPr>
            <w:tcW w:w="283" w:type="dxa"/>
            <w:vAlign w:val="bottom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CC79C3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282" w:type="dxa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CC79C3" w:rsidRDefault="0096779B" w:rsidP="0071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3,467</w:t>
            </w:r>
          </w:p>
        </w:tc>
        <w:tc>
          <w:tcPr>
            <w:tcW w:w="283" w:type="dxa"/>
            <w:vAlign w:val="bottom"/>
          </w:tcPr>
          <w:p w:rsidR="00731D63" w:rsidRPr="004F5042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CC79C3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</w:p>
        </w:tc>
      </w:tr>
      <w:tr w:rsidR="00162C1C" w:rsidRPr="0088128B" w:rsidTr="00731D63">
        <w:tc>
          <w:tcPr>
            <w:tcW w:w="3078" w:type="dxa"/>
            <w:vAlign w:val="bottom"/>
          </w:tcPr>
          <w:p w:rsidR="00162C1C" w:rsidRPr="0088128B" w:rsidRDefault="00731D63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ค่าโฆษณา (อัตราที่ตกลงร่วมกัน)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162C1C" w:rsidRPr="001F774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1D63" w:rsidRPr="004F5042" w:rsidTr="00731D63">
        <w:tc>
          <w:tcPr>
            <w:tcW w:w="3078" w:type="dxa"/>
            <w:vAlign w:val="bottom"/>
          </w:tcPr>
          <w:p w:rsidR="00731D63" w:rsidRPr="008D6154" w:rsidRDefault="00731D63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731D63" w:rsidRPr="00CC79C3" w:rsidRDefault="0096779B" w:rsidP="0096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bottom"/>
          </w:tcPr>
          <w:p w:rsidR="00731D63" w:rsidRPr="00CD7B1B" w:rsidRDefault="00731D63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:rsidR="00731D63" w:rsidRPr="00CC79C3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731D63" w:rsidRPr="00CD7B1B" w:rsidRDefault="00731D63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vAlign w:val="bottom"/>
          </w:tcPr>
          <w:p w:rsidR="00731D63" w:rsidRPr="00CC79C3" w:rsidRDefault="0096779B" w:rsidP="00967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83" w:type="dxa"/>
            <w:vAlign w:val="bottom"/>
          </w:tcPr>
          <w:p w:rsidR="00731D63" w:rsidRPr="0088128B" w:rsidRDefault="00731D63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  <w:vAlign w:val="bottom"/>
          </w:tcPr>
          <w:p w:rsidR="00731D63" w:rsidRPr="00CC79C3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</w:tr>
      <w:tr w:rsidR="00EC779F" w:rsidRPr="004F5042" w:rsidTr="00731D63">
        <w:tc>
          <w:tcPr>
            <w:tcW w:w="3078" w:type="dxa"/>
            <w:vAlign w:val="bottom"/>
          </w:tcPr>
          <w:p w:rsidR="00EC779F" w:rsidRPr="004F5042" w:rsidRDefault="00EC779F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EC779F" w:rsidRPr="001F774B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:rsidR="00EC779F" w:rsidRPr="00EC779F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vAlign w:val="bottom"/>
          </w:tcPr>
          <w:p w:rsidR="00EC779F" w:rsidRPr="001F774B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:rsidR="00EC779F" w:rsidRPr="00EC779F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1D63" w:rsidRPr="004F5042" w:rsidTr="00731D63">
        <w:tc>
          <w:tcPr>
            <w:tcW w:w="3078" w:type="dxa"/>
            <w:vAlign w:val="bottom"/>
          </w:tcPr>
          <w:p w:rsidR="00731D63" w:rsidRPr="004F5042" w:rsidRDefault="00731D63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:rsidR="00731D63" w:rsidRPr="00B00676" w:rsidRDefault="00A66E12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1,434</w:t>
            </w:r>
          </w:p>
        </w:tc>
        <w:tc>
          <w:tcPr>
            <w:tcW w:w="283" w:type="dxa"/>
            <w:vAlign w:val="bottom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B00676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676">
              <w:rPr>
                <w:rFonts w:ascii="Angsana New" w:hAnsi="Angsana New"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82" w:type="dxa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731D63" w:rsidRPr="00B00676" w:rsidRDefault="0096779B" w:rsidP="00A6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A66E12">
              <w:rPr>
                <w:rFonts w:ascii="Angsana New" w:hAnsi="Angsana New"/>
                <w:color w:val="000000"/>
                <w:sz w:val="30"/>
                <w:szCs w:val="30"/>
              </w:rPr>
              <w:t>702</w:t>
            </w:r>
          </w:p>
        </w:tc>
        <w:tc>
          <w:tcPr>
            <w:tcW w:w="283" w:type="dxa"/>
            <w:vAlign w:val="bottom"/>
          </w:tcPr>
          <w:p w:rsidR="00731D63" w:rsidRPr="004F5042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B00676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676">
              <w:rPr>
                <w:rFonts w:ascii="Angsana New" w:hAnsi="Angsana New"/>
                <w:color w:val="000000"/>
                <w:sz w:val="30"/>
                <w:szCs w:val="30"/>
              </w:rPr>
              <w:t>390</w:t>
            </w:r>
          </w:p>
        </w:tc>
      </w:tr>
      <w:tr w:rsidR="00B23EE9" w:rsidRPr="004F5042" w:rsidTr="00731D63">
        <w:tc>
          <w:tcPr>
            <w:tcW w:w="3078" w:type="dxa"/>
            <w:vAlign w:val="bottom"/>
          </w:tcPr>
          <w:p w:rsidR="00B23EE9" w:rsidRPr="004F5042" w:rsidRDefault="00B23EE9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31D63" w:rsidRPr="00E032CF" w:rsidTr="00731D63">
        <w:tc>
          <w:tcPr>
            <w:tcW w:w="3078" w:type="dxa"/>
            <w:vAlign w:val="bottom"/>
          </w:tcPr>
          <w:p w:rsidR="00731D63" w:rsidRPr="00E032CF" w:rsidRDefault="00731D63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731D63" w:rsidRPr="00F9557D" w:rsidRDefault="0096779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5,171</w:t>
            </w:r>
          </w:p>
        </w:tc>
        <w:tc>
          <w:tcPr>
            <w:tcW w:w="283" w:type="dxa"/>
            <w:vAlign w:val="bottom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F9557D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557D">
              <w:rPr>
                <w:rFonts w:ascii="Angsana New" w:hAnsi="Angsana New"/>
                <w:color w:val="000000"/>
                <w:sz w:val="30"/>
                <w:szCs w:val="30"/>
              </w:rPr>
              <w:t>5,553</w:t>
            </w:r>
          </w:p>
        </w:tc>
        <w:tc>
          <w:tcPr>
            <w:tcW w:w="282" w:type="dxa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731D63" w:rsidRPr="008364B8" w:rsidRDefault="0096779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9,684</w:t>
            </w:r>
          </w:p>
        </w:tc>
        <w:tc>
          <w:tcPr>
            <w:tcW w:w="283" w:type="dxa"/>
            <w:vAlign w:val="bottom"/>
          </w:tcPr>
          <w:p w:rsidR="00731D63" w:rsidRPr="00E032CF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vAlign w:val="bottom"/>
          </w:tcPr>
          <w:p w:rsidR="00731D63" w:rsidRPr="008364B8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4B8">
              <w:rPr>
                <w:rFonts w:ascii="Angsana New" w:hAnsi="Angsana New"/>
                <w:color w:val="000000"/>
                <w:sz w:val="30"/>
                <w:szCs w:val="30"/>
              </w:rPr>
              <w:t>10,878</w:t>
            </w:r>
          </w:p>
        </w:tc>
      </w:tr>
      <w:tr w:rsidR="00731D63" w:rsidRPr="00E032CF" w:rsidTr="00731D63">
        <w:tc>
          <w:tcPr>
            <w:tcW w:w="3078" w:type="dxa"/>
            <w:vAlign w:val="bottom"/>
          </w:tcPr>
          <w:p w:rsidR="00731D63" w:rsidRPr="00E032CF" w:rsidRDefault="00731D63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1D63" w:rsidRPr="00F9557D" w:rsidRDefault="0096779B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83" w:type="dxa"/>
            <w:vAlign w:val="bottom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31D63" w:rsidRPr="00F9557D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557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2" w:type="dxa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731D63" w:rsidRPr="008364B8" w:rsidRDefault="0096779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830</w:t>
            </w:r>
          </w:p>
        </w:tc>
        <w:tc>
          <w:tcPr>
            <w:tcW w:w="283" w:type="dxa"/>
            <w:vAlign w:val="bottom"/>
          </w:tcPr>
          <w:p w:rsidR="00731D63" w:rsidRPr="00E032CF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731D63" w:rsidRPr="008364B8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64B8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731D63" w:rsidRPr="004F5042" w:rsidTr="00731D63">
        <w:tc>
          <w:tcPr>
            <w:tcW w:w="3078" w:type="dxa"/>
            <w:vAlign w:val="bottom"/>
          </w:tcPr>
          <w:p w:rsidR="00731D63" w:rsidRPr="00E032CF" w:rsidRDefault="00731D63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F9557D" w:rsidRDefault="0096779B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5,337</w:t>
            </w:r>
          </w:p>
        </w:tc>
        <w:tc>
          <w:tcPr>
            <w:tcW w:w="283" w:type="dxa"/>
            <w:vAlign w:val="bottom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F9557D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5,607</w:t>
            </w:r>
          </w:p>
        </w:tc>
        <w:tc>
          <w:tcPr>
            <w:tcW w:w="282" w:type="dxa"/>
          </w:tcPr>
          <w:p w:rsidR="00731D63" w:rsidRPr="00CD7B1B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364B8" w:rsidRDefault="0096779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10,514</w:t>
            </w:r>
          </w:p>
        </w:tc>
        <w:tc>
          <w:tcPr>
            <w:tcW w:w="283" w:type="dxa"/>
            <w:vAlign w:val="bottom"/>
          </w:tcPr>
          <w:p w:rsidR="00731D63" w:rsidRPr="00E032CF" w:rsidRDefault="00731D6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1D63" w:rsidRPr="008364B8" w:rsidRDefault="00731D63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4B8">
              <w:rPr>
                <w:rFonts w:ascii="Angsana New" w:hAnsi="Angsana New"/>
                <w:color w:val="000000"/>
                <w:sz w:val="30"/>
                <w:szCs w:val="30"/>
              </w:rPr>
              <w:t>10,98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</w:tbl>
    <w:p w:rsidR="004C49F7" w:rsidRPr="001F774B" w:rsidRDefault="004C49F7" w:rsidP="001F774B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31D63" w:rsidRDefault="00731D63">
      <w:r>
        <w:br w:type="page"/>
      </w:r>
    </w:p>
    <w:tbl>
      <w:tblPr>
        <w:tblW w:w="9509" w:type="dxa"/>
        <w:tblLayout w:type="fixed"/>
        <w:tblLook w:val="04A0"/>
      </w:tblPr>
      <w:tblGrid>
        <w:gridCol w:w="2988"/>
        <w:gridCol w:w="1418"/>
        <w:gridCol w:w="283"/>
        <w:gridCol w:w="1419"/>
        <w:gridCol w:w="282"/>
        <w:gridCol w:w="1418"/>
        <w:gridCol w:w="283"/>
        <w:gridCol w:w="1418"/>
      </w:tblGrid>
      <w:tr w:rsidR="001030AF" w:rsidRPr="000B1AF6" w:rsidTr="00D31A28">
        <w:trPr>
          <w:tblHeader/>
        </w:trPr>
        <w:tc>
          <w:tcPr>
            <w:tcW w:w="2988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1030AF" w:rsidRPr="000B1AF6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 (</w:t>
            </w:r>
            <w:r w:rsidR="001030AF"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60D12" w:rsidRPr="000B1AF6" w:rsidTr="00D31A28">
        <w:trPr>
          <w:tblHeader/>
        </w:trPr>
        <w:tc>
          <w:tcPr>
            <w:tcW w:w="2988" w:type="dxa"/>
            <w:vAlign w:val="bottom"/>
          </w:tcPr>
          <w:p w:rsidR="00A60D12" w:rsidRPr="000B1AF6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0B1AF6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A60D12" w:rsidRPr="000B1AF6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0B1AF6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1030AF" w:rsidRPr="000B1AF6" w:rsidTr="00D31A28">
        <w:trPr>
          <w:tblHeader/>
        </w:trPr>
        <w:tc>
          <w:tcPr>
            <w:tcW w:w="2988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B1AF6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31A28"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030AF" w:rsidRPr="000B1AF6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31A28"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2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030AF" w:rsidRPr="000B1AF6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31A28"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30AF" w:rsidRPr="000B1AF6" w:rsidRDefault="001030AF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D31A28"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1030AF" w:rsidRPr="000B1AF6" w:rsidTr="00D31A28">
        <w:tc>
          <w:tcPr>
            <w:tcW w:w="2988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800D0A" w:rsidRPr="000B1AF6" w:rsidRDefault="008C2A1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18,462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26,939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7D43A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41,277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49,781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0D0A" w:rsidRPr="000B1AF6" w:rsidRDefault="008C2A1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3,777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2,126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7D43A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7,360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5,441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C2A1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22,239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29,065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7D43A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48,637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55,222</w:t>
            </w:r>
          </w:p>
        </w:tc>
      </w:tr>
      <w:tr w:rsidR="001F774B" w:rsidRPr="000B1AF6" w:rsidTr="00D31A28">
        <w:tc>
          <w:tcPr>
            <w:tcW w:w="2988" w:type="dxa"/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F774B" w:rsidRPr="000B1AF6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0B1AF6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00D0A" w:rsidRPr="000B1AF6" w:rsidRDefault="008C2A1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186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7D43A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371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1,333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D0A" w:rsidRPr="000B1AF6" w:rsidRDefault="008C2A1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0B1AF6" w:rsidRDefault="007D43A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319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0D0A" w:rsidRPr="000B1AF6" w:rsidRDefault="008C2A1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748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7D43A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523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1,652</w:t>
            </w:r>
          </w:p>
        </w:tc>
      </w:tr>
      <w:tr w:rsidR="001030AF" w:rsidRPr="000B1AF6" w:rsidTr="00D31A28">
        <w:tc>
          <w:tcPr>
            <w:tcW w:w="2988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0B1AF6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800D0A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00D0A" w:rsidRPr="000B1AF6" w:rsidRDefault="008C2A1B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987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00D0A" w:rsidRPr="000B1AF6" w:rsidRDefault="007D43A2" w:rsidP="007D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1,428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</w:tr>
      <w:tr w:rsidR="00D41411" w:rsidRPr="000B1AF6" w:rsidTr="007F60FE">
        <w:tc>
          <w:tcPr>
            <w:tcW w:w="2988" w:type="dxa"/>
            <w:vAlign w:val="bottom"/>
          </w:tcPr>
          <w:p w:rsidR="00D41411" w:rsidRPr="0088128B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ค่าโฆษณา (อัตราที่ตกลงร่วมกัน)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41411" w:rsidRPr="000B1AF6" w:rsidTr="007F60FE">
        <w:tc>
          <w:tcPr>
            <w:tcW w:w="2988" w:type="dxa"/>
            <w:vAlign w:val="bottom"/>
          </w:tcPr>
          <w:p w:rsidR="00D41411" w:rsidRPr="008D6154" w:rsidRDefault="00D41411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41411" w:rsidRPr="000B1AF6" w:rsidRDefault="00D41411" w:rsidP="00D41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  <w:tc>
          <w:tcPr>
            <w:tcW w:w="282" w:type="dxa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83" w:type="dxa"/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41411" w:rsidRPr="000B1AF6" w:rsidRDefault="00D4141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-</w:t>
            </w:r>
          </w:p>
        </w:tc>
      </w:tr>
      <w:tr w:rsidR="001F774B" w:rsidRPr="000B1AF6" w:rsidTr="00D31A28">
        <w:tc>
          <w:tcPr>
            <w:tcW w:w="2988" w:type="dxa"/>
            <w:vAlign w:val="bottom"/>
          </w:tcPr>
          <w:p w:rsidR="001F774B" w:rsidRPr="000B1AF6" w:rsidRDefault="001F774B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F774B" w:rsidRPr="000B1AF6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F774B" w:rsidRPr="000B1AF6" w:rsidRDefault="001F774B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F774B" w:rsidRPr="000B1AF6" w:rsidRDefault="001F774B" w:rsidP="001F7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800D0A" w:rsidRPr="000B1AF6" w:rsidRDefault="007F60F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2,559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3,134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7D43A2" w:rsidP="0060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4,124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5,562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EC779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0B1AF6" w:rsidRDefault="008C2A1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492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82" w:type="dxa"/>
          </w:tcPr>
          <w:p w:rsidR="00800D0A" w:rsidRPr="000B1AF6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0B1AF6" w:rsidRDefault="00767391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726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283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EC779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C2A1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3,051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3,255</w:t>
            </w:r>
          </w:p>
        </w:tc>
        <w:tc>
          <w:tcPr>
            <w:tcW w:w="282" w:type="dxa"/>
          </w:tcPr>
          <w:p w:rsidR="00800D0A" w:rsidRPr="000B1AF6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7D43A2" w:rsidP="00767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767391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5,845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800D0A" w:rsidRPr="000B1AF6" w:rsidRDefault="007F60FE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4,329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4,713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7F60FE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8,002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9,198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0B1AF6" w:rsidRDefault="007F60FE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0B1AF6" w:rsidRDefault="007F60FE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236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</w:p>
        </w:tc>
      </w:tr>
      <w:tr w:rsidR="00800D0A" w:rsidRPr="000B1AF6" w:rsidTr="00D31A28">
        <w:tc>
          <w:tcPr>
            <w:tcW w:w="2988" w:type="dxa"/>
            <w:vAlign w:val="bottom"/>
          </w:tcPr>
          <w:p w:rsidR="00800D0A" w:rsidRPr="000B1AF6" w:rsidRDefault="00800D0A" w:rsidP="00DD401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7F60FE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4,447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4,767</w:t>
            </w:r>
          </w:p>
        </w:tc>
        <w:tc>
          <w:tcPr>
            <w:tcW w:w="282" w:type="dxa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7F60FE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8,238</w:t>
            </w:r>
          </w:p>
        </w:tc>
        <w:tc>
          <w:tcPr>
            <w:tcW w:w="283" w:type="dxa"/>
            <w:vAlign w:val="bottom"/>
          </w:tcPr>
          <w:p w:rsidR="00800D0A" w:rsidRPr="000B1AF6" w:rsidRDefault="00800D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D0A" w:rsidRPr="000B1AF6" w:rsidRDefault="00800D0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9,306</w:t>
            </w:r>
          </w:p>
        </w:tc>
      </w:tr>
    </w:tbl>
    <w:p w:rsidR="001F774B" w:rsidRDefault="001F774B" w:rsidP="001F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0B1AF6" w:rsidRDefault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B1AF6" w:rsidRPr="000B1AF6" w:rsidRDefault="000B1AF6" w:rsidP="000B1AF6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0B1AF6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</w:t>
      </w:r>
      <w:r w:rsidRPr="000B1AF6">
        <w:rPr>
          <w:rFonts w:ascii="Angsana New" w:hAnsi="Angsana New"/>
          <w:sz w:val="30"/>
          <w:szCs w:val="30"/>
          <w:cs/>
        </w:rPr>
        <w:t>วันที่ 30 มิถุนายน 2565</w:t>
      </w:r>
      <w:r w:rsidRPr="000B1AF6">
        <w:rPr>
          <w:rFonts w:ascii="Angsana New" w:hAnsi="Angsana New"/>
          <w:sz w:val="30"/>
          <w:szCs w:val="30"/>
        </w:rPr>
        <w:t xml:space="preserve"> </w:t>
      </w:r>
      <w:r w:rsidRPr="000B1AF6">
        <w:rPr>
          <w:rFonts w:ascii="Angsana New" w:hAnsi="Angsana New"/>
          <w:sz w:val="30"/>
          <w:szCs w:val="30"/>
          <w:cs/>
        </w:rPr>
        <w:t xml:space="preserve">และ </w:t>
      </w:r>
      <w:r w:rsidRPr="000B1AF6">
        <w:rPr>
          <w:rFonts w:ascii="Angsana New" w:hAnsi="Angsana New"/>
          <w:sz w:val="30"/>
          <w:szCs w:val="30"/>
        </w:rPr>
        <w:t xml:space="preserve">31 </w:t>
      </w:r>
      <w:r w:rsidRPr="000B1AF6">
        <w:rPr>
          <w:rFonts w:ascii="Angsana New" w:hAnsi="Angsana New"/>
          <w:sz w:val="30"/>
          <w:szCs w:val="30"/>
          <w:cs/>
        </w:rPr>
        <w:t>ธันวาคม 2564</w:t>
      </w:r>
      <w:r w:rsidRPr="000B1AF6">
        <w:rPr>
          <w:rFonts w:ascii="Angsana New" w:hAnsi="Angsana New"/>
          <w:color w:val="000000"/>
          <w:sz w:val="30"/>
          <w:szCs w:val="30"/>
        </w:rPr>
        <w:t xml:space="preserve"> </w:t>
      </w:r>
      <w:r w:rsidRPr="000B1AF6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0B1AF6" w:rsidRPr="000B1AF6" w:rsidRDefault="000B1AF6" w:rsidP="000B1AF6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0B1AF6" w:rsidRPr="000B1AF6" w:rsidRDefault="000B1AF6" w:rsidP="00672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50,</w:t>
            </w:r>
            <w:r w:rsidR="0067234E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83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48,050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B1AF6" w:rsidRPr="000B1AF6" w:rsidRDefault="0067234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8,488</w:t>
            </w:r>
          </w:p>
        </w:tc>
        <w:tc>
          <w:tcPr>
            <w:tcW w:w="283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4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0B1AF6" w:rsidRPr="000B1AF6" w:rsidRDefault="0067234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4,042</w:t>
            </w:r>
          </w:p>
        </w:tc>
        <w:tc>
          <w:tcPr>
            <w:tcW w:w="283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4,305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0B1AF6" w:rsidRDefault="0067234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8,488</w:t>
            </w:r>
          </w:p>
        </w:tc>
        <w:tc>
          <w:tcPr>
            <w:tcW w:w="283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4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0B1AF6" w:rsidRDefault="0067234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54,203</w:t>
            </w:r>
          </w:p>
        </w:tc>
        <w:tc>
          <w:tcPr>
            <w:tcW w:w="283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52,355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(ดูหมายเหตุ </w:t>
            </w: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7377D" w:rsidRPr="000B1AF6" w:rsidTr="007F60FE">
        <w:tc>
          <w:tcPr>
            <w:tcW w:w="3798" w:type="dxa"/>
            <w:vAlign w:val="bottom"/>
          </w:tcPr>
          <w:p w:rsidR="00A7377D" w:rsidRPr="000B1AF6" w:rsidRDefault="00A7377D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3,57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4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A7377D" w:rsidRPr="000B1AF6" w:rsidRDefault="00A7377D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3,57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</w:tr>
      <w:tr w:rsidR="00A7377D" w:rsidRPr="000B1AF6" w:rsidTr="007F60FE">
        <w:tc>
          <w:tcPr>
            <w:tcW w:w="3798" w:type="dxa"/>
            <w:vAlign w:val="bottom"/>
          </w:tcPr>
          <w:p w:rsidR="00A7377D" w:rsidRPr="000B1AF6" w:rsidRDefault="00A7377D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825</w:t>
            </w:r>
          </w:p>
        </w:tc>
        <w:tc>
          <w:tcPr>
            <w:tcW w:w="283" w:type="dxa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  <w:tc>
          <w:tcPr>
            <w:tcW w:w="284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A7377D" w:rsidRPr="000B1AF6" w:rsidRDefault="00A7377D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825</w:t>
            </w:r>
          </w:p>
        </w:tc>
        <w:tc>
          <w:tcPr>
            <w:tcW w:w="283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</w:tr>
      <w:tr w:rsidR="00A7377D" w:rsidRPr="000B1AF6" w:rsidTr="007F60FE">
        <w:tc>
          <w:tcPr>
            <w:tcW w:w="3798" w:type="dxa"/>
            <w:vAlign w:val="bottom"/>
          </w:tcPr>
          <w:p w:rsidR="00A7377D" w:rsidRPr="000B1AF6" w:rsidRDefault="00A7377D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4,400</w:t>
            </w:r>
          </w:p>
        </w:tc>
        <w:tc>
          <w:tcPr>
            <w:tcW w:w="283" w:type="dxa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  <w:tc>
          <w:tcPr>
            <w:tcW w:w="284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77D" w:rsidRPr="000B1AF6" w:rsidRDefault="00A7377D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4,400</w:t>
            </w:r>
          </w:p>
        </w:tc>
        <w:tc>
          <w:tcPr>
            <w:tcW w:w="283" w:type="dxa"/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77D" w:rsidRPr="000B1AF6" w:rsidRDefault="00A7377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</w:tr>
      <w:tr w:rsidR="00FB53C7" w:rsidRPr="000B1AF6" w:rsidTr="00FB53C7">
        <w:tc>
          <w:tcPr>
            <w:tcW w:w="3798" w:type="dxa"/>
            <w:vAlign w:val="bottom"/>
          </w:tcPr>
          <w:p w:rsidR="00FB53C7" w:rsidRPr="00FB53C7" w:rsidRDefault="00FB53C7" w:rsidP="007F60FE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B53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เงินทดรองจ่าย (สินทรัพย์หมุนเวียนอื่น)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B53C7" w:rsidRDefault="00FB53C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B53C7" w:rsidRPr="000B1AF6" w:rsidRDefault="00FB53C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FB53C7" w:rsidRPr="000B1AF6" w:rsidRDefault="00FB53C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FB53C7" w:rsidRPr="000B1AF6" w:rsidRDefault="00FB53C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FB53C7" w:rsidRDefault="00FB53C7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B53C7" w:rsidRPr="000B1AF6" w:rsidRDefault="00FB53C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FB53C7" w:rsidRPr="000B1AF6" w:rsidRDefault="00FB53C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2BF9" w:rsidRPr="000B1AF6" w:rsidTr="00FB53C7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02BF9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5,035</w:t>
            </w: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02BF9" w:rsidRPr="000B1AF6" w:rsidRDefault="00202BF9" w:rsidP="003B09E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202BF9" w:rsidRDefault="00202BF9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5,035</w:t>
            </w: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02BF9" w:rsidRPr="000B1AF6" w:rsidRDefault="00202BF9" w:rsidP="003B09E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02BF9" w:rsidRPr="000B1AF6" w:rsidTr="00FB53C7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(แสดงในสินทรัพย์หมุนเวียนอื่น)</w:t>
            </w:r>
          </w:p>
        </w:tc>
        <w:tc>
          <w:tcPr>
            <w:tcW w:w="1350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810</w:t>
            </w: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:rsidR="00202BF9" w:rsidRPr="000B1AF6" w:rsidRDefault="00202BF9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13,600</w:t>
            </w: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13,600</w:t>
            </w: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10 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</w:t>
            </w:r>
          </w:p>
          <w:p w:rsidR="00202BF9" w:rsidRPr="000B1AF6" w:rsidRDefault="00202BF9" w:rsidP="007F60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98,5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02BF9" w:rsidRPr="000B1AF6" w:rsidRDefault="00202BF9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02BF9" w:rsidRPr="000B1AF6" w:rsidRDefault="00202BF9" w:rsidP="007F60F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99,310</w:t>
            </w: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14,086</w:t>
            </w: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13,715</w:t>
            </w: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02BF9" w:rsidRPr="000B1AF6" w:rsidTr="007F60FE">
        <w:tc>
          <w:tcPr>
            <w:tcW w:w="3798" w:type="dxa"/>
            <w:vAlign w:val="bottom"/>
          </w:tcPr>
          <w:p w:rsidR="00202BF9" w:rsidRPr="000B1AF6" w:rsidRDefault="00202BF9" w:rsidP="007F60F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202BF9" w:rsidRPr="000B1AF6" w:rsidRDefault="00202BF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0B1AF6" w:rsidRDefault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AF6" w:rsidRPr="000B1AF6" w:rsidTr="007F60FE">
        <w:tc>
          <w:tcPr>
            <w:tcW w:w="3798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 (หนี้สินหมุนเวียนอื่น)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780</w:t>
            </w: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01398" w:rsidRPr="000B1AF6" w:rsidRDefault="005D1C5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306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1398" w:rsidRPr="000B1AF6" w:rsidRDefault="00701398" w:rsidP="005D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5D1C58">
              <w:rPr>
                <w:rFonts w:ascii="Angsana New" w:hAnsi="Angsana New"/>
                <w:color w:val="000000"/>
                <w:sz w:val="30"/>
                <w:szCs w:val="30"/>
              </w:rPr>
              <w:t>08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1,340</w:t>
            </w: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01398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11,704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7,581</w:t>
            </w: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:rsidR="00701398" w:rsidRPr="000B1AF6" w:rsidRDefault="00701398" w:rsidP="003F4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3F47E0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01398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701398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117,851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122,752</w:t>
            </w:r>
          </w:p>
        </w:tc>
      </w:tr>
      <w:tr w:rsidR="003F47E0" w:rsidRPr="000B1AF6" w:rsidTr="007F60FE">
        <w:tc>
          <w:tcPr>
            <w:tcW w:w="3798" w:type="dxa"/>
            <w:vAlign w:val="bottom"/>
          </w:tcPr>
          <w:p w:rsidR="003F47E0" w:rsidRPr="000B1AF6" w:rsidRDefault="003F47E0" w:rsidP="007F60FE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 5.25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ต่อปีและครบกำหนดชำระเมื่อทวงถาม</w:t>
            </w:r>
            <w:r w:rsidRPr="000B1AF6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F47E0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0,000</w:t>
            </w:r>
          </w:p>
        </w:tc>
        <w:tc>
          <w:tcPr>
            <w:tcW w:w="283" w:type="dxa"/>
            <w:vAlign w:val="bottom"/>
          </w:tcPr>
          <w:p w:rsidR="003F47E0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3F47E0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3F47E0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3F47E0" w:rsidRPr="000B1AF6" w:rsidRDefault="003F47E0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F47E0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3F47E0" w:rsidRPr="000B1AF6" w:rsidRDefault="003F47E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01398" w:rsidRPr="000B1AF6" w:rsidTr="007F60FE">
        <w:tc>
          <w:tcPr>
            <w:tcW w:w="3798" w:type="dxa"/>
            <w:vAlign w:val="bottom"/>
          </w:tcPr>
          <w:p w:rsidR="00701398" w:rsidRPr="000B1AF6" w:rsidRDefault="00701398" w:rsidP="007F60F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1398" w:rsidRPr="000B1AF6" w:rsidRDefault="00067AF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30,200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1398" w:rsidRPr="000B1AF6" w:rsidRDefault="00701398" w:rsidP="000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067AF7">
              <w:rPr>
                <w:rFonts w:ascii="Angsana New" w:hAnsi="Angsana New"/>
                <w:color w:val="000000"/>
                <w:sz w:val="30"/>
                <w:szCs w:val="30"/>
              </w:rPr>
              <w:t>9,582</w:t>
            </w:r>
          </w:p>
        </w:tc>
        <w:tc>
          <w:tcPr>
            <w:tcW w:w="283" w:type="dxa"/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1398" w:rsidRPr="000B1AF6" w:rsidRDefault="0070139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130,333</w:t>
            </w:r>
          </w:p>
        </w:tc>
      </w:tr>
    </w:tbl>
    <w:p w:rsidR="000B1AF6" w:rsidRPr="000B1AF6" w:rsidRDefault="000B1AF6" w:rsidP="000B1AF6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0B1AF6" w:rsidRPr="000B1AF6" w:rsidRDefault="000B1AF6" w:rsidP="000B1AF6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0B1AF6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ุคคลและกิจการที่เกี่ยวข้องกันมีรายการเคลื่อนไหวในระหว่างงวดดังนี้</w:t>
      </w:r>
    </w:p>
    <w:p w:rsidR="000B1AF6" w:rsidRPr="000B1AF6" w:rsidRDefault="000B1AF6" w:rsidP="000B1AF6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58" w:type="dxa"/>
        <w:tblInd w:w="-34" w:type="dxa"/>
        <w:tblLayout w:type="fixed"/>
        <w:tblLook w:val="0000"/>
      </w:tblPr>
      <w:tblGrid>
        <w:gridCol w:w="3112"/>
        <w:gridCol w:w="1701"/>
        <w:gridCol w:w="283"/>
        <w:gridCol w:w="1276"/>
        <w:gridCol w:w="284"/>
        <w:gridCol w:w="1276"/>
        <w:gridCol w:w="283"/>
        <w:gridCol w:w="1843"/>
      </w:tblGrid>
      <w:tr w:rsidR="000B1AF6" w:rsidRPr="000B1AF6" w:rsidTr="007F60FE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0B1AF6" w:rsidRPr="000B1AF6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0B1AF6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B1AF6" w:rsidRPr="000B1AF6" w:rsidTr="007F60FE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0B1AF6" w:rsidRPr="000B1AF6" w:rsidRDefault="000B1AF6" w:rsidP="007F60F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0B1AF6" w:rsidRPr="000B1AF6" w:rsidTr="007F60FE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0B1AF6" w:rsidRPr="000B1AF6" w:rsidRDefault="000B1AF6" w:rsidP="007F60FE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1AF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B1AF6">
              <w:rPr>
                <w:rFonts w:ascii="Angsana New" w:hAnsi="Angsana New"/>
                <w:sz w:val="30"/>
                <w:szCs w:val="30"/>
                <w:cs/>
              </w:rPr>
              <w:t>ธันวาคม 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0B1AF6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1AF6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1AF6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0B1AF6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0B1AF6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0B1AF6">
              <w:rPr>
                <w:rFonts w:ascii="Angsana New" w:hAnsi="Angsana New"/>
                <w:sz w:val="30"/>
                <w:szCs w:val="30"/>
                <w:cs/>
              </w:rPr>
              <w:t xml:space="preserve"> 2565</w:t>
            </w:r>
          </w:p>
        </w:tc>
      </w:tr>
      <w:tr w:rsidR="000B1AF6" w:rsidRPr="000B1AF6" w:rsidTr="007F60FE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0B1AF6" w:rsidRPr="000B1AF6" w:rsidRDefault="000B1AF6" w:rsidP="007F60F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B1AF6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กรีนเอิร์ธพาวเวอร์ </w:t>
            </w:r>
            <w:r w:rsidRPr="000B1AF6">
              <w:rPr>
                <w:rFonts w:ascii="Angsana New" w:hAnsi="Angsana New"/>
                <w:sz w:val="30"/>
                <w:szCs w:val="30"/>
                <w:cs/>
              </w:rPr>
              <w:br/>
              <w:t>(ไทยแลนด์)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1AF6" w:rsidRPr="000B1AF6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0B1AF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0B1AF6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0B1AF6" w:rsidRDefault="001861E7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68,5</w:t>
            </w:r>
            <w:r w:rsidR="000B1AF6" w:rsidRPr="000B1AF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1AF6" w:rsidRPr="000B1AF6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0B1AF6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1AF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0B1AF6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B1AF6" w:rsidRPr="000B1AF6" w:rsidRDefault="00C93FE9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</w:t>
            </w:r>
            <w:r w:rsidR="000B1AF6" w:rsidRPr="000B1AF6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</w:tbl>
    <w:p w:rsidR="001477DC" w:rsidRPr="000B1AF6" w:rsidRDefault="00147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B1AF6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0024" w:type="dxa"/>
        <w:tblInd w:w="-34" w:type="dxa"/>
        <w:tblLayout w:type="fixed"/>
        <w:tblLook w:val="0000"/>
      </w:tblPr>
      <w:tblGrid>
        <w:gridCol w:w="3112"/>
        <w:gridCol w:w="7"/>
        <w:gridCol w:w="1703"/>
        <w:gridCol w:w="236"/>
        <w:gridCol w:w="34"/>
        <w:gridCol w:w="1229"/>
        <w:gridCol w:w="47"/>
        <w:gridCol w:w="237"/>
        <w:gridCol w:w="47"/>
        <w:gridCol w:w="1229"/>
        <w:gridCol w:w="47"/>
        <w:gridCol w:w="236"/>
        <w:gridCol w:w="47"/>
        <w:gridCol w:w="1796"/>
        <w:gridCol w:w="17"/>
      </w:tblGrid>
      <w:tr w:rsidR="000B1AF6" w:rsidRPr="00E4630B" w:rsidTr="007F60FE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0B1AF6" w:rsidRPr="00E4630B" w:rsidTr="007F60FE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0B1AF6" w:rsidRPr="00E4630B" w:rsidTr="007F60FE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>ธันวาคม 256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E4630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E4630B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 xml:space="preserve"> 2565</w:t>
            </w:r>
          </w:p>
        </w:tc>
      </w:tr>
      <w:tr w:rsidR="000B1AF6" w:rsidRPr="00E4630B" w:rsidTr="007F60FE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บริษัท อีซีเอฟ โฮลดิ้งส์ จำกัด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13,600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13,600</w:t>
            </w:r>
          </w:p>
        </w:tc>
      </w:tr>
      <w:tr w:rsidR="000B1AF6" w:rsidRPr="00E4630B" w:rsidTr="007F60FE">
        <w:trPr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0B1AF6" w:rsidRPr="00EF5ACB" w:rsidRDefault="000B1AF6" w:rsidP="007F60FE">
            <w:pPr>
              <w:ind w:right="-43"/>
              <w:rPr>
                <w:rFonts w:ascii="Angsana New" w:hAnsi="Angsana New"/>
                <w:sz w:val="20"/>
                <w:szCs w:val="20"/>
              </w:rPr>
            </w:pPr>
          </w:p>
          <w:p w:rsidR="000B1AF6" w:rsidRPr="00E4630B" w:rsidRDefault="000B1AF6" w:rsidP="007F60F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05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0B1AF6" w:rsidRPr="00E4630B" w:rsidTr="007F60FE">
        <w:trPr>
          <w:gridAfter w:val="1"/>
          <w:wAfter w:w="17" w:type="dxa"/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0B1AF6" w:rsidRPr="00E4630B" w:rsidTr="007F60FE">
        <w:trPr>
          <w:gridAfter w:val="1"/>
          <w:wAfter w:w="17" w:type="dxa"/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>ธันวาคม 25</w:t>
            </w:r>
            <w:r w:rsidRPr="00E4630B">
              <w:rPr>
                <w:rFonts w:ascii="Angsana New" w:hAnsi="Angsana New"/>
                <w:sz w:val="28"/>
                <w:szCs w:val="28"/>
              </w:rPr>
              <w:t>6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E4630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 xml:space="preserve"> 2565</w:t>
            </w:r>
          </w:p>
        </w:tc>
      </w:tr>
      <w:tr w:rsidR="000903E9" w:rsidRPr="00E4630B" w:rsidTr="007F60FE">
        <w:trPr>
          <w:gridAfter w:val="1"/>
          <w:wAfter w:w="17" w:type="dxa"/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0903E9" w:rsidRPr="00E4630B" w:rsidRDefault="000903E9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40,000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903E9" w:rsidRPr="00E4630B" w:rsidRDefault="000903E9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40,000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0903E9" w:rsidRPr="00E4630B" w:rsidRDefault="000903E9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</w:tr>
      <w:tr w:rsidR="000B1AF6" w:rsidRPr="00E4630B" w:rsidTr="007F60FE">
        <w:trPr>
          <w:gridAfter w:val="1"/>
          <w:wAfter w:w="17" w:type="dxa"/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ญาติของกรรมการ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0B1AF6" w:rsidRPr="00E4630B" w:rsidRDefault="0032704B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144</w:t>
            </w:r>
            <w:r w:rsidR="000B1AF6"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B1AF6" w:rsidRPr="00E4630B" w:rsidRDefault="0032704B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114</w:t>
            </w:r>
            <w:r w:rsidR="000B1AF6"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30,000</w:t>
            </w:r>
          </w:p>
        </w:tc>
      </w:tr>
    </w:tbl>
    <w:p w:rsidR="000B1AF6" w:rsidRPr="00EF5ACB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0B1AF6" w:rsidRPr="00E4630B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เฉพาะบริษัท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0B1AF6" w:rsidRPr="00E4630B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0B1AF6" w:rsidRPr="00E4630B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>ธันวาคม 25</w:t>
            </w:r>
            <w:r w:rsidRPr="00E4630B">
              <w:rPr>
                <w:rFonts w:ascii="Angsana New" w:hAnsi="Angsana New"/>
                <w:sz w:val="28"/>
                <w:szCs w:val="28"/>
              </w:rPr>
              <w:t>6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E4630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1AF6" w:rsidRPr="00E4630B" w:rsidRDefault="000B1AF6" w:rsidP="007F60FE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 xml:space="preserve"> 2565</w:t>
            </w:r>
          </w:p>
        </w:tc>
      </w:tr>
      <w:tr w:rsidR="000B1AF6" w:rsidRPr="00E4630B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อีซีเอฟ 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พาวเวอร์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111,152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E4630B" w:rsidRDefault="0032704B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220,000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E4630B" w:rsidRDefault="0032704B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  <w:lang w:eastAsia="en-GB"/>
              </w:rPr>
              <w:t>229</w:t>
            </w: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,501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B1AF6" w:rsidRPr="00E4630B" w:rsidRDefault="0092656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101,</w:t>
            </w:r>
            <w:r w:rsidR="00033058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6</w:t>
            </w:r>
            <w:r w:rsidR="000B1AF6"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51</w:t>
            </w:r>
          </w:p>
        </w:tc>
      </w:tr>
      <w:tr w:rsidR="000B1AF6" w:rsidRPr="00E4630B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แพลนเนทบอร์ด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16,200</w:t>
            </w:r>
          </w:p>
        </w:tc>
      </w:tr>
      <w:tr w:rsidR="000903E9" w:rsidRPr="00E4630B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903E9" w:rsidRPr="00E4630B" w:rsidRDefault="000903E9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903E9" w:rsidRPr="00E4630B" w:rsidRDefault="000903E9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20,000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03E9" w:rsidRPr="00E4630B" w:rsidRDefault="000903E9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903E9" w:rsidRPr="00E4630B" w:rsidRDefault="000903E9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</w:tr>
      <w:tr w:rsidR="000B1AF6" w:rsidRPr="00E4630B" w:rsidTr="007F60F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0B1AF6" w:rsidRPr="00E4630B" w:rsidRDefault="000B1AF6" w:rsidP="007F60FE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ญาติของกรรมการ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E4630B" w:rsidRDefault="0032704B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114,</w:t>
            </w:r>
            <w:r w:rsidR="000B1AF6"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B1AF6" w:rsidRPr="00E4630B" w:rsidRDefault="0032704B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114</w:t>
            </w:r>
            <w:r w:rsidR="000B1AF6"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0B1AF6" w:rsidRPr="00EF5ACB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0B1AF6" w:rsidRPr="00E4630B" w:rsidRDefault="000B1AF6" w:rsidP="000B1AF6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630B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</w:p>
    <w:p w:rsidR="000B1AF6" w:rsidRPr="00EF5ACB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0B1AF6" w:rsidRPr="00E4630B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 w:rsidRPr="00E4630B">
        <w:rPr>
          <w:rFonts w:ascii="Angsana New" w:hAnsi="Angsana New"/>
          <w:color w:val="000000"/>
          <w:sz w:val="28"/>
          <w:szCs w:val="28"/>
          <w:cs/>
        </w:rPr>
        <w:t>ลูกหนี้การค้า ณ วันที่</w:t>
      </w:r>
      <w:r w:rsidRPr="00E4630B">
        <w:rPr>
          <w:rFonts w:ascii="Angsana New" w:hAnsi="Angsana New"/>
          <w:color w:val="000000"/>
          <w:sz w:val="28"/>
          <w:szCs w:val="28"/>
        </w:rPr>
        <w:t xml:space="preserve"> </w:t>
      </w:r>
      <w:r w:rsidR="00177DBD">
        <w:rPr>
          <w:rFonts w:ascii="Angsana New" w:hAnsi="Angsana New" w:hint="cs"/>
          <w:sz w:val="28"/>
          <w:szCs w:val="28"/>
          <w:cs/>
        </w:rPr>
        <w:t>30 มิถุนายน</w:t>
      </w:r>
      <w:r w:rsidRPr="00E4630B">
        <w:rPr>
          <w:rFonts w:ascii="Angsana New" w:hAnsi="Angsana New" w:hint="cs"/>
          <w:sz w:val="28"/>
          <w:szCs w:val="28"/>
          <w:cs/>
        </w:rPr>
        <w:t xml:space="preserve"> 2565</w:t>
      </w:r>
      <w:r w:rsidRPr="00E4630B">
        <w:rPr>
          <w:rFonts w:ascii="Angsana New" w:hAnsi="Angsana New"/>
          <w:sz w:val="28"/>
          <w:szCs w:val="28"/>
        </w:rPr>
        <w:t xml:space="preserve"> </w:t>
      </w:r>
      <w:r w:rsidRPr="00E4630B">
        <w:rPr>
          <w:rFonts w:ascii="Angsana New" w:hAnsi="Angsana New"/>
          <w:sz w:val="28"/>
          <w:szCs w:val="28"/>
          <w:cs/>
        </w:rPr>
        <w:t>และ</w:t>
      </w:r>
      <w:r w:rsidRPr="00E4630B">
        <w:rPr>
          <w:rFonts w:ascii="Angsana New" w:hAnsi="Angsana New" w:hint="cs"/>
          <w:sz w:val="28"/>
          <w:szCs w:val="28"/>
          <w:cs/>
        </w:rPr>
        <w:t>วันที่</w:t>
      </w:r>
      <w:r w:rsidRPr="00E4630B">
        <w:rPr>
          <w:rFonts w:ascii="Angsana New" w:hAnsi="Angsana New"/>
          <w:sz w:val="28"/>
          <w:szCs w:val="28"/>
          <w:cs/>
        </w:rPr>
        <w:t xml:space="preserve"> </w:t>
      </w:r>
      <w:r w:rsidRPr="00E4630B">
        <w:rPr>
          <w:rFonts w:ascii="Angsana New" w:hAnsi="Angsana New"/>
          <w:sz w:val="28"/>
          <w:szCs w:val="28"/>
        </w:rPr>
        <w:t xml:space="preserve">31 </w:t>
      </w:r>
      <w:r w:rsidRPr="00E4630B">
        <w:rPr>
          <w:rFonts w:ascii="Angsana New" w:hAnsi="Angsana New"/>
          <w:sz w:val="28"/>
          <w:szCs w:val="28"/>
          <w:cs/>
        </w:rPr>
        <w:t xml:space="preserve">ธันวาคม 2564 </w:t>
      </w:r>
      <w:r w:rsidRPr="00E4630B">
        <w:rPr>
          <w:rFonts w:ascii="Angsana New" w:hAnsi="Angsana New"/>
          <w:color w:val="000000"/>
          <w:sz w:val="28"/>
          <w:szCs w:val="28"/>
          <w:cs/>
        </w:rPr>
        <w:t>แยกตามอายุหนี้ที่ค้างชำระได้ดังนี้</w:t>
      </w:r>
    </w:p>
    <w:p w:rsidR="000B1AF6" w:rsidRPr="00D0631F" w:rsidRDefault="000B1AF6" w:rsidP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847" w:type="dxa"/>
        <w:tblLayout w:type="fixed"/>
        <w:tblLook w:val="04A0"/>
      </w:tblPr>
      <w:tblGrid>
        <w:gridCol w:w="3341"/>
        <w:gridCol w:w="1410"/>
        <w:gridCol w:w="283"/>
        <w:gridCol w:w="1441"/>
        <w:gridCol w:w="267"/>
        <w:gridCol w:w="1410"/>
        <w:gridCol w:w="282"/>
        <w:gridCol w:w="1413"/>
      </w:tblGrid>
      <w:tr w:rsidR="000B1AF6" w:rsidRPr="00E4630B" w:rsidTr="00D0631F">
        <w:trPr>
          <w:tblHeader/>
        </w:trPr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06" w:type="dxa"/>
            <w:gridSpan w:val="7"/>
            <w:tcBorders>
              <w:bottom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</w:t>
            </w:r>
          </w:p>
        </w:tc>
      </w:tr>
      <w:tr w:rsidR="000B1AF6" w:rsidRPr="00E4630B" w:rsidTr="00D0631F">
        <w:trPr>
          <w:tblHeader/>
        </w:trPr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AF6" w:rsidRPr="00E4630B" w:rsidTr="00D0631F">
        <w:trPr>
          <w:tblHeader/>
        </w:trPr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0B1AF6" w:rsidRPr="00E4630B" w:rsidTr="00D0631F"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E4630B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1AF6" w:rsidRPr="00E4630B" w:rsidTr="00D0631F"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E4630B" w:rsidRDefault="00657BB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7,136</w:t>
            </w:r>
          </w:p>
        </w:tc>
        <w:tc>
          <w:tcPr>
            <w:tcW w:w="28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6,793</w:t>
            </w: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B1AF6" w:rsidRPr="00E4630B" w:rsidRDefault="00657BB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16,070</w:t>
            </w: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19,142</w:t>
            </w:r>
          </w:p>
        </w:tc>
      </w:tr>
      <w:tr w:rsidR="000B1AF6" w:rsidRPr="00E4630B" w:rsidTr="00D0631F"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E4630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1AF6" w:rsidRPr="00E4630B" w:rsidTr="00D0631F"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4630B">
              <w:rPr>
                <w:rFonts w:ascii="Angsana New" w:hAnsi="Angsana New"/>
                <w:sz w:val="28"/>
                <w:szCs w:val="28"/>
              </w:rPr>
              <w:t>3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E4630B" w:rsidRDefault="000B1AF6" w:rsidP="00657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657BB9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1,648</w:t>
            </w: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B1AF6" w:rsidRPr="00E4630B" w:rsidRDefault="00657BB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8,176</w:t>
            </w: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10,334</w:t>
            </w:r>
          </w:p>
        </w:tc>
      </w:tr>
      <w:tr w:rsidR="000B1AF6" w:rsidRPr="00E4630B" w:rsidTr="00D0631F"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E4630B">
              <w:rPr>
                <w:rFonts w:ascii="Angsana New" w:hAnsi="Angsana New"/>
                <w:sz w:val="28"/>
                <w:szCs w:val="28"/>
              </w:rPr>
              <w:t>3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E4630B">
              <w:rPr>
                <w:rFonts w:ascii="Angsana New" w:hAnsi="Angsana New"/>
                <w:sz w:val="28"/>
                <w:szCs w:val="28"/>
              </w:rPr>
              <w:t>6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B1AF6" w:rsidRPr="00E4630B" w:rsidRDefault="00657BB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12,892</w:t>
            </w: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13,178</w:t>
            </w:r>
          </w:p>
        </w:tc>
      </w:tr>
      <w:tr w:rsidR="000B1AF6" w:rsidRPr="00E4630B" w:rsidTr="00D0631F"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E4630B">
              <w:rPr>
                <w:rFonts w:ascii="Angsana New" w:hAnsi="Angsana New"/>
                <w:sz w:val="28"/>
                <w:szCs w:val="28"/>
              </w:rPr>
              <w:t>6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E4630B">
              <w:rPr>
                <w:rFonts w:ascii="Angsana New" w:hAnsi="Angsana New"/>
                <w:sz w:val="28"/>
                <w:szCs w:val="28"/>
              </w:rPr>
              <w:t>12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0B1AF6" w:rsidRPr="00E4630B" w:rsidRDefault="00657BB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7,364</w:t>
            </w: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</w:rPr>
              <w:t>4,242</w:t>
            </w:r>
          </w:p>
        </w:tc>
      </w:tr>
      <w:tr w:rsidR="000B1AF6" w:rsidRPr="00E4630B" w:rsidTr="00D0631F"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12  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B1AF6" w:rsidRPr="00E4630B" w:rsidRDefault="00657BB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9,701</w:t>
            </w: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5,459</w:t>
            </w:r>
          </w:p>
        </w:tc>
      </w:tr>
      <w:tr w:rsidR="000B1AF6" w:rsidRPr="00E4630B" w:rsidTr="00D0631F">
        <w:tc>
          <w:tcPr>
            <w:tcW w:w="3341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B1AF6" w:rsidRPr="00E4630B" w:rsidRDefault="00657BB9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8,488</w:t>
            </w:r>
          </w:p>
        </w:tc>
        <w:tc>
          <w:tcPr>
            <w:tcW w:w="283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8,441</w:t>
            </w:r>
          </w:p>
        </w:tc>
        <w:tc>
          <w:tcPr>
            <w:tcW w:w="267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E4630B" w:rsidRDefault="000B1AF6" w:rsidP="00657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</w:t>
            </w:r>
            <w:r w:rsidR="00657BB9">
              <w:rPr>
                <w:rFonts w:ascii="Angsana New" w:hAnsi="Angsana New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282" w:type="dxa"/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1AF6" w:rsidRPr="00E4630B" w:rsidRDefault="000B1AF6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52,355</w:t>
            </w:r>
          </w:p>
        </w:tc>
      </w:tr>
    </w:tbl>
    <w:p w:rsidR="00D0631F" w:rsidRDefault="00D0631F">
      <w:r>
        <w:br w:type="page"/>
      </w:r>
    </w:p>
    <w:tbl>
      <w:tblPr>
        <w:tblW w:w="9754" w:type="dxa"/>
        <w:tblLayout w:type="fixed"/>
        <w:tblLook w:val="04A0"/>
      </w:tblPr>
      <w:tblGrid>
        <w:gridCol w:w="3227"/>
        <w:gridCol w:w="1422"/>
        <w:gridCol w:w="283"/>
        <w:gridCol w:w="1441"/>
        <w:gridCol w:w="267"/>
        <w:gridCol w:w="1410"/>
        <w:gridCol w:w="282"/>
        <w:gridCol w:w="1422"/>
      </w:tblGrid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7" w:type="dxa"/>
            <w:gridSpan w:val="7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C2151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C2151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C2151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C2151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</w:t>
            </w: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</w:pPr>
            <w:r w:rsidRPr="00C21515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  <w:t xml:space="preserve">บริษัทอื่น </w:t>
            </w:r>
            <w:r w:rsidRPr="00C21515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</w:rPr>
              <w:t xml:space="preserve">- </w:t>
            </w:r>
            <w:r w:rsidRPr="00C21515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215,343</w:t>
            </w: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263,955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203,025</w:t>
            </w: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249,989</w:t>
            </w: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ค้างชำระ </w:t>
            </w:r>
            <w:r w:rsidRPr="00C21515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42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21515">
              <w:rPr>
                <w:rFonts w:ascii="Angsana New" w:hAnsi="Angsana New"/>
                <w:sz w:val="29"/>
                <w:szCs w:val="29"/>
              </w:rPr>
              <w:t>3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109,713</w:t>
            </w: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79,370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105,863</w:t>
            </w: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76,905</w:t>
            </w: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ระหว่าง </w:t>
            </w:r>
            <w:r w:rsidRPr="00C21515">
              <w:rPr>
                <w:rFonts w:ascii="Angsana New" w:hAnsi="Angsana New"/>
                <w:sz w:val="29"/>
                <w:szCs w:val="29"/>
              </w:rPr>
              <w:t>3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เดือนถึง </w:t>
            </w:r>
            <w:r w:rsidRPr="00C21515">
              <w:rPr>
                <w:rFonts w:ascii="Angsana New" w:hAnsi="Angsana New"/>
                <w:sz w:val="29"/>
                <w:szCs w:val="29"/>
              </w:rPr>
              <w:t>6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103,945</w:t>
            </w: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17,791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102,834</w:t>
            </w: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17,743</w:t>
            </w: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ระหว่าง </w:t>
            </w:r>
            <w:r w:rsidRPr="00C21515">
              <w:rPr>
                <w:rFonts w:ascii="Angsana New" w:hAnsi="Angsana New"/>
                <w:sz w:val="29"/>
                <w:szCs w:val="29"/>
              </w:rPr>
              <w:t>6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เดือนถึง </w:t>
            </w:r>
            <w:r w:rsidRPr="00C21515">
              <w:rPr>
                <w:rFonts w:ascii="Angsana New" w:hAnsi="Angsana New"/>
                <w:sz w:val="29"/>
                <w:szCs w:val="29"/>
              </w:rPr>
              <w:t>12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52,485</w:t>
            </w: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90,898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52,403</w:t>
            </w: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90,648</w:t>
            </w: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เกินกว่า 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 xml:space="preserve">12  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0631F" w:rsidRPr="00C21515" w:rsidRDefault="001D421A" w:rsidP="001D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64,283</w:t>
            </w: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11,313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D0631F" w:rsidRPr="00C21515" w:rsidRDefault="001D421A" w:rsidP="001D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61,03</w:t>
            </w:r>
            <w:r w:rsidR="00E570DF">
              <w:rPr>
                <w:rFonts w:ascii="Angsana New" w:hAnsi="Angsana New"/>
                <w:color w:val="000000"/>
                <w:sz w:val="29"/>
                <w:szCs w:val="29"/>
              </w:rPr>
              <w:t>8</w:t>
            </w: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8,273</w:t>
            </w:r>
          </w:p>
        </w:tc>
      </w:tr>
      <w:tr w:rsidR="00D0631F" w:rsidRPr="00C21515" w:rsidTr="00D0631F">
        <w:tc>
          <w:tcPr>
            <w:tcW w:w="322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D0631F" w:rsidRPr="00C21515" w:rsidRDefault="001D42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545,769</w:t>
            </w: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463,327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D0631F" w:rsidRPr="00C21515" w:rsidRDefault="001D421A" w:rsidP="001D4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525,1</w:t>
            </w:r>
            <w:r w:rsidR="00E570DF">
              <w:rPr>
                <w:rFonts w:ascii="Angsana New" w:hAnsi="Angsana New"/>
                <w:color w:val="000000"/>
                <w:sz w:val="29"/>
                <w:szCs w:val="29"/>
              </w:rPr>
              <w:t>63</w:t>
            </w: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443,558</w:t>
            </w:r>
          </w:p>
        </w:tc>
      </w:tr>
      <w:tr w:rsidR="00D0631F" w:rsidRPr="00C21515" w:rsidTr="00D0631F">
        <w:tc>
          <w:tcPr>
            <w:tcW w:w="3227" w:type="dxa"/>
          </w:tcPr>
          <w:p w:rsidR="00D0631F" w:rsidRPr="00C21515" w:rsidRDefault="00D0631F" w:rsidP="0038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หัก ค่าเผื่อการด้อยค่า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0631F" w:rsidRPr="00C21515" w:rsidRDefault="00D0631F" w:rsidP="00A7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(  1</w:t>
            </w:r>
            <w:r w:rsidR="00A76AE7">
              <w:rPr>
                <w:rFonts w:ascii="Angsana New" w:hAnsi="Angsana New"/>
                <w:color w:val="000000"/>
                <w:sz w:val="29"/>
                <w:szCs w:val="29"/>
              </w:rPr>
              <w:t>9,582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(  17,343)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D0631F" w:rsidRPr="00C21515" w:rsidRDefault="00D0631F" w:rsidP="00A76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(  15,</w:t>
            </w:r>
            <w:r w:rsidR="00A76AE7">
              <w:rPr>
                <w:rFonts w:ascii="Angsana New" w:hAnsi="Angsana New"/>
                <w:color w:val="000000"/>
                <w:sz w:val="29"/>
                <w:szCs w:val="29"/>
              </w:rPr>
              <w:t>161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(  13,426)</w:t>
            </w:r>
          </w:p>
        </w:tc>
      </w:tr>
      <w:tr w:rsidR="00D0631F" w:rsidRPr="00C21515" w:rsidTr="00D0631F">
        <w:tc>
          <w:tcPr>
            <w:tcW w:w="3227" w:type="dxa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31F" w:rsidRPr="00C21515" w:rsidRDefault="0029002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526,187</w:t>
            </w:r>
          </w:p>
        </w:tc>
        <w:tc>
          <w:tcPr>
            <w:tcW w:w="283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445,984</w:t>
            </w:r>
          </w:p>
        </w:tc>
        <w:tc>
          <w:tcPr>
            <w:tcW w:w="267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31F" w:rsidRPr="00C21515" w:rsidRDefault="00290022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510,002</w:t>
            </w:r>
          </w:p>
        </w:tc>
        <w:tc>
          <w:tcPr>
            <w:tcW w:w="282" w:type="dxa"/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631F" w:rsidRPr="00C21515" w:rsidRDefault="00D0631F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430,132</w:t>
            </w:r>
          </w:p>
        </w:tc>
      </w:tr>
    </w:tbl>
    <w:p w:rsidR="00D0631F" w:rsidRPr="00DC4BC5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0631F" w:rsidRPr="00C21515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C21515">
        <w:rPr>
          <w:rFonts w:ascii="Angsana New" w:hAnsi="Angsana New"/>
          <w:sz w:val="29"/>
          <w:szCs w:val="29"/>
          <w:cs/>
        </w:rPr>
        <w:t xml:space="preserve">ณ วันที่ </w:t>
      </w:r>
      <w:r>
        <w:rPr>
          <w:rFonts w:ascii="Angsana New" w:hAnsi="Angsana New" w:hint="cs"/>
          <w:sz w:val="29"/>
          <w:szCs w:val="29"/>
          <w:cs/>
        </w:rPr>
        <w:t>30 มิถุนายน</w:t>
      </w:r>
      <w:r w:rsidRPr="00C21515">
        <w:rPr>
          <w:rFonts w:ascii="Angsana New" w:hAnsi="Angsana New" w:hint="cs"/>
          <w:sz w:val="29"/>
          <w:szCs w:val="29"/>
          <w:cs/>
        </w:rPr>
        <w:t xml:space="preserve"> </w:t>
      </w:r>
      <w:r w:rsidRPr="00C21515">
        <w:rPr>
          <w:rFonts w:ascii="Angsana New" w:hAnsi="Angsana New"/>
          <w:sz w:val="29"/>
          <w:szCs w:val="29"/>
          <w:cs/>
        </w:rPr>
        <w:t>256</w:t>
      </w:r>
      <w:r w:rsidRPr="00C21515">
        <w:rPr>
          <w:rFonts w:ascii="Angsana New" w:hAnsi="Angsana New" w:hint="cs"/>
          <w:sz w:val="29"/>
          <w:szCs w:val="29"/>
          <w:cs/>
        </w:rPr>
        <w:t>5</w:t>
      </w:r>
      <w:r w:rsidRPr="00C21515">
        <w:rPr>
          <w:rFonts w:ascii="Angsana New" w:hAnsi="Angsana New"/>
          <w:sz w:val="29"/>
          <w:szCs w:val="29"/>
          <w:cs/>
        </w:rPr>
        <w:t xml:space="preserve"> และ</w:t>
      </w:r>
      <w:r w:rsidRPr="00C21515">
        <w:rPr>
          <w:rFonts w:ascii="Angsana New" w:hAnsi="Angsana New" w:hint="cs"/>
          <w:sz w:val="29"/>
          <w:szCs w:val="29"/>
          <w:cs/>
        </w:rPr>
        <w:t>วันที่</w:t>
      </w:r>
      <w:r w:rsidRPr="00C21515">
        <w:rPr>
          <w:rFonts w:ascii="Angsana New" w:hAnsi="Angsana New"/>
          <w:sz w:val="29"/>
          <w:szCs w:val="29"/>
          <w:cs/>
        </w:rPr>
        <w:t xml:space="preserve"> </w:t>
      </w:r>
      <w:r w:rsidRPr="00C21515">
        <w:rPr>
          <w:rFonts w:ascii="Angsana New" w:hAnsi="Angsana New" w:hint="cs"/>
          <w:sz w:val="29"/>
          <w:szCs w:val="29"/>
          <w:cs/>
        </w:rPr>
        <w:t>31 ธันวาคม 2564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บริษัทได้นำลูกหนี้การค้าจำนวนเงินประมาณ </w:t>
      </w:r>
      <w:r w:rsidR="00AF209E">
        <w:rPr>
          <w:rFonts w:ascii="Angsana New" w:hAnsi="Angsana New"/>
          <w:color w:val="000000"/>
          <w:sz w:val="29"/>
          <w:szCs w:val="29"/>
        </w:rPr>
        <w:t>91.6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ล้านบาทและ </w:t>
      </w:r>
      <w:r w:rsidRPr="00C21515">
        <w:rPr>
          <w:rFonts w:ascii="Angsana New" w:hAnsi="Angsana New" w:hint="cs"/>
          <w:color w:val="000000"/>
          <w:sz w:val="29"/>
          <w:szCs w:val="29"/>
          <w:cs/>
        </w:rPr>
        <w:t>83.9</w:t>
      </w:r>
      <w:r w:rsidRPr="00C21515">
        <w:rPr>
          <w:rFonts w:ascii="Angsana New" w:hAnsi="Angsana New"/>
          <w:color w:val="000000"/>
          <w:sz w:val="29"/>
          <w:szCs w:val="29"/>
        </w:rPr>
        <w:t xml:space="preserve"> </w:t>
      </w:r>
      <w:r w:rsidRPr="00C21515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>
        <w:rPr>
          <w:rFonts w:ascii="Angsana New" w:hAnsi="Angsana New"/>
          <w:color w:val="000000"/>
          <w:sz w:val="29"/>
          <w:szCs w:val="29"/>
        </w:rPr>
        <w:t xml:space="preserve"> </w:t>
      </w:r>
      <w:r>
        <w:rPr>
          <w:rFonts w:ascii="Angsana New" w:hAnsi="Angsana New" w:hint="cs"/>
          <w:color w:val="000000"/>
          <w:sz w:val="29"/>
          <w:szCs w:val="29"/>
          <w:cs/>
        </w:rPr>
        <w:t xml:space="preserve">ตามลำดับ </w:t>
      </w:r>
      <w:r w:rsidRPr="00C21515">
        <w:rPr>
          <w:rFonts w:ascii="Angsana New" w:hAnsi="Angsana New"/>
          <w:color w:val="000000"/>
          <w:sz w:val="29"/>
          <w:szCs w:val="29"/>
          <w:cs/>
        </w:rPr>
        <w:t>ไปขายลดแก่สถาบันการเงินในประเทศ</w:t>
      </w:r>
      <w:r w:rsidR="005F3B5B">
        <w:rPr>
          <w:rFonts w:ascii="Angsana New" w:hAnsi="Angsana New" w:hint="cs"/>
          <w:sz w:val="29"/>
          <w:szCs w:val="29"/>
          <w:cs/>
        </w:rPr>
        <w:t>สอง</w:t>
      </w:r>
      <w:r w:rsidRPr="00C21515">
        <w:rPr>
          <w:rFonts w:ascii="Angsana New" w:hAnsi="Angsana New"/>
          <w:sz w:val="29"/>
          <w:szCs w:val="29"/>
          <w:cs/>
        </w:rPr>
        <w:t>แห่ง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C21515">
        <w:rPr>
          <w:rFonts w:ascii="Angsana New" w:hAnsi="Angsana New"/>
          <w:color w:val="000000"/>
          <w:sz w:val="29"/>
          <w:szCs w:val="29"/>
        </w:rPr>
        <w:t>(</w:t>
      </w:r>
      <w:r w:rsidRPr="00C21515">
        <w:rPr>
          <w:rFonts w:ascii="Angsana New" w:hAnsi="Angsana New"/>
          <w:color w:val="000000"/>
          <w:sz w:val="29"/>
          <w:szCs w:val="29"/>
          <w:cs/>
        </w:rPr>
        <w:t>ภายใต้วงเงินสินเชื่อรวม</w:t>
      </w:r>
      <w:r w:rsidR="005F3B5B">
        <w:rPr>
          <w:rFonts w:ascii="Angsana New" w:hAnsi="Angsana New"/>
          <w:color w:val="000000"/>
          <w:sz w:val="29"/>
          <w:szCs w:val="29"/>
        </w:rPr>
        <w:t xml:space="preserve"> 10</w:t>
      </w:r>
      <w:r w:rsidRPr="00C21515">
        <w:rPr>
          <w:rFonts w:ascii="Angsana New" w:hAnsi="Angsana New"/>
          <w:color w:val="000000"/>
          <w:sz w:val="29"/>
          <w:szCs w:val="29"/>
        </w:rPr>
        <w:t xml:space="preserve">0 </w:t>
      </w:r>
      <w:r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Pr="00C21515">
        <w:rPr>
          <w:rFonts w:ascii="Angsana New" w:hAnsi="Angsana New"/>
          <w:color w:val="000000"/>
          <w:sz w:val="29"/>
          <w:szCs w:val="29"/>
        </w:rPr>
        <w:t>)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โดยสถาบันการเงินดังกล่าวมีสิทธิไล่เบี้ยจำนวนเงินประมาณ </w:t>
      </w:r>
      <w:r w:rsidR="00195D31">
        <w:rPr>
          <w:rFonts w:ascii="Angsana New" w:hAnsi="Angsana New"/>
          <w:color w:val="000000"/>
          <w:sz w:val="29"/>
          <w:szCs w:val="29"/>
        </w:rPr>
        <w:t xml:space="preserve">78.0 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ล้านบาทและ </w:t>
      </w:r>
      <w:r w:rsidRPr="00C21515">
        <w:rPr>
          <w:rFonts w:ascii="Angsana New" w:hAnsi="Angsana New" w:hint="cs"/>
          <w:color w:val="000000"/>
          <w:sz w:val="29"/>
          <w:szCs w:val="29"/>
          <w:cs/>
        </w:rPr>
        <w:t>77.6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C21515">
        <w:rPr>
          <w:rFonts w:ascii="Angsana New" w:hAnsi="Angsana New"/>
          <w:color w:val="000000"/>
          <w:sz w:val="29"/>
          <w:szCs w:val="29"/>
        </w:rPr>
        <w:t>“</w:t>
      </w:r>
      <w:r w:rsidRPr="00C21515">
        <w:rPr>
          <w:rFonts w:ascii="Angsana New" w:hAnsi="Angsana New"/>
          <w:color w:val="000000"/>
          <w:sz w:val="29"/>
          <w:szCs w:val="29"/>
          <w:cs/>
        </w:rPr>
        <w:t>เจ้าหนี้จากการขายสิทธิเรียกร้องลูกหนี้การค้า</w:t>
      </w:r>
      <w:r w:rsidRPr="00C21515">
        <w:rPr>
          <w:rFonts w:ascii="Angsana New" w:hAnsi="Angsana New"/>
          <w:color w:val="000000"/>
          <w:sz w:val="29"/>
          <w:szCs w:val="29"/>
        </w:rPr>
        <w:t>”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ในงบแสดงฐานะการเงิน</w:t>
      </w:r>
    </w:p>
    <w:p w:rsidR="00D0631F" w:rsidRPr="00DC4BC5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:rsidR="00D0631F" w:rsidRPr="00C21515" w:rsidRDefault="00D0631F" w:rsidP="00D0631F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C21515">
        <w:rPr>
          <w:rFonts w:ascii="Angsana New" w:hAnsi="Angsana New" w:hint="cs"/>
          <w:b/>
          <w:bCs/>
          <w:sz w:val="29"/>
          <w:szCs w:val="29"/>
          <w:cs/>
        </w:rPr>
        <w:t>เงินให้กู้ยืมแก่กิจการอื่นที่โอนขายสิทธิเป็นลูกหนี้อื่นผ่อนชำระ</w:t>
      </w:r>
    </w:p>
    <w:p w:rsidR="00D0631F" w:rsidRPr="00DC4BC5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0631F" w:rsidRPr="005D6964" w:rsidRDefault="00D0631F" w:rsidP="00D0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5D6964">
        <w:rPr>
          <w:rFonts w:ascii="Angsana New" w:hAnsi="Angsana New"/>
          <w:sz w:val="29"/>
          <w:szCs w:val="29"/>
          <w:cs/>
        </w:rPr>
        <w:t>บัญชีนี้เดิมเป็นเงินให้กู้ยืมแก่ บริษัท อินเตอร์ ฟาร์อีสท์ เอ็นเนอร์ยี่ คอร์เปอเรชั่น จำกัด (มหาชน) (</w:t>
      </w:r>
      <w:r w:rsidRPr="005D6964">
        <w:rPr>
          <w:rFonts w:ascii="Angsana New" w:hAnsi="Angsana New"/>
          <w:sz w:val="29"/>
          <w:szCs w:val="29"/>
        </w:rPr>
        <w:t xml:space="preserve">“IFEC”) </w:t>
      </w:r>
      <w:r w:rsidRPr="005D6964">
        <w:rPr>
          <w:rFonts w:ascii="Angsana New" w:hAnsi="Angsana New"/>
          <w:sz w:val="29"/>
          <w:szCs w:val="29"/>
          <w:cs/>
        </w:rPr>
        <w:t xml:space="preserve">จำนวน 50 ล้านบาทที่มีการคิดดอกเบี้ยในอัตราร้อยละ 6.25 ต่อปีซึ่งมีหลักประกันเป็นหุ้นสามัญของบริษัทย่อยแห่งหนึ่งของ </w:t>
      </w:r>
      <w:r w:rsidRPr="005D6964">
        <w:rPr>
          <w:rFonts w:ascii="Angsana New" w:hAnsi="Angsana New"/>
          <w:sz w:val="29"/>
          <w:szCs w:val="29"/>
        </w:rPr>
        <w:t xml:space="preserve">IFEC </w:t>
      </w:r>
      <w:r w:rsidRPr="005D6964">
        <w:rPr>
          <w:rFonts w:ascii="Angsana New" w:hAnsi="Angsana New"/>
          <w:sz w:val="29"/>
          <w:szCs w:val="29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 ซีอาร์ โซล่าร์ จำกัด (</w:t>
      </w:r>
      <w:r w:rsidRPr="005D6964">
        <w:rPr>
          <w:rFonts w:ascii="Angsana New" w:hAnsi="Angsana New"/>
          <w:sz w:val="29"/>
          <w:szCs w:val="29"/>
        </w:rPr>
        <w:t xml:space="preserve">“CRS”) </w:t>
      </w:r>
      <w:r w:rsidRPr="005D6964">
        <w:rPr>
          <w:rFonts w:ascii="Angsana New" w:hAnsi="Angsana New"/>
          <w:sz w:val="29"/>
          <w:szCs w:val="29"/>
          <w:cs/>
        </w:rPr>
        <w:t xml:space="preserve">ขนาด 1 เมกะวัตต์ ซึ่งตั้งอยู่ที่อำเภอเถิน จังหวัดลำปางโดย </w:t>
      </w:r>
      <w:r w:rsidRPr="005D6964">
        <w:rPr>
          <w:rFonts w:ascii="Angsana New" w:hAnsi="Angsana New"/>
          <w:sz w:val="29"/>
          <w:szCs w:val="29"/>
        </w:rPr>
        <w:t xml:space="preserve">CRS </w:t>
      </w:r>
      <w:r w:rsidRPr="005D6964">
        <w:rPr>
          <w:rFonts w:ascii="Angsana New" w:hAnsi="Angsana New"/>
          <w:sz w:val="29"/>
          <w:szCs w:val="29"/>
          <w:cs/>
        </w:rPr>
        <w:t xml:space="preserve">เป็นบริษัทย่อยอีกแห่งหนึ่งของ </w:t>
      </w:r>
      <w:r w:rsidRPr="005D6964">
        <w:rPr>
          <w:rFonts w:ascii="Angsana New" w:hAnsi="Angsana New"/>
          <w:sz w:val="29"/>
          <w:szCs w:val="29"/>
        </w:rPr>
        <w:t xml:space="preserve">IFEC </w:t>
      </w:r>
      <w:r w:rsidRPr="005D6964">
        <w:rPr>
          <w:rFonts w:ascii="Angsana New" w:hAnsi="Angsana New"/>
          <w:sz w:val="29"/>
          <w:szCs w:val="29"/>
          <w:cs/>
        </w:rPr>
        <w:t xml:space="preserve">ทั้งนี้ บริษัท </w:t>
      </w:r>
      <w:r w:rsidRPr="005D6964">
        <w:rPr>
          <w:rFonts w:ascii="Angsana New" w:hAnsi="Angsana New"/>
          <w:sz w:val="29"/>
          <w:szCs w:val="29"/>
        </w:rPr>
        <w:t xml:space="preserve">IFEC </w:t>
      </w:r>
      <w:r w:rsidRPr="005D6964">
        <w:rPr>
          <w:rFonts w:ascii="Angsana New" w:hAnsi="Angsana New"/>
          <w:sz w:val="29"/>
          <w:szCs w:val="29"/>
          <w:cs/>
        </w:rPr>
        <w:t xml:space="preserve">และ </w:t>
      </w:r>
      <w:r w:rsidRPr="005D6964">
        <w:rPr>
          <w:rFonts w:ascii="Angsana New" w:hAnsi="Angsana New"/>
          <w:sz w:val="29"/>
          <w:szCs w:val="29"/>
        </w:rPr>
        <w:t xml:space="preserve">CRS </w:t>
      </w:r>
      <w:r w:rsidRPr="005D6964">
        <w:rPr>
          <w:rFonts w:ascii="Angsana New" w:hAnsi="Angsana New"/>
          <w:sz w:val="29"/>
          <w:szCs w:val="29"/>
          <w:cs/>
        </w:rPr>
        <w:t xml:space="preserve">ได้มีการลงนามในบันทึกความเข้าใจระหว่างกันเมื่อวันที่ 22 ธันวาคม 2560 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 ทั้งนี้ 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 </w:t>
      </w:r>
      <w:r w:rsidRPr="005D6964">
        <w:rPr>
          <w:rFonts w:ascii="Angsana New" w:hAnsi="Angsana New"/>
          <w:sz w:val="29"/>
          <w:szCs w:val="29"/>
        </w:rPr>
        <w:t xml:space="preserve">IFEC </w:t>
      </w:r>
      <w:r w:rsidRPr="005D6964">
        <w:rPr>
          <w:rFonts w:ascii="Angsana New" w:hAnsi="Angsana New"/>
          <w:sz w:val="29"/>
          <w:szCs w:val="29"/>
          <w:cs/>
        </w:rPr>
        <w:t>ได้เจรจาร่วมกันและตกลงขยายระยะเวลาการตรวจสอบสถานะของกิจการไปเป็นภายในวันที่ 30 พฤศจิกายน 2562 และขยายระยะเวลาเข้าทำสัญญาซื้อขายกิจการไปเป็นภายในวันที่ 31 ธันวาคม 2562</w:t>
      </w:r>
    </w:p>
    <w:p w:rsidR="00E54538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eastAsia="zh-CN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>
        <w:rPr>
          <w:rFonts w:ascii="Angsana New" w:hAnsi="Angsana New"/>
          <w:sz w:val="30"/>
          <w:szCs w:val="30"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 xml:space="preserve">30 มิถุนายน 2565 และวันที่ </w:t>
      </w:r>
      <w:r w:rsidRPr="00CE63B7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CE63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 xml:space="preserve">4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B05263">
        <w:rPr>
          <w:rFonts w:ascii="Angsana New" w:hAnsi="Angsana New" w:hint="cs"/>
          <w:sz w:val="30"/>
          <w:szCs w:val="30"/>
          <w:cs/>
        </w:rPr>
        <w:t>และ</w:t>
      </w:r>
      <w:r w:rsidRPr="00B05263">
        <w:rPr>
          <w:rFonts w:ascii="Angsana New" w:hAnsi="Angsana New"/>
          <w:sz w:val="30"/>
          <w:szCs w:val="30"/>
          <w:cs/>
        </w:rPr>
        <w:t xml:space="preserve"> (2) </w:t>
      </w:r>
      <w:r w:rsidRPr="00B05263">
        <w:rPr>
          <w:rFonts w:ascii="Angsana New" w:hAnsi="Angsana New" w:hint="cs"/>
          <w:sz w:val="30"/>
          <w:szCs w:val="30"/>
          <w:cs/>
        </w:rPr>
        <w:t>มีจำนวนเงินรวม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060FC">
        <w:rPr>
          <w:rFonts w:ascii="Angsana New" w:hAnsi="Angsana New"/>
          <w:sz w:val="30"/>
          <w:szCs w:val="30"/>
        </w:rPr>
        <w:t xml:space="preserve">10.7 </w:t>
      </w:r>
      <w:r w:rsidR="008060FC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 w:hint="cs"/>
          <w:sz w:val="30"/>
          <w:szCs w:val="30"/>
          <w:cs/>
        </w:rPr>
        <w:t>17.9 ล้านบาท</w:t>
      </w:r>
      <w:r w:rsidRPr="00D71BA0">
        <w:rPr>
          <w:rFonts w:ascii="Angsana New" w:hAnsi="Angsana New"/>
          <w:sz w:val="29"/>
          <w:szCs w:val="29"/>
          <w:lang w:val="en-GB" w:eastAsia="zh-CN"/>
        </w:rPr>
        <w:t xml:space="preserve"> </w:t>
      </w:r>
      <w:r w:rsidR="008060FC">
        <w:rPr>
          <w:rFonts w:ascii="Angsana New" w:hAnsi="Angsana New" w:hint="cs"/>
          <w:sz w:val="29"/>
          <w:szCs w:val="29"/>
          <w:cs/>
          <w:lang w:val="en-GB" w:eastAsia="zh-CN"/>
        </w:rPr>
        <w:t>ตามลำดับ</w:t>
      </w:r>
    </w:p>
    <w:p w:rsidR="00E54538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  <w:lang w:val="en-GB"/>
        </w:rPr>
      </w:pPr>
    </w:p>
    <w:p w:rsidR="00E54538" w:rsidRPr="007E5DC5" w:rsidRDefault="00E54538" w:rsidP="00E54538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7E5DC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E54538" w:rsidRPr="00F6770E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4538" w:rsidRPr="000A3D0E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E54538" w:rsidRPr="002E715B" w:rsidTr="007F60FE">
        <w:tc>
          <w:tcPr>
            <w:tcW w:w="2660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E54538" w:rsidRPr="002E715B" w:rsidTr="007F60FE">
        <w:tc>
          <w:tcPr>
            <w:tcW w:w="2660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E54538" w:rsidRPr="00071D05" w:rsidRDefault="00E54538" w:rsidP="007F60FE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E54538" w:rsidRPr="00071D05" w:rsidRDefault="00E54538" w:rsidP="007F60FE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E54538" w:rsidRPr="002E715B" w:rsidTr="007F60FE">
        <w:tc>
          <w:tcPr>
            <w:tcW w:w="2660" w:type="dxa"/>
            <w:vAlign w:val="bottom"/>
          </w:tcPr>
          <w:p w:rsidR="00E54538" w:rsidRPr="00071D05" w:rsidRDefault="00E54538" w:rsidP="007F60FE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54538" w:rsidRPr="002E715B" w:rsidTr="007F60FE">
        <w:tc>
          <w:tcPr>
            <w:tcW w:w="2660" w:type="dxa"/>
            <w:vAlign w:val="bottom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E54538" w:rsidRPr="002E715B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E54538" w:rsidRPr="00F6770E" w:rsidTr="007F60FE">
        <w:tc>
          <w:tcPr>
            <w:tcW w:w="2660" w:type="dxa"/>
          </w:tcPr>
          <w:p w:rsidR="00E54538" w:rsidRPr="00071D05" w:rsidRDefault="00E54538" w:rsidP="007F60FE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62,40</w:t>
            </w:r>
            <w:r w:rsidRPr="00071D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538" w:rsidRPr="00071D05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961,407</w:t>
            </w:r>
          </w:p>
        </w:tc>
      </w:tr>
    </w:tbl>
    <w:p w:rsidR="000B1AF6" w:rsidRDefault="000B1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54538" w:rsidRDefault="00E54538" w:rsidP="00A3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เมื่อวันที่ 10 กุมภาพันธ์ 2565 บริษัทได้</w:t>
      </w:r>
      <w:r w:rsidRPr="00B171F3">
        <w:rPr>
          <w:rFonts w:ascii="Angsana New" w:hAnsi="Angsana New"/>
          <w:sz w:val="30"/>
          <w:szCs w:val="30"/>
          <w:cs/>
          <w:lang w:val="th-TH"/>
        </w:rPr>
        <w:t>จัดตั้งบริษัทย่อยแห่งใหม่</w:t>
      </w:r>
      <w:r w:rsidRPr="00B171F3">
        <w:rPr>
          <w:rFonts w:ascii="Angsana New" w:hAnsi="Angsana New" w:hint="cs"/>
          <w:sz w:val="30"/>
          <w:szCs w:val="30"/>
          <w:cs/>
        </w:rPr>
        <w:t xml:space="preserve"> (แห่งที่หก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171F3">
        <w:rPr>
          <w:rFonts w:ascii="Angsana New" w:hAnsi="Angsana New" w:hint="cs"/>
          <w:sz w:val="30"/>
          <w:szCs w:val="30"/>
          <w:cs/>
        </w:rPr>
        <w:t>ซึ่งได้แก่ บริษัท วีวี ริช จำกัด เพื่อดำเนินธุรกิจเกี่ยวกับ</w:t>
      </w:r>
      <w:r w:rsidRPr="00B171F3">
        <w:rPr>
          <w:rFonts w:ascii="Angsana New" w:hAnsi="Angsana New"/>
          <w:sz w:val="30"/>
          <w:szCs w:val="30"/>
          <w:cs/>
        </w:rPr>
        <w:t>การเพาะปลูกและจัดจำหน่ายพืชผลทางการเกษตร</w:t>
      </w:r>
      <w:r w:rsidRPr="00B171F3">
        <w:rPr>
          <w:rFonts w:ascii="Angsana New" w:hAnsi="Angsana New" w:hint="cs"/>
          <w:sz w:val="30"/>
          <w:szCs w:val="30"/>
          <w:cs/>
        </w:rPr>
        <w:t>ด้วยทุนจดทะเบียนเริ่มแรก</w:t>
      </w:r>
      <w:r w:rsidRPr="00B10E8A">
        <w:rPr>
          <w:rFonts w:ascii="Angsana New" w:hAnsi="Angsana New" w:hint="cs"/>
          <w:sz w:val="30"/>
          <w:szCs w:val="30"/>
          <w:cs/>
        </w:rPr>
        <w:t>จำนวน 1 ล้านบาท</w:t>
      </w:r>
      <w:r w:rsidRPr="00B10E8A">
        <w:rPr>
          <w:rFonts w:ascii="Angsana New" w:hAnsi="Angsana New"/>
          <w:sz w:val="30"/>
          <w:szCs w:val="30"/>
        </w:rPr>
        <w:t xml:space="preserve"> </w:t>
      </w:r>
      <w:r w:rsidRPr="00B10E8A">
        <w:rPr>
          <w:rFonts w:ascii="Angsana New" w:hAnsi="Angsana New" w:hint="cs"/>
          <w:sz w:val="30"/>
          <w:szCs w:val="30"/>
          <w:cs/>
        </w:rPr>
        <w:t>(</w:t>
      </w:r>
      <w:r w:rsidR="00E3798E">
        <w:rPr>
          <w:rFonts w:ascii="Angsana New" w:hAnsi="Angsana New" w:hint="cs"/>
          <w:sz w:val="30"/>
          <w:szCs w:val="30"/>
          <w:cs/>
        </w:rPr>
        <w:t>รับ</w:t>
      </w:r>
      <w:r w:rsidRPr="00B10E8A">
        <w:rPr>
          <w:rFonts w:ascii="Angsana New" w:hAnsi="Angsana New" w:hint="cs"/>
          <w:sz w:val="30"/>
          <w:szCs w:val="30"/>
          <w:cs/>
        </w:rPr>
        <w:t>ชำระแล้ว</w:t>
      </w:r>
      <w:r w:rsidR="00513610" w:rsidRPr="00B10E8A">
        <w:rPr>
          <w:rFonts w:ascii="Angsana New" w:hAnsi="Angsana New" w:hint="cs"/>
          <w:sz w:val="30"/>
          <w:szCs w:val="30"/>
          <w:cs/>
        </w:rPr>
        <w:t>ทั้งจำนวน</w:t>
      </w:r>
      <w:r w:rsidRPr="00B10E8A">
        <w:rPr>
          <w:rFonts w:ascii="Angsana New" w:hAnsi="Angsana New" w:hint="cs"/>
          <w:sz w:val="30"/>
          <w:szCs w:val="30"/>
          <w:cs/>
        </w:rPr>
        <w:t>) โดยบริษัทถือหุ้นในบริษัทดังกล่าวด้วยสัดส่วนร้อยละ 99.97 ด้วยงบประมาณ</w:t>
      </w:r>
      <w:r w:rsidRPr="00B171F3">
        <w:rPr>
          <w:rFonts w:ascii="Angsana New" w:hAnsi="Angsana New" w:hint="cs"/>
          <w:sz w:val="30"/>
          <w:szCs w:val="30"/>
          <w:cs/>
        </w:rPr>
        <w:t>สำหรับการลงทุนทั้งสิ้นจำนวน 80 ล้านบาทซึ่งกระแสเงินสดสำหรับการลงทุนนี้จะมาจากเงินทุนหมุนเวียนและ/หรือการกู้ยืมเงินของบริษัท</w:t>
      </w:r>
    </w:p>
    <w:p w:rsidR="001439BC" w:rsidRPr="00E54538" w:rsidRDefault="001439BC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1439BC" w:rsidRPr="00E54538" w:rsidSect="005E2C6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322" w:gutter="0"/>
          <w:pgNumType w:start="12" w:chapStyle="1"/>
          <w:cols w:space="720"/>
          <w:titlePg/>
        </w:sectPr>
      </w:pPr>
    </w:p>
    <w:p w:rsidR="00EE6554" w:rsidRPr="00444892" w:rsidRDefault="00883EA7" w:rsidP="00807AC8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4489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</w:t>
      </w:r>
      <w:r w:rsidRPr="0044489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บริษัทร่วมซึ่งบันทึกด้วยวิธีส่วนได้เสีย</w:t>
      </w:r>
    </w:p>
    <w:tbl>
      <w:tblPr>
        <w:tblpPr w:leftFromText="180" w:rightFromText="180" w:vertAnchor="text" w:horzAnchor="margin" w:tblpX="-62" w:tblpY="272"/>
        <w:tblW w:w="14877" w:type="dxa"/>
        <w:tblLayout w:type="fixed"/>
        <w:tblLook w:val="01E0"/>
      </w:tblPr>
      <w:tblGrid>
        <w:gridCol w:w="5238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E54538" w:rsidRPr="00124FA2" w:rsidTr="007F60FE">
        <w:trPr>
          <w:trHeight w:val="311"/>
        </w:trPr>
        <w:tc>
          <w:tcPr>
            <w:tcW w:w="5238" w:type="dxa"/>
            <w:vMerge w:val="restart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การถือหุ้นโดย</w:t>
            </w:r>
          </w:p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บริษัทย่อย </w:t>
            </w:r>
            <w:r w:rsidRPr="00124F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E54538" w:rsidRPr="00124FA2" w:rsidTr="007F60FE">
        <w:trPr>
          <w:trHeight w:val="311"/>
        </w:trPr>
        <w:tc>
          <w:tcPr>
            <w:tcW w:w="5238" w:type="dxa"/>
            <w:vMerge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24F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E54538" w:rsidRPr="00124FA2" w:rsidTr="007F60FE">
        <w:tc>
          <w:tcPr>
            <w:tcW w:w="5238" w:type="dxa"/>
            <w:vAlign w:val="bottom"/>
          </w:tcPr>
          <w:p w:rsidR="00E54538" w:rsidRPr="00124FA2" w:rsidRDefault="00E54538" w:rsidP="00E54538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54538" w:rsidRPr="00124FA2" w:rsidTr="007F60FE">
        <w:tc>
          <w:tcPr>
            <w:tcW w:w="5238" w:type="dxa"/>
            <w:shd w:val="clear" w:color="auto" w:fill="auto"/>
          </w:tcPr>
          <w:p w:rsidR="00E54538" w:rsidRPr="00124FA2" w:rsidRDefault="00E54538" w:rsidP="00E54538">
            <w:pPr>
              <w:tabs>
                <w:tab w:val="left" w:pos="162"/>
              </w:tabs>
              <w:ind w:left="90" w:right="-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4FA2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124FA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4538" w:rsidRPr="00124FA2" w:rsidTr="007F60FE">
        <w:tc>
          <w:tcPr>
            <w:tcW w:w="5238" w:type="dxa"/>
            <w:shd w:val="clear" w:color="auto" w:fill="auto"/>
          </w:tcPr>
          <w:p w:rsidR="00E54538" w:rsidRPr="00124FA2" w:rsidRDefault="00E54538" w:rsidP="00E5453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พลังงานเพื่อโลกสีเขียว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124FA2">
              <w:rPr>
                <w:rFonts w:ascii="Angsana New" w:hAnsi="Angsana New"/>
                <w:sz w:val="30"/>
                <w:szCs w:val="30"/>
              </w:rPr>
              <w:t>“GEP”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E54538" w:rsidRPr="00124FA2" w:rsidRDefault="00E54538" w:rsidP="00E54538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4538" w:rsidRPr="00124FA2" w:rsidRDefault="00C0398E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072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Pr="00124FA2">
              <w:rPr>
                <w:rFonts w:ascii="Angsana New" w:hAnsi="Angsana New"/>
                <w:sz w:val="30"/>
                <w:szCs w:val="30"/>
              </w:rPr>
              <w:t>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E54538" w:rsidRPr="00124FA2" w:rsidRDefault="00E54538" w:rsidP="00E5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</w:tbl>
    <w:p w:rsidR="00E54538" w:rsidRPr="00124FA2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E54538" w:rsidRPr="00124FA2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24FA2">
        <w:rPr>
          <w:rFonts w:ascii="Angsana New" w:hAnsi="Angsana New" w:hint="cs"/>
          <w:sz w:val="30"/>
          <w:szCs w:val="30"/>
          <w:cs/>
        </w:rPr>
        <w:t xml:space="preserve">ส่วนแบ่งกำไรจาก </w:t>
      </w:r>
      <w:r w:rsidRPr="00124FA2">
        <w:rPr>
          <w:rFonts w:ascii="Angsana New" w:hAnsi="Angsana New"/>
          <w:sz w:val="30"/>
          <w:szCs w:val="30"/>
        </w:rPr>
        <w:t xml:space="preserve">GEP </w:t>
      </w:r>
      <w:r w:rsidRPr="00124FA2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124F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124FA2">
        <w:rPr>
          <w:rFonts w:ascii="Angsana New" w:hAnsi="Angsana New" w:hint="cs"/>
          <w:sz w:val="30"/>
          <w:szCs w:val="30"/>
          <w:cs/>
        </w:rPr>
        <w:t xml:space="preserve"> 2565 มีจำนวนเงินประมาณ </w:t>
      </w:r>
      <w:r w:rsidR="00392BAD">
        <w:rPr>
          <w:rFonts w:ascii="Angsana New" w:hAnsi="Angsana New"/>
          <w:sz w:val="30"/>
          <w:szCs w:val="30"/>
        </w:rPr>
        <w:t>14.8</w:t>
      </w:r>
      <w:r w:rsidRPr="00124FA2">
        <w:rPr>
          <w:rFonts w:ascii="Angsana New" w:hAnsi="Angsana New" w:hint="cs"/>
          <w:sz w:val="30"/>
          <w:szCs w:val="30"/>
          <w:cs/>
        </w:rPr>
        <w:t xml:space="preserve"> ล้านบาท ในขณะที่ส่วนแบ่ง</w:t>
      </w:r>
      <w:r w:rsidR="00392BAD">
        <w:rPr>
          <w:rFonts w:ascii="Angsana New" w:hAnsi="Angsana New" w:hint="cs"/>
          <w:sz w:val="30"/>
          <w:szCs w:val="30"/>
          <w:cs/>
        </w:rPr>
        <w:t>กำไร</w:t>
      </w:r>
      <w:r w:rsidRPr="00124FA2">
        <w:rPr>
          <w:rFonts w:ascii="Angsana New" w:hAnsi="Angsana New" w:hint="cs"/>
          <w:sz w:val="30"/>
          <w:szCs w:val="30"/>
          <w:cs/>
        </w:rPr>
        <w:t>เบ็ดเสร็จอื่นสำหรับงวดเดียวกันมีจำนวนเงินประมาณ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="00392BAD">
        <w:rPr>
          <w:rFonts w:ascii="Angsana New" w:hAnsi="Angsana New" w:hint="cs"/>
          <w:sz w:val="30"/>
          <w:szCs w:val="30"/>
          <w:cs/>
        </w:rPr>
        <w:t>30.4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E54538" w:rsidRPr="00124FA2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D22E1C" w:rsidRDefault="00E54538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24FA2">
        <w:rPr>
          <w:rFonts w:ascii="Angsana New" w:hAnsi="Angsana New"/>
          <w:sz w:val="30"/>
          <w:szCs w:val="30"/>
        </w:rPr>
        <w:t xml:space="preserve">GEP </w:t>
      </w:r>
      <w:r w:rsidRPr="00124FA2">
        <w:rPr>
          <w:rFonts w:ascii="Angsana New" w:hAnsi="Angsana New" w:hint="cs"/>
          <w:sz w:val="30"/>
          <w:szCs w:val="30"/>
          <w:cs/>
        </w:rPr>
        <w:t>ถือหุ้น</w:t>
      </w:r>
      <w:r>
        <w:rPr>
          <w:rFonts w:ascii="Angsana New" w:hAnsi="Angsana New" w:hint="cs"/>
          <w:sz w:val="30"/>
          <w:szCs w:val="30"/>
          <w:cs/>
        </w:rPr>
        <w:t>ทั้งหมดในบริษัทย่อย</w:t>
      </w:r>
      <w:r w:rsidRPr="00124FA2">
        <w:rPr>
          <w:rFonts w:ascii="Angsana New" w:hAnsi="Angsana New" w:hint="cs"/>
          <w:sz w:val="30"/>
          <w:szCs w:val="30"/>
          <w:cs/>
        </w:rPr>
        <w:t>ซึ่งได้แก่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 (Myanmar) Company Limited (“GEPM”)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 </w:t>
      </w:r>
      <w:r w:rsidRPr="00124FA2">
        <w:rPr>
          <w:rFonts w:ascii="Angsana New" w:hAnsi="Angsana New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</w:t>
      </w:r>
      <w:r>
        <w:rPr>
          <w:rFonts w:ascii="Angsana New" w:hAnsi="Angsana New" w:hint="cs"/>
          <w:sz w:val="30"/>
          <w:szCs w:val="30"/>
          <w:cs/>
        </w:rPr>
        <w:t>ซึ่งแบ่งออกเป็น 4 เฟส</w:t>
      </w:r>
      <w:r w:rsidRPr="00124FA2">
        <w:rPr>
          <w:rFonts w:ascii="Angsana New" w:hAnsi="Angsana New" w:hint="cs"/>
          <w:sz w:val="30"/>
          <w:szCs w:val="30"/>
          <w:cs/>
        </w:rPr>
        <w:t>ขนาด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24FA2">
        <w:rPr>
          <w:rFonts w:ascii="Angsana New" w:hAnsi="Angsana New"/>
          <w:sz w:val="30"/>
          <w:szCs w:val="30"/>
          <w:cs/>
        </w:rPr>
        <w:t xml:space="preserve"> 220 </w:t>
      </w:r>
      <w:r w:rsidRPr="00124FA2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GEPM </w:t>
      </w:r>
      <w:r w:rsidRPr="00124FA2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:rsidR="00E54538" w:rsidRPr="00444892" w:rsidRDefault="00E54538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E54538" w:rsidRPr="00444892" w:rsidSect="00E54538">
          <w:footerReference w:type="first" r:id="rId13"/>
          <w:pgSz w:w="16834" w:h="11909" w:orient="landscape" w:code="9"/>
          <w:pgMar w:top="1134" w:right="816" w:bottom="1276" w:left="1219" w:header="992" w:footer="308" w:gutter="0"/>
          <w:pgNumType w:start="21" w:chapStyle="1"/>
          <w:cols w:space="720"/>
          <w:titlePg/>
          <w:docGrid w:linePitch="245"/>
        </w:sectPr>
      </w:pPr>
    </w:p>
    <w:p w:rsidR="00E54538" w:rsidRPr="006356D4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56D4"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Pr="006356D4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Pr="006356D4">
        <w:rPr>
          <w:rFonts w:ascii="Angsana New" w:hAnsi="Angsana New"/>
          <w:sz w:val="30"/>
          <w:szCs w:val="30"/>
        </w:rPr>
        <w:t xml:space="preserve"> </w:t>
      </w:r>
      <w:r w:rsidRPr="006356D4">
        <w:rPr>
          <w:rFonts w:ascii="Angsana New" w:hAnsi="Angsana New" w:hint="cs"/>
          <w:sz w:val="30"/>
          <w:szCs w:val="30"/>
          <w:cs/>
        </w:rPr>
        <w:t>ได้</w:t>
      </w:r>
      <w:r w:rsidRPr="006356D4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6356D4">
        <w:rPr>
          <w:rFonts w:ascii="Angsana New" w:hAnsi="Angsana New" w:hint="cs"/>
          <w:sz w:val="30"/>
          <w:szCs w:val="30"/>
          <w:cs/>
        </w:rPr>
        <w:t xml:space="preserve"> </w:t>
      </w:r>
      <w:r w:rsidRPr="006356D4">
        <w:rPr>
          <w:rFonts w:ascii="Angsana New" w:hAnsi="Angsana New"/>
          <w:sz w:val="30"/>
          <w:szCs w:val="30"/>
        </w:rPr>
        <w:t xml:space="preserve">GEP </w:t>
      </w:r>
      <w:r w:rsidRPr="006356D4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6356D4">
        <w:rPr>
          <w:rFonts w:ascii="Angsana New" w:hAnsi="Angsana New"/>
          <w:sz w:val="30"/>
          <w:szCs w:val="30"/>
        </w:rPr>
        <w:t>“</w:t>
      </w:r>
      <w:r w:rsidRPr="006356D4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6356D4">
        <w:rPr>
          <w:rFonts w:ascii="Angsana New" w:hAnsi="Angsana New"/>
          <w:sz w:val="30"/>
          <w:szCs w:val="30"/>
        </w:rPr>
        <w:t xml:space="preserve">” </w:t>
      </w:r>
      <w:r w:rsidRPr="006356D4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Pr="006356D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6356D4">
        <w:rPr>
          <w:rFonts w:ascii="Angsana New" w:hAnsi="Angsana New" w:hint="cs"/>
          <w:sz w:val="30"/>
          <w:szCs w:val="30"/>
          <w:cs/>
        </w:rPr>
        <w:t xml:space="preserve"> 2565 และวันที่ 31 ธันวาคม 2564</w:t>
      </w:r>
    </w:p>
    <w:p w:rsidR="00E54538" w:rsidRPr="006356D4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4538" w:rsidRPr="006356D4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56D4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Pr="006356D4">
        <w:rPr>
          <w:rFonts w:ascii="Angsana New" w:hAnsi="Angsana New"/>
          <w:sz w:val="30"/>
          <w:szCs w:val="30"/>
        </w:rPr>
        <w:t xml:space="preserve"> </w:t>
      </w:r>
      <w:r w:rsidRPr="006356D4">
        <w:rPr>
          <w:rFonts w:ascii="Angsana New" w:hAnsi="Angsana New" w:hint="cs"/>
          <w:sz w:val="30"/>
          <w:szCs w:val="30"/>
          <w:cs/>
        </w:rPr>
        <w:t xml:space="preserve">ได้นำใบหุ้นที่ลงทุนใน </w:t>
      </w:r>
      <w:r w:rsidRPr="006356D4">
        <w:rPr>
          <w:rFonts w:ascii="Angsana New" w:hAnsi="Angsana New"/>
          <w:sz w:val="30"/>
          <w:szCs w:val="30"/>
        </w:rPr>
        <w:t>GEP</w:t>
      </w:r>
      <w:r w:rsidRPr="006356D4">
        <w:rPr>
          <w:rFonts w:ascii="Angsana New" w:hAnsi="Angsana New" w:hint="cs"/>
          <w:sz w:val="30"/>
          <w:szCs w:val="30"/>
          <w:cs/>
        </w:rPr>
        <w:t xml:space="preserve"> จำนวน 4,505,433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6356D4">
        <w:rPr>
          <w:rFonts w:ascii="Angsana New" w:hAnsi="Angsana New"/>
          <w:sz w:val="30"/>
          <w:szCs w:val="30"/>
        </w:rPr>
        <w:t xml:space="preserve">GEPM </w:t>
      </w:r>
      <w:r w:rsidRPr="006356D4">
        <w:rPr>
          <w:rFonts w:ascii="Angsana New" w:hAnsi="Angsana New" w:hint="cs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</w:t>
      </w:r>
      <w:r>
        <w:rPr>
          <w:rFonts w:ascii="Angsana New" w:hAnsi="Angsana New" w:hint="cs"/>
          <w:sz w:val="30"/>
          <w:szCs w:val="30"/>
          <w:cs/>
        </w:rPr>
        <w:t>จะดำเนินไปจนกว่า</w:t>
      </w:r>
      <w:r w:rsidRPr="006356D4">
        <w:rPr>
          <w:rFonts w:ascii="Angsana New" w:hAnsi="Angsana New" w:hint="cs"/>
          <w:sz w:val="30"/>
          <w:szCs w:val="30"/>
          <w:cs/>
        </w:rPr>
        <w:t>การจ่ายชำระเงิน</w:t>
      </w:r>
      <w:r>
        <w:rPr>
          <w:rFonts w:ascii="Angsana New" w:hAnsi="Angsana New" w:hint="cs"/>
          <w:sz w:val="30"/>
          <w:szCs w:val="30"/>
          <w:cs/>
        </w:rPr>
        <w:t>ค่าก่อสร้าง</w:t>
      </w:r>
      <w:r w:rsidRPr="006356D4">
        <w:rPr>
          <w:rFonts w:ascii="Angsana New" w:hAnsi="Angsana New" w:hint="cs"/>
          <w:sz w:val="30"/>
          <w:szCs w:val="30"/>
          <w:cs/>
        </w:rPr>
        <w:t>ของโครงการดังกล่าว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6356D4">
        <w:rPr>
          <w:rFonts w:ascii="Angsana New" w:hAnsi="Angsana New" w:hint="cs"/>
          <w:sz w:val="30"/>
          <w:szCs w:val="30"/>
          <w:cs/>
        </w:rPr>
        <w:t>แล้วเสร็จ</w:t>
      </w:r>
    </w:p>
    <w:p w:rsidR="00E54538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E54538" w:rsidRPr="00806277" w:rsidRDefault="00E54538" w:rsidP="00E5453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E54538" w:rsidRPr="008C1C0D" w:rsidRDefault="00E54538" w:rsidP="00E5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18,086</w:t>
            </w:r>
          </w:p>
        </w:tc>
        <w:tc>
          <w:tcPr>
            <w:tcW w:w="28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15,586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12,931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13,299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12,064</w:t>
            </w:r>
          </w:p>
        </w:tc>
        <w:tc>
          <w:tcPr>
            <w:tcW w:w="28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12,064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</w:tr>
      <w:tr w:rsidR="001911A4" w:rsidRPr="00290C79" w:rsidTr="003B09EB">
        <w:tc>
          <w:tcPr>
            <w:tcW w:w="3528" w:type="dxa"/>
            <w:vAlign w:val="bottom"/>
          </w:tcPr>
          <w:p w:rsidR="001911A4" w:rsidRPr="00290C79" w:rsidRDefault="001911A4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911A4" w:rsidRPr="00290C79" w:rsidRDefault="001911A4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11,200</w:t>
            </w:r>
          </w:p>
        </w:tc>
        <w:tc>
          <w:tcPr>
            <w:tcW w:w="285" w:type="dxa"/>
            <w:vAlign w:val="bottom"/>
          </w:tcPr>
          <w:p w:rsidR="001911A4" w:rsidRPr="00290C79" w:rsidRDefault="001911A4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1911A4" w:rsidRPr="00290C79" w:rsidRDefault="001911A4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  <w:tc>
          <w:tcPr>
            <w:tcW w:w="283" w:type="dxa"/>
            <w:vAlign w:val="bottom"/>
          </w:tcPr>
          <w:p w:rsidR="001911A4" w:rsidRPr="00290C79" w:rsidRDefault="001911A4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1911A4" w:rsidRPr="00290C79" w:rsidRDefault="001911A4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10,450</w:t>
            </w:r>
          </w:p>
        </w:tc>
        <w:tc>
          <w:tcPr>
            <w:tcW w:w="283" w:type="dxa"/>
            <w:vAlign w:val="bottom"/>
          </w:tcPr>
          <w:p w:rsidR="001911A4" w:rsidRPr="00290C79" w:rsidRDefault="001911A4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1911A4" w:rsidRPr="00290C79" w:rsidRDefault="001911A4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290C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5,067</w:t>
            </w:r>
          </w:p>
        </w:tc>
        <w:tc>
          <w:tcPr>
            <w:tcW w:w="28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7,938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4,754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7,293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4,242</w:t>
            </w:r>
          </w:p>
        </w:tc>
        <w:tc>
          <w:tcPr>
            <w:tcW w:w="28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4,213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3,704</w:t>
            </w:r>
          </w:p>
        </w:tc>
        <w:tc>
          <w:tcPr>
            <w:tcW w:w="28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3,704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2,642</w:t>
            </w:r>
          </w:p>
        </w:tc>
        <w:tc>
          <w:tcPr>
            <w:tcW w:w="28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2,642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9,345</w:t>
            </w:r>
          </w:p>
        </w:tc>
        <w:tc>
          <w:tcPr>
            <w:tcW w:w="28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6,269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E54538" w:rsidRPr="00290C79" w:rsidRDefault="00365007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8,261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5,156</w:t>
            </w:r>
          </w:p>
        </w:tc>
      </w:tr>
      <w:tr w:rsidR="00E54538" w:rsidRPr="00290C79" w:rsidTr="007F60FE">
        <w:tc>
          <w:tcPr>
            <w:tcW w:w="3528" w:type="dxa"/>
            <w:vAlign w:val="bottom"/>
          </w:tcPr>
          <w:p w:rsidR="00E54538" w:rsidRPr="00290C79" w:rsidRDefault="00E54538" w:rsidP="007F60FE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54538" w:rsidRPr="00290C79" w:rsidRDefault="00C929C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,350</w:t>
            </w:r>
          </w:p>
        </w:tc>
        <w:tc>
          <w:tcPr>
            <w:tcW w:w="285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66,927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538" w:rsidRPr="00290C79" w:rsidRDefault="00C929C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59,019</w:t>
            </w:r>
          </w:p>
        </w:tc>
        <w:tc>
          <w:tcPr>
            <w:tcW w:w="283" w:type="dxa"/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54538" w:rsidRPr="00290C79" w:rsidRDefault="00E54538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62,854</w:t>
            </w:r>
          </w:p>
        </w:tc>
      </w:tr>
    </w:tbl>
    <w:p w:rsidR="00085D4A" w:rsidRPr="008C1C0D" w:rsidRDefault="00085D4A" w:rsidP="002A3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D5440" w:rsidRDefault="002D5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27B59" w:rsidRPr="002266EF" w:rsidRDefault="00D27B59" w:rsidP="00D27B59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2266EF">
        <w:rPr>
          <w:rFonts w:ascii="Angsana New" w:hAnsi="Angsana New"/>
          <w:b/>
          <w:bCs/>
          <w:sz w:val="29"/>
          <w:szCs w:val="29"/>
          <w:cs/>
        </w:rPr>
        <w:lastRenderedPageBreak/>
        <w:t>หุ้นกู้</w:t>
      </w:r>
    </w:p>
    <w:tbl>
      <w:tblPr>
        <w:tblW w:w="9353" w:type="dxa"/>
        <w:tblLook w:val="04A0"/>
      </w:tblPr>
      <w:tblGrid>
        <w:gridCol w:w="5508"/>
        <w:gridCol w:w="270"/>
        <w:gridCol w:w="1620"/>
        <w:gridCol w:w="236"/>
        <w:gridCol w:w="1719"/>
      </w:tblGrid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(พันบาท)</w:t>
            </w:r>
          </w:p>
        </w:tc>
      </w:tr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Pr="002266EF"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256</w:t>
            </w:r>
            <w:r w:rsidRPr="002266EF">
              <w:rPr>
                <w:rFonts w:ascii="Angsana New" w:hAnsi="Angsana New" w:cs="Angsana New" w:hint="cs"/>
                <w:sz w:val="29"/>
                <w:szCs w:val="29"/>
                <w:cs/>
              </w:rPr>
              <w:t>4</w:t>
            </w:r>
          </w:p>
        </w:tc>
      </w:tr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D27B59" w:rsidRPr="002266EF" w:rsidRDefault="009265A2" w:rsidP="007F60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1,415,000</w:t>
            </w:r>
          </w:p>
        </w:tc>
        <w:tc>
          <w:tcPr>
            <w:tcW w:w="236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855,550</w:t>
            </w:r>
          </w:p>
        </w:tc>
      </w:tr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D27B59" w:rsidRPr="002266EF" w:rsidRDefault="00D27B59" w:rsidP="009265A2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9265A2">
              <w:rPr>
                <w:rFonts w:ascii="Angsana New" w:hAnsi="Angsana New" w:cs="Angsana New"/>
                <w:sz w:val="29"/>
                <w:szCs w:val="29"/>
              </w:rPr>
              <w:t xml:space="preserve">     24,943</w:t>
            </w:r>
            <w:r w:rsidRPr="002266EF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(  12,852)</w:t>
            </w:r>
          </w:p>
        </w:tc>
      </w:tr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D27B59" w:rsidRPr="002266EF" w:rsidRDefault="00ED651F" w:rsidP="007F60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1,390,057</w:t>
            </w:r>
          </w:p>
        </w:tc>
        <w:tc>
          <w:tcPr>
            <w:tcW w:w="236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842,698</w:t>
            </w:r>
          </w:p>
        </w:tc>
      </w:tr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27B59" w:rsidRPr="002266EF" w:rsidRDefault="00D27B59" w:rsidP="00ED651F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ED651F">
              <w:rPr>
                <w:rFonts w:ascii="Angsana New" w:hAnsi="Angsana New" w:cs="Angsana New"/>
                <w:sz w:val="29"/>
                <w:szCs w:val="29"/>
              </w:rPr>
              <w:t>223,371</w:t>
            </w:r>
            <w:r w:rsidRPr="002266EF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(287</w:t>
            </w:r>
            <w:r w:rsidRPr="002266EF">
              <w:rPr>
                <w:rFonts w:ascii="Angsana New" w:hAnsi="Angsana New" w:cs="Angsana New"/>
                <w:sz w:val="29"/>
                <w:szCs w:val="29"/>
              </w:rPr>
              <w:t>,425)</w:t>
            </w:r>
          </w:p>
        </w:tc>
      </w:tr>
      <w:tr w:rsidR="00D27B59" w:rsidRPr="002266EF" w:rsidTr="007F60FE">
        <w:tc>
          <w:tcPr>
            <w:tcW w:w="5508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D27B59" w:rsidRPr="002266EF" w:rsidRDefault="00ED651F" w:rsidP="007F60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1,166,686</w:t>
            </w:r>
          </w:p>
        </w:tc>
        <w:tc>
          <w:tcPr>
            <w:tcW w:w="236" w:type="dxa"/>
          </w:tcPr>
          <w:p w:rsidR="00D27B59" w:rsidRPr="002266EF" w:rsidRDefault="00D27B59" w:rsidP="007F60FE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D27B59" w:rsidRPr="002266EF" w:rsidRDefault="00D27B59" w:rsidP="007F60F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266EF">
              <w:rPr>
                <w:rFonts w:ascii="Angsana New" w:hAnsi="Angsana New" w:cs="Angsana New"/>
                <w:sz w:val="29"/>
                <w:szCs w:val="29"/>
                <w:cs/>
              </w:rPr>
              <w:t>555</w:t>
            </w:r>
            <w:r w:rsidRPr="002266EF">
              <w:rPr>
                <w:rFonts w:ascii="Angsana New" w:hAnsi="Angsana New" w:cs="Angsana New"/>
                <w:sz w:val="29"/>
                <w:szCs w:val="29"/>
              </w:rPr>
              <w:t>,273</w:t>
            </w:r>
          </w:p>
        </w:tc>
      </w:tr>
    </w:tbl>
    <w:p w:rsidR="00D27B59" w:rsidRPr="00C22F9D" w:rsidRDefault="00D27B59" w:rsidP="00D2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6"/>
          <w:szCs w:val="16"/>
          <w:cs/>
        </w:rPr>
      </w:pPr>
    </w:p>
    <w:p w:rsidR="00D27B59" w:rsidRPr="002266EF" w:rsidRDefault="00D27B59" w:rsidP="00D27B59">
      <w:pPr>
        <w:pStyle w:val="NoSpacing"/>
        <w:jc w:val="thaiDistribute"/>
        <w:rPr>
          <w:rFonts w:ascii="Angsana New" w:hAnsi="Angsana New" w:cs="Angsana New"/>
          <w:sz w:val="29"/>
          <w:szCs w:val="29"/>
        </w:rPr>
      </w:pPr>
      <w:r w:rsidRPr="002266EF">
        <w:rPr>
          <w:rFonts w:ascii="Angsana New" w:hAnsi="Angsana New" w:cs="Angsana New"/>
          <w:sz w:val="29"/>
          <w:szCs w:val="29"/>
          <w:cs/>
        </w:rPr>
        <w:t xml:space="preserve">ณ วันที่ </w:t>
      </w:r>
      <w:r w:rsidRPr="002266EF">
        <w:rPr>
          <w:rFonts w:ascii="Angsana New" w:hAnsi="Angsana New" w:cs="Angsana New" w:hint="cs"/>
          <w:sz w:val="29"/>
          <w:szCs w:val="29"/>
          <w:cs/>
        </w:rPr>
        <w:t xml:space="preserve">30 มิถุนายน  2565 และวันที่ 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31 ธันวาคม </w:t>
      </w:r>
      <w:r w:rsidRPr="002266EF">
        <w:rPr>
          <w:rFonts w:ascii="Angsana New" w:hAnsi="Angsana New" w:cs="Angsana New" w:hint="cs"/>
          <w:sz w:val="29"/>
          <w:szCs w:val="29"/>
          <w:cs/>
        </w:rPr>
        <w:t xml:space="preserve">2564 </w:t>
      </w:r>
      <w:r w:rsidRPr="002266EF">
        <w:rPr>
          <w:rFonts w:ascii="Angsana New" w:hAnsi="Angsana New" w:cs="Angsana New"/>
          <w:sz w:val="29"/>
          <w:szCs w:val="29"/>
          <w:cs/>
        </w:rPr>
        <w:t>หุ้นกู้ดังกล่าวมีมูลค่ายุติธรรม</w:t>
      </w:r>
      <w:r w:rsidRPr="002266EF">
        <w:rPr>
          <w:rFonts w:ascii="Angsana New" w:hAnsi="Angsana New" w:cs="Angsana New" w:hint="cs"/>
          <w:sz w:val="29"/>
          <w:szCs w:val="29"/>
          <w:cs/>
        </w:rPr>
        <w:t>รวม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ประมาณ </w:t>
      </w:r>
      <w:r w:rsidR="004E1FA1">
        <w:rPr>
          <w:rFonts w:ascii="Angsana New" w:hAnsi="Angsana New" w:cs="Angsana New"/>
          <w:sz w:val="29"/>
          <w:szCs w:val="29"/>
        </w:rPr>
        <w:t>1,414.5</w:t>
      </w:r>
      <w:r w:rsidRPr="002266EF">
        <w:rPr>
          <w:rFonts w:ascii="Angsana New" w:hAnsi="Angsana New" w:cs="Angsana New"/>
          <w:sz w:val="29"/>
          <w:szCs w:val="29"/>
        </w:rPr>
        <w:t xml:space="preserve"> </w:t>
      </w:r>
      <w:r w:rsidRPr="002266EF">
        <w:rPr>
          <w:rFonts w:ascii="Angsana New" w:hAnsi="Angsana New" w:cs="Angsana New"/>
          <w:sz w:val="29"/>
          <w:szCs w:val="29"/>
          <w:cs/>
        </w:rPr>
        <w:t>ล้านบาท</w:t>
      </w:r>
      <w:r w:rsidRPr="002266EF">
        <w:rPr>
          <w:rFonts w:ascii="Angsana New" w:hAnsi="Angsana New" w:cs="Angsana New" w:hint="cs"/>
          <w:sz w:val="29"/>
          <w:szCs w:val="29"/>
          <w:cs/>
        </w:rPr>
        <w:t>และ 855.8 ล้านบาท ตามลำดับ</w:t>
      </w:r>
      <w:r w:rsidRPr="002266EF">
        <w:rPr>
          <w:rFonts w:ascii="Angsana New" w:hAnsi="Angsana New" w:cs="Angsana New"/>
          <w:sz w:val="29"/>
          <w:szCs w:val="29"/>
        </w:rPr>
        <w:t xml:space="preserve"> </w:t>
      </w:r>
      <w:r w:rsidRPr="002266EF">
        <w:rPr>
          <w:rFonts w:ascii="Angsana New" w:hAnsi="Angsana New" w:cs="Angsana New" w:hint="cs"/>
          <w:sz w:val="29"/>
          <w:szCs w:val="29"/>
          <w:cs/>
        </w:rPr>
        <w:t>(มูลค่ายุติธรรมเป็นข้อมูลระดับ 2 ของลำดับชั้นมูลค่ายุติธรรมซึ่งเป็นราคาที่ประกาศและอ้างอิงไว้โดยสมาคมตลาดตราสารหนี้ไทย)</w:t>
      </w:r>
    </w:p>
    <w:p w:rsidR="00D27B59" w:rsidRPr="00C22F9D" w:rsidRDefault="00D27B59" w:rsidP="00D27B5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27B59" w:rsidRPr="002266EF" w:rsidRDefault="00D27B59" w:rsidP="00D27B59">
      <w:pPr>
        <w:pStyle w:val="NoSpacing"/>
        <w:jc w:val="thaiDistribute"/>
        <w:rPr>
          <w:rFonts w:ascii="Angsana New" w:hAnsi="Angsana New" w:cs="Angsana New"/>
          <w:sz w:val="29"/>
          <w:szCs w:val="29"/>
          <w:cs/>
        </w:rPr>
      </w:pPr>
      <w:r w:rsidRPr="002266EF">
        <w:rPr>
          <w:rFonts w:ascii="Angsana New" w:hAnsi="Angsana New" w:cs="Angsana New"/>
          <w:sz w:val="29"/>
          <w:szCs w:val="29"/>
          <w:cs/>
        </w:rPr>
        <w:t>เมื่อวันที่ 12 มิถุนายน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2266EF">
        <w:rPr>
          <w:rFonts w:ascii="Angsana New" w:hAnsi="Angsana New" w:cs="Angsana New"/>
          <w:sz w:val="29"/>
          <w:szCs w:val="29"/>
        </w:rPr>
        <w:t>,</w:t>
      </w:r>
      <w:r w:rsidRPr="002266EF">
        <w:rPr>
          <w:rFonts w:ascii="Angsana New" w:hAnsi="Angsana New" w:cs="Angsana New"/>
          <w:sz w:val="29"/>
          <w:szCs w:val="29"/>
          <w:cs/>
        </w:rPr>
        <w:t>100 หน่วย มูลค่าที่ตราไว้หน่วยละ 1</w:t>
      </w:r>
      <w:r w:rsidRPr="002266EF">
        <w:rPr>
          <w:rFonts w:ascii="Angsana New" w:hAnsi="Angsana New" w:cs="Angsana New"/>
          <w:sz w:val="29"/>
          <w:szCs w:val="29"/>
        </w:rPr>
        <w:t>,</w:t>
      </w:r>
      <w:r w:rsidRPr="002266EF">
        <w:rPr>
          <w:rFonts w:ascii="Angsana New" w:hAnsi="Angsana New" w:cs="Angsana New"/>
          <w:sz w:val="29"/>
          <w:szCs w:val="29"/>
          <w:cs/>
        </w:rPr>
        <w:t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มิถุนายน 2565 โดยในช่วงสิ้นปี 2564 บริษัทได้ไถ่ถอนหุ้นกู้นี้ก่อนกำหนดด้วยจำนวนกึ่งหนึ่งของมูลค่าที่ตราไว้เป็นจำนวนเงิน 290.55 ล้านบาท</w:t>
      </w:r>
      <w:r w:rsidR="00032A0C" w:rsidRPr="002266EF">
        <w:rPr>
          <w:rFonts w:ascii="Angsana New" w:hAnsi="Angsana New" w:cs="Angsana New" w:hint="cs"/>
          <w:sz w:val="29"/>
          <w:szCs w:val="29"/>
          <w:cs/>
        </w:rPr>
        <w:t>ในขณะที่ส่วนที่เหลือได้ถูกไถ่ถอนในเดือนมิถุนายน 2565</w:t>
      </w:r>
      <w:r w:rsidR="00D7002D" w:rsidRPr="002266EF">
        <w:rPr>
          <w:rFonts w:ascii="Angsana New" w:hAnsi="Angsana New" w:cs="Angsana New" w:hint="cs"/>
          <w:sz w:val="29"/>
          <w:szCs w:val="29"/>
          <w:cs/>
        </w:rPr>
        <w:t xml:space="preserve"> ตามกำหนด</w:t>
      </w:r>
      <w:r w:rsidRPr="002266EF">
        <w:rPr>
          <w:rFonts w:ascii="Angsana New" w:hAnsi="Angsana New" w:cs="Angsana New"/>
          <w:sz w:val="29"/>
          <w:szCs w:val="29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34</w:t>
      </w:r>
      <w:r w:rsidRPr="002266EF">
        <w:rPr>
          <w:rFonts w:ascii="Angsana New" w:hAnsi="Angsana New" w:cs="Angsana New"/>
          <w:sz w:val="29"/>
          <w:szCs w:val="29"/>
        </w:rPr>
        <w:t xml:space="preserve">,452,570 </w:t>
      </w:r>
      <w:r w:rsidRPr="002266EF">
        <w:rPr>
          <w:rFonts w:ascii="Angsana New" w:hAnsi="Angsana New" w:cs="Angsana New"/>
          <w:sz w:val="29"/>
          <w:szCs w:val="29"/>
          <w:cs/>
        </w:rPr>
        <w:t>หุ้น</w:t>
      </w:r>
    </w:p>
    <w:p w:rsidR="00D27B59" w:rsidRPr="00C22F9D" w:rsidRDefault="00D27B59" w:rsidP="00D27B59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27B59" w:rsidRPr="002266EF" w:rsidRDefault="00D27B59" w:rsidP="00D2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9"/>
          <w:szCs w:val="29"/>
          <w:cs/>
        </w:rPr>
      </w:pPr>
      <w:r w:rsidRPr="002266EF">
        <w:rPr>
          <w:rFonts w:ascii="Angsana New" w:hAnsi="Angsana New"/>
          <w:sz w:val="29"/>
          <w:szCs w:val="29"/>
          <w:cs/>
        </w:rPr>
        <w:t xml:space="preserve">เมื่อวันที่ 29 มกราคม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</w:t>
      </w:r>
      <w:r w:rsidRPr="002266EF">
        <w:rPr>
          <w:rFonts w:ascii="Angsana New" w:hAnsi="Angsana New"/>
          <w:sz w:val="29"/>
          <w:szCs w:val="29"/>
        </w:rPr>
        <w:t>225,000</w:t>
      </w:r>
      <w:r w:rsidRPr="002266EF">
        <w:rPr>
          <w:rFonts w:ascii="Angsana New" w:hAnsi="Angsana New"/>
          <w:sz w:val="29"/>
          <w:szCs w:val="29"/>
          <w:cs/>
        </w:rPr>
        <w:t xml:space="preserve"> หน่วย มูลค่าที่ตราไว้หน่วยละ 1</w:t>
      </w:r>
      <w:r w:rsidRPr="002266EF">
        <w:rPr>
          <w:rFonts w:ascii="Angsana New" w:hAnsi="Angsana New"/>
          <w:sz w:val="29"/>
          <w:szCs w:val="29"/>
        </w:rPr>
        <w:t>,</w:t>
      </w:r>
      <w:r w:rsidRPr="002266EF">
        <w:rPr>
          <w:rFonts w:ascii="Angsana New" w:hAnsi="Angsana New"/>
          <w:sz w:val="29"/>
          <w:szCs w:val="29"/>
          <w:cs/>
        </w:rPr>
        <w:t xml:space="preserve"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29 มกราคม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</w:t>
      </w:r>
      <w:r w:rsidRPr="002266EF">
        <w:rPr>
          <w:rFonts w:ascii="Angsana New" w:hAnsi="Angsana New"/>
          <w:sz w:val="29"/>
          <w:szCs w:val="29"/>
        </w:rPr>
        <w:t xml:space="preserve">21,684,657 </w:t>
      </w:r>
      <w:r w:rsidRPr="002266EF">
        <w:rPr>
          <w:rFonts w:ascii="Angsana New" w:hAnsi="Angsana New"/>
          <w:sz w:val="29"/>
          <w:szCs w:val="29"/>
          <w:cs/>
        </w:rPr>
        <w:t>หุ้น</w:t>
      </w:r>
      <w:r w:rsidR="00587733">
        <w:rPr>
          <w:rFonts w:ascii="Angsana New" w:hAnsi="Angsana New"/>
          <w:sz w:val="29"/>
          <w:szCs w:val="29"/>
        </w:rPr>
        <w:t xml:space="preserve"> </w:t>
      </w:r>
      <w:r w:rsidR="00587733" w:rsidRPr="002266EF">
        <w:rPr>
          <w:rFonts w:ascii="Angsana New" w:hAnsi="Angsana New"/>
          <w:sz w:val="29"/>
          <w:szCs w:val="29"/>
          <w:cs/>
        </w:rPr>
        <w:t>บริษัทได้ไถ่ถอนหุ้นกู้นี้ก่อนกำหนด</w:t>
      </w:r>
      <w:r w:rsidR="00587733">
        <w:rPr>
          <w:rFonts w:ascii="Angsana New" w:hAnsi="Angsana New" w:hint="cs"/>
          <w:sz w:val="29"/>
          <w:szCs w:val="29"/>
          <w:cs/>
        </w:rPr>
        <w:t>แล้วทั้งจำนวนในเดือน</w:t>
      </w:r>
      <w:r w:rsidR="004F7CDE">
        <w:rPr>
          <w:rFonts w:ascii="Angsana New" w:hAnsi="Angsana New" w:hint="cs"/>
          <w:sz w:val="29"/>
          <w:szCs w:val="29"/>
          <w:cs/>
        </w:rPr>
        <w:t>สิงหาคม</w:t>
      </w:r>
      <w:r w:rsidR="00587733">
        <w:rPr>
          <w:rFonts w:ascii="Angsana New" w:hAnsi="Angsana New" w:hint="cs"/>
          <w:sz w:val="29"/>
          <w:szCs w:val="29"/>
          <w:cs/>
        </w:rPr>
        <w:t xml:space="preserve"> 2565</w:t>
      </w:r>
    </w:p>
    <w:p w:rsidR="00D27B59" w:rsidRPr="00C22F9D" w:rsidRDefault="00D27B59" w:rsidP="00D2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6"/>
          <w:szCs w:val="16"/>
        </w:rPr>
      </w:pPr>
    </w:p>
    <w:p w:rsidR="00D27B59" w:rsidRPr="002266EF" w:rsidRDefault="00D27B59" w:rsidP="00D2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2266EF">
        <w:rPr>
          <w:rFonts w:ascii="Angsana New" w:hAnsi="Angsana New"/>
          <w:sz w:val="29"/>
          <w:szCs w:val="29"/>
          <w:cs/>
        </w:rPr>
        <w:t>เมื่อวันที่ 8 ธันวาคม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340</w:t>
      </w:r>
      <w:proofErr w:type="gramStart"/>
      <w:r w:rsidRPr="002266EF">
        <w:rPr>
          <w:rFonts w:ascii="Angsana New" w:hAnsi="Angsana New"/>
          <w:sz w:val="29"/>
          <w:szCs w:val="29"/>
        </w:rPr>
        <w:t>,000</w:t>
      </w:r>
      <w:proofErr w:type="gramEnd"/>
      <w:r w:rsidRPr="002266EF">
        <w:rPr>
          <w:rFonts w:ascii="Angsana New" w:hAnsi="Angsana New"/>
          <w:sz w:val="29"/>
          <w:szCs w:val="29"/>
          <w:cs/>
        </w:rPr>
        <w:t xml:space="preserve"> หน่วย มูลค่าที่ตราไว้หน่วยละ 1</w:t>
      </w:r>
      <w:r w:rsidRPr="002266EF">
        <w:rPr>
          <w:rFonts w:ascii="Angsana New" w:hAnsi="Angsana New"/>
          <w:sz w:val="29"/>
          <w:szCs w:val="29"/>
        </w:rPr>
        <w:t>,</w:t>
      </w:r>
      <w:r w:rsidRPr="002266EF">
        <w:rPr>
          <w:rFonts w:ascii="Angsana New" w:hAnsi="Angsana New"/>
          <w:sz w:val="29"/>
          <w:szCs w:val="29"/>
          <w:cs/>
        </w:rPr>
        <w:t>000 บาท หุ้นกู้นี้มีอัตราดอกเบี้ยร้อยละ 6.80 ต่อปี ดอกเบี้ยครบกำหนดชำระทุก 3 เดือน และครบกำหนดไถ่ถอนในวันที่ 8 ธันวาคม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หุ้นกู้นี้ค้ำประกันโดยหุ้นสามัญของบริษัท อีซีเอฟ พาวเวอร์ จำกัดที่บริษัทถืออยู่จำนวน 34</w:t>
      </w:r>
      <w:r w:rsidRPr="002266EF">
        <w:rPr>
          <w:rFonts w:ascii="Angsana New" w:hAnsi="Angsana New"/>
          <w:sz w:val="29"/>
          <w:szCs w:val="29"/>
        </w:rPr>
        <w:t xml:space="preserve">,452,569 </w:t>
      </w:r>
      <w:r w:rsidRPr="002266EF">
        <w:rPr>
          <w:rFonts w:ascii="Angsana New" w:hAnsi="Angsana New"/>
          <w:sz w:val="29"/>
          <w:szCs w:val="29"/>
          <w:cs/>
        </w:rPr>
        <w:t>หุ้น</w:t>
      </w:r>
    </w:p>
    <w:p w:rsidR="00226ED2" w:rsidRPr="00226ED2" w:rsidRDefault="0002712E" w:rsidP="00027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26ED2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226ED2">
        <w:rPr>
          <w:rFonts w:ascii="Angsana New" w:hAnsi="Angsana New" w:hint="cs"/>
          <w:sz w:val="30"/>
          <w:szCs w:val="30"/>
          <w:cs/>
        </w:rPr>
        <w:t>9 มิถุนายน 2565</w:t>
      </w:r>
      <w:r w:rsidRPr="00226ED2">
        <w:rPr>
          <w:rFonts w:ascii="Angsana New" w:hAnsi="Angsana New"/>
          <w:sz w:val="30"/>
          <w:szCs w:val="30"/>
          <w:cs/>
        </w:rPr>
        <w:t xml:space="preserve"> บริษัทได้ออกหุ้นกู้</w:t>
      </w:r>
      <w:r w:rsidR="00226ED2" w:rsidRPr="00226ED2">
        <w:rPr>
          <w:rFonts w:ascii="Angsana New" w:hAnsi="Angsana New" w:hint="cs"/>
          <w:sz w:val="30"/>
          <w:szCs w:val="30"/>
          <w:cs/>
        </w:rPr>
        <w:t xml:space="preserve"> 3 ชุดเป็น</w:t>
      </w:r>
      <w:r w:rsidRPr="00226ED2">
        <w:rPr>
          <w:rFonts w:ascii="Angsana New" w:hAnsi="Angsana New"/>
          <w:sz w:val="30"/>
          <w:szCs w:val="30"/>
          <w:cs/>
        </w:rPr>
        <w:t>ชนิดระบุชื่อผู้ถือ ไม่ด้อยสิทธิ และ</w:t>
      </w:r>
      <w:r w:rsidRPr="00226ED2">
        <w:rPr>
          <w:rFonts w:ascii="Angsana New" w:hAnsi="Angsana New" w:hint="cs"/>
          <w:sz w:val="30"/>
          <w:szCs w:val="30"/>
          <w:cs/>
        </w:rPr>
        <w:t>ไม่</w:t>
      </w:r>
      <w:r w:rsidRPr="00226ED2">
        <w:rPr>
          <w:rFonts w:ascii="Angsana New" w:hAnsi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226ED2">
        <w:rPr>
          <w:rFonts w:ascii="Angsana New" w:hAnsi="Angsana New" w:hint="cs"/>
          <w:sz w:val="30"/>
          <w:szCs w:val="30"/>
          <w:cs/>
        </w:rPr>
        <w:t xml:space="preserve"> 200</w:t>
      </w:r>
      <w:r w:rsidRPr="00226ED2">
        <w:rPr>
          <w:rFonts w:ascii="Angsana New" w:hAnsi="Angsana New"/>
          <w:sz w:val="30"/>
          <w:szCs w:val="30"/>
        </w:rPr>
        <w:t xml:space="preserve">,000 </w:t>
      </w:r>
      <w:r w:rsidRPr="00226ED2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="00563411">
        <w:rPr>
          <w:rFonts w:ascii="Angsana New" w:hAnsi="Angsana New"/>
          <w:sz w:val="30"/>
          <w:szCs w:val="30"/>
        </w:rPr>
        <w:t>409,5</w:t>
      </w:r>
      <w:r w:rsidRPr="00226ED2">
        <w:rPr>
          <w:rFonts w:ascii="Angsana New" w:hAnsi="Angsana New"/>
          <w:sz w:val="30"/>
          <w:szCs w:val="30"/>
        </w:rPr>
        <w:t xml:space="preserve">00 </w:t>
      </w:r>
      <w:r w:rsidRPr="00226ED2">
        <w:rPr>
          <w:rFonts w:ascii="Angsana New" w:hAnsi="Angsana New" w:hint="cs"/>
          <w:sz w:val="30"/>
          <w:szCs w:val="30"/>
          <w:cs/>
        </w:rPr>
        <w:t xml:space="preserve">หน่วย และ </w:t>
      </w:r>
      <w:r w:rsidR="00563411">
        <w:rPr>
          <w:rFonts w:ascii="Angsana New" w:hAnsi="Angsana New"/>
          <w:sz w:val="30"/>
          <w:szCs w:val="30"/>
        </w:rPr>
        <w:t>240,5</w:t>
      </w:r>
      <w:r w:rsidRPr="00226ED2">
        <w:rPr>
          <w:rFonts w:ascii="Angsana New" w:hAnsi="Angsana New" w:hint="cs"/>
          <w:sz w:val="30"/>
          <w:szCs w:val="30"/>
          <w:cs/>
        </w:rPr>
        <w:t>00 หน่วย</w:t>
      </w:r>
      <w:r w:rsidR="00226ED2" w:rsidRPr="00226ED2">
        <w:rPr>
          <w:rFonts w:ascii="Angsana New" w:hAnsi="Angsana New" w:hint="cs"/>
          <w:sz w:val="30"/>
          <w:szCs w:val="30"/>
          <w:cs/>
        </w:rPr>
        <w:t>โดยมี</w:t>
      </w:r>
      <w:r w:rsidRPr="00226ED2">
        <w:rPr>
          <w:rFonts w:ascii="Angsana New" w:hAnsi="Angsana New"/>
          <w:sz w:val="30"/>
          <w:szCs w:val="30"/>
          <w:cs/>
        </w:rPr>
        <w:t>มูลค่าที่ตราไว้หน่วยละ 1</w:t>
      </w:r>
      <w:r w:rsidRPr="00226ED2">
        <w:rPr>
          <w:rFonts w:ascii="Angsana New" w:hAnsi="Angsana New"/>
          <w:sz w:val="30"/>
          <w:szCs w:val="30"/>
        </w:rPr>
        <w:t>,</w:t>
      </w:r>
      <w:r w:rsidRPr="00226ED2">
        <w:rPr>
          <w:rFonts w:ascii="Angsana New" w:hAnsi="Angsana New"/>
          <w:sz w:val="30"/>
          <w:szCs w:val="30"/>
          <w:cs/>
        </w:rPr>
        <w:t>000 บาท หุ้นกู้</w:t>
      </w:r>
      <w:r w:rsidR="00F84637">
        <w:rPr>
          <w:rFonts w:ascii="Angsana New" w:hAnsi="Angsana New" w:hint="cs"/>
          <w:sz w:val="30"/>
          <w:szCs w:val="30"/>
          <w:cs/>
        </w:rPr>
        <w:t>เหล่า</w:t>
      </w:r>
      <w:r w:rsidRPr="00226ED2">
        <w:rPr>
          <w:rFonts w:ascii="Angsana New" w:hAnsi="Angsana New"/>
          <w:sz w:val="30"/>
          <w:szCs w:val="30"/>
          <w:cs/>
        </w:rPr>
        <w:t xml:space="preserve">นี้มีอัตราดอกเบี้ยร้อยละ </w:t>
      </w:r>
      <w:r w:rsidRPr="00226ED2">
        <w:rPr>
          <w:rFonts w:ascii="Angsana New" w:hAnsi="Angsana New" w:hint="cs"/>
          <w:sz w:val="30"/>
          <w:szCs w:val="30"/>
          <w:cs/>
        </w:rPr>
        <w:t>7</w:t>
      </w:r>
      <w:r w:rsidRPr="00226ED2">
        <w:rPr>
          <w:rFonts w:ascii="Angsana New" w:hAnsi="Angsana New"/>
          <w:sz w:val="30"/>
          <w:szCs w:val="30"/>
          <w:cs/>
        </w:rPr>
        <w:t xml:space="preserve"> </w:t>
      </w:r>
      <w:r w:rsidRPr="00226ED2">
        <w:rPr>
          <w:rFonts w:ascii="Angsana New" w:hAnsi="Angsana New" w:hint="cs"/>
          <w:sz w:val="30"/>
          <w:szCs w:val="30"/>
          <w:cs/>
        </w:rPr>
        <w:t xml:space="preserve">ร้อยละ 7.15 และร้อยละ 7.30 </w:t>
      </w:r>
      <w:r w:rsidRPr="00226ED2">
        <w:rPr>
          <w:rFonts w:ascii="Angsana New" w:hAnsi="Angsana New"/>
          <w:sz w:val="30"/>
          <w:szCs w:val="30"/>
          <w:cs/>
        </w:rPr>
        <w:t xml:space="preserve">ต่อปี </w:t>
      </w:r>
      <w:r w:rsidRPr="00226ED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26ED2">
        <w:rPr>
          <w:rFonts w:ascii="Angsana New" w:hAnsi="Angsana New"/>
          <w:sz w:val="30"/>
          <w:szCs w:val="30"/>
          <w:cs/>
        </w:rPr>
        <w:t xml:space="preserve">ดอกเบี้ยครบกำหนดชำระทุก 3 เดือน และครบกำหนดไถ่ถอนในวันที่ </w:t>
      </w:r>
      <w:r w:rsidRPr="00226ED2">
        <w:rPr>
          <w:rFonts w:ascii="Angsana New" w:hAnsi="Angsana New" w:hint="cs"/>
          <w:sz w:val="30"/>
          <w:szCs w:val="30"/>
          <w:cs/>
        </w:rPr>
        <w:t>9 มิถุนายน</w:t>
      </w:r>
      <w:r w:rsidRPr="00226ED2">
        <w:rPr>
          <w:rFonts w:ascii="Angsana New" w:hAnsi="Angsana New"/>
          <w:sz w:val="30"/>
          <w:szCs w:val="30"/>
          <w:cs/>
        </w:rPr>
        <w:t xml:space="preserve"> 2566</w:t>
      </w:r>
      <w:r w:rsidRPr="00226ED2">
        <w:rPr>
          <w:rFonts w:ascii="Angsana New" w:hAnsi="Angsana New"/>
          <w:sz w:val="30"/>
          <w:szCs w:val="30"/>
        </w:rPr>
        <w:t xml:space="preserve"> </w:t>
      </w:r>
      <w:r w:rsidRPr="00226ED2">
        <w:rPr>
          <w:rFonts w:ascii="Angsana New" w:hAnsi="Angsana New" w:hint="cs"/>
          <w:sz w:val="30"/>
          <w:szCs w:val="30"/>
          <w:cs/>
        </w:rPr>
        <w:t>9 มิถุนายน</w:t>
      </w:r>
      <w:r w:rsidRPr="00226ED2">
        <w:rPr>
          <w:rFonts w:ascii="Angsana New" w:hAnsi="Angsana New"/>
          <w:sz w:val="30"/>
          <w:szCs w:val="30"/>
          <w:cs/>
        </w:rPr>
        <w:t xml:space="preserve"> 256</w:t>
      </w:r>
      <w:r w:rsidRPr="00226ED2">
        <w:rPr>
          <w:rFonts w:ascii="Angsana New" w:hAnsi="Angsana New"/>
          <w:sz w:val="30"/>
          <w:szCs w:val="30"/>
        </w:rPr>
        <w:t xml:space="preserve">7 </w:t>
      </w:r>
      <w:r w:rsidRPr="00226ED2">
        <w:rPr>
          <w:rFonts w:ascii="Angsana New" w:hAnsi="Angsana New" w:hint="cs"/>
          <w:sz w:val="30"/>
          <w:szCs w:val="30"/>
          <w:cs/>
        </w:rPr>
        <w:t>และ 9 มิถุนายน</w:t>
      </w:r>
      <w:r w:rsidRPr="00226ED2">
        <w:rPr>
          <w:rFonts w:ascii="Angsana New" w:hAnsi="Angsana New"/>
          <w:sz w:val="30"/>
          <w:szCs w:val="30"/>
          <w:cs/>
        </w:rPr>
        <w:t xml:space="preserve"> 256</w:t>
      </w:r>
      <w:r w:rsidRPr="00226ED2">
        <w:rPr>
          <w:rFonts w:ascii="Angsana New" w:hAnsi="Angsana New" w:hint="cs"/>
          <w:sz w:val="30"/>
          <w:szCs w:val="30"/>
          <w:cs/>
        </w:rPr>
        <w:t>8 ตามลำดับ</w:t>
      </w:r>
      <w:r w:rsidRPr="00226ED2">
        <w:rPr>
          <w:rFonts w:ascii="Angsana New" w:hAnsi="Angsana New"/>
          <w:sz w:val="30"/>
          <w:szCs w:val="30"/>
          <w:cs/>
        </w:rPr>
        <w:t xml:space="preserve">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</w:t>
      </w:r>
    </w:p>
    <w:p w:rsidR="006B4EC9" w:rsidRPr="00226ED2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15657B" w:rsidRPr="004F5042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15657B" w:rsidRPr="006053DD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8064BA" w:rsidRPr="00226ED2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226ED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226ED2">
        <w:rPr>
          <w:rFonts w:ascii="Angsana New" w:hAnsi="Angsana New"/>
          <w:sz w:val="30"/>
          <w:szCs w:val="30"/>
          <w:cs/>
        </w:rPr>
        <w:t>นิติบุคคล</w:t>
      </w:r>
      <w:r w:rsidRPr="00226ED2">
        <w:rPr>
          <w:rFonts w:ascii="Angsana New" w:hAnsi="Angsana New"/>
          <w:sz w:val="30"/>
          <w:szCs w:val="30"/>
          <w:cs/>
        </w:rPr>
        <w:t>ที่บันทึกเป็นค่าใช้จ่าย</w:t>
      </w:r>
      <w:r w:rsidR="00682898" w:rsidRPr="00226ED2">
        <w:rPr>
          <w:rFonts w:ascii="Angsana New" w:hAnsi="Angsana New"/>
          <w:sz w:val="30"/>
          <w:szCs w:val="30"/>
          <w:cs/>
        </w:rPr>
        <w:t xml:space="preserve"> (รายได้) </w:t>
      </w:r>
      <w:r w:rsidRPr="00226ED2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371E17" w:rsidRPr="00226ED2">
        <w:rPr>
          <w:rFonts w:ascii="Angsana New" w:hAnsi="Angsana New"/>
          <w:sz w:val="30"/>
          <w:szCs w:val="30"/>
          <w:cs/>
        </w:rPr>
        <w:t>และหกเดือน</w:t>
      </w:r>
      <w:r w:rsidR="002E308F" w:rsidRPr="00226ED2">
        <w:rPr>
          <w:rFonts w:ascii="Angsana New" w:hAnsi="Angsana New"/>
          <w:sz w:val="30"/>
          <w:szCs w:val="30"/>
          <w:cs/>
        </w:rPr>
        <w:t>สิ้น</w:t>
      </w:r>
      <w:r w:rsidRPr="00226ED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 w:rsidRPr="00226ED2">
        <w:rPr>
          <w:rFonts w:ascii="Angsana New" w:hAnsi="Angsana New"/>
          <w:sz w:val="30"/>
          <w:szCs w:val="30"/>
          <w:cs/>
        </w:rPr>
        <w:t>3</w:t>
      </w:r>
      <w:r w:rsidR="00371E17" w:rsidRPr="00226ED2">
        <w:rPr>
          <w:rFonts w:ascii="Angsana New" w:hAnsi="Angsana New"/>
          <w:sz w:val="30"/>
          <w:szCs w:val="30"/>
          <w:cs/>
        </w:rPr>
        <w:t>0</w:t>
      </w:r>
      <w:r w:rsidR="006B4EC9" w:rsidRPr="00226ED2">
        <w:rPr>
          <w:rFonts w:ascii="Angsana New" w:hAnsi="Angsana New"/>
          <w:sz w:val="30"/>
          <w:szCs w:val="30"/>
          <w:cs/>
        </w:rPr>
        <w:t xml:space="preserve"> </w:t>
      </w:r>
      <w:r w:rsidR="00371E17" w:rsidRPr="00226ED2">
        <w:rPr>
          <w:rFonts w:ascii="Angsana New" w:hAnsi="Angsana New"/>
          <w:sz w:val="30"/>
          <w:szCs w:val="30"/>
          <w:cs/>
        </w:rPr>
        <w:t>มิถุนายน</w:t>
      </w:r>
      <w:r w:rsidR="00FF2E1B" w:rsidRPr="00226ED2">
        <w:rPr>
          <w:rFonts w:ascii="Angsana New" w:hAnsi="Angsana New"/>
          <w:sz w:val="30"/>
          <w:szCs w:val="30"/>
          <w:cs/>
        </w:rPr>
        <w:t xml:space="preserve"> </w:t>
      </w:r>
      <w:r w:rsidR="00CD737E" w:rsidRPr="00226ED2">
        <w:rPr>
          <w:rFonts w:ascii="Angsana New" w:hAnsi="Angsana New"/>
          <w:sz w:val="30"/>
          <w:szCs w:val="30"/>
          <w:cs/>
        </w:rPr>
        <w:t>2565 และ 2564</w:t>
      </w:r>
      <w:r w:rsidRPr="00226ED2">
        <w:rPr>
          <w:rFonts w:ascii="Angsana New" w:hAnsi="Angsana New"/>
          <w:sz w:val="30"/>
          <w:szCs w:val="30"/>
        </w:rPr>
        <w:t xml:space="preserve"> </w:t>
      </w:r>
      <w:r w:rsidRPr="00226ED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4F5042" w:rsidRPr="00226ED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26ED2" w:rsidTr="008F4BC4">
        <w:trPr>
          <w:tblHeader/>
        </w:trPr>
        <w:tc>
          <w:tcPr>
            <w:tcW w:w="5211" w:type="dxa"/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26ED2" w:rsidRDefault="00371E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งวดสามเดือน (</w:t>
            </w:r>
            <w:r w:rsidR="008F4BC4" w:rsidRPr="00226ED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F4BC4" w:rsidRPr="00226ED2" w:rsidTr="008F4BC4">
        <w:trPr>
          <w:tblHeader/>
        </w:trPr>
        <w:tc>
          <w:tcPr>
            <w:tcW w:w="5211" w:type="dxa"/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26ED2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75A" w:rsidRPr="00226ED2" w:rsidTr="008F4BC4">
        <w:trPr>
          <w:tblHeader/>
        </w:trPr>
        <w:tc>
          <w:tcPr>
            <w:tcW w:w="5211" w:type="dxa"/>
            <w:vAlign w:val="bottom"/>
          </w:tcPr>
          <w:p w:rsidR="0053275A" w:rsidRPr="00226ED2" w:rsidRDefault="005327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226ED2" w:rsidRDefault="0053275A" w:rsidP="0053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25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26ED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53275A" w:rsidRPr="00226ED2" w:rsidRDefault="0053275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53275A" w:rsidRPr="00226ED2" w:rsidRDefault="0053275A" w:rsidP="0053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25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26ED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53275A" w:rsidRPr="00226ED2" w:rsidRDefault="0053275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226ED2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25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26ED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53275A" w:rsidRPr="00226ED2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275A" w:rsidRPr="00226ED2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25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226ED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9749BA" w:rsidRPr="00226ED2" w:rsidTr="000078D2">
        <w:tc>
          <w:tcPr>
            <w:tcW w:w="5211" w:type="dxa"/>
            <w:vAlign w:val="bottom"/>
          </w:tcPr>
          <w:p w:rsidR="009749BA" w:rsidRPr="00226ED2" w:rsidRDefault="009749BA" w:rsidP="0097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49BA" w:rsidRPr="00226ED2" w:rsidRDefault="00D32B2D" w:rsidP="007E64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7E644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3,218</w:t>
            </w:r>
          </w:p>
        </w:tc>
        <w:tc>
          <w:tcPr>
            <w:tcW w:w="283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49BA" w:rsidRPr="00226ED2" w:rsidRDefault="00D32B2D" w:rsidP="004B5E5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980</w:t>
            </w:r>
          </w:p>
        </w:tc>
      </w:tr>
      <w:tr w:rsidR="009749BA" w:rsidRPr="00226ED2" w:rsidTr="000078D2">
        <w:tc>
          <w:tcPr>
            <w:tcW w:w="5211" w:type="dxa"/>
            <w:vAlign w:val="bottom"/>
          </w:tcPr>
          <w:p w:rsidR="009749BA" w:rsidRPr="00226ED2" w:rsidRDefault="009749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  <w:r w:rsidR="00790010">
              <w:rPr>
                <w:rFonts w:ascii="Angsana New" w:hAnsi="Angsana New" w:hint="cs"/>
                <w:sz w:val="30"/>
                <w:szCs w:val="30"/>
                <w:cs/>
              </w:rPr>
              <w:t>หรือถือเป็นรายได้ทางภาษี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749BA" w:rsidRPr="00226ED2" w:rsidRDefault="00D32B2D" w:rsidP="007E64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E6444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1,579</w:t>
            </w:r>
          </w:p>
        </w:tc>
        <w:tc>
          <w:tcPr>
            <w:tcW w:w="283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749BA" w:rsidRPr="00226ED2" w:rsidRDefault="00D32B2D" w:rsidP="007E644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7E6444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</w:tr>
      <w:tr w:rsidR="009749BA" w:rsidRPr="00226ED2" w:rsidTr="00085D4A">
        <w:tc>
          <w:tcPr>
            <w:tcW w:w="5211" w:type="dxa"/>
            <w:vAlign w:val="bottom"/>
          </w:tcPr>
          <w:p w:rsidR="009749BA" w:rsidRPr="00226ED2" w:rsidRDefault="009749BA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</w:t>
            </w:r>
            <w:r w:rsidR="00790010">
              <w:rPr>
                <w:rFonts w:ascii="Angsana New" w:hAnsi="Angsana New"/>
                <w:sz w:val="30"/>
                <w:szCs w:val="30"/>
                <w:cs/>
              </w:rPr>
              <w:t>ายจ่ายทางภาษีได้เพิ่มเติมหรือ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9749BA" w:rsidRPr="00226ED2" w:rsidRDefault="00D32B2D" w:rsidP="007E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</w:t>
            </w:r>
            <w:r w:rsidR="007E6444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6ED2">
              <w:rPr>
                <w:rFonts w:ascii="Angsana New" w:hAnsi="Angsana New"/>
                <w:sz w:val="30"/>
                <w:szCs w:val="30"/>
              </w:rPr>
              <w:t>1,766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749BA" w:rsidRPr="00226ED2" w:rsidRDefault="007E6444" w:rsidP="007E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D32B2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042</w:t>
            </w:r>
            <w:r w:rsidR="00D32B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(   249)</w:t>
            </w:r>
          </w:p>
        </w:tc>
      </w:tr>
      <w:tr w:rsidR="00D32B2D" w:rsidRPr="00226ED2" w:rsidTr="00085D4A">
        <w:tc>
          <w:tcPr>
            <w:tcW w:w="5211" w:type="dxa"/>
            <w:vAlign w:val="bottom"/>
          </w:tcPr>
          <w:p w:rsidR="00D32B2D" w:rsidRPr="00226ED2" w:rsidRDefault="00D32B2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ผลกระทบจากการใช้ประโยชน์ของผลขาดทุนสะสม</w:t>
            </w:r>
          </w:p>
          <w:p w:rsidR="00D32B2D" w:rsidRPr="00226ED2" w:rsidRDefault="00D32B2D" w:rsidP="0097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32B2D" w:rsidRPr="00D32B2D" w:rsidRDefault="00D32B2D" w:rsidP="00D32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B2D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84" w:type="dxa"/>
            <w:vAlign w:val="bottom"/>
          </w:tcPr>
          <w:p w:rsidR="00D32B2D" w:rsidRPr="00226ED2" w:rsidRDefault="00D32B2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32B2D" w:rsidRPr="00226ED2" w:rsidRDefault="00D32B2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D32B2D" w:rsidRPr="00226ED2" w:rsidRDefault="00D32B2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32B2D" w:rsidRPr="00226ED2" w:rsidRDefault="00D32B2D" w:rsidP="0031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D32B2D" w:rsidRPr="00226ED2" w:rsidRDefault="00D32B2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32B2D" w:rsidRPr="00226ED2" w:rsidRDefault="00D32B2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9749BA" w:rsidRPr="00226ED2" w:rsidTr="00085D4A">
        <w:tc>
          <w:tcPr>
            <w:tcW w:w="5211" w:type="dxa"/>
            <w:vAlign w:val="bottom"/>
          </w:tcPr>
          <w:p w:rsidR="009749BA" w:rsidRPr="00226ED2" w:rsidRDefault="009749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9749BA" w:rsidRPr="00226ED2" w:rsidRDefault="007E6444" w:rsidP="00D32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6ED2">
              <w:rPr>
                <w:rFonts w:ascii="Angsana New" w:hAnsi="Angsana New"/>
                <w:sz w:val="30"/>
                <w:szCs w:val="30"/>
              </w:rPr>
              <w:t>1,529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9749BA" w:rsidRPr="00226ED2" w:rsidRDefault="009749BA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749BA" w:rsidRPr="00226ED2" w:rsidRDefault="007E6444" w:rsidP="00D32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26ED2">
              <w:rPr>
                <w:rFonts w:ascii="Angsana New" w:hAnsi="Angsana New"/>
                <w:sz w:val="30"/>
                <w:szCs w:val="30"/>
              </w:rPr>
              <w:t>1,529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749BA" w:rsidRPr="00226ED2" w:rsidTr="000078D2">
        <w:tc>
          <w:tcPr>
            <w:tcW w:w="5211" w:type="dxa"/>
            <w:vAlign w:val="bottom"/>
          </w:tcPr>
          <w:p w:rsidR="009749BA" w:rsidRPr="00226ED2" w:rsidRDefault="009749BA" w:rsidP="0079001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</w:t>
            </w:r>
            <w:r w:rsidR="00790010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9749BA" w:rsidRPr="00226ED2" w:rsidRDefault="00D32B2D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26ED2">
              <w:rPr>
                <w:rFonts w:ascii="Angsana New" w:hAnsi="Angsana New"/>
                <w:sz w:val="30"/>
                <w:szCs w:val="30"/>
              </w:rPr>
              <w:t>,502</w:t>
            </w:r>
          </w:p>
        </w:tc>
        <w:tc>
          <w:tcPr>
            <w:tcW w:w="283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49BA" w:rsidRPr="00226ED2" w:rsidRDefault="00D32B2D" w:rsidP="00D32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(364)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9749BA" w:rsidRPr="00226ED2" w:rsidTr="000078D2">
        <w:tc>
          <w:tcPr>
            <w:tcW w:w="5211" w:type="dxa"/>
            <w:vAlign w:val="bottom"/>
          </w:tcPr>
          <w:p w:rsidR="009749BA" w:rsidRPr="00226ED2" w:rsidRDefault="009749BA" w:rsidP="009A7DE0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3" w:type="dxa"/>
            <w:vAlign w:val="bottom"/>
          </w:tcPr>
          <w:p w:rsidR="009749BA" w:rsidRPr="00226ED2" w:rsidRDefault="00D32B2D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(1,119)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>(   825)</w:t>
            </w:r>
          </w:p>
        </w:tc>
        <w:tc>
          <w:tcPr>
            <w:tcW w:w="283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749BA" w:rsidRPr="00226ED2" w:rsidRDefault="00D32B2D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(954)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>(   825)</w:t>
            </w:r>
          </w:p>
        </w:tc>
      </w:tr>
      <w:tr w:rsidR="009749BA" w:rsidRPr="00226ED2" w:rsidTr="000078D2">
        <w:tc>
          <w:tcPr>
            <w:tcW w:w="5211" w:type="dxa"/>
            <w:vAlign w:val="bottom"/>
          </w:tcPr>
          <w:p w:rsidR="009749BA" w:rsidRPr="00226ED2" w:rsidRDefault="009749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9749BA" w:rsidRPr="00D32B2D" w:rsidRDefault="00D32B2D" w:rsidP="00D32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B2D">
              <w:rPr>
                <w:rFonts w:ascii="Angsana New" w:hAnsi="Angsana New"/>
                <w:sz w:val="30"/>
                <w:szCs w:val="30"/>
              </w:rPr>
              <w:t>3,202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>(   527)</w:t>
            </w:r>
          </w:p>
        </w:tc>
        <w:tc>
          <w:tcPr>
            <w:tcW w:w="283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9749BA" w:rsidRPr="00D32B2D" w:rsidRDefault="00D32B2D" w:rsidP="00D32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B2D">
              <w:rPr>
                <w:rFonts w:ascii="Angsana New" w:hAnsi="Angsana New"/>
                <w:sz w:val="30"/>
                <w:szCs w:val="30"/>
              </w:rPr>
              <w:t>3,202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>(   527)</w:t>
            </w:r>
          </w:p>
        </w:tc>
      </w:tr>
      <w:tr w:rsidR="009749BA" w:rsidRPr="00226ED2" w:rsidTr="000078D2">
        <w:tc>
          <w:tcPr>
            <w:tcW w:w="5211" w:type="dxa"/>
            <w:vAlign w:val="bottom"/>
          </w:tcPr>
          <w:p w:rsidR="009749BA" w:rsidRPr="00226ED2" w:rsidRDefault="009749BA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</w:t>
            </w:r>
            <w:r w:rsidRPr="00226ED2">
              <w:rPr>
                <w:rFonts w:ascii="Angsana New" w:hAnsi="Angsana New"/>
                <w:sz w:val="30"/>
                <w:szCs w:val="30"/>
                <w:cs/>
              </w:rPr>
              <w:br/>
              <w:t>ขาดทุนเบ็ดเสร็จ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49BA" w:rsidRPr="00226ED2" w:rsidRDefault="00D32B2D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2,155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3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749BA" w:rsidRPr="00D32B2D" w:rsidRDefault="00D32B2D" w:rsidP="00D32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B2D"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  <w:tc>
          <w:tcPr>
            <w:tcW w:w="284" w:type="dxa"/>
            <w:vAlign w:val="bottom"/>
          </w:tcPr>
          <w:p w:rsidR="009749BA" w:rsidRPr="00226ED2" w:rsidRDefault="009749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49BA" w:rsidRPr="00226ED2" w:rsidRDefault="009749B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  </w:t>
            </w: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>597</w:t>
            </w:r>
            <w:r w:rsidRPr="00226ED2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C45966" w:rsidRPr="00226ED2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145C8" w:rsidRPr="00226ED2" w:rsidTr="00511108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:rsidR="008145C8" w:rsidRPr="00226ED2" w:rsidRDefault="008145C8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สินทรัพย์ภาษีเงินได้รอการตัดบัญชีเพิ่มขึ้นจากรายการ</w:t>
            </w:r>
          </w:p>
          <w:p w:rsidR="008145C8" w:rsidRPr="00226ED2" w:rsidRDefault="008145C8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 (ดูหมายเหตุ 10)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5C8" w:rsidRPr="00226ED2" w:rsidRDefault="00AB49DA" w:rsidP="00C823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45C8" w:rsidRPr="00226ED2" w:rsidRDefault="008145C8" w:rsidP="005F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9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5C8" w:rsidRPr="00226ED2" w:rsidRDefault="00AB49DA" w:rsidP="005F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341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45C8" w:rsidRPr="00226ED2" w:rsidRDefault="008145C8" w:rsidP="005F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9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5C8" w:rsidRPr="00226ED2" w:rsidRDefault="00AB49DA" w:rsidP="00C8230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145C8" w:rsidRPr="00226ED2" w:rsidRDefault="008145C8" w:rsidP="005F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5C8" w:rsidRPr="00226ED2" w:rsidRDefault="00AB49DA" w:rsidP="005F0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341</w:t>
            </w:r>
          </w:p>
        </w:tc>
      </w:tr>
    </w:tbl>
    <w:p w:rsidR="00226ED2" w:rsidRDefault="00226ED2">
      <w:r>
        <w:br w:type="page"/>
      </w: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371E17" w:rsidRPr="000735BB" w:rsidTr="00DD4012">
        <w:trPr>
          <w:tblHeader/>
        </w:trPr>
        <w:tc>
          <w:tcPr>
            <w:tcW w:w="5211" w:type="dxa"/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งวดหกเดือน (พันบาท)</w:t>
            </w:r>
          </w:p>
        </w:tc>
      </w:tr>
      <w:tr w:rsidR="00371E17" w:rsidRPr="000735BB" w:rsidTr="00DD4012">
        <w:trPr>
          <w:tblHeader/>
        </w:trPr>
        <w:tc>
          <w:tcPr>
            <w:tcW w:w="5211" w:type="dxa"/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0735BB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75A" w:rsidRPr="000735BB" w:rsidTr="00DD4012">
        <w:trPr>
          <w:tblHeader/>
        </w:trPr>
        <w:tc>
          <w:tcPr>
            <w:tcW w:w="5211" w:type="dxa"/>
            <w:vAlign w:val="bottom"/>
          </w:tcPr>
          <w:p w:rsidR="0053275A" w:rsidRPr="000735BB" w:rsidRDefault="0053275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823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823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53275A" w:rsidRPr="000735BB" w:rsidRDefault="0053275A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823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53275A" w:rsidRPr="000735BB" w:rsidRDefault="0053275A" w:rsidP="0068745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53275A" w:rsidRPr="000735BB" w:rsidRDefault="0053275A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25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C823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CF1651" w:rsidRPr="000735BB" w:rsidTr="00DD4012">
        <w:tc>
          <w:tcPr>
            <w:tcW w:w="5211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1651" w:rsidRPr="000735BB" w:rsidRDefault="00423952" w:rsidP="005A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</w:t>
            </w:r>
            <w:r w:rsidR="00053E1A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5,984</w:t>
            </w:r>
          </w:p>
        </w:tc>
        <w:tc>
          <w:tcPr>
            <w:tcW w:w="283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1651" w:rsidRPr="000735BB" w:rsidRDefault="00423952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1,173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2,190</w:t>
            </w:r>
          </w:p>
        </w:tc>
      </w:tr>
      <w:tr w:rsidR="00CF1651" w:rsidRPr="000735BB" w:rsidTr="00DD4012">
        <w:tc>
          <w:tcPr>
            <w:tcW w:w="5211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  <w:r w:rsidR="00637F1A">
              <w:rPr>
                <w:rFonts w:ascii="Angsana New" w:hAnsi="Angsana New" w:hint="cs"/>
                <w:sz w:val="30"/>
                <w:szCs w:val="30"/>
                <w:cs/>
              </w:rPr>
              <w:t>หรือถือเป็นรายได้ทางภาษี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F1651" w:rsidRPr="000735BB" w:rsidRDefault="00053E1A" w:rsidP="00053E1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2395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4,194</w:t>
            </w:r>
          </w:p>
        </w:tc>
        <w:tc>
          <w:tcPr>
            <w:tcW w:w="283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F1651" w:rsidRPr="000735BB" w:rsidRDefault="00423952" w:rsidP="005C11B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5C11B7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3,789</w:t>
            </w:r>
          </w:p>
        </w:tc>
      </w:tr>
      <w:tr w:rsidR="00CF1651" w:rsidRPr="000735BB" w:rsidTr="00DD4012">
        <w:tc>
          <w:tcPr>
            <w:tcW w:w="5211" w:type="dxa"/>
            <w:vAlign w:val="bottom"/>
          </w:tcPr>
          <w:p w:rsidR="00CF1651" w:rsidRPr="000735BB" w:rsidRDefault="00CF1651" w:rsidP="0063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ผลกระทบจากรายการที่สามารถหักเป็นรายจ่ายทางภาษีได้เพิ่มเติมหรือไม่ถือเป็นรายได้ทางภาษี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CF1651" w:rsidRPr="000735BB" w:rsidRDefault="00423952" w:rsidP="0005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(8,</w:t>
            </w:r>
            <w:r w:rsidR="00053E1A">
              <w:rPr>
                <w:rFonts w:ascii="Angsana New" w:hAnsi="Angsana New"/>
                <w:color w:val="000000"/>
                <w:sz w:val="30"/>
                <w:szCs w:val="30"/>
              </w:rPr>
              <w:t>434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5,487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F1651" w:rsidRPr="00423952" w:rsidRDefault="00423952" w:rsidP="005C1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3952">
              <w:rPr>
                <w:rFonts w:ascii="Angsana New" w:hAnsi="Angsana New"/>
                <w:sz w:val="30"/>
                <w:szCs w:val="30"/>
              </w:rPr>
              <w:t>(5,</w:t>
            </w:r>
            <w:r w:rsidR="005C11B7">
              <w:rPr>
                <w:rFonts w:ascii="Angsana New" w:hAnsi="Angsana New"/>
                <w:sz w:val="30"/>
                <w:szCs w:val="30"/>
              </w:rPr>
              <w:t>442</w:t>
            </w:r>
            <w:r w:rsidRPr="004239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1,903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53E1A" w:rsidRPr="000735BB" w:rsidTr="00DD4012">
        <w:tc>
          <w:tcPr>
            <w:tcW w:w="5211" w:type="dxa"/>
            <w:vAlign w:val="bottom"/>
          </w:tcPr>
          <w:p w:rsidR="00053E1A" w:rsidRPr="000735BB" w:rsidRDefault="00053E1A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053E1A" w:rsidRPr="000735BB" w:rsidRDefault="00053E1A" w:rsidP="0005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(186)</w:t>
            </w:r>
          </w:p>
        </w:tc>
        <w:tc>
          <w:tcPr>
            <w:tcW w:w="284" w:type="dxa"/>
            <w:vAlign w:val="bottom"/>
          </w:tcPr>
          <w:p w:rsidR="00053E1A" w:rsidRPr="000735BB" w:rsidRDefault="00053E1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053E1A" w:rsidRPr="000735BB" w:rsidRDefault="00053E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2,586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053E1A" w:rsidRPr="000735BB" w:rsidRDefault="00053E1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053E1A" w:rsidRPr="000735BB" w:rsidRDefault="00053E1A" w:rsidP="003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(186)</w:t>
            </w:r>
          </w:p>
        </w:tc>
        <w:tc>
          <w:tcPr>
            <w:tcW w:w="284" w:type="dxa"/>
            <w:vAlign w:val="bottom"/>
          </w:tcPr>
          <w:p w:rsidR="00053E1A" w:rsidRPr="000735BB" w:rsidRDefault="00053E1A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53E1A" w:rsidRPr="000735BB" w:rsidRDefault="00053E1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2,586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23952" w:rsidRPr="000735BB" w:rsidTr="00DD4012">
        <w:tc>
          <w:tcPr>
            <w:tcW w:w="5211" w:type="dxa"/>
            <w:vAlign w:val="bottom"/>
          </w:tcPr>
          <w:p w:rsidR="00423952" w:rsidRPr="000735BB" w:rsidRDefault="00423952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423952" w:rsidRPr="000735BB" w:rsidRDefault="00423952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  <w:tc>
          <w:tcPr>
            <w:tcW w:w="284" w:type="dxa"/>
            <w:vAlign w:val="bottom"/>
          </w:tcPr>
          <w:p w:rsidR="00423952" w:rsidRPr="000735BB" w:rsidRDefault="0042395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423952" w:rsidRPr="000735BB" w:rsidRDefault="00423952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735BB">
              <w:rPr>
                <w:rFonts w:ascii="Angsana New" w:hAnsi="Angsana New"/>
                <w:sz w:val="30"/>
                <w:szCs w:val="30"/>
              </w:rPr>
              <w:t>,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t>105</w:t>
            </w:r>
          </w:p>
        </w:tc>
        <w:tc>
          <w:tcPr>
            <w:tcW w:w="283" w:type="dxa"/>
            <w:vAlign w:val="bottom"/>
          </w:tcPr>
          <w:p w:rsidR="00423952" w:rsidRPr="000735BB" w:rsidRDefault="0042395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23952" w:rsidRPr="00226ED2" w:rsidRDefault="00423952" w:rsidP="0031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423952" w:rsidRPr="000735BB" w:rsidRDefault="0042395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23952" w:rsidRPr="000735BB" w:rsidRDefault="00423952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</w:tr>
      <w:tr w:rsidR="00653EA0" w:rsidRPr="000735BB" w:rsidTr="00910F6C">
        <w:tc>
          <w:tcPr>
            <w:tcW w:w="5211" w:type="dxa"/>
            <w:vAlign w:val="bottom"/>
          </w:tcPr>
          <w:p w:rsidR="00653EA0" w:rsidRPr="00226ED2" w:rsidRDefault="00653EA0" w:rsidP="00637F1A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6ED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993" w:type="dxa"/>
            <w:vAlign w:val="bottom"/>
          </w:tcPr>
          <w:p w:rsidR="00653EA0" w:rsidRPr="000735BB" w:rsidRDefault="00423952" w:rsidP="00423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(3,016)</w:t>
            </w:r>
          </w:p>
        </w:tc>
        <w:tc>
          <w:tcPr>
            <w:tcW w:w="284" w:type="dxa"/>
            <w:vAlign w:val="bottom"/>
          </w:tcPr>
          <w:p w:rsidR="00653EA0" w:rsidRPr="000735BB" w:rsidRDefault="00653EA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653EA0" w:rsidRPr="000735BB" w:rsidRDefault="00653EA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(1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</w:rPr>
              <w:t>,878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653EA0" w:rsidRPr="000735BB" w:rsidRDefault="00653EA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653EA0" w:rsidRPr="000735BB" w:rsidRDefault="00423952" w:rsidP="0002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(1,894)</w:t>
            </w:r>
          </w:p>
        </w:tc>
        <w:tc>
          <w:tcPr>
            <w:tcW w:w="284" w:type="dxa"/>
            <w:vAlign w:val="bottom"/>
          </w:tcPr>
          <w:p w:rsidR="00653EA0" w:rsidRPr="000735BB" w:rsidRDefault="00653EA0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653EA0" w:rsidRPr="000735BB" w:rsidRDefault="00653EA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(1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</w:rPr>
              <w:t>,878</w:t>
            </w: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F1651" w:rsidRPr="000735BB" w:rsidTr="00DD4012">
        <w:tc>
          <w:tcPr>
            <w:tcW w:w="5211" w:type="dxa"/>
            <w:vAlign w:val="bottom"/>
          </w:tcPr>
          <w:p w:rsidR="00CF1651" w:rsidRPr="000735BB" w:rsidRDefault="00CF1651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CF1651" w:rsidRPr="00423952" w:rsidRDefault="00423952" w:rsidP="004239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3952"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       5)</w:t>
            </w:r>
          </w:p>
        </w:tc>
        <w:tc>
          <w:tcPr>
            <w:tcW w:w="283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CF1651" w:rsidRPr="00423952" w:rsidRDefault="00423952" w:rsidP="004239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3952"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       5)</w:t>
            </w:r>
          </w:p>
        </w:tc>
      </w:tr>
      <w:tr w:rsidR="00CF1651" w:rsidRPr="000735BB" w:rsidTr="00DD4012">
        <w:tc>
          <w:tcPr>
            <w:tcW w:w="5211" w:type="dxa"/>
            <w:vAlign w:val="bottom"/>
          </w:tcPr>
          <w:p w:rsidR="00CF1651" w:rsidRPr="000735BB" w:rsidRDefault="00CF1651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</w:t>
            </w:r>
            <w:r w:rsidRPr="000735BB">
              <w:rPr>
                <w:rFonts w:ascii="Angsana New" w:hAnsi="Angsana New"/>
                <w:sz w:val="30"/>
                <w:szCs w:val="30"/>
                <w:cs/>
              </w:rPr>
              <w:br/>
              <w:t>ขาดทุนเบ็ดเสร็จ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1651" w:rsidRPr="000735BB" w:rsidRDefault="00423952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463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222</w:t>
            </w:r>
          </w:p>
        </w:tc>
        <w:tc>
          <w:tcPr>
            <w:tcW w:w="283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F1651" w:rsidRPr="00423952" w:rsidRDefault="00423952" w:rsidP="004239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3952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284" w:type="dxa"/>
            <w:vAlign w:val="bottom"/>
          </w:tcPr>
          <w:p w:rsidR="00CF1651" w:rsidRPr="000735BB" w:rsidRDefault="00CF165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F1651" w:rsidRPr="000735BB" w:rsidRDefault="00CF16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color w:val="000000"/>
                <w:sz w:val="30"/>
                <w:szCs w:val="30"/>
                <w:cs/>
              </w:rPr>
              <w:t>(   393)</w:t>
            </w:r>
          </w:p>
        </w:tc>
      </w:tr>
    </w:tbl>
    <w:p w:rsidR="00EB3FB1" w:rsidRPr="000735BB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F74EF2" w:rsidRPr="000735BB" w:rsidTr="009E0A7E">
        <w:tc>
          <w:tcPr>
            <w:tcW w:w="5211" w:type="dxa"/>
            <w:tcBorders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สินทรัพย์ภาษีเงินได้รอการตัดบัญชีเพิ่มขึ้นจากรายการ</w:t>
            </w:r>
          </w:p>
          <w:p w:rsidR="00F74EF2" w:rsidRPr="000735BB" w:rsidRDefault="00F74EF2" w:rsidP="00910F6C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735BB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  <w:r w:rsidR="00025BFA" w:rsidRPr="000735BB">
              <w:rPr>
                <w:rFonts w:ascii="Angsana New" w:hAnsi="Angsana New"/>
                <w:sz w:val="30"/>
                <w:szCs w:val="30"/>
                <w:cs/>
              </w:rPr>
              <w:t xml:space="preserve"> (ดูหมายเหตุ 10)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C82307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EF2" w:rsidRPr="000735BB" w:rsidRDefault="00C82307" w:rsidP="00C82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341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EF2" w:rsidRPr="000735BB" w:rsidRDefault="00C82307" w:rsidP="0091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F74EF2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4EF2" w:rsidRPr="000735BB" w:rsidRDefault="00C82307" w:rsidP="00C82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341</w:t>
            </w:r>
          </w:p>
        </w:tc>
      </w:tr>
    </w:tbl>
    <w:p w:rsidR="00F74EF2" w:rsidRPr="000735BB" w:rsidRDefault="00F74EF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0C4BE1" w:rsidRPr="000735BB" w:rsidRDefault="000C4BE1" w:rsidP="000C4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0735B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735BB">
        <w:rPr>
          <w:rFonts w:ascii="Angsana New" w:hAnsi="Angsana New"/>
          <w:sz w:val="30"/>
          <w:szCs w:val="30"/>
        </w:rPr>
        <w:t xml:space="preserve">30 </w:t>
      </w:r>
      <w:r w:rsidR="009A65AC">
        <w:rPr>
          <w:rFonts w:ascii="Angsana New" w:hAnsi="Angsana New"/>
          <w:sz w:val="30"/>
          <w:szCs w:val="30"/>
          <w:cs/>
        </w:rPr>
        <w:t>มิถุนายน 256</w:t>
      </w:r>
      <w:r w:rsidR="009A65AC">
        <w:rPr>
          <w:rFonts w:ascii="Angsana New" w:hAnsi="Angsana New" w:hint="cs"/>
          <w:sz w:val="30"/>
          <w:szCs w:val="30"/>
          <w:cs/>
        </w:rPr>
        <w:t>5</w:t>
      </w:r>
      <w:r w:rsidRPr="000735BB">
        <w:rPr>
          <w:rFonts w:ascii="Angsana New" w:hAnsi="Angsana New"/>
          <w:sz w:val="30"/>
          <w:szCs w:val="30"/>
          <w:cs/>
        </w:rPr>
        <w:t xml:space="preserve"> บริษัทย่อยหนึ่ง</w:t>
      </w:r>
      <w:r w:rsidR="003961AB">
        <w:rPr>
          <w:rFonts w:ascii="Angsana New" w:hAnsi="Angsana New" w:hint="cs"/>
          <w:sz w:val="30"/>
          <w:szCs w:val="30"/>
          <w:cs/>
        </w:rPr>
        <w:t xml:space="preserve"> </w:t>
      </w:r>
      <w:r w:rsidR="003961AB">
        <w:rPr>
          <w:rFonts w:ascii="Angsana New" w:hAnsi="Angsana New"/>
          <w:sz w:val="30"/>
          <w:szCs w:val="30"/>
        </w:rPr>
        <w:t xml:space="preserve">(ECF-H) </w:t>
      </w:r>
      <w:r w:rsidRPr="000735BB">
        <w:rPr>
          <w:rFonts w:ascii="Angsana New" w:hAnsi="Angsana New"/>
          <w:sz w:val="30"/>
          <w:szCs w:val="30"/>
          <w:cs/>
        </w:rPr>
        <w:t>แห่งมีผลขาดทุนสะสมทางภาษียกไปเป็นจำนวนเงินรวมประมาณ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9A65AC">
        <w:rPr>
          <w:rFonts w:ascii="Angsana New" w:hAnsi="Angsana New" w:hint="cs"/>
          <w:sz w:val="30"/>
          <w:szCs w:val="30"/>
          <w:cs/>
        </w:rPr>
        <w:t>5</w:t>
      </w:r>
      <w:r w:rsidR="001A08F2">
        <w:rPr>
          <w:rFonts w:ascii="Angsana New" w:hAnsi="Angsana New"/>
          <w:sz w:val="30"/>
          <w:szCs w:val="30"/>
        </w:rPr>
        <w:t>8</w:t>
      </w:r>
      <w:r w:rsidR="001A08F2">
        <w:rPr>
          <w:rFonts w:ascii="Angsana New" w:hAnsi="Angsana New" w:hint="cs"/>
          <w:sz w:val="30"/>
          <w:szCs w:val="30"/>
          <w:cs/>
        </w:rPr>
        <w:t>.6</w:t>
      </w:r>
      <w:r w:rsidRPr="000735BB">
        <w:rPr>
          <w:rFonts w:ascii="Angsana New" w:hAnsi="Angsana New"/>
          <w:sz w:val="30"/>
          <w:szCs w:val="30"/>
          <w:cs/>
        </w:rPr>
        <w:t xml:space="preserve"> ล้านบาท โดยผลขาดทุนสะสมดังกล่าวจะใช้เ</w:t>
      </w:r>
      <w:r w:rsidR="009A65AC">
        <w:rPr>
          <w:rFonts w:ascii="Angsana New" w:hAnsi="Angsana New"/>
          <w:sz w:val="30"/>
          <w:szCs w:val="30"/>
          <w:cs/>
        </w:rPr>
        <w:t>ป็นเครดิตภาษีได้ในระหว่างปี 256</w:t>
      </w:r>
      <w:r w:rsidR="009A65AC">
        <w:rPr>
          <w:rFonts w:ascii="Angsana New" w:hAnsi="Angsana New" w:hint="cs"/>
          <w:sz w:val="30"/>
          <w:szCs w:val="30"/>
          <w:cs/>
        </w:rPr>
        <w:t>5</w:t>
      </w:r>
      <w:r w:rsidR="001A08F2">
        <w:rPr>
          <w:rFonts w:ascii="Angsana New" w:hAnsi="Angsana New"/>
          <w:sz w:val="30"/>
          <w:szCs w:val="30"/>
          <w:cs/>
        </w:rPr>
        <w:t xml:space="preserve"> จนถึงปี 25</w:t>
      </w:r>
      <w:r w:rsidR="001A08F2">
        <w:rPr>
          <w:rFonts w:ascii="Angsana New" w:hAnsi="Angsana New" w:hint="cs"/>
          <w:sz w:val="30"/>
          <w:szCs w:val="30"/>
          <w:cs/>
        </w:rPr>
        <w:t>70</w:t>
      </w:r>
    </w:p>
    <w:p w:rsidR="00EB3FB1" w:rsidRPr="000735BB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0735BB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0735B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สินทรัพย์และหนี้สินภาษีเงินได้รอการตัดบัญชีที่แสดงในงบแสดงฐานะการเงิน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735BB">
        <w:rPr>
          <w:rFonts w:ascii="Angsana New" w:hAnsi="Angsana New"/>
          <w:sz w:val="30"/>
          <w:szCs w:val="30"/>
          <w:cs/>
        </w:rPr>
        <w:t>ณ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735BB">
        <w:rPr>
          <w:rFonts w:ascii="Angsana New" w:hAnsi="Angsana New"/>
          <w:sz w:val="30"/>
          <w:szCs w:val="30"/>
          <w:cs/>
        </w:rPr>
        <w:t>วันที่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FC7DDC" w:rsidRPr="000735BB">
        <w:rPr>
          <w:rFonts w:ascii="Angsana New" w:hAnsi="Angsana New"/>
          <w:sz w:val="30"/>
          <w:szCs w:val="30"/>
          <w:cs/>
        </w:rPr>
        <w:t>3</w:t>
      </w:r>
      <w:r w:rsidR="00EB3FB1" w:rsidRPr="000735BB">
        <w:rPr>
          <w:rFonts w:ascii="Angsana New" w:hAnsi="Angsana New"/>
          <w:sz w:val="30"/>
          <w:szCs w:val="30"/>
          <w:cs/>
        </w:rPr>
        <w:t>0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EB3FB1" w:rsidRPr="000735BB">
        <w:rPr>
          <w:rFonts w:ascii="Angsana New" w:hAnsi="Angsana New"/>
          <w:sz w:val="30"/>
          <w:szCs w:val="30"/>
          <w:cs/>
        </w:rPr>
        <w:t>มิถุนายน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FF2E1B" w:rsidRPr="000735BB">
        <w:rPr>
          <w:rFonts w:ascii="Angsana New" w:hAnsi="Angsana New"/>
          <w:sz w:val="30"/>
          <w:szCs w:val="30"/>
        </w:rPr>
        <w:t>25</w:t>
      </w:r>
      <w:r w:rsidR="00A7711E" w:rsidRPr="000735BB">
        <w:rPr>
          <w:rFonts w:ascii="Angsana New" w:hAnsi="Angsana New"/>
          <w:sz w:val="30"/>
          <w:szCs w:val="30"/>
        </w:rPr>
        <w:t>6</w:t>
      </w:r>
      <w:r w:rsidR="00C53990">
        <w:rPr>
          <w:rFonts w:ascii="Angsana New" w:hAnsi="Angsana New" w:hint="cs"/>
          <w:sz w:val="30"/>
          <w:szCs w:val="30"/>
          <w:cs/>
        </w:rPr>
        <w:t>5</w:t>
      </w:r>
      <w:r w:rsidR="00BC2F90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0735BB">
        <w:rPr>
          <w:rFonts w:ascii="Angsana New" w:hAnsi="Angsana New"/>
          <w:sz w:val="30"/>
          <w:szCs w:val="30"/>
          <w:cs/>
        </w:rPr>
        <w:t>และ</w:t>
      </w:r>
      <w:r w:rsidR="0026167F" w:rsidRPr="000735BB">
        <w:rPr>
          <w:rFonts w:ascii="Angsana New" w:hAnsi="Angsana New"/>
          <w:sz w:val="30"/>
          <w:szCs w:val="30"/>
          <w:cs/>
        </w:rPr>
        <w:t xml:space="preserve">                </w:t>
      </w:r>
      <w:r w:rsidR="00A7711E" w:rsidRPr="000735BB">
        <w:rPr>
          <w:rFonts w:ascii="Angsana New" w:hAnsi="Angsana New"/>
          <w:sz w:val="30"/>
          <w:szCs w:val="30"/>
          <w:cs/>
        </w:rPr>
        <w:t xml:space="preserve"> </w:t>
      </w:r>
      <w:r w:rsidRPr="000735BB">
        <w:rPr>
          <w:rFonts w:ascii="Angsana New" w:hAnsi="Angsana New"/>
          <w:sz w:val="30"/>
          <w:szCs w:val="30"/>
        </w:rPr>
        <w:t xml:space="preserve">31 </w:t>
      </w:r>
      <w:r w:rsidRPr="000735BB">
        <w:rPr>
          <w:rFonts w:ascii="Angsana New" w:hAnsi="Angsana New"/>
          <w:sz w:val="30"/>
          <w:szCs w:val="30"/>
          <w:cs/>
        </w:rPr>
        <w:t>ธันวาคม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="00FF2E1B" w:rsidRPr="000735BB">
        <w:rPr>
          <w:rFonts w:ascii="Angsana New" w:hAnsi="Angsana New"/>
          <w:sz w:val="30"/>
          <w:szCs w:val="30"/>
        </w:rPr>
        <w:t>25</w:t>
      </w:r>
      <w:r w:rsidR="00905690" w:rsidRPr="000735BB">
        <w:rPr>
          <w:rFonts w:ascii="Angsana New" w:hAnsi="Angsana New"/>
          <w:sz w:val="30"/>
          <w:szCs w:val="30"/>
          <w:cs/>
        </w:rPr>
        <w:t>6</w:t>
      </w:r>
      <w:r w:rsidR="00C53990">
        <w:rPr>
          <w:rFonts w:ascii="Angsana New" w:hAnsi="Angsana New" w:hint="cs"/>
          <w:sz w:val="30"/>
          <w:szCs w:val="30"/>
          <w:cs/>
        </w:rPr>
        <w:t>4</w:t>
      </w:r>
      <w:r w:rsidRPr="000735BB">
        <w:rPr>
          <w:rFonts w:ascii="Angsana New" w:hAnsi="Angsana New"/>
          <w:sz w:val="30"/>
          <w:szCs w:val="30"/>
        </w:rPr>
        <w:t xml:space="preserve"> </w:t>
      </w:r>
      <w:r w:rsidRPr="000735BB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0735BB" w:rsidRDefault="000735BB">
      <w:r>
        <w:br w:type="page"/>
      </w:r>
    </w:p>
    <w:tbl>
      <w:tblPr>
        <w:tblW w:w="10007" w:type="dxa"/>
        <w:tblInd w:w="-18" w:type="dxa"/>
        <w:tblLook w:val="0000"/>
      </w:tblPr>
      <w:tblGrid>
        <w:gridCol w:w="4252"/>
        <w:gridCol w:w="1247"/>
        <w:gridCol w:w="255"/>
        <w:gridCol w:w="1248"/>
        <w:gridCol w:w="255"/>
        <w:gridCol w:w="1247"/>
        <w:gridCol w:w="255"/>
        <w:gridCol w:w="1248"/>
      </w:tblGrid>
      <w:tr w:rsidR="00C45966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7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966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FB1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B3FB1" w:rsidRPr="008D6154" w:rsidRDefault="00EB3FB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14B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14B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14B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0C4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14B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EF764E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5966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66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ถือเป็นค่าใช้จ่ายทางภาษี</w:t>
            </w:r>
            <w:r w:rsidR="000D6DDD">
              <w:rPr>
                <w:rFonts w:ascii="Angsana New" w:hAnsi="Angsana New" w:hint="cs"/>
                <w:sz w:val="30"/>
                <w:szCs w:val="30"/>
                <w:cs/>
              </w:rPr>
              <w:t>หรือถือเป็นรายได้ทางภาษี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C45966" w:rsidRPr="00052A63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9BF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8D6154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3B41CD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3D030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C519BF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EF764E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3B41CD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3D030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</w:tr>
      <w:tr w:rsidR="00C519BF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8D6154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3B41CD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3D030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3F6352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F6352" w:rsidRPr="008D6154" w:rsidRDefault="000D6DDD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3F6352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 - สุทธิ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3F635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F6352" w:rsidRPr="003D030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3F6352" w:rsidRPr="00226ED2" w:rsidRDefault="003F6352" w:rsidP="00D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F6352" w:rsidRPr="003D030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6352" w:rsidRPr="003D030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3F6352" w:rsidRPr="003D030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3F6352" w:rsidRPr="00226ED2" w:rsidRDefault="003F6352" w:rsidP="00DF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6ED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C519BF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8D6154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3E4C1C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519BF" w:rsidRPr="003D0302" w:rsidRDefault="003F6352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</w:tr>
      <w:tr w:rsidR="00C519BF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519BF" w:rsidRPr="008D6154" w:rsidRDefault="00C519BF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19BF" w:rsidRPr="003D0302" w:rsidRDefault="003E4C1C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11,711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19BF" w:rsidRPr="003D0302" w:rsidRDefault="003F6352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19BF" w:rsidRPr="003D0302" w:rsidRDefault="00C519BF" w:rsidP="007F60F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</w:tr>
      <w:tr w:rsidR="000C4BE1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0C4BE1" w:rsidRPr="008D6154" w:rsidRDefault="000C4BE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27070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8D6154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BE1" w:rsidRPr="008D6154" w:rsidTr="00451230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0C4BE1" w:rsidRPr="008D6154" w:rsidRDefault="000C4BE1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:rsidR="000C4BE1" w:rsidRPr="00A755F0" w:rsidRDefault="000C4BE1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0C4BE1" w:rsidRPr="008D6154" w:rsidRDefault="000C4BE1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:rsidR="000C4BE1" w:rsidRPr="00303185" w:rsidRDefault="000C4BE1" w:rsidP="0068745F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9BF" w:rsidRPr="008D6154" w:rsidTr="00451230">
        <w:tc>
          <w:tcPr>
            <w:tcW w:w="4252" w:type="dxa"/>
            <w:tcBorders>
              <w:top w:val="nil"/>
              <w:left w:val="nil"/>
              <w:bottom w:val="nil"/>
            </w:tcBorders>
          </w:tcPr>
          <w:p w:rsidR="00C519BF" w:rsidRPr="008D6154" w:rsidRDefault="00C519BF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4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519BF" w:rsidRPr="003D0302" w:rsidRDefault="003E4C1C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519BF" w:rsidRPr="003D0302" w:rsidRDefault="00C519BF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519BF" w:rsidRPr="003D0302" w:rsidRDefault="00C519BF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19BF" w:rsidRPr="003D0302" w:rsidRDefault="003E4C1C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4,989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519BF" w:rsidRPr="003D0302" w:rsidRDefault="00C519BF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  <w:tr w:rsidR="00C519BF" w:rsidRPr="008D6154" w:rsidTr="00451230">
        <w:tc>
          <w:tcPr>
            <w:tcW w:w="4252" w:type="dxa"/>
            <w:tcBorders>
              <w:top w:val="nil"/>
              <w:left w:val="nil"/>
              <w:bottom w:val="nil"/>
            </w:tcBorders>
          </w:tcPr>
          <w:p w:rsidR="00C519BF" w:rsidRPr="008D6154" w:rsidRDefault="00C519BF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C519BF" w:rsidRPr="003D0302" w:rsidRDefault="003E4C1C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519BF" w:rsidRPr="003D0302" w:rsidRDefault="00C519BF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519BF" w:rsidRPr="003D0302" w:rsidRDefault="00C519BF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19BF" w:rsidRPr="003D0302" w:rsidRDefault="003E4C1C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4,989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C519BF" w:rsidRPr="003D0302" w:rsidRDefault="00C519BF" w:rsidP="007F60F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C519BF" w:rsidRPr="003D0302" w:rsidRDefault="00C519BF" w:rsidP="007F60F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9445C8">
        <w:rPr>
          <w:rFonts w:ascii="Angsana New" w:hAnsi="Angsana New" w:hint="cs"/>
          <w:sz w:val="30"/>
          <w:szCs w:val="30"/>
          <w:cs/>
        </w:rPr>
        <w:t>หก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</w:t>
      </w:r>
      <w:r w:rsidR="009445C8">
        <w:rPr>
          <w:rFonts w:ascii="Angsana New" w:hAnsi="Angsana New" w:hint="cs"/>
          <w:sz w:val="30"/>
          <w:szCs w:val="30"/>
          <w:cs/>
        </w:rPr>
        <w:t>0</w:t>
      </w:r>
      <w:r w:rsidR="00FC7DDC">
        <w:rPr>
          <w:rFonts w:ascii="Angsana New" w:hAnsi="Angsana New" w:hint="cs"/>
          <w:sz w:val="30"/>
          <w:szCs w:val="30"/>
          <w:cs/>
        </w:rPr>
        <w:t xml:space="preserve"> </w:t>
      </w:r>
      <w:r w:rsidR="009445C8">
        <w:rPr>
          <w:rFonts w:ascii="Angsana New" w:hAnsi="Angsana New" w:hint="cs"/>
          <w:sz w:val="30"/>
          <w:szCs w:val="30"/>
          <w:cs/>
        </w:rPr>
        <w:t>มิถุนายน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="00CD737E">
        <w:rPr>
          <w:rFonts w:ascii="Angsana New" w:hAnsi="Angsana New"/>
          <w:sz w:val="30"/>
          <w:szCs w:val="30"/>
        </w:rPr>
        <w:t xml:space="preserve">2565 </w:t>
      </w:r>
      <w:r w:rsidR="00CD737E">
        <w:rPr>
          <w:rFonts w:ascii="Angsana New" w:hAnsi="Angsana New"/>
          <w:sz w:val="30"/>
          <w:szCs w:val="30"/>
          <w:cs/>
        </w:rPr>
        <w:t xml:space="preserve">และ </w:t>
      </w:r>
      <w:r w:rsidR="00CD737E">
        <w:rPr>
          <w:rFonts w:ascii="Angsana New" w:hAnsi="Angsana New"/>
          <w:sz w:val="30"/>
          <w:szCs w:val="30"/>
        </w:rPr>
        <w:t>2564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0C85" w:rsidRDefault="00900C85">
      <w:r>
        <w:br w:type="page"/>
      </w:r>
    </w:p>
    <w:tbl>
      <w:tblPr>
        <w:tblW w:w="9558" w:type="dxa"/>
        <w:tblLook w:val="04A0"/>
      </w:tblPr>
      <w:tblGrid>
        <w:gridCol w:w="4518"/>
        <w:gridCol w:w="1080"/>
        <w:gridCol w:w="261"/>
        <w:gridCol w:w="999"/>
        <w:gridCol w:w="285"/>
        <w:gridCol w:w="1065"/>
        <w:gridCol w:w="259"/>
        <w:gridCol w:w="1091"/>
      </w:tblGrid>
      <w:tr w:rsidR="00DD5ACD" w:rsidRPr="00807BDC" w:rsidTr="00807BDC">
        <w:tc>
          <w:tcPr>
            <w:tcW w:w="4518" w:type="dxa"/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D5ACD" w:rsidRPr="00807BDC" w:rsidTr="00807BDC">
        <w:tc>
          <w:tcPr>
            <w:tcW w:w="4518" w:type="dxa"/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ACD" w:rsidRPr="00807BDC" w:rsidTr="00807BDC">
        <w:tc>
          <w:tcPr>
            <w:tcW w:w="4518" w:type="dxa"/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5" w:type="dxa"/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BodyText2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1687F" w:rsidRPr="00807BDC" w:rsidTr="00807BDC">
        <w:tc>
          <w:tcPr>
            <w:tcW w:w="4518" w:type="dxa"/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07BD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14,321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11,615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14,321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11,615</w:t>
            </w:r>
          </w:p>
        </w:tc>
      </w:tr>
      <w:tr w:rsidR="00F1687F" w:rsidRPr="00807BDC" w:rsidTr="00807BDC">
        <w:tc>
          <w:tcPr>
            <w:tcW w:w="4518" w:type="dxa"/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F1687F" w:rsidRPr="00807BDC" w:rsidTr="00807BDC">
        <w:tc>
          <w:tcPr>
            <w:tcW w:w="4518" w:type="dxa"/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:rsidR="00F1687F" w:rsidRPr="00807BDC" w:rsidRDefault="006C19DA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444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:rsidR="00F1687F" w:rsidRPr="00807BDC" w:rsidRDefault="001D4B9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444</w:t>
            </w:r>
          </w:p>
        </w:tc>
      </w:tr>
      <w:tr w:rsidR="00F1687F" w:rsidRPr="00807BDC" w:rsidTr="009970DC">
        <w:tc>
          <w:tcPr>
            <w:tcW w:w="4518" w:type="dxa"/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1687F" w:rsidRPr="00807BDC" w:rsidRDefault="006C19DA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F1687F" w:rsidRPr="00807BD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5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:rsidR="00F1687F" w:rsidRPr="00807BDC" w:rsidRDefault="001D4B9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5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F1687F" w:rsidRPr="00807BDC" w:rsidTr="009970DC">
        <w:tc>
          <w:tcPr>
            <w:tcW w:w="4518" w:type="dxa"/>
            <w:vAlign w:val="bottom"/>
          </w:tcPr>
          <w:p w:rsidR="00455B7B" w:rsidRPr="00807BDC" w:rsidRDefault="00F1687F" w:rsidP="007F60F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ค่าใช้จ่ายที่รับรู้เป็นรายการกำไรหรือขาดทุน</w:t>
            </w:r>
          </w:p>
          <w:p w:rsidR="00F1687F" w:rsidRPr="00807BDC" w:rsidRDefault="00F1687F" w:rsidP="00455B7B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ในงบกำไรขาดทุนเบ็ดเสร็จ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F1687F" w:rsidRPr="00807BDC" w:rsidRDefault="00F1687F" w:rsidP="006C19D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1,</w:t>
            </w:r>
            <w:r w:rsidR="006C19DA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500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1D4B95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500</w:t>
            </w:r>
          </w:p>
        </w:tc>
      </w:tr>
      <w:tr w:rsidR="00F1687F" w:rsidRPr="00807BDC" w:rsidTr="009970DC">
        <w:tc>
          <w:tcPr>
            <w:tcW w:w="4518" w:type="dxa"/>
            <w:vAlign w:val="bottom"/>
          </w:tcPr>
          <w:p w:rsidR="002911CE" w:rsidRDefault="00807BDC" w:rsidP="007F60F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ขาดทุนจากการวัดมูลค่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F1687F" w:rsidRPr="00807BDC">
              <w:rPr>
                <w:rFonts w:ascii="Angsana New" w:hAnsi="Angsana New"/>
                <w:sz w:val="28"/>
                <w:szCs w:val="28"/>
                <w:cs/>
              </w:rPr>
              <w:t>ประมาณการ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  <w:p w:rsidR="00F1687F" w:rsidRPr="00807BDC" w:rsidRDefault="00F1687F" w:rsidP="002911CE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F1687F" w:rsidRPr="00807BDC" w:rsidRDefault="00F1687F" w:rsidP="00F1687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07BDC">
              <w:rPr>
                <w:rFonts w:ascii="Angsana New" w:hAnsi="Angsana New"/>
                <w:sz w:val="28"/>
                <w:szCs w:val="28"/>
              </w:rPr>
              <w:t>,706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687F" w:rsidRPr="00807BDC" w:rsidRDefault="00F1687F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07BDC">
              <w:rPr>
                <w:rFonts w:ascii="Angsana New" w:hAnsi="Angsana New"/>
                <w:sz w:val="28"/>
                <w:szCs w:val="28"/>
              </w:rPr>
              <w:t>,706</w:t>
            </w:r>
          </w:p>
        </w:tc>
      </w:tr>
      <w:tr w:rsidR="00F1687F" w:rsidRPr="00807BDC" w:rsidTr="00807BDC">
        <w:tc>
          <w:tcPr>
            <w:tcW w:w="4518" w:type="dxa"/>
            <w:vAlign w:val="bottom"/>
          </w:tcPr>
          <w:p w:rsidR="00F1687F" w:rsidRPr="00807BDC" w:rsidRDefault="00F1687F" w:rsidP="00807BD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807BDC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1687F" w:rsidRPr="00807BDC" w:rsidRDefault="001D4B95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,052</w:t>
            </w:r>
          </w:p>
        </w:tc>
        <w:tc>
          <w:tcPr>
            <w:tcW w:w="261" w:type="dxa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13,821</w:t>
            </w:r>
          </w:p>
        </w:tc>
        <w:tc>
          <w:tcPr>
            <w:tcW w:w="285" w:type="dxa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687F" w:rsidRPr="00807BDC" w:rsidRDefault="001D4B95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14,862</w:t>
            </w:r>
          </w:p>
        </w:tc>
        <w:tc>
          <w:tcPr>
            <w:tcW w:w="259" w:type="dxa"/>
            <w:vAlign w:val="bottom"/>
          </w:tcPr>
          <w:p w:rsidR="00F1687F" w:rsidRPr="00807BDC" w:rsidRDefault="00F1687F" w:rsidP="007F60FE">
            <w:pPr>
              <w:pStyle w:val="BodyText2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687F" w:rsidRPr="00807BDC" w:rsidRDefault="00F1687F" w:rsidP="007F60F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13,821</w:t>
            </w:r>
          </w:p>
        </w:tc>
      </w:tr>
    </w:tbl>
    <w:p w:rsidR="00DD5ACD" w:rsidRPr="00807BDC" w:rsidRDefault="00DD5ACD" w:rsidP="00DD5AC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16"/>
          <w:szCs w:val="16"/>
          <w:cs/>
        </w:rPr>
      </w:pPr>
    </w:p>
    <w:p w:rsidR="00DD5ACD" w:rsidRPr="00807BDC" w:rsidRDefault="00DD5ACD" w:rsidP="00DD5AC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อัตราคิดลด</w:t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1.17 ต่อปีในปี 2565 และ 2564 สำหรับบริษัทใหญ่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1.77 - 2.87 ต่อปีในปี 2565 สำหรับบริษัทย่อย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อัตราการขึ้นเงินเดือน</w:t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3 ต่อปีในปี 2565 และ 2564 สำหรับบริษัทใหญ่</w:t>
      </w:r>
    </w:p>
    <w:p w:rsidR="00DD5ACD" w:rsidRPr="00807BDC" w:rsidRDefault="00DD5ACD" w:rsidP="00DD5ACD">
      <w:pPr>
        <w:pStyle w:val="BodyText2"/>
        <w:ind w:left="2819" w:firstLine="706"/>
        <w:jc w:val="thaiDistribute"/>
        <w:rPr>
          <w:rFonts w:ascii="Angsana New" w:hAnsi="Angsana New"/>
          <w:sz w:val="28"/>
          <w:szCs w:val="28"/>
          <w:cs/>
        </w:rPr>
      </w:pPr>
      <w:r w:rsidRPr="00807BDC">
        <w:rPr>
          <w:rFonts w:ascii="Angsana New" w:hAnsi="Angsana New"/>
          <w:sz w:val="28"/>
          <w:szCs w:val="28"/>
          <w:cs/>
        </w:rPr>
        <w:t>ร้อยละ 5 ต่อปีในปี 2565 สำหรับบริษัทย่อย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อัตราการหมุนเวียนของพนักงาน</w:t>
      </w: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9 - 46 ต่อปีในปี 2565 และ 2564 สำหรับบริษัทใหญ่</w:t>
      </w:r>
    </w:p>
    <w:p w:rsidR="00DD5ACD" w:rsidRPr="00807BDC" w:rsidRDefault="00DD5ACD" w:rsidP="00DD5ACD">
      <w:pPr>
        <w:pStyle w:val="BodyText2"/>
        <w:ind w:left="3525" w:hanging="3525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ab/>
      </w:r>
      <w:r w:rsidRPr="00807BDC">
        <w:rPr>
          <w:rFonts w:ascii="Angsana New" w:hAnsi="Angsana New"/>
          <w:sz w:val="28"/>
          <w:szCs w:val="28"/>
          <w:cs/>
        </w:rPr>
        <w:tab/>
        <w:t>ร้อยละ 2 - 23 ต่อปีในปี 2565 สำหรับบริษัทย่อย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807BDC">
        <w:rPr>
          <w:rFonts w:ascii="Angsana New" w:hAnsi="Angsana New"/>
          <w:sz w:val="28"/>
          <w:szCs w:val="28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DD5ACD" w:rsidRPr="00807BDC" w:rsidRDefault="00DD5ACD" w:rsidP="00DD5ACD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" w:type="dxa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58" w:type="dxa"/>
            <w:gridSpan w:val="3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หนี้สินอาจเพิ่มขึ้น (ลดลง) จากการ</w:t>
            </w:r>
          </w:p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เปลี่ยนแปลงของสมมติฐาน (พันบาท)</w:t>
            </w:r>
          </w:p>
        </w:tc>
      </w:tr>
      <w:tr w:rsidR="00DD5ACD" w:rsidRPr="00807BDC" w:rsidTr="007F60FE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สมมติฐานที่สำคัญ - งบการเงินรวม</w:t>
            </w:r>
          </w:p>
        </w:tc>
        <w:tc>
          <w:tcPr>
            <w:tcW w:w="302" w:type="dxa"/>
            <w:vMerge w:val="restart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หากสมมติฐานลดลง</w:t>
            </w:r>
          </w:p>
        </w:tc>
      </w:tr>
      <w:tr w:rsidR="00DD5ACD" w:rsidRPr="00807BDC" w:rsidTr="007F60F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(937)</w:t>
            </w:r>
          </w:p>
        </w:tc>
        <w:tc>
          <w:tcPr>
            <w:tcW w:w="261" w:type="dxa"/>
            <w:vMerge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  1,055</w:t>
            </w:r>
          </w:p>
        </w:tc>
      </w:tr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ind w:right="-232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  <w:tc>
          <w:tcPr>
            <w:tcW w:w="261" w:type="dxa"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(</w:t>
            </w:r>
            <w:r w:rsidRPr="00807BDC">
              <w:rPr>
                <w:rFonts w:ascii="Angsana New" w:hAnsi="Angsana New"/>
                <w:sz w:val="28"/>
                <w:szCs w:val="28"/>
              </w:rPr>
              <w:t>1,023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ind w:right="-515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07BDC">
              <w:rPr>
                <w:rFonts w:ascii="Angsana New" w:hAnsi="Angsana New"/>
                <w:sz w:val="28"/>
                <w:szCs w:val="28"/>
              </w:rPr>
              <w:t>1,864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807BDC">
              <w:rPr>
                <w:rFonts w:ascii="Angsana New" w:hAnsi="Angsana New"/>
                <w:sz w:val="28"/>
                <w:szCs w:val="28"/>
              </w:rPr>
              <w:t>2,348</w:t>
            </w:r>
          </w:p>
        </w:tc>
      </w:tr>
    </w:tbl>
    <w:p w:rsidR="00DD5ACD" w:rsidRPr="00807BDC" w:rsidRDefault="00DD5ACD" w:rsidP="00DD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DD5ACD" w:rsidRPr="00807BDC" w:rsidTr="007F60FE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29" w:type="dxa"/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68" w:type="dxa"/>
            <w:vAlign w:val="bottom"/>
          </w:tcPr>
          <w:p w:rsidR="00DD5ACD" w:rsidRPr="00807BDC" w:rsidRDefault="00DD5ACD" w:rsidP="007F60FE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D5ACD" w:rsidRPr="00807BDC" w:rsidTr="007F60F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DD5ACD" w:rsidRPr="00807BDC" w:rsidRDefault="00DD5ACD" w:rsidP="007F60FE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07BDC">
              <w:rPr>
                <w:rFonts w:ascii="Angsana New" w:hAnsi="Angsana New"/>
                <w:sz w:val="28"/>
                <w:szCs w:val="28"/>
              </w:rPr>
              <w:t>827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  </w:t>
            </w:r>
            <w:r w:rsidRPr="00807BDC">
              <w:rPr>
                <w:rFonts w:ascii="Angsana New" w:hAnsi="Angsana New"/>
                <w:sz w:val="28"/>
                <w:szCs w:val="28"/>
              </w:rPr>
              <w:t>925</w:t>
            </w:r>
          </w:p>
        </w:tc>
      </w:tr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ind w:right="-232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261" w:type="dxa"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(</w:t>
            </w:r>
            <w:r w:rsidRPr="00807BDC">
              <w:rPr>
                <w:rFonts w:ascii="Angsana New" w:hAnsi="Angsana New"/>
                <w:sz w:val="28"/>
                <w:szCs w:val="28"/>
              </w:rPr>
              <w:t>915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D5ACD" w:rsidRPr="00807BDC" w:rsidTr="007F60FE">
        <w:tc>
          <w:tcPr>
            <w:tcW w:w="4786" w:type="dxa"/>
            <w:vAlign w:val="bottom"/>
          </w:tcPr>
          <w:p w:rsidR="00DD5ACD" w:rsidRPr="00807BDC" w:rsidRDefault="00DD5ACD" w:rsidP="007F60FE">
            <w:pPr>
              <w:pStyle w:val="NoSpacing"/>
              <w:ind w:right="-515"/>
              <w:rPr>
                <w:rFonts w:ascii="Angsana New" w:hAnsi="Angsana New" w:cs="Angsana New"/>
                <w:sz w:val="28"/>
              </w:rPr>
            </w:pPr>
            <w:r w:rsidRPr="00807BDC">
              <w:rPr>
                <w:rFonts w:ascii="Angsana New" w:hAnsi="Angsana New" w:cs="Angsana New"/>
                <w:sz w:val="28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07BDC">
              <w:rPr>
                <w:rFonts w:ascii="Angsana New" w:hAnsi="Angsana New"/>
                <w:sz w:val="28"/>
                <w:szCs w:val="28"/>
              </w:rPr>
              <w:t>1,796</w:t>
            </w:r>
            <w:r w:rsidRPr="00807B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DD5ACD" w:rsidRPr="00807BDC" w:rsidRDefault="00DD5ACD" w:rsidP="007F60F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DD5ACD" w:rsidRPr="00807BDC" w:rsidRDefault="00DD5ACD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7BDC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807BDC">
              <w:rPr>
                <w:rFonts w:ascii="Angsana New" w:hAnsi="Angsana New"/>
                <w:sz w:val="28"/>
                <w:szCs w:val="28"/>
              </w:rPr>
              <w:t>2,268</w:t>
            </w:r>
          </w:p>
        </w:tc>
      </w:tr>
    </w:tbl>
    <w:p w:rsidR="008F6CAE" w:rsidRPr="00433D9A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433D9A">
        <w:rPr>
          <w:rFonts w:ascii="Angsana New" w:hAnsi="Angsana New"/>
          <w:sz w:val="27"/>
          <w:szCs w:val="27"/>
          <w:cs/>
        </w:rPr>
        <w:lastRenderedPageBreak/>
        <w:t xml:space="preserve">ในไตรมาสที่ 2 ของปี 2564 ได้มีการคำนวณและวัดมูลค่าประมาณการหนี้สินดังกล่าวข้างต้นใหม่โดยนักคณิตศาสตร์ประกันภัย ทั้งนี้ ขาดทุนจากการวัดมูลค่าประมาณการใหม่ตามหลักคณิตศาสตร์ประกันภัยในปี 2564 ประกอบด้วย </w:t>
      </w:r>
      <w:r w:rsidRPr="00433D9A">
        <w:rPr>
          <w:rFonts w:ascii="Angsana New" w:hAnsi="Angsana New"/>
          <w:sz w:val="27"/>
          <w:szCs w:val="27"/>
        </w:rPr>
        <w:t xml:space="preserve">(1) </w:t>
      </w:r>
      <w:r w:rsidRPr="00433D9A">
        <w:rPr>
          <w:rFonts w:ascii="Angsana New" w:hAnsi="Angsana New"/>
          <w:sz w:val="27"/>
          <w:szCs w:val="27"/>
          <w:cs/>
        </w:rPr>
        <w:t xml:space="preserve">ขาดทุนจากการปรับปรุงค่าประสบการณ์เป็นจำนวนเงินประมาณ </w:t>
      </w:r>
      <w:r w:rsidRPr="00433D9A">
        <w:rPr>
          <w:rFonts w:ascii="Angsana New" w:hAnsi="Angsana New"/>
          <w:sz w:val="27"/>
          <w:szCs w:val="27"/>
        </w:rPr>
        <w:t xml:space="preserve">891 </w:t>
      </w:r>
      <w:r w:rsidRPr="00433D9A">
        <w:rPr>
          <w:rFonts w:ascii="Angsana New" w:hAnsi="Angsana New"/>
          <w:sz w:val="27"/>
          <w:szCs w:val="27"/>
          <w:cs/>
        </w:rPr>
        <w:t>พันบาท</w:t>
      </w:r>
      <w:r w:rsidRPr="00433D9A">
        <w:rPr>
          <w:rFonts w:ascii="Angsana New" w:hAnsi="Angsana New"/>
          <w:sz w:val="27"/>
          <w:szCs w:val="27"/>
        </w:rPr>
        <w:t xml:space="preserve"> (2) </w:t>
      </w:r>
      <w:r w:rsidRPr="00433D9A">
        <w:rPr>
          <w:rFonts w:ascii="Angsana New" w:hAnsi="Angsana New"/>
          <w:sz w:val="27"/>
          <w:szCs w:val="27"/>
          <w:cs/>
        </w:rPr>
        <w:t xml:space="preserve">ขาดทุนจากการเปลี่ยนแปลงของสมมติฐานด้านการเงินเป็นจำนวนเงินประมาณ </w:t>
      </w:r>
      <w:r w:rsidRPr="00433D9A">
        <w:rPr>
          <w:rFonts w:ascii="Angsana New" w:hAnsi="Angsana New"/>
          <w:sz w:val="27"/>
          <w:szCs w:val="27"/>
        </w:rPr>
        <w:t xml:space="preserve">1,221 </w:t>
      </w:r>
      <w:r w:rsidRPr="00433D9A">
        <w:rPr>
          <w:rFonts w:ascii="Angsana New" w:hAnsi="Angsana New"/>
          <w:sz w:val="27"/>
          <w:szCs w:val="27"/>
          <w:cs/>
        </w:rPr>
        <w:t xml:space="preserve">พันบาทและ </w:t>
      </w:r>
      <w:r w:rsidRPr="00433D9A">
        <w:rPr>
          <w:rFonts w:ascii="Angsana New" w:hAnsi="Angsana New"/>
          <w:sz w:val="27"/>
          <w:szCs w:val="27"/>
        </w:rPr>
        <w:t xml:space="preserve">(3) </w:t>
      </w:r>
      <w:r w:rsidRPr="00433D9A">
        <w:rPr>
          <w:rFonts w:ascii="Angsana New" w:hAnsi="Angsana New"/>
          <w:sz w:val="27"/>
          <w:szCs w:val="27"/>
          <w:cs/>
        </w:rPr>
        <w:t xml:space="preserve">กำไรจากการเปลี่ยนแปลงของสมมติฐานด้านประชากรศาสตร์เป็นจำนวนเงินประมาณ </w:t>
      </w:r>
      <w:r w:rsidRPr="00433D9A">
        <w:rPr>
          <w:rFonts w:ascii="Angsana New" w:hAnsi="Angsana New"/>
          <w:sz w:val="27"/>
          <w:szCs w:val="27"/>
        </w:rPr>
        <w:t xml:space="preserve">406 </w:t>
      </w:r>
      <w:r w:rsidRPr="00433D9A">
        <w:rPr>
          <w:rFonts w:ascii="Angsana New" w:hAnsi="Angsana New"/>
          <w:sz w:val="27"/>
          <w:szCs w:val="27"/>
          <w:cs/>
        </w:rPr>
        <w:t>พันบาท</w:t>
      </w:r>
    </w:p>
    <w:p w:rsidR="008F6CAE" w:rsidRPr="00433D9A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:rsidR="008F6CAE" w:rsidRPr="00433D9A" w:rsidRDefault="008F6CAE" w:rsidP="008F6CA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7"/>
          <w:szCs w:val="27"/>
        </w:rPr>
      </w:pPr>
      <w:r w:rsidRPr="00433D9A">
        <w:rPr>
          <w:rFonts w:ascii="Angsana New" w:hAnsi="Angsana New"/>
          <w:b/>
          <w:bCs/>
          <w:color w:val="000000"/>
          <w:sz w:val="27"/>
          <w:szCs w:val="27"/>
          <w:cs/>
        </w:rPr>
        <w:t>เงินกู้ยืมระยะสั้นจากบุคคลอื่น</w:t>
      </w:r>
    </w:p>
    <w:p w:rsidR="008F6CAE" w:rsidRPr="00433D9A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:rsidR="00227714" w:rsidRPr="00433D9A" w:rsidRDefault="00732CD0" w:rsidP="00227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  <w:cs/>
        </w:rPr>
      </w:pPr>
      <w:r w:rsidRPr="00732CD0">
        <w:rPr>
          <w:rFonts w:ascii="Angsana New" w:hAnsi="Angsana New" w:hint="cs"/>
          <w:sz w:val="27"/>
          <w:szCs w:val="27"/>
          <w:cs/>
        </w:rPr>
        <w:t>ณ</w:t>
      </w:r>
      <w:r w:rsidRPr="00732CD0">
        <w:rPr>
          <w:rFonts w:ascii="Angsana New" w:hAnsi="Angsana New"/>
          <w:sz w:val="27"/>
          <w:szCs w:val="27"/>
          <w:cs/>
        </w:rPr>
        <w:t xml:space="preserve"> </w:t>
      </w:r>
      <w:r w:rsidRPr="00732CD0">
        <w:rPr>
          <w:rFonts w:ascii="Angsana New" w:hAnsi="Angsana New" w:hint="cs"/>
          <w:sz w:val="27"/>
          <w:szCs w:val="27"/>
          <w:cs/>
        </w:rPr>
        <w:t>วันที่</w:t>
      </w:r>
      <w:r w:rsidRPr="00732CD0">
        <w:rPr>
          <w:rFonts w:ascii="Angsana New" w:hAnsi="Angsana New"/>
          <w:sz w:val="27"/>
          <w:szCs w:val="27"/>
          <w:cs/>
        </w:rPr>
        <w:t xml:space="preserve"> 30 </w:t>
      </w:r>
      <w:r w:rsidRPr="00732CD0">
        <w:rPr>
          <w:rFonts w:ascii="Angsana New" w:hAnsi="Angsana New" w:hint="cs"/>
          <w:sz w:val="27"/>
          <w:szCs w:val="27"/>
          <w:cs/>
        </w:rPr>
        <w:t>มิถุนายน</w:t>
      </w:r>
      <w:r w:rsidRPr="00732CD0">
        <w:rPr>
          <w:rFonts w:ascii="Angsana New" w:hAnsi="Angsana New"/>
          <w:sz w:val="27"/>
          <w:szCs w:val="27"/>
          <w:cs/>
        </w:rPr>
        <w:t xml:space="preserve"> 2565 </w:t>
      </w:r>
      <w:r w:rsidRPr="00732CD0">
        <w:rPr>
          <w:rFonts w:ascii="Angsana New" w:hAnsi="Angsana New" w:hint="cs"/>
          <w:sz w:val="27"/>
          <w:szCs w:val="27"/>
          <w:cs/>
        </w:rPr>
        <w:t>บัญชีนี้เป็นเงินกู้ยืมระยะสั้นประเภทสัญญากู้ยืมเงินซึ่ง</w:t>
      </w:r>
      <w:r w:rsidR="00C5795B">
        <w:rPr>
          <w:rFonts w:ascii="Angsana New" w:hAnsi="Angsana New" w:hint="cs"/>
          <w:sz w:val="27"/>
          <w:szCs w:val="27"/>
          <w:cs/>
        </w:rPr>
        <w:t xml:space="preserve">ในงบการเงินรวมจำนวน 40 ล้านบาท </w:t>
      </w:r>
      <w:r w:rsidRPr="00732CD0">
        <w:rPr>
          <w:rFonts w:ascii="Angsana New" w:hAnsi="Angsana New" w:hint="cs"/>
          <w:sz w:val="27"/>
          <w:szCs w:val="27"/>
          <w:cs/>
        </w:rPr>
        <w:t>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Pr="00732CD0">
        <w:rPr>
          <w:rFonts w:ascii="Angsana New" w:hAnsi="Angsana New"/>
          <w:sz w:val="27"/>
          <w:szCs w:val="27"/>
          <w:cs/>
        </w:rPr>
        <w:t xml:space="preserve"> 22.4 </w:t>
      </w:r>
      <w:r w:rsidRPr="00732CD0">
        <w:rPr>
          <w:rFonts w:ascii="Angsana New" w:hAnsi="Angsana New" w:hint="cs"/>
          <w:sz w:val="27"/>
          <w:szCs w:val="27"/>
          <w:cs/>
        </w:rPr>
        <w:t>ล้านหุ้น</w:t>
      </w:r>
      <w:r w:rsidRPr="00732CD0">
        <w:rPr>
          <w:rFonts w:ascii="Angsana New" w:hAnsi="Angsana New"/>
          <w:sz w:val="27"/>
          <w:szCs w:val="27"/>
          <w:cs/>
        </w:rPr>
        <w:t xml:space="preserve"> </w:t>
      </w:r>
      <w:r w:rsidRPr="00732CD0">
        <w:rPr>
          <w:rFonts w:ascii="Angsana New" w:hAnsi="Angsana New" w:hint="cs"/>
          <w:sz w:val="27"/>
          <w:szCs w:val="27"/>
          <w:cs/>
        </w:rPr>
        <w:t>โดยเงินกู้ยืมดังกล่าวบริษัท</w:t>
      </w:r>
      <w:r w:rsidR="00E46DA9">
        <w:rPr>
          <w:rFonts w:ascii="Angsana New" w:hAnsi="Angsana New" w:hint="cs"/>
          <w:sz w:val="27"/>
          <w:szCs w:val="27"/>
          <w:cs/>
        </w:rPr>
        <w:t>และบริษัทย่อยแห่งหนึ่ง</w:t>
      </w:r>
      <w:r w:rsidRPr="00732CD0">
        <w:rPr>
          <w:rFonts w:ascii="Angsana New" w:hAnsi="Angsana New" w:hint="cs"/>
          <w:sz w:val="27"/>
          <w:szCs w:val="27"/>
          <w:cs/>
        </w:rPr>
        <w:t>ทำสัญญากู้ยืมเงินจากบุคคลที่ไม่เกี่ยวข้องกันหลายรายในระหว่างเดือนเมษายนถึงเดือน</w:t>
      </w:r>
      <w:r w:rsidR="00276F78">
        <w:rPr>
          <w:rFonts w:ascii="Angsana New" w:hAnsi="Angsana New" w:hint="cs"/>
          <w:sz w:val="27"/>
          <w:szCs w:val="27"/>
          <w:cs/>
        </w:rPr>
        <w:t>มิถุนายน</w:t>
      </w:r>
      <w:r w:rsidRPr="00732CD0">
        <w:rPr>
          <w:rFonts w:ascii="Angsana New" w:hAnsi="Angsana New"/>
          <w:sz w:val="27"/>
          <w:szCs w:val="27"/>
          <w:cs/>
        </w:rPr>
        <w:t xml:space="preserve"> 2565 </w:t>
      </w:r>
      <w:r w:rsidRPr="00732CD0">
        <w:rPr>
          <w:rFonts w:ascii="Angsana New" w:hAnsi="Angsana New" w:hint="cs"/>
          <w:sz w:val="27"/>
          <w:szCs w:val="27"/>
          <w:cs/>
        </w:rPr>
        <w:t>ซึ่งมีอัตราดอกเบี้ยระหว่างร้อยละ</w:t>
      </w:r>
      <w:r w:rsidRPr="00732CD0">
        <w:rPr>
          <w:rFonts w:ascii="Angsana New" w:hAnsi="Angsana New"/>
          <w:sz w:val="27"/>
          <w:szCs w:val="27"/>
          <w:cs/>
        </w:rPr>
        <w:t xml:space="preserve"> 6.5 </w:t>
      </w:r>
      <w:r w:rsidRPr="00732CD0">
        <w:rPr>
          <w:rFonts w:ascii="Angsana New" w:hAnsi="Angsana New" w:hint="cs"/>
          <w:sz w:val="27"/>
          <w:szCs w:val="27"/>
          <w:cs/>
        </w:rPr>
        <w:t>ต่อปีถึงร้อยละ</w:t>
      </w:r>
      <w:r w:rsidRPr="00732CD0">
        <w:rPr>
          <w:rFonts w:ascii="Angsana New" w:hAnsi="Angsana New"/>
          <w:sz w:val="27"/>
          <w:szCs w:val="27"/>
          <w:cs/>
        </w:rPr>
        <w:t xml:space="preserve"> 15 </w:t>
      </w:r>
      <w:r w:rsidRPr="00732CD0">
        <w:rPr>
          <w:rFonts w:ascii="Angsana New" w:hAnsi="Angsana New" w:hint="cs"/>
          <w:sz w:val="27"/>
          <w:szCs w:val="27"/>
          <w:cs/>
        </w:rPr>
        <w:t>ต่อปีโดยมีระยะเวลาครบกำหนดไม่เกินเก้าเดือน</w:t>
      </w:r>
    </w:p>
    <w:p w:rsidR="00227714" w:rsidRPr="00433D9A" w:rsidRDefault="00227714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:rsidR="008F6CAE" w:rsidRPr="00433D9A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433D9A">
        <w:rPr>
          <w:rFonts w:ascii="Angsana New" w:hAnsi="Angsana New"/>
          <w:sz w:val="27"/>
          <w:szCs w:val="27"/>
          <w:cs/>
        </w:rPr>
        <w:t>ณ วันที่ 31 ธันวาคม 2564 บัญชีนี้เป็นเงินกู้ยืมระยะสั้นประเภทตั๋วแลกเงินซึ่ง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124</w:t>
      </w:r>
      <w:r w:rsidRPr="00433D9A">
        <w:rPr>
          <w:rFonts w:ascii="Angsana New" w:hAnsi="Angsana New"/>
          <w:sz w:val="27"/>
          <w:szCs w:val="27"/>
        </w:rPr>
        <w:t>.8</w:t>
      </w:r>
      <w:r w:rsidRPr="00433D9A">
        <w:rPr>
          <w:rFonts w:ascii="Angsana New" w:hAnsi="Angsana New"/>
          <w:sz w:val="27"/>
          <w:szCs w:val="27"/>
          <w:cs/>
        </w:rPr>
        <w:t xml:space="preserve"> ล้านหุ้น โดยตั๋วแลกเงินดังกล่าวบริษัทและบริษัทย่อยแห่งหนึ่งออกให้แก่บุคคลที่ไม่เกี่ยวข้องกันหลายรายในระหว่างเดือนเมษายนถึงเดือนธันวาคม 2564 ซึ่งมีอัตราดอกเบี้ยระหว่างร้อยละ 6.5 ต่อปีถึงร้อยละ </w:t>
      </w:r>
      <w:r w:rsidRPr="00433D9A">
        <w:rPr>
          <w:rFonts w:ascii="Angsana New" w:hAnsi="Angsana New"/>
          <w:sz w:val="27"/>
          <w:szCs w:val="27"/>
        </w:rPr>
        <w:t>15</w:t>
      </w:r>
      <w:r w:rsidRPr="00433D9A">
        <w:rPr>
          <w:rFonts w:ascii="Angsana New" w:hAnsi="Angsana New"/>
          <w:sz w:val="27"/>
          <w:szCs w:val="27"/>
          <w:cs/>
        </w:rPr>
        <w:t xml:space="preserve"> ต่อปีโดยมีระยะเวลาครบกำหนดไม่เกินเก้าเดือนนับจากวันที่ออกตราสาร</w:t>
      </w:r>
    </w:p>
    <w:p w:rsidR="008F6CAE" w:rsidRPr="00433D9A" w:rsidRDefault="008F6CAE" w:rsidP="008F6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  <w:cs/>
        </w:rPr>
      </w:pPr>
    </w:p>
    <w:p w:rsidR="008F6CAE" w:rsidRPr="00433D9A" w:rsidRDefault="008F6CAE" w:rsidP="008F6CA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7"/>
          <w:szCs w:val="27"/>
        </w:rPr>
      </w:pPr>
      <w:r w:rsidRPr="00433D9A">
        <w:rPr>
          <w:rFonts w:ascii="Angsana New" w:hAnsi="Angsana New"/>
          <w:b/>
          <w:bCs/>
          <w:sz w:val="27"/>
          <w:szCs w:val="27"/>
          <w:cs/>
        </w:rPr>
        <w:t>ทุนเรือนหุ้นและส่วนเกินมูลค่า</w:t>
      </w:r>
      <w:r w:rsidRPr="00433D9A">
        <w:rPr>
          <w:rFonts w:ascii="Angsana New" w:hAnsi="Angsana New"/>
          <w:b/>
          <w:bCs/>
          <w:color w:val="000000"/>
          <w:sz w:val="27"/>
          <w:szCs w:val="27"/>
          <w:cs/>
        </w:rPr>
        <w:t>หุ้น</w:t>
      </w:r>
    </w:p>
    <w:tbl>
      <w:tblPr>
        <w:tblW w:w="9935" w:type="dxa"/>
        <w:tblInd w:w="-34" w:type="dxa"/>
        <w:tblLayout w:type="fixed"/>
        <w:tblLook w:val="0000"/>
      </w:tblPr>
      <w:tblGrid>
        <w:gridCol w:w="284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8F6CAE" w:rsidRPr="00433D9A" w:rsidTr="007F60FE">
        <w:trPr>
          <w:tblHeader/>
        </w:trPr>
        <w:tc>
          <w:tcPr>
            <w:tcW w:w="2842" w:type="dxa"/>
          </w:tcPr>
          <w:p w:rsidR="008F6CAE" w:rsidRPr="00433D9A" w:rsidRDefault="008F6CAE" w:rsidP="007F60F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พันหุ้น / พันบาท</w:t>
            </w:r>
          </w:p>
        </w:tc>
      </w:tr>
      <w:tr w:rsidR="008F6CAE" w:rsidRPr="00433D9A" w:rsidTr="007F60FE">
        <w:trPr>
          <w:tblHeader/>
        </w:trPr>
        <w:tc>
          <w:tcPr>
            <w:tcW w:w="2842" w:type="dxa"/>
          </w:tcPr>
          <w:p w:rsidR="008F6CAE" w:rsidRPr="00433D9A" w:rsidRDefault="008F6CAE" w:rsidP="007F60F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8F6CAE" w:rsidRPr="00433D9A" w:rsidRDefault="008F1441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Pr="00433D9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>ธันวาคม 2564</w:t>
            </w:r>
          </w:p>
        </w:tc>
      </w:tr>
      <w:tr w:rsidR="008F6CAE" w:rsidRPr="00433D9A" w:rsidTr="007F60FE">
        <w:trPr>
          <w:tblHeader/>
        </w:trPr>
        <w:tc>
          <w:tcPr>
            <w:tcW w:w="2842" w:type="dxa"/>
          </w:tcPr>
          <w:p w:rsidR="008F6CAE" w:rsidRPr="00433D9A" w:rsidRDefault="008F6CAE" w:rsidP="007F60F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มูลค่าหุ้น</w:t>
            </w:r>
            <w:r w:rsidRPr="00433D9A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433D9A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จำนวนเงินตามมูลค่าหุ้น</w:t>
            </w: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8F1441" w:rsidRPr="00433D9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8F1441" w:rsidRPr="00433D9A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8F1441" w:rsidRPr="00433D9A">
              <w:rPr>
                <w:rFonts w:ascii="Angsana New" w:hAnsi="Angsana New"/>
                <w:sz w:val="27"/>
                <w:szCs w:val="27"/>
              </w:rPr>
              <w:t>2565</w:t>
            </w:r>
          </w:p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และวันที่</w:t>
            </w:r>
            <w:r w:rsidRPr="00433D9A">
              <w:rPr>
                <w:rFonts w:ascii="Angsana New" w:hAnsi="Angsana New"/>
                <w:sz w:val="27"/>
                <w:szCs w:val="27"/>
              </w:rPr>
              <w:t xml:space="preserve"> 31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ธันวาคม 2564 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1,151,385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287,846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1,151,385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287,846</w:t>
            </w: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433D9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มกราคม 2565 และ </w:t>
            </w:r>
            <w:r w:rsidRPr="00433D9A">
              <w:rPr>
                <w:rFonts w:ascii="Angsana New" w:hAnsi="Angsana New"/>
                <w:sz w:val="27"/>
                <w:szCs w:val="27"/>
              </w:rPr>
              <w:t>2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>564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ind w:left="-108" w:righ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959,488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239,872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959,488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239,872</w:t>
            </w: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การใช้ใบสำคัญแสดงสิทธิ</w:t>
            </w:r>
          </w:p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8F6CAE" w:rsidRPr="00433D9A" w:rsidRDefault="008F6CAE" w:rsidP="007F60F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:rsidR="008F6CAE" w:rsidRPr="00433D9A" w:rsidRDefault="008F6CA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3D9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:rsidR="008F6CAE" w:rsidRPr="00433D9A" w:rsidRDefault="008F6CA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3D9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:rsidR="008F6CAE" w:rsidRPr="00433D9A" w:rsidRDefault="008F6CA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3D9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vAlign w:val="bottom"/>
          </w:tcPr>
          <w:p w:rsidR="008F6CAE" w:rsidRPr="00433D9A" w:rsidRDefault="008F6CAE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33D9A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 -</w:t>
            </w: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8F1441" w:rsidRPr="00433D9A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8F1441" w:rsidRPr="00433D9A"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 w:rsidR="008F1441" w:rsidRPr="00433D9A">
              <w:rPr>
                <w:rFonts w:ascii="Angsana New" w:hAnsi="Angsana New"/>
                <w:sz w:val="27"/>
                <w:szCs w:val="27"/>
              </w:rPr>
              <w:t>2565</w:t>
            </w:r>
          </w:p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และวันที่</w:t>
            </w:r>
            <w:r w:rsidRPr="00433D9A">
              <w:rPr>
                <w:rFonts w:ascii="Angsana New" w:hAnsi="Angsana New"/>
                <w:sz w:val="27"/>
                <w:szCs w:val="27"/>
              </w:rPr>
              <w:t xml:space="preserve"> 31 </w:t>
            </w:r>
            <w:r w:rsidRPr="00433D9A">
              <w:rPr>
                <w:rFonts w:ascii="Angsana New" w:hAnsi="Angsana New"/>
                <w:sz w:val="27"/>
                <w:szCs w:val="27"/>
                <w:cs/>
              </w:rPr>
              <w:t>ธันวาคม 2564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F6CAE" w:rsidRPr="00433D9A" w:rsidTr="007F60FE">
        <w:tc>
          <w:tcPr>
            <w:tcW w:w="2842" w:type="dxa"/>
          </w:tcPr>
          <w:p w:rsidR="008F6CAE" w:rsidRPr="00433D9A" w:rsidRDefault="008F6CAE" w:rsidP="007F60FE">
            <w:pPr>
              <w:tabs>
                <w:tab w:val="left" w:pos="37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8F6CAE" w:rsidRPr="00433D9A" w:rsidRDefault="008F6CAE" w:rsidP="007F60FE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0.25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ind w:right="72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959,488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239,872</w:t>
            </w:r>
          </w:p>
        </w:tc>
        <w:tc>
          <w:tcPr>
            <w:tcW w:w="283" w:type="dxa"/>
          </w:tcPr>
          <w:p w:rsidR="008F6CAE" w:rsidRPr="00433D9A" w:rsidRDefault="008F6CAE" w:rsidP="007F60FE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959,488</w:t>
            </w:r>
          </w:p>
        </w:tc>
        <w:tc>
          <w:tcPr>
            <w:tcW w:w="284" w:type="dxa"/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8F6CAE" w:rsidRPr="00433D9A" w:rsidRDefault="008F6CAE" w:rsidP="007F60FE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33D9A">
              <w:rPr>
                <w:rFonts w:ascii="Angsana New" w:hAnsi="Angsana New"/>
                <w:sz w:val="27"/>
                <w:szCs w:val="27"/>
              </w:rPr>
              <w:t>239,872</w:t>
            </w:r>
          </w:p>
        </w:tc>
      </w:tr>
    </w:tbl>
    <w:p w:rsidR="00333AE4" w:rsidRPr="00B275E1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275E1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ใบสำคัญแสดงสิทธิและกำไรต่อหุ้น</w:t>
      </w:r>
    </w:p>
    <w:p w:rsidR="000467B0" w:rsidRPr="00B275E1" w:rsidRDefault="000467B0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33AE4" w:rsidRPr="00B275E1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75E1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Pr="00B275E1" w:rsidRDefault="0063484E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:rsidR="00BD0BD1" w:rsidRPr="00B275E1" w:rsidRDefault="00BD0BD1" w:rsidP="00BD0BD1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B275E1">
        <w:rPr>
          <w:rFonts w:ascii="Angsana New" w:hAnsi="Angsana New"/>
          <w:cs/>
        </w:rPr>
        <w:t xml:space="preserve">เมื่อวันที่ 2 มิถุนายน 2564 </w:t>
      </w:r>
      <w:r w:rsidRPr="00B275E1">
        <w:rPr>
          <w:rFonts w:ascii="Angsana New" w:eastAsia="Cordia New" w:hAnsi="Angsana New"/>
          <w:cs/>
        </w:rPr>
        <w:t>บริษัทได้</w:t>
      </w:r>
      <w:r w:rsidRPr="00B275E1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(“ECF-W4”) จำนวน </w:t>
      </w:r>
      <w:r w:rsidRPr="00B275E1">
        <w:rPr>
          <w:rFonts w:ascii="Angsana New" w:hAnsi="Angsana New"/>
          <w:lang w:val="en-US"/>
        </w:rPr>
        <w:t>191,894,988</w:t>
      </w:r>
      <w:r w:rsidRPr="00B275E1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B275E1">
        <w:rPr>
          <w:rFonts w:ascii="Angsana New" w:hAnsi="Angsana New"/>
          <w:lang w:val="en-US"/>
        </w:rPr>
        <w:t>5</w:t>
      </w:r>
      <w:r w:rsidRPr="00B275E1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D0BD1" w:rsidRPr="00B275E1" w:rsidRDefault="00BD0BD1" w:rsidP="00BD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B275E1">
              <w:rPr>
                <w:rFonts w:ascii="Angsana New" w:hAnsi="Angsana New"/>
                <w:lang w:val="en-US"/>
              </w:rPr>
              <w:t xml:space="preserve">1 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lang w:val="en-US"/>
              </w:rPr>
              <w:t>2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B275E1">
              <w:rPr>
                <w:rFonts w:ascii="Angsana New" w:hAnsi="Angsana New"/>
                <w:lang w:val="en-US"/>
              </w:rPr>
              <w:t>20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 กรกฏาคม 25</w:t>
            </w:r>
            <w:r w:rsidRPr="00B275E1">
              <w:rPr>
                <w:rFonts w:ascii="Angsana New" w:hAnsi="Angsana New"/>
                <w:lang w:val="en-US"/>
              </w:rPr>
              <w:t xml:space="preserve">64 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B275E1">
              <w:rPr>
                <w:rFonts w:ascii="Angsana New" w:hAnsi="Angsana New"/>
                <w:lang w:val="en-US"/>
              </w:rPr>
              <w:t xml:space="preserve">9 </w:t>
            </w:r>
            <w:r w:rsidRPr="00B275E1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B275E1">
              <w:rPr>
                <w:rFonts w:ascii="Angsana New" w:hAnsi="Angsana New"/>
                <w:lang w:val="en-US"/>
              </w:rPr>
              <w:t xml:space="preserve">20 </w:t>
            </w:r>
            <w:r w:rsidRPr="00B275E1">
              <w:rPr>
                <w:rFonts w:ascii="Angsana New" w:hAnsi="Angsana New"/>
                <w:cs/>
                <w:lang w:val="en-US"/>
              </w:rPr>
              <w:t>ของเดือนพฤศจิกายน 2564 มีนาคม กรกฏาคม พฤศจิกายน 2565 มีนาคม กรกฏาคม พฤศจิกายน 2566 มีนาคม 2567 และวันใช้สิทธิครั้งสุดท้ายคือวันที่ 2</w:t>
            </w:r>
            <w:r w:rsidRPr="00B275E1">
              <w:rPr>
                <w:rFonts w:ascii="Angsana New" w:hAnsi="Angsana New"/>
                <w:lang w:val="en-US"/>
              </w:rPr>
              <w:t xml:space="preserve"> </w:t>
            </w:r>
            <w:r w:rsidRPr="00B275E1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B275E1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BD0BD1" w:rsidRPr="00B275E1" w:rsidTr="007F60FE">
        <w:tc>
          <w:tcPr>
            <w:tcW w:w="253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BD0BD1" w:rsidRPr="00B275E1" w:rsidRDefault="00BD0BD1" w:rsidP="007F60FE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275E1">
              <w:rPr>
                <w:rFonts w:ascii="Angsana New" w:hAnsi="Angsana New"/>
                <w:lang w:val="en-US"/>
              </w:rPr>
              <w:t xml:space="preserve">3 </w:t>
            </w:r>
            <w:r w:rsidRPr="00B275E1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BD0BD1" w:rsidRPr="00B275E1" w:rsidRDefault="00BD0BD1" w:rsidP="00BD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D0BD1" w:rsidRPr="00B275E1" w:rsidRDefault="00BD0BD1" w:rsidP="00BD0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275E1">
        <w:rPr>
          <w:rFonts w:ascii="Angsana New" w:hAnsi="Angsana New"/>
          <w:sz w:val="30"/>
          <w:szCs w:val="30"/>
          <w:cs/>
        </w:rPr>
        <w:t>ต่อมาเมื่อวันที่ 21 มิถุนายน 2564 ตลาดหลักทรัพย์แห่งประเทศไทยได้มีคำสั่งรับใบสำคัญแสดงสิทธิซื้อหุ้นสามัญของบริษัทจำนวน 191</w:t>
      </w:r>
      <w:proofErr w:type="gramStart"/>
      <w:r w:rsidRPr="00B275E1">
        <w:rPr>
          <w:rFonts w:ascii="Angsana New" w:hAnsi="Angsana New"/>
          <w:sz w:val="30"/>
          <w:szCs w:val="30"/>
        </w:rPr>
        <w:t>,894,988</w:t>
      </w:r>
      <w:proofErr w:type="gramEnd"/>
      <w:r w:rsidRPr="00B275E1">
        <w:rPr>
          <w:rFonts w:ascii="Angsana New" w:hAnsi="Angsana New"/>
          <w:sz w:val="30"/>
          <w:szCs w:val="30"/>
          <w:cs/>
        </w:rPr>
        <w:t xml:space="preserve"> (ECF-W</w:t>
      </w:r>
      <w:r w:rsidRPr="00B275E1">
        <w:rPr>
          <w:rFonts w:ascii="Angsana New" w:hAnsi="Angsana New"/>
          <w:sz w:val="30"/>
          <w:szCs w:val="30"/>
        </w:rPr>
        <w:t>4</w:t>
      </w:r>
      <w:r w:rsidRPr="00B275E1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B275E1">
        <w:rPr>
          <w:rFonts w:ascii="Angsana New" w:hAnsi="Angsana New"/>
          <w:sz w:val="30"/>
          <w:szCs w:val="30"/>
        </w:rPr>
        <w:t xml:space="preserve">22 </w:t>
      </w:r>
      <w:r w:rsidRPr="00B275E1">
        <w:rPr>
          <w:rFonts w:ascii="Angsana New" w:hAnsi="Angsana New"/>
          <w:sz w:val="30"/>
          <w:szCs w:val="30"/>
          <w:cs/>
        </w:rPr>
        <w:t xml:space="preserve">มิถุนายน 2564 เป็นต้นไป โดย ณ วันที่ </w:t>
      </w:r>
      <w:r w:rsidR="00B275E1" w:rsidRPr="00B275E1">
        <w:rPr>
          <w:rFonts w:ascii="Angsana New" w:hAnsi="Angsana New"/>
          <w:sz w:val="30"/>
          <w:szCs w:val="30"/>
          <w:cs/>
        </w:rPr>
        <w:t>30 มิถุนายน 2565</w:t>
      </w:r>
      <w:r w:rsidRPr="00B275E1">
        <w:rPr>
          <w:rFonts w:ascii="Angsana New" w:hAnsi="Angsana New"/>
          <w:sz w:val="30"/>
          <w:szCs w:val="30"/>
          <w:cs/>
        </w:rPr>
        <w:t xml:space="preserve"> ยังไม่มีการใช้ใบสำคัญแสดงสิทธิ </w:t>
      </w:r>
      <w:r w:rsidRPr="00B275E1">
        <w:rPr>
          <w:rFonts w:ascii="Angsana New" w:hAnsi="Angsana New"/>
          <w:sz w:val="30"/>
          <w:szCs w:val="30"/>
        </w:rPr>
        <w:t>ECF-W4</w:t>
      </w:r>
    </w:p>
    <w:p w:rsidR="00BD0BD1" w:rsidRPr="00B275E1" w:rsidRDefault="00BD0BD1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275E1" w:rsidRDefault="00B27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06946" w:rsidRPr="00B275E1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B275E1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406946" w:rsidRPr="00B275E1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BB5B0E" w:rsidRPr="00B275E1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B275E1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DD4012" w:rsidRPr="00B275E1">
        <w:rPr>
          <w:rFonts w:ascii="Angsana New" w:hAnsi="Angsana New"/>
          <w:sz w:val="30"/>
          <w:szCs w:val="30"/>
          <w:cs/>
        </w:rPr>
        <w:t>และหกเดือน</w:t>
      </w:r>
      <w:r w:rsidR="00406946" w:rsidRPr="00B275E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2E1B" w:rsidRPr="00B275E1">
        <w:rPr>
          <w:rFonts w:ascii="Angsana New" w:hAnsi="Angsana New"/>
          <w:sz w:val="30"/>
          <w:szCs w:val="30"/>
          <w:cs/>
        </w:rPr>
        <w:t>3</w:t>
      </w:r>
      <w:r w:rsidR="00DD4012" w:rsidRPr="00B275E1">
        <w:rPr>
          <w:rFonts w:ascii="Angsana New" w:hAnsi="Angsana New"/>
          <w:sz w:val="30"/>
          <w:szCs w:val="30"/>
          <w:cs/>
        </w:rPr>
        <w:t>0</w:t>
      </w:r>
      <w:r w:rsidR="00FF2E1B" w:rsidRPr="00B275E1">
        <w:rPr>
          <w:rFonts w:ascii="Angsana New" w:hAnsi="Angsana New"/>
          <w:sz w:val="30"/>
          <w:szCs w:val="30"/>
          <w:cs/>
        </w:rPr>
        <w:t xml:space="preserve"> </w:t>
      </w:r>
      <w:r w:rsidR="00DD4012" w:rsidRPr="00B275E1">
        <w:rPr>
          <w:rFonts w:ascii="Angsana New" w:hAnsi="Angsana New"/>
          <w:sz w:val="30"/>
          <w:szCs w:val="30"/>
          <w:cs/>
        </w:rPr>
        <w:t>มิถุนายน</w:t>
      </w:r>
      <w:r w:rsidR="00FF2E1B" w:rsidRPr="00B275E1">
        <w:rPr>
          <w:rFonts w:ascii="Angsana New" w:hAnsi="Angsana New"/>
          <w:sz w:val="30"/>
          <w:szCs w:val="30"/>
          <w:cs/>
        </w:rPr>
        <w:t xml:space="preserve"> </w:t>
      </w:r>
      <w:r w:rsidR="00CD737E" w:rsidRPr="00B275E1">
        <w:rPr>
          <w:rFonts w:ascii="Angsana New" w:hAnsi="Angsana New"/>
          <w:sz w:val="30"/>
          <w:szCs w:val="30"/>
          <w:cs/>
        </w:rPr>
        <w:t>2565 และ 2564</w:t>
      </w:r>
      <w:r w:rsidR="00406946" w:rsidRPr="00B275E1">
        <w:rPr>
          <w:rFonts w:ascii="Angsana New" w:hAnsi="Angsana New"/>
          <w:sz w:val="30"/>
          <w:szCs w:val="30"/>
          <w:cs/>
        </w:rPr>
        <w:t xml:space="preserve"> </w:t>
      </w:r>
      <w:r w:rsidR="00BB5B0E" w:rsidRPr="00B275E1">
        <w:rPr>
          <w:rFonts w:ascii="Angsana New" w:hAnsi="Angsana New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B275E1">
        <w:rPr>
          <w:rFonts w:ascii="Angsana New" w:hAnsi="Angsana New"/>
          <w:sz w:val="30"/>
          <w:szCs w:val="30"/>
          <w:cs/>
        </w:rPr>
        <w:t>ใน</w:t>
      </w:r>
      <w:r w:rsidR="00BB5B0E" w:rsidRPr="00B275E1">
        <w:rPr>
          <w:rFonts w:ascii="Angsana New" w:hAnsi="Angsana New"/>
          <w:sz w:val="30"/>
          <w:szCs w:val="30"/>
          <w:cs/>
        </w:rPr>
        <w:t>ระหว่างงวด</w:t>
      </w:r>
      <w:r w:rsidR="00D343A6" w:rsidRPr="00B275E1">
        <w:rPr>
          <w:rFonts w:ascii="Angsana New" w:hAnsi="Angsana New"/>
          <w:sz w:val="30"/>
          <w:szCs w:val="30"/>
          <w:cs/>
        </w:rPr>
        <w:t>ซึ่ง</w:t>
      </w:r>
      <w:r w:rsidR="00BB5B0E" w:rsidRPr="00B275E1">
        <w:rPr>
          <w:rFonts w:ascii="Angsana New" w:hAnsi="Angsana New"/>
          <w:sz w:val="30"/>
          <w:szCs w:val="30"/>
          <w:cs/>
        </w:rPr>
        <w:t>แสดงการคำนวณ</w:t>
      </w:r>
      <w:r w:rsidR="00D343A6" w:rsidRPr="00B275E1">
        <w:rPr>
          <w:rFonts w:ascii="Angsana New" w:hAnsi="Angsana New"/>
          <w:sz w:val="30"/>
          <w:szCs w:val="30"/>
          <w:cs/>
        </w:rPr>
        <w:t>ได้</w:t>
      </w:r>
      <w:r w:rsidR="00BB5B0E" w:rsidRPr="00B275E1">
        <w:rPr>
          <w:rFonts w:ascii="Angsana New" w:hAnsi="Angsana New"/>
          <w:sz w:val="30"/>
          <w:szCs w:val="30"/>
          <w:cs/>
        </w:rPr>
        <w:t>ดังนี้</w:t>
      </w:r>
    </w:p>
    <w:p w:rsidR="00B275E1" w:rsidRPr="00B275E1" w:rsidRDefault="00B275E1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B275E1" w:rsidTr="002450E2">
        <w:trPr>
          <w:cantSplit/>
        </w:trPr>
        <w:tc>
          <w:tcPr>
            <w:tcW w:w="5052" w:type="dxa"/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B275E1" w:rsidRDefault="000A66CC" w:rsidP="00281B4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</w:tr>
      <w:tr w:rsidR="00B711E8" w:rsidRPr="00B275E1" w:rsidTr="000A66CC">
        <w:trPr>
          <w:cantSplit/>
        </w:trPr>
        <w:tc>
          <w:tcPr>
            <w:tcW w:w="5052" w:type="dxa"/>
          </w:tcPr>
          <w:p w:rsidR="00B711E8" w:rsidRPr="00B275E1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B275E1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711E8" w:rsidRPr="00B275E1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B275E1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0BB" w:rsidRPr="00B275E1" w:rsidTr="00430075">
        <w:trPr>
          <w:cantSplit/>
        </w:trPr>
        <w:tc>
          <w:tcPr>
            <w:tcW w:w="5052" w:type="dxa"/>
          </w:tcPr>
          <w:p w:rsidR="00B760BB" w:rsidRPr="00B275E1" w:rsidRDefault="00B760BB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B275E1" w:rsidRDefault="00B760BB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 w:rsidR="00B275E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760BB" w:rsidRPr="00B275E1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B275E1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 w:rsidR="00B275E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B760BB" w:rsidRPr="00B275E1" w:rsidRDefault="00B760BB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60BB" w:rsidRPr="00B275E1" w:rsidRDefault="00B760B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 w:rsidR="00B275E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B760BB" w:rsidRPr="00B275E1" w:rsidRDefault="00B760B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760BB" w:rsidRPr="00B275E1" w:rsidRDefault="00B760BB" w:rsidP="00687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 w:rsidR="00B275E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F020B" w:rsidRPr="00B275E1" w:rsidTr="004F020B">
        <w:trPr>
          <w:cantSplit/>
        </w:trPr>
        <w:tc>
          <w:tcPr>
            <w:tcW w:w="5052" w:type="dxa"/>
          </w:tcPr>
          <w:p w:rsidR="004F020B" w:rsidRPr="00B275E1" w:rsidRDefault="004F020B" w:rsidP="00B27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9,834</w:t>
            </w:r>
          </w:p>
        </w:tc>
        <w:tc>
          <w:tcPr>
            <w:tcW w:w="284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15,773</w:t>
            </w:r>
          </w:p>
        </w:tc>
        <w:tc>
          <w:tcPr>
            <w:tcW w:w="283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3,169</w:t>
            </w:r>
          </w:p>
        </w:tc>
        <w:tc>
          <w:tcPr>
            <w:tcW w:w="283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5,496</w:t>
            </w:r>
          </w:p>
        </w:tc>
      </w:tr>
      <w:tr w:rsidR="004F020B" w:rsidRPr="00B275E1" w:rsidTr="004F020B">
        <w:trPr>
          <w:cantSplit/>
        </w:trPr>
        <w:tc>
          <w:tcPr>
            <w:tcW w:w="5052" w:type="dxa"/>
          </w:tcPr>
          <w:p w:rsidR="004F020B" w:rsidRPr="00B275E1" w:rsidRDefault="004F020B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4F020B" w:rsidRPr="00B275E1" w:rsidTr="004F020B">
        <w:trPr>
          <w:cantSplit/>
        </w:trPr>
        <w:tc>
          <w:tcPr>
            <w:tcW w:w="5052" w:type="dxa"/>
          </w:tcPr>
          <w:p w:rsidR="004F020B" w:rsidRPr="00B275E1" w:rsidRDefault="004F020B" w:rsidP="00B27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0.0102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0.0164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0.0033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0.0057</w:t>
            </w:r>
          </w:p>
        </w:tc>
      </w:tr>
    </w:tbl>
    <w:p w:rsidR="00087AFF" w:rsidRPr="00B275E1" w:rsidRDefault="00087AFF">
      <w:pPr>
        <w:rPr>
          <w:rFonts w:ascii="Angsana New" w:hAnsi="Angsana New"/>
          <w:sz w:val="30"/>
          <w:szCs w:val="3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B275E1" w:rsidTr="002450E2">
        <w:trPr>
          <w:cantSplit/>
        </w:trPr>
        <w:tc>
          <w:tcPr>
            <w:tcW w:w="5052" w:type="dxa"/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B275E1" w:rsidRDefault="000A66CC" w:rsidP="00281B4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งวดหกเดือน</w:t>
            </w:r>
          </w:p>
        </w:tc>
      </w:tr>
      <w:tr w:rsidR="000A66CC" w:rsidRPr="00B275E1" w:rsidTr="002450E2">
        <w:trPr>
          <w:cantSplit/>
        </w:trPr>
        <w:tc>
          <w:tcPr>
            <w:tcW w:w="5052" w:type="dxa"/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66CC" w:rsidRPr="00B275E1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B275E1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5E1" w:rsidRPr="00B275E1" w:rsidTr="002450E2">
        <w:trPr>
          <w:cantSplit/>
        </w:trPr>
        <w:tc>
          <w:tcPr>
            <w:tcW w:w="5052" w:type="dxa"/>
          </w:tcPr>
          <w:p w:rsidR="00B275E1" w:rsidRPr="00B275E1" w:rsidRDefault="00B275E1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B275E1" w:rsidRPr="00B275E1" w:rsidRDefault="00B275E1" w:rsidP="007F60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75E1" w:rsidRPr="00B275E1" w:rsidRDefault="00B275E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F020B" w:rsidRPr="00B275E1" w:rsidTr="004F020B">
        <w:trPr>
          <w:cantSplit/>
        </w:trPr>
        <w:tc>
          <w:tcPr>
            <w:tcW w:w="5052" w:type="dxa"/>
          </w:tcPr>
          <w:p w:rsidR="004F020B" w:rsidRPr="00B275E1" w:rsidRDefault="004F020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22,086</w:t>
            </w:r>
          </w:p>
        </w:tc>
        <w:tc>
          <w:tcPr>
            <w:tcW w:w="284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30,088</w:t>
            </w:r>
          </w:p>
        </w:tc>
        <w:tc>
          <w:tcPr>
            <w:tcW w:w="283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5,339</w:t>
            </w:r>
          </w:p>
        </w:tc>
        <w:tc>
          <w:tcPr>
            <w:tcW w:w="283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11,344</w:t>
            </w:r>
          </w:p>
        </w:tc>
      </w:tr>
      <w:tr w:rsidR="004F020B" w:rsidRPr="00B275E1" w:rsidTr="004F020B">
        <w:trPr>
          <w:cantSplit/>
        </w:trPr>
        <w:tc>
          <w:tcPr>
            <w:tcW w:w="5052" w:type="dxa"/>
          </w:tcPr>
          <w:p w:rsidR="004F020B" w:rsidRPr="00B275E1" w:rsidRDefault="004F020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4F020B" w:rsidRPr="00B275E1" w:rsidTr="004F020B">
        <w:trPr>
          <w:cantSplit/>
        </w:trPr>
        <w:tc>
          <w:tcPr>
            <w:tcW w:w="5052" w:type="dxa"/>
          </w:tcPr>
          <w:p w:rsidR="004F020B" w:rsidRPr="00B275E1" w:rsidRDefault="004F020B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/>
              </w:rPr>
              <w:t>0.0230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/>
              </w:rPr>
              <w:t>0.0314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/>
              </w:rPr>
              <w:t>0.0056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F020B" w:rsidRPr="004F020B" w:rsidRDefault="004F020B" w:rsidP="004F02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F020B" w:rsidRPr="004F020B" w:rsidRDefault="004F020B" w:rsidP="004F02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/>
              </w:rPr>
              <w:t>0.0118</w:t>
            </w:r>
          </w:p>
        </w:tc>
      </w:tr>
    </w:tbl>
    <w:p w:rsidR="00B275E1" w:rsidRPr="00B275E1" w:rsidRDefault="00B275E1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B275E1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275E1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:rsidR="00BB5B0E" w:rsidRPr="00B275E1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270703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B275E1">
        <w:rPr>
          <w:rFonts w:ascii="Angsana New" w:hAnsi="Angsana New"/>
          <w:spacing w:val="-4"/>
          <w:sz w:val="30"/>
          <w:szCs w:val="30"/>
          <w:cs/>
        </w:rPr>
        <w:t>กำไรต่อหุ้นปรับลดสำหรับ</w:t>
      </w:r>
      <w:r w:rsidR="003D7AF6" w:rsidRPr="00B275E1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DE5883" w:rsidRPr="00B275E1">
        <w:rPr>
          <w:rFonts w:ascii="Angsana New" w:hAnsi="Angsana New"/>
          <w:spacing w:val="-4"/>
          <w:sz w:val="30"/>
          <w:szCs w:val="30"/>
          <w:cs/>
        </w:rPr>
        <w:t>และหกเดือน</w:t>
      </w:r>
      <w:r w:rsidR="000504D0" w:rsidRPr="00B275E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B275E1">
        <w:rPr>
          <w:rFonts w:ascii="Angsana New" w:hAnsi="Angsana New"/>
          <w:color w:val="FFFFFF"/>
          <w:spacing w:val="-4"/>
          <w:sz w:val="30"/>
          <w:szCs w:val="30"/>
          <w:cs/>
        </w:rPr>
        <w:t xml:space="preserve"> </w:t>
      </w:r>
      <w:r w:rsidR="001C52C6" w:rsidRPr="00B275E1">
        <w:rPr>
          <w:rFonts w:ascii="Angsana New" w:eastAsia="Cordia New" w:hAnsi="Angsana New"/>
          <w:sz w:val="30"/>
          <w:szCs w:val="30"/>
          <w:cs/>
        </w:rPr>
        <w:t>3</w:t>
      </w:r>
      <w:r w:rsidR="00DE5883" w:rsidRPr="00B275E1">
        <w:rPr>
          <w:rFonts w:ascii="Angsana New" w:eastAsia="Cordia New" w:hAnsi="Angsana New"/>
          <w:sz w:val="30"/>
          <w:szCs w:val="30"/>
          <w:cs/>
        </w:rPr>
        <w:t>0</w:t>
      </w:r>
      <w:r w:rsidR="001C52C6" w:rsidRPr="00B275E1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DE5883" w:rsidRPr="00B275E1">
        <w:rPr>
          <w:rFonts w:ascii="Angsana New" w:eastAsia="Cordia New" w:hAnsi="Angsana New"/>
          <w:sz w:val="30"/>
          <w:szCs w:val="30"/>
          <w:cs/>
        </w:rPr>
        <w:t>มิถุนายน</w:t>
      </w:r>
      <w:r w:rsidR="00FF2E1B" w:rsidRPr="00B275E1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CD737E" w:rsidRPr="00B275E1">
        <w:rPr>
          <w:rFonts w:ascii="Angsana New" w:eastAsia="Cordia New" w:hAnsi="Angsana New"/>
          <w:sz w:val="30"/>
          <w:szCs w:val="30"/>
        </w:rPr>
        <w:t xml:space="preserve">2565 </w:t>
      </w:r>
      <w:r w:rsidR="00CD737E" w:rsidRPr="00B275E1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="00CD737E" w:rsidRPr="00B275E1">
        <w:rPr>
          <w:rFonts w:ascii="Angsana New" w:eastAsia="Cordia New" w:hAnsi="Angsana New"/>
          <w:sz w:val="30"/>
          <w:szCs w:val="30"/>
        </w:rPr>
        <w:t>2564</w:t>
      </w:r>
      <w:r w:rsidRPr="00B275E1">
        <w:rPr>
          <w:rFonts w:ascii="Angsana New" w:hAnsi="Angsana New"/>
          <w:sz w:val="30"/>
          <w:szCs w:val="30"/>
        </w:rPr>
        <w:t xml:space="preserve"> </w:t>
      </w:r>
      <w:r w:rsidR="00B275E1">
        <w:rPr>
          <w:rFonts w:ascii="Angsana New" w:hAnsi="Angsana New"/>
          <w:sz w:val="30"/>
          <w:szCs w:val="30"/>
          <w:cs/>
        </w:rPr>
        <w:t>คำนวณโดยการหารกำ</w:t>
      </w:r>
      <w:r w:rsidR="00B275E1">
        <w:rPr>
          <w:rFonts w:ascii="Angsana New" w:hAnsi="Angsana New" w:hint="cs"/>
          <w:sz w:val="30"/>
          <w:szCs w:val="30"/>
          <w:cs/>
        </w:rPr>
        <w:t>ไร</w:t>
      </w:r>
      <w:r w:rsidRPr="00B275E1">
        <w:rPr>
          <w:rFonts w:ascii="Angsana New" w:hAnsi="Angsana New"/>
          <w:sz w:val="30"/>
          <w:szCs w:val="30"/>
          <w:cs/>
        </w:rPr>
        <w:t>สำหรับ</w:t>
      </w:r>
      <w:r w:rsidR="00BB5B0E" w:rsidRPr="00B275E1">
        <w:rPr>
          <w:rFonts w:ascii="Angsana New" w:hAnsi="Angsana New"/>
          <w:sz w:val="30"/>
          <w:szCs w:val="30"/>
          <w:cs/>
        </w:rPr>
        <w:t>งวดที่เป็นส่วนของผู้ถือหุ้นของบริษัท</w:t>
      </w:r>
      <w:r w:rsidRPr="00B275E1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B275E1">
        <w:rPr>
          <w:rFonts w:ascii="Angsana New" w:hAnsi="Angsana New"/>
          <w:sz w:val="30"/>
          <w:szCs w:val="30"/>
          <w:cs/>
        </w:rPr>
        <w:t>ใน</w:t>
      </w:r>
      <w:r w:rsidRPr="00B275E1">
        <w:rPr>
          <w:rFonts w:ascii="Angsana New" w:hAnsi="Angsana New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B275E1">
        <w:rPr>
          <w:rFonts w:ascii="Angsana New" w:hAnsi="Angsana New"/>
          <w:sz w:val="30"/>
          <w:szCs w:val="30"/>
          <w:cs/>
        </w:rPr>
        <w:t>ตราสารที่อาจเปลี่ยนเป็นหุ้น</w:t>
      </w:r>
      <w:r w:rsidR="00064528" w:rsidRPr="00B275E1">
        <w:rPr>
          <w:rFonts w:ascii="Angsana New" w:hAnsi="Angsana New"/>
          <w:sz w:val="30"/>
          <w:szCs w:val="30"/>
          <w:cs/>
        </w:rPr>
        <w:t>สามัญ</w:t>
      </w:r>
      <w:r w:rsidRPr="00B275E1">
        <w:rPr>
          <w:rFonts w:ascii="Angsana New" w:hAnsi="Angsana New"/>
          <w:sz w:val="30"/>
          <w:szCs w:val="30"/>
          <w:cs/>
        </w:rPr>
        <w:t>ปรับลด</w:t>
      </w:r>
      <w:r w:rsidR="00387D7A" w:rsidRPr="00B275E1">
        <w:rPr>
          <w:rFonts w:ascii="Angsana New" w:hAnsi="Angsana New"/>
          <w:sz w:val="30"/>
          <w:szCs w:val="30"/>
          <w:cs/>
        </w:rPr>
        <w:t>ซึ่ง</w:t>
      </w:r>
      <w:r w:rsidRPr="00B275E1">
        <w:rPr>
          <w:rFonts w:ascii="Angsana New" w:hAnsi="Angsana New"/>
          <w:sz w:val="30"/>
          <w:szCs w:val="30"/>
          <w:cs/>
        </w:rPr>
        <w:t>แสดงการคำนวณ</w:t>
      </w:r>
      <w:r w:rsidR="00F936E0" w:rsidRPr="00B275E1">
        <w:rPr>
          <w:rFonts w:ascii="Angsana New" w:hAnsi="Angsana New"/>
          <w:sz w:val="30"/>
          <w:szCs w:val="30"/>
          <w:cs/>
        </w:rPr>
        <w:t>ได้</w:t>
      </w:r>
      <w:r w:rsidRPr="00B275E1">
        <w:rPr>
          <w:rFonts w:ascii="Angsana New" w:hAnsi="Angsana New"/>
          <w:sz w:val="30"/>
          <w:szCs w:val="30"/>
          <w:cs/>
        </w:rPr>
        <w:t>ดังนี้</w:t>
      </w:r>
    </w:p>
    <w:p w:rsidR="00B275E1" w:rsidRPr="00B275E1" w:rsidRDefault="00B275E1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:rsidR="00B275E1" w:rsidRDefault="00B275E1">
      <w:r>
        <w:br w:type="page"/>
      </w:r>
    </w:p>
    <w:tbl>
      <w:tblPr>
        <w:tblW w:w="9770" w:type="dxa"/>
        <w:tblInd w:w="18" w:type="dxa"/>
        <w:tblLayout w:type="fixed"/>
        <w:tblLook w:val="0000"/>
      </w:tblPr>
      <w:tblGrid>
        <w:gridCol w:w="4950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B275E1" w:rsidTr="009F4150">
        <w:trPr>
          <w:cantSplit/>
        </w:trPr>
        <w:tc>
          <w:tcPr>
            <w:tcW w:w="4950" w:type="dxa"/>
          </w:tcPr>
          <w:p w:rsidR="00873C8A" w:rsidRPr="00B275E1" w:rsidRDefault="00873C8A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Pr="00B275E1" w:rsidRDefault="00873C8A" w:rsidP="00281B4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</w:tr>
      <w:tr w:rsidR="000504D0" w:rsidRPr="00B275E1" w:rsidTr="009F4150">
        <w:trPr>
          <w:cantSplit/>
        </w:trPr>
        <w:tc>
          <w:tcPr>
            <w:tcW w:w="4950" w:type="dxa"/>
          </w:tcPr>
          <w:p w:rsidR="000504D0" w:rsidRPr="00B275E1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B275E1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B275E1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B275E1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B275E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26A80" w:rsidRPr="00B275E1" w:rsidTr="009F4150">
        <w:trPr>
          <w:cantSplit/>
        </w:trPr>
        <w:tc>
          <w:tcPr>
            <w:tcW w:w="4950" w:type="dxa"/>
          </w:tcPr>
          <w:p w:rsidR="00B26A80" w:rsidRPr="00B275E1" w:rsidRDefault="00B26A8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B26A80" w:rsidRPr="00B275E1" w:rsidRDefault="00B26A80" w:rsidP="007F60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948AF" w:rsidRPr="00B275E1" w:rsidTr="00732CD0">
        <w:trPr>
          <w:cantSplit/>
        </w:trPr>
        <w:tc>
          <w:tcPr>
            <w:tcW w:w="4950" w:type="dxa"/>
          </w:tcPr>
          <w:p w:rsidR="006948AF" w:rsidRPr="00B275E1" w:rsidRDefault="006948AF" w:rsidP="00B2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9,834</w:t>
            </w:r>
          </w:p>
        </w:tc>
        <w:tc>
          <w:tcPr>
            <w:tcW w:w="284" w:type="dxa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15,773</w:t>
            </w:r>
          </w:p>
        </w:tc>
        <w:tc>
          <w:tcPr>
            <w:tcW w:w="283" w:type="dxa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3,169</w:t>
            </w:r>
          </w:p>
        </w:tc>
        <w:tc>
          <w:tcPr>
            <w:tcW w:w="284" w:type="dxa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5,496</w:t>
            </w:r>
          </w:p>
        </w:tc>
      </w:tr>
      <w:tr w:rsidR="00A60DB7" w:rsidRPr="00B275E1" w:rsidTr="009F4150">
        <w:trPr>
          <w:cantSplit/>
        </w:trPr>
        <w:tc>
          <w:tcPr>
            <w:tcW w:w="4950" w:type="dxa"/>
          </w:tcPr>
          <w:p w:rsidR="00A60DB7" w:rsidRPr="00B275E1" w:rsidRDefault="00A60DB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A60DB7" w:rsidRPr="00B275E1" w:rsidRDefault="00A60DB7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60DB7" w:rsidRPr="00B275E1" w:rsidRDefault="00A60DB7" w:rsidP="007F60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A60DB7" w:rsidRPr="00B275E1" w:rsidRDefault="00A60DB7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60DB7" w:rsidRPr="00B275E1" w:rsidRDefault="00A60DB7" w:rsidP="007F60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A60DB7" w:rsidRPr="00B275E1" w:rsidTr="009F4150">
        <w:trPr>
          <w:cantSplit/>
        </w:trPr>
        <w:tc>
          <w:tcPr>
            <w:tcW w:w="4950" w:type="dxa"/>
          </w:tcPr>
          <w:p w:rsidR="00A60DB7" w:rsidRPr="00B275E1" w:rsidRDefault="00A60DB7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60DB7" w:rsidRPr="00B275E1" w:rsidRDefault="00A60DB7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B275E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60DB7" w:rsidRPr="00B275E1" w:rsidRDefault="00A60DB7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A60DB7" w:rsidRPr="00B275E1" w:rsidRDefault="00A60DB7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60DB7" w:rsidRPr="00B275E1" w:rsidRDefault="00A60DB7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A60DB7" w:rsidRPr="00B275E1" w:rsidRDefault="00A60DB7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60DB7" w:rsidRPr="00B275E1" w:rsidRDefault="00A60DB7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A60DB7" w:rsidRPr="00B275E1" w:rsidRDefault="00A60DB7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60DB7" w:rsidRPr="00B275E1" w:rsidRDefault="00A60DB7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60DB7" w:rsidRPr="00B275E1" w:rsidTr="009F4150">
        <w:trPr>
          <w:cantSplit/>
        </w:trPr>
        <w:tc>
          <w:tcPr>
            <w:tcW w:w="4950" w:type="dxa"/>
          </w:tcPr>
          <w:p w:rsidR="00A60DB7" w:rsidRPr="00B275E1" w:rsidRDefault="00A60DB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60DB7" w:rsidRPr="00B275E1" w:rsidRDefault="00A60DB7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DB7" w:rsidRPr="00B275E1" w:rsidRDefault="00A60DB7" w:rsidP="007F60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DB7" w:rsidRPr="00B275E1" w:rsidRDefault="00A60DB7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DB7" w:rsidRPr="00B275E1" w:rsidRDefault="00A60DB7" w:rsidP="007F60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6948AF" w:rsidRPr="00B275E1" w:rsidTr="00732CD0">
        <w:trPr>
          <w:cantSplit/>
        </w:trPr>
        <w:tc>
          <w:tcPr>
            <w:tcW w:w="4950" w:type="dxa"/>
          </w:tcPr>
          <w:p w:rsidR="006948AF" w:rsidRPr="00B275E1" w:rsidRDefault="006948AF" w:rsidP="00B2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0.0102</w:t>
            </w:r>
          </w:p>
        </w:tc>
        <w:tc>
          <w:tcPr>
            <w:tcW w:w="284" w:type="dxa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0.0164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0.0033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0.0057</w:t>
            </w:r>
          </w:p>
        </w:tc>
      </w:tr>
    </w:tbl>
    <w:p w:rsidR="00F84B01" w:rsidRPr="00B275E1" w:rsidRDefault="00F84B01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770" w:type="dxa"/>
        <w:tblInd w:w="18" w:type="dxa"/>
        <w:tblLayout w:type="fixed"/>
        <w:tblLook w:val="0000"/>
      </w:tblPr>
      <w:tblGrid>
        <w:gridCol w:w="4950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B275E1" w:rsidTr="009F4150">
        <w:trPr>
          <w:cantSplit/>
        </w:trPr>
        <w:tc>
          <w:tcPr>
            <w:tcW w:w="4950" w:type="dxa"/>
          </w:tcPr>
          <w:p w:rsidR="00873C8A" w:rsidRPr="00B275E1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Pr="00B275E1" w:rsidRDefault="00873C8A" w:rsidP="00281B4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873C8A" w:rsidRPr="00B275E1" w:rsidTr="009F4150">
        <w:trPr>
          <w:cantSplit/>
        </w:trPr>
        <w:tc>
          <w:tcPr>
            <w:tcW w:w="4950" w:type="dxa"/>
          </w:tcPr>
          <w:p w:rsidR="00873C8A" w:rsidRPr="00B275E1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73C8A" w:rsidRPr="00B275E1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873C8A" w:rsidRPr="00B275E1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873C8A" w:rsidRPr="00B275E1" w:rsidRDefault="00873C8A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B275E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B26A80" w:rsidRPr="00B275E1" w:rsidTr="009F4150">
        <w:trPr>
          <w:cantSplit/>
        </w:trPr>
        <w:tc>
          <w:tcPr>
            <w:tcW w:w="4950" w:type="dxa"/>
          </w:tcPr>
          <w:p w:rsidR="00B26A80" w:rsidRPr="00B275E1" w:rsidRDefault="00B26A80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B26A80" w:rsidRPr="00B275E1" w:rsidRDefault="00B26A80" w:rsidP="007F60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6A80" w:rsidRPr="00B275E1" w:rsidRDefault="00B26A80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B275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948AF" w:rsidRPr="00B275E1" w:rsidTr="00732CD0">
        <w:trPr>
          <w:cantSplit/>
        </w:trPr>
        <w:tc>
          <w:tcPr>
            <w:tcW w:w="4950" w:type="dxa"/>
          </w:tcPr>
          <w:p w:rsidR="006948AF" w:rsidRPr="00B275E1" w:rsidRDefault="006948AF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22,086</w:t>
            </w:r>
          </w:p>
        </w:tc>
        <w:tc>
          <w:tcPr>
            <w:tcW w:w="284" w:type="dxa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30,088</w:t>
            </w:r>
          </w:p>
        </w:tc>
        <w:tc>
          <w:tcPr>
            <w:tcW w:w="283" w:type="dxa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5,339</w:t>
            </w:r>
          </w:p>
        </w:tc>
        <w:tc>
          <w:tcPr>
            <w:tcW w:w="284" w:type="dxa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11,344</w:t>
            </w:r>
          </w:p>
        </w:tc>
      </w:tr>
      <w:tr w:rsidR="00A60DB7" w:rsidRPr="00B275E1" w:rsidTr="009F4150">
        <w:trPr>
          <w:cantSplit/>
        </w:trPr>
        <w:tc>
          <w:tcPr>
            <w:tcW w:w="4950" w:type="dxa"/>
          </w:tcPr>
          <w:p w:rsidR="00A60DB7" w:rsidRPr="00B275E1" w:rsidRDefault="00A60DB7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A60DB7" w:rsidRPr="00B275E1" w:rsidRDefault="00A60DB7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60DB7" w:rsidRPr="00B275E1" w:rsidRDefault="00A60DB7" w:rsidP="007F60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A60DB7" w:rsidRPr="00B275E1" w:rsidRDefault="00A60DB7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A60DB7" w:rsidRPr="00B275E1" w:rsidRDefault="00A60DB7" w:rsidP="007F60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A60DB7" w:rsidRPr="00B275E1" w:rsidTr="009F4150">
        <w:trPr>
          <w:cantSplit/>
        </w:trPr>
        <w:tc>
          <w:tcPr>
            <w:tcW w:w="4950" w:type="dxa"/>
          </w:tcPr>
          <w:p w:rsidR="00A60DB7" w:rsidRPr="00B275E1" w:rsidRDefault="00A60DB7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A60DB7" w:rsidRPr="00B275E1" w:rsidRDefault="00A60DB7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B275E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60DB7" w:rsidRPr="00B275E1" w:rsidRDefault="00A60DB7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A60DB7" w:rsidRPr="00B275E1" w:rsidRDefault="00A60DB7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60DB7" w:rsidRPr="00B275E1" w:rsidRDefault="00A60DB7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A60DB7" w:rsidRPr="00B275E1" w:rsidRDefault="00A60DB7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60DB7" w:rsidRPr="00B275E1" w:rsidRDefault="00A60DB7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A60DB7" w:rsidRPr="00B275E1" w:rsidRDefault="00A60DB7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60DB7" w:rsidRPr="00B275E1" w:rsidRDefault="00A60DB7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5E1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A60DB7" w:rsidRPr="00B275E1" w:rsidTr="009F4150">
        <w:trPr>
          <w:cantSplit/>
        </w:trPr>
        <w:tc>
          <w:tcPr>
            <w:tcW w:w="4950" w:type="dxa"/>
          </w:tcPr>
          <w:p w:rsidR="00A60DB7" w:rsidRPr="00B275E1" w:rsidRDefault="00A60DB7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B275E1">
              <w:rPr>
                <w:rFonts w:ascii="Angsana New" w:hAnsi="Angsana New"/>
                <w:sz w:val="30"/>
                <w:szCs w:val="30"/>
              </w:rPr>
              <w:t>(</w:t>
            </w:r>
            <w:r w:rsidRPr="00B275E1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B275E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60DB7" w:rsidRPr="00B275E1" w:rsidRDefault="00A60DB7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DB7" w:rsidRPr="00B275E1" w:rsidRDefault="00A60DB7" w:rsidP="007F60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DB7" w:rsidRPr="00B275E1" w:rsidRDefault="00A60DB7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A60DB7" w:rsidRPr="00B275E1" w:rsidRDefault="00A60DB7" w:rsidP="00910F6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0DB7" w:rsidRPr="00B275E1" w:rsidRDefault="00A60DB7" w:rsidP="007F60F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75E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6948AF" w:rsidRPr="00B275E1" w:rsidTr="00732CD0">
        <w:trPr>
          <w:cantSplit/>
        </w:trPr>
        <w:tc>
          <w:tcPr>
            <w:tcW w:w="4950" w:type="dxa"/>
          </w:tcPr>
          <w:p w:rsidR="006948AF" w:rsidRPr="00B275E1" w:rsidRDefault="006948AF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5E1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/>
              </w:rPr>
              <w:t>0.0230</w:t>
            </w:r>
          </w:p>
        </w:tc>
        <w:tc>
          <w:tcPr>
            <w:tcW w:w="284" w:type="dxa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/>
              </w:rPr>
              <w:t>0.0314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/>
              </w:rPr>
              <w:t>0.0056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48AF" w:rsidRPr="004F020B" w:rsidRDefault="006948AF" w:rsidP="00732C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48AF" w:rsidRPr="004F020B" w:rsidRDefault="006948AF" w:rsidP="00732CD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F020B">
              <w:rPr>
                <w:rFonts w:ascii="Angsana New" w:hAnsi="Angsana New" w:cs="Angsana New"/>
                <w:sz w:val="30"/>
                <w:szCs w:val="30"/>
                <w:lang w:val="en-US"/>
              </w:rPr>
              <w:t>0.0118</w:t>
            </w:r>
          </w:p>
        </w:tc>
      </w:tr>
    </w:tbl>
    <w:p w:rsidR="00EC4E39" w:rsidRPr="00B275E1" w:rsidRDefault="00EC4E39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Pr="00B275E1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cs/>
        </w:rPr>
      </w:pPr>
      <w:r w:rsidRPr="00B275E1">
        <w:rPr>
          <w:rFonts w:ascii="Angsana New" w:hAnsi="Angsana New"/>
          <w:cs/>
          <w:lang w:val="en-US"/>
        </w:rPr>
        <w:t>กำไรต่</w:t>
      </w:r>
      <w:r w:rsidR="002E3EED" w:rsidRPr="00B275E1">
        <w:rPr>
          <w:rFonts w:ascii="Angsana New" w:hAnsi="Angsana New"/>
          <w:cs/>
          <w:lang w:val="en-US"/>
        </w:rPr>
        <w:t>อหุ้นปรับลดสำหรับงวดสามเดือน</w:t>
      </w:r>
      <w:r w:rsidR="00357E05" w:rsidRPr="00B275E1">
        <w:rPr>
          <w:rFonts w:ascii="Angsana New" w:hAnsi="Angsana New"/>
          <w:cs/>
          <w:lang w:val="en-US"/>
        </w:rPr>
        <w:t>และหกเดือน</w:t>
      </w:r>
      <w:r w:rsidR="002E3EED" w:rsidRPr="00B275E1">
        <w:rPr>
          <w:rFonts w:ascii="Angsana New" w:hAnsi="Angsana New"/>
          <w:cs/>
          <w:lang w:val="en-US"/>
        </w:rPr>
        <w:t>สิ้นสุดวันที่ 3</w:t>
      </w:r>
      <w:r w:rsidR="00357E05" w:rsidRPr="00B275E1">
        <w:rPr>
          <w:rFonts w:ascii="Angsana New" w:hAnsi="Angsana New"/>
          <w:cs/>
          <w:lang w:val="en-US"/>
        </w:rPr>
        <w:t>0</w:t>
      </w:r>
      <w:r w:rsidR="002E3EED" w:rsidRPr="00B275E1">
        <w:rPr>
          <w:rFonts w:ascii="Angsana New" w:hAnsi="Angsana New"/>
          <w:cs/>
          <w:lang w:val="en-US"/>
        </w:rPr>
        <w:t xml:space="preserve"> </w:t>
      </w:r>
      <w:r w:rsidR="00357E05" w:rsidRPr="00B275E1">
        <w:rPr>
          <w:rFonts w:ascii="Angsana New" w:hAnsi="Angsana New"/>
          <w:cs/>
          <w:lang w:val="en-US"/>
        </w:rPr>
        <w:t>มิถุนายน</w:t>
      </w:r>
      <w:r w:rsidR="002E3EED" w:rsidRPr="00B275E1">
        <w:rPr>
          <w:rFonts w:ascii="Angsana New" w:hAnsi="Angsana New"/>
          <w:cs/>
          <w:lang w:val="en-US"/>
        </w:rPr>
        <w:t xml:space="preserve"> </w:t>
      </w:r>
      <w:r w:rsidR="00CD737E" w:rsidRPr="00B275E1">
        <w:rPr>
          <w:rFonts w:ascii="Angsana New" w:hAnsi="Angsana New"/>
          <w:cs/>
          <w:lang w:val="en-US"/>
        </w:rPr>
        <w:t>2565 และ 2564</w:t>
      </w:r>
      <w:r w:rsidR="002E3EED" w:rsidRPr="00B275E1">
        <w:rPr>
          <w:rFonts w:ascii="Angsana New" w:hAnsi="Angsana New"/>
          <w:cs/>
          <w:lang w:val="en-US"/>
        </w:rPr>
        <w:t xml:space="preserve"> 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B275E1">
        <w:rPr>
          <w:rFonts w:ascii="Angsana New" w:hAnsi="Angsana New"/>
          <w:cs/>
          <w:lang w:val="en-US"/>
        </w:rPr>
        <w:t>ที่ก่อให้เกิดหุ้นสามัญปรับลด</w:t>
      </w:r>
    </w:p>
    <w:p w:rsidR="00B275E1" w:rsidRDefault="00B275E1" w:rsidP="00B27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30785" w:rsidRDefault="00C30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21856" w:rsidRPr="00876585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876585">
        <w:rPr>
          <w:rFonts w:ascii="Angsana New" w:hAnsi="Angsana New" w:hint="cs"/>
          <w:b/>
          <w:bCs/>
          <w:sz w:val="29"/>
          <w:szCs w:val="29"/>
          <w:cs/>
        </w:rPr>
        <w:lastRenderedPageBreak/>
        <w:t>ข้อมูลทางการเงินที่สำคัญจำแนกตามส่วนงานดำเนินงาน</w:t>
      </w:r>
    </w:p>
    <w:p w:rsidR="00475F76" w:rsidRPr="00876585" w:rsidRDefault="00475F76" w:rsidP="0050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FA243F" w:rsidRPr="00876585" w:rsidRDefault="00FA243F" w:rsidP="00FA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876585">
        <w:rPr>
          <w:rFonts w:ascii="Angsana New" w:hAnsi="Angsana New" w:hint="cs"/>
          <w:sz w:val="29"/>
          <w:szCs w:val="29"/>
          <w:cs/>
        </w:rPr>
        <w:t>รายได้จากการขาย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รายได้อื่น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ต้นทุนขาย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ค่าใช้จ่ายอื่น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และกำไร</w:t>
      </w:r>
      <w:r w:rsidRPr="00876585">
        <w:rPr>
          <w:rFonts w:ascii="Angsana New" w:hAnsi="Angsana New"/>
          <w:sz w:val="29"/>
          <w:szCs w:val="29"/>
          <w:cs/>
        </w:rPr>
        <w:t>/</w:t>
      </w:r>
      <w:r w:rsidRPr="00876585">
        <w:rPr>
          <w:rFonts w:ascii="Angsana New" w:hAnsi="Angsana New" w:hint="cs"/>
          <w:sz w:val="29"/>
          <w:szCs w:val="29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บริษัทและบริษัทย่อยมีส่วนงานดำเนินงาน</w:t>
      </w:r>
      <w:r w:rsidRPr="00876585">
        <w:rPr>
          <w:rFonts w:ascii="Angsana New" w:hAnsi="Angsana New"/>
          <w:sz w:val="29"/>
          <w:szCs w:val="29"/>
          <w:cs/>
        </w:rPr>
        <w:t xml:space="preserve">  (</w:t>
      </w:r>
      <w:r w:rsidRPr="00876585">
        <w:rPr>
          <w:rFonts w:ascii="Angsana New" w:hAnsi="Angsana New" w:hint="cs"/>
          <w:sz w:val="29"/>
          <w:szCs w:val="29"/>
          <w:cs/>
        </w:rPr>
        <w:t>ซึ่งกำหนดจากส่วนงานที่รายงานเป็นการภายใน</w:t>
      </w:r>
      <w:r w:rsidRPr="00876585">
        <w:rPr>
          <w:rFonts w:ascii="Angsana New" w:hAnsi="Angsana New"/>
          <w:sz w:val="29"/>
          <w:szCs w:val="29"/>
          <w:cs/>
        </w:rPr>
        <w:t xml:space="preserve">) </w:t>
      </w:r>
      <w:r w:rsidRPr="00876585">
        <w:rPr>
          <w:rFonts w:ascii="Angsana New" w:hAnsi="Angsana New" w:hint="cs"/>
          <w:sz w:val="29"/>
          <w:szCs w:val="29"/>
          <w:cs/>
        </w:rPr>
        <w:t>ที่มีสัดส่วนเป็นสาระสำคัญสองส่วนงานคือ</w:t>
      </w:r>
      <w:r w:rsidRPr="00876585">
        <w:rPr>
          <w:rFonts w:ascii="Angsana New" w:hAnsi="Angsana New"/>
          <w:sz w:val="29"/>
          <w:szCs w:val="29"/>
          <w:cs/>
        </w:rPr>
        <w:t xml:space="preserve"> (1) </w:t>
      </w:r>
      <w:r w:rsidRPr="00876585">
        <w:rPr>
          <w:rFonts w:ascii="Angsana New" w:hAnsi="Angsana New" w:hint="cs"/>
          <w:sz w:val="29"/>
          <w:szCs w:val="29"/>
          <w:cs/>
        </w:rPr>
        <w:t>เฟอร์นิเจอร์ไม้และแผ่นไม้ประกอบ</w:t>
      </w:r>
      <w:r w:rsidRPr="00876585">
        <w:rPr>
          <w:rFonts w:ascii="Angsana New" w:hAnsi="Angsana New"/>
          <w:sz w:val="29"/>
          <w:szCs w:val="29"/>
          <w:cs/>
        </w:rPr>
        <w:t xml:space="preserve"> (</w:t>
      </w:r>
      <w:r w:rsidRPr="00876585">
        <w:rPr>
          <w:rFonts w:ascii="Angsana New" w:hAnsi="Angsana New" w:hint="cs"/>
          <w:sz w:val="29"/>
          <w:szCs w:val="29"/>
          <w:cs/>
        </w:rPr>
        <w:t>เฟอร์นิเจอร์ไม้ยางและเฟอร์นิเจอร์ไม้ปาร์ติเคิลบอร์ด</w:t>
      </w:r>
      <w:r w:rsidRPr="00876585">
        <w:rPr>
          <w:rFonts w:ascii="Angsana New" w:hAnsi="Angsana New"/>
          <w:sz w:val="29"/>
          <w:szCs w:val="29"/>
          <w:cs/>
        </w:rPr>
        <w:t xml:space="preserve">) </w:t>
      </w:r>
      <w:r w:rsidRPr="00876585">
        <w:rPr>
          <w:rFonts w:ascii="Angsana New" w:hAnsi="Angsana New" w:hint="cs"/>
          <w:sz w:val="29"/>
          <w:szCs w:val="29"/>
          <w:cs/>
        </w:rPr>
        <w:t>และ</w:t>
      </w:r>
      <w:r w:rsidRPr="00876585">
        <w:rPr>
          <w:rFonts w:ascii="Angsana New" w:hAnsi="Angsana New"/>
          <w:sz w:val="29"/>
          <w:szCs w:val="29"/>
          <w:cs/>
        </w:rPr>
        <w:t xml:space="preserve"> (2) </w:t>
      </w:r>
      <w:r w:rsidRPr="00876585">
        <w:rPr>
          <w:rFonts w:ascii="Angsana New" w:hAnsi="Angsana New" w:hint="cs"/>
          <w:sz w:val="29"/>
          <w:szCs w:val="29"/>
          <w:cs/>
        </w:rPr>
        <w:t>ส่วนงานอื่นๆ</w:t>
      </w:r>
      <w:r w:rsidRPr="00876585">
        <w:rPr>
          <w:rFonts w:ascii="Angsana New" w:hAnsi="Angsana New"/>
          <w:sz w:val="29"/>
          <w:szCs w:val="29"/>
          <w:cs/>
        </w:rPr>
        <w:t xml:space="preserve"> (</w:t>
      </w:r>
      <w:r w:rsidRPr="00876585">
        <w:rPr>
          <w:rFonts w:ascii="Angsana New" w:hAnsi="Angsana New" w:hint="cs"/>
          <w:sz w:val="29"/>
          <w:szCs w:val="29"/>
          <w:cs/>
        </w:rPr>
        <w:t>เช่น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กระดาษปิดผิว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ไม้แปรรูปอบแห้ง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วัสดุตกแต่งเฟอร์นิเจอร์อื่นๆ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การจัดจำหน่ายเฟอร์นิเจอร์ผ่านตัวแทน เหมืองขุด / ขาย</w:t>
      </w:r>
      <w:r w:rsidRPr="00876585">
        <w:rPr>
          <w:rFonts w:ascii="Angsana New" w:hAnsi="Angsana New"/>
          <w:sz w:val="29"/>
          <w:szCs w:val="29"/>
          <w:cs/>
        </w:rPr>
        <w:t>คริปโทเคอร์เรน</w:t>
      </w:r>
      <w:r w:rsidRPr="00876585">
        <w:rPr>
          <w:rFonts w:ascii="Angsana New" w:hAnsi="Angsana New" w:hint="cs"/>
          <w:sz w:val="29"/>
          <w:szCs w:val="29"/>
          <w:cs/>
        </w:rPr>
        <w:t>ซี่และธุรกิจพลังงานหมุนเวียนที่ดำเนินงานโดยบริษัทร่วม</w:t>
      </w:r>
      <w:r w:rsidRPr="00876585">
        <w:rPr>
          <w:rFonts w:ascii="Angsana New" w:hAnsi="Angsana New"/>
          <w:sz w:val="29"/>
          <w:szCs w:val="29"/>
          <w:cs/>
        </w:rPr>
        <w:t xml:space="preserve">) </w:t>
      </w:r>
      <w:r w:rsidRPr="00876585">
        <w:rPr>
          <w:rFonts w:ascii="Angsana New" w:hAnsi="Angsana New" w:hint="cs"/>
          <w:sz w:val="29"/>
          <w:szCs w:val="29"/>
          <w:cs/>
        </w:rPr>
        <w:t>โดยรวมมีสัดส่วนที่ยังไม่เป็นสาระสำคัญเมื่อเปรียบเทียบกับขนาดและปริมาณของธุรกรรมทั้งหมด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จึงถือเป็นส่วนงานย่อยที่มีสัดส่วนไม่เป็นสาระสำคัญ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ในส่วนของธุรกิจการเกษตรของบริษัทย่อยแห่งใหม่นั้นยังมิได้เริ่มดำเนินการแต่อย่างใด ณ วันที่ 30 มิถุนายน 2565 ส่วน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2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นอกจากนี้</w:t>
      </w:r>
      <w:r w:rsidRPr="00876585">
        <w:rPr>
          <w:rFonts w:ascii="Angsana New" w:hAnsi="Angsana New"/>
          <w:sz w:val="29"/>
          <w:szCs w:val="29"/>
          <w:cs/>
        </w:rPr>
        <w:t xml:space="preserve"> </w:t>
      </w:r>
      <w:r w:rsidRPr="00876585">
        <w:rPr>
          <w:rFonts w:ascii="Angsana New" w:hAnsi="Angsana New" w:hint="cs"/>
          <w:sz w:val="29"/>
          <w:szCs w:val="29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Pr="00876585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:rsidR="002F215A" w:rsidRPr="00876585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9"/>
          <w:szCs w:val="29"/>
          <w:u w:val="single"/>
        </w:rPr>
      </w:pPr>
      <w:r w:rsidRPr="00876585">
        <w:rPr>
          <w:rFonts w:ascii="Angsana New" w:hAnsi="Angsana New"/>
          <w:i/>
          <w:iCs/>
          <w:sz w:val="29"/>
          <w:szCs w:val="29"/>
          <w:u w:val="single"/>
          <w:cs/>
        </w:rPr>
        <w:t>ข้อมูล</w:t>
      </w:r>
      <w:r w:rsidRPr="00876585">
        <w:rPr>
          <w:rFonts w:ascii="Angsana New" w:hAnsi="Angsana New" w:hint="cs"/>
          <w:i/>
          <w:iCs/>
          <w:sz w:val="29"/>
          <w:szCs w:val="29"/>
          <w:u w:val="single"/>
          <w:cs/>
        </w:rPr>
        <w:t>เชิง</w:t>
      </w:r>
      <w:r w:rsidR="002844EF" w:rsidRPr="00876585">
        <w:rPr>
          <w:rFonts w:ascii="Angsana New" w:hAnsi="Angsana New"/>
          <w:i/>
          <w:iCs/>
          <w:sz w:val="29"/>
          <w:szCs w:val="29"/>
          <w:u w:val="single"/>
          <w:cs/>
        </w:rPr>
        <w:t>ผลิตภัณฑ</w:t>
      </w:r>
      <w:r w:rsidR="002844EF" w:rsidRPr="00876585">
        <w:rPr>
          <w:rFonts w:ascii="Angsana New" w:hAnsi="Angsana New" w:hint="cs"/>
          <w:i/>
          <w:iCs/>
          <w:sz w:val="29"/>
          <w:szCs w:val="29"/>
          <w:u w:val="single"/>
          <w:cs/>
        </w:rPr>
        <w:t>์ (งบการเงินรวม</w:t>
      </w:r>
      <w:r w:rsidR="00C10208" w:rsidRPr="00876585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- งวดหกเดือน</w:t>
      </w:r>
      <w:r w:rsidR="002844EF" w:rsidRPr="00876585">
        <w:rPr>
          <w:rFonts w:ascii="Angsana New" w:hAnsi="Angsana New" w:hint="cs"/>
          <w:i/>
          <w:iCs/>
          <w:sz w:val="29"/>
          <w:szCs w:val="29"/>
          <w:u w:val="single"/>
          <w:cs/>
        </w:rPr>
        <w:t>)</w:t>
      </w:r>
    </w:p>
    <w:p w:rsidR="00850816" w:rsidRPr="00876585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47" w:type="dxa"/>
        <w:tblLook w:val="01E0"/>
      </w:tblPr>
      <w:tblGrid>
        <w:gridCol w:w="6228"/>
        <w:gridCol w:w="1418"/>
        <w:gridCol w:w="283"/>
        <w:gridCol w:w="1418"/>
      </w:tblGrid>
      <w:tr w:rsidR="003A1D75" w:rsidRPr="00876585" w:rsidTr="00056A78">
        <w:trPr>
          <w:tblHeader/>
        </w:trPr>
        <w:tc>
          <w:tcPr>
            <w:tcW w:w="6228" w:type="dxa"/>
            <w:vAlign w:val="bottom"/>
          </w:tcPr>
          <w:p w:rsidR="006537C6" w:rsidRPr="00876585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9"/>
                <w:szCs w:val="29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876585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876585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945793" w:rsidRPr="00876585" w:rsidTr="00056A78">
        <w:trPr>
          <w:tblHeader/>
        </w:trPr>
        <w:tc>
          <w:tcPr>
            <w:tcW w:w="6228" w:type="dxa"/>
            <w:vAlign w:val="bottom"/>
          </w:tcPr>
          <w:p w:rsidR="00945793" w:rsidRPr="00876585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5793" w:rsidRPr="00876585" w:rsidRDefault="009457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87658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913286" w:rsidRPr="0087658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945793" w:rsidRPr="00876585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876585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87658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913286" w:rsidRPr="0087658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</w:t>
            </w:r>
          </w:p>
        </w:tc>
      </w:tr>
      <w:tr w:rsidR="00945793" w:rsidRPr="00876585" w:rsidTr="00056A78">
        <w:tc>
          <w:tcPr>
            <w:tcW w:w="6228" w:type="dxa"/>
            <w:vAlign w:val="bottom"/>
          </w:tcPr>
          <w:p w:rsidR="00945793" w:rsidRPr="00876585" w:rsidRDefault="0094579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45793" w:rsidRPr="00876585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945793" w:rsidRPr="00876585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</w:tcPr>
          <w:p w:rsidR="00945793" w:rsidRPr="00876585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385251" w:rsidRPr="00876585" w:rsidRDefault="00E31923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720,906</w:t>
            </w:r>
          </w:p>
        </w:tc>
        <w:tc>
          <w:tcPr>
            <w:tcW w:w="283" w:type="dxa"/>
            <w:vAlign w:val="bottom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760,336</w:t>
            </w: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85251" w:rsidRPr="00876585" w:rsidRDefault="00E31923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25,552</w:t>
            </w:r>
          </w:p>
        </w:tc>
        <w:tc>
          <w:tcPr>
            <w:tcW w:w="283" w:type="dxa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29,763</w:t>
            </w: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5251" w:rsidRPr="00876585" w:rsidRDefault="00D4619E" w:rsidP="0058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746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="005862B7">
              <w:rPr>
                <w:rFonts w:ascii="Angsana New" w:hAnsi="Angsana New"/>
                <w:color w:val="000000"/>
                <w:sz w:val="29"/>
                <w:szCs w:val="29"/>
              </w:rPr>
              <w:t>458</w:t>
            </w:r>
          </w:p>
        </w:tc>
        <w:tc>
          <w:tcPr>
            <w:tcW w:w="283" w:type="dxa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790,099</w:t>
            </w: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  <w:r w:rsidRPr="00876585">
              <w:rPr>
                <w:rFonts w:ascii="Angsana New" w:hAnsi="Angsana New" w:hint="cs"/>
                <w:sz w:val="29"/>
                <w:szCs w:val="29"/>
                <w:cs/>
              </w:rPr>
              <w:t xml:space="preserve"> ๆ</w:t>
            </w:r>
            <w:r w:rsidRPr="0087658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385251" w:rsidRPr="00876585" w:rsidRDefault="00E31923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16,744</w:t>
            </w:r>
          </w:p>
        </w:tc>
        <w:tc>
          <w:tcPr>
            <w:tcW w:w="283" w:type="dxa"/>
            <w:vAlign w:val="bottom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22,857</w:t>
            </w: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85251" w:rsidRPr="00876585" w:rsidRDefault="00E31923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24,422</w:t>
            </w:r>
          </w:p>
        </w:tc>
        <w:tc>
          <w:tcPr>
            <w:tcW w:w="283" w:type="dxa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17,053</w:t>
            </w: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5251" w:rsidRPr="00876585" w:rsidRDefault="00D4619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41,166</w:t>
            </w:r>
          </w:p>
        </w:tc>
        <w:tc>
          <w:tcPr>
            <w:tcW w:w="283" w:type="dxa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39,910</w:t>
            </w: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D4619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หัก </w:t>
            </w:r>
            <w:r w:rsidR="00385251" w:rsidRPr="00876585">
              <w:rPr>
                <w:rFonts w:ascii="Angsana New" w:hAnsi="Angsana New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 w:hint="cs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385251" w:rsidRPr="00876585" w:rsidRDefault="00E31923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558,227</w:t>
            </w:r>
          </w:p>
        </w:tc>
        <w:tc>
          <w:tcPr>
            <w:tcW w:w="283" w:type="dxa"/>
            <w:vAlign w:val="bottom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6585">
              <w:rPr>
                <w:rFonts w:ascii="Angsana New" w:hAnsi="Angsana New"/>
                <w:sz w:val="29"/>
                <w:szCs w:val="29"/>
              </w:rPr>
              <w:t>610,545</w:t>
            </w: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85251" w:rsidRPr="00876585" w:rsidRDefault="00E31923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21,211</w:t>
            </w:r>
          </w:p>
        </w:tc>
        <w:tc>
          <w:tcPr>
            <w:tcW w:w="283" w:type="dxa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76585">
              <w:rPr>
                <w:rFonts w:ascii="Angsana New" w:hAnsi="Angsana New"/>
                <w:sz w:val="29"/>
                <w:szCs w:val="29"/>
              </w:rPr>
              <w:t>17,771</w:t>
            </w:r>
          </w:p>
        </w:tc>
      </w:tr>
      <w:tr w:rsidR="00385251" w:rsidRPr="00876585" w:rsidTr="00056A78">
        <w:tc>
          <w:tcPr>
            <w:tcW w:w="6228" w:type="dxa"/>
            <w:vAlign w:val="bottom"/>
          </w:tcPr>
          <w:p w:rsidR="00385251" w:rsidRPr="00876585" w:rsidRDefault="00385251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5251" w:rsidRPr="00876585" w:rsidRDefault="00D4619E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579,438</w:t>
            </w:r>
          </w:p>
        </w:tc>
        <w:tc>
          <w:tcPr>
            <w:tcW w:w="283" w:type="dxa"/>
          </w:tcPr>
          <w:p w:rsidR="00385251" w:rsidRPr="00876585" w:rsidRDefault="0038525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385251" w:rsidRPr="00876585" w:rsidRDefault="00385251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876585">
              <w:rPr>
                <w:rFonts w:ascii="Angsana New" w:hAnsi="Angsana New"/>
                <w:color w:val="000000"/>
                <w:sz w:val="29"/>
                <w:szCs w:val="29"/>
              </w:rPr>
              <w:t>628,316</w:t>
            </w:r>
          </w:p>
        </w:tc>
      </w:tr>
    </w:tbl>
    <w:p w:rsidR="006F03AC" w:rsidRDefault="006F03AC">
      <w:r>
        <w:br w:type="page"/>
      </w:r>
    </w:p>
    <w:tbl>
      <w:tblPr>
        <w:tblW w:w="9347" w:type="dxa"/>
        <w:tblLook w:val="01E0"/>
      </w:tblPr>
      <w:tblGrid>
        <w:gridCol w:w="6228"/>
        <w:gridCol w:w="1418"/>
        <w:gridCol w:w="283"/>
        <w:gridCol w:w="1418"/>
      </w:tblGrid>
      <w:tr w:rsidR="006F03AC" w:rsidRPr="00627CBB" w:rsidTr="00385251">
        <w:trPr>
          <w:tblHeader/>
        </w:trPr>
        <w:tc>
          <w:tcPr>
            <w:tcW w:w="6228" w:type="dxa"/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F03AC" w:rsidRPr="00627CBB" w:rsidTr="00385251">
        <w:trPr>
          <w:tblHeader/>
        </w:trPr>
        <w:tc>
          <w:tcPr>
            <w:tcW w:w="6228" w:type="dxa"/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EF7F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F03AC" w:rsidRPr="00627CBB" w:rsidRDefault="006F03A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EF7F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45793" w:rsidRPr="00627CBB" w:rsidTr="00385251">
        <w:tc>
          <w:tcPr>
            <w:tcW w:w="6228" w:type="dxa"/>
            <w:vAlign w:val="bottom"/>
          </w:tcPr>
          <w:p w:rsidR="00945793" w:rsidRPr="00627CBB" w:rsidRDefault="00D4619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="00945793" w:rsidRPr="00627CB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="00945793" w:rsidRPr="00627C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5793" w:rsidRPr="00627CB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945793" w:rsidRPr="00506263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5793" w:rsidRPr="006F3129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7F35" w:rsidRPr="00627CBB" w:rsidTr="00385251">
        <w:trPr>
          <w:trHeight w:val="70"/>
        </w:trPr>
        <w:tc>
          <w:tcPr>
            <w:tcW w:w="6228" w:type="dxa"/>
            <w:vAlign w:val="bottom"/>
          </w:tcPr>
          <w:p w:rsidR="00EF7F35" w:rsidRPr="00627CBB" w:rsidRDefault="00EF7F3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EF7F35" w:rsidRPr="00506263" w:rsidRDefault="00BC7CED" w:rsidP="0035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173,442</w:t>
            </w:r>
          </w:p>
        </w:tc>
        <w:tc>
          <w:tcPr>
            <w:tcW w:w="283" w:type="dxa"/>
            <w:vAlign w:val="bottom"/>
          </w:tcPr>
          <w:p w:rsidR="00EF7F35" w:rsidRPr="00627CBB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F7F35" w:rsidRPr="00506263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162,853</w:t>
            </w:r>
          </w:p>
        </w:tc>
      </w:tr>
      <w:tr w:rsidR="00EF7F35" w:rsidRPr="00627CBB" w:rsidTr="00385251">
        <w:tc>
          <w:tcPr>
            <w:tcW w:w="6228" w:type="dxa"/>
            <w:vAlign w:val="bottom"/>
          </w:tcPr>
          <w:p w:rsidR="00EF7F35" w:rsidRPr="00627CBB" w:rsidRDefault="00EF7F3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7F35" w:rsidRPr="00506263" w:rsidRDefault="00BC7CED" w:rsidP="0035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12,209</w:t>
            </w:r>
          </w:p>
        </w:tc>
        <w:tc>
          <w:tcPr>
            <w:tcW w:w="283" w:type="dxa"/>
          </w:tcPr>
          <w:p w:rsidR="00EF7F35" w:rsidRPr="00627CBB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7F35" w:rsidRPr="00506263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8,921</w:t>
            </w:r>
          </w:p>
        </w:tc>
      </w:tr>
      <w:tr w:rsidR="00EF7F35" w:rsidRPr="00627CBB" w:rsidTr="00385251">
        <w:tc>
          <w:tcPr>
            <w:tcW w:w="6228" w:type="dxa"/>
            <w:vAlign w:val="bottom"/>
          </w:tcPr>
          <w:p w:rsidR="00EF7F35" w:rsidRPr="00627CBB" w:rsidRDefault="00EF7F3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F35" w:rsidRPr="00506263" w:rsidRDefault="00D4619E" w:rsidP="00DB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</w:t>
            </w:r>
            <w:r w:rsidR="00DB504F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EF7F35" w:rsidRPr="00627CBB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F35" w:rsidRPr="00506263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171,774</w:t>
            </w:r>
          </w:p>
        </w:tc>
      </w:tr>
      <w:tr w:rsidR="00EF7F35" w:rsidRPr="00627CBB" w:rsidTr="00385251">
        <w:tc>
          <w:tcPr>
            <w:tcW w:w="6228" w:type="dxa"/>
            <w:vAlign w:val="bottom"/>
          </w:tcPr>
          <w:p w:rsidR="00EF7F35" w:rsidRPr="00627CBB" w:rsidRDefault="00EF7F35" w:rsidP="00663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F7F35" w:rsidRPr="00506263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EF7F35" w:rsidRPr="00627CBB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F7F35" w:rsidRPr="00506263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7F35" w:rsidRPr="00627CBB" w:rsidTr="00385251">
        <w:tc>
          <w:tcPr>
            <w:tcW w:w="6228" w:type="dxa"/>
            <w:vAlign w:val="bottom"/>
          </w:tcPr>
          <w:p w:rsidR="00EF7F35" w:rsidRPr="00627CBB" w:rsidRDefault="00EF7F3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EF7F35" w:rsidRPr="00506263" w:rsidRDefault="00BC7CED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5,981</w:t>
            </w:r>
          </w:p>
        </w:tc>
        <w:tc>
          <w:tcPr>
            <w:tcW w:w="283" w:type="dxa"/>
            <w:vAlign w:val="bottom"/>
          </w:tcPr>
          <w:p w:rsidR="00EF7F35" w:rsidRPr="00627CBB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F7F35" w:rsidRPr="00506263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</w:tr>
      <w:tr w:rsidR="00EF7F35" w:rsidRPr="00627CBB" w:rsidTr="00385251">
        <w:tc>
          <w:tcPr>
            <w:tcW w:w="6228" w:type="dxa"/>
            <w:vAlign w:val="bottom"/>
          </w:tcPr>
          <w:p w:rsidR="00EF7F35" w:rsidRPr="00627CBB" w:rsidRDefault="00EF7F35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7F35" w:rsidRPr="00506263" w:rsidRDefault="00BC7CED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16,554</w:t>
            </w:r>
          </w:p>
        </w:tc>
        <w:tc>
          <w:tcPr>
            <w:tcW w:w="283" w:type="dxa"/>
          </w:tcPr>
          <w:p w:rsidR="00EF7F35" w:rsidRPr="00627CBB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F7F35" w:rsidRPr="00506263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20,124</w:t>
            </w:r>
          </w:p>
        </w:tc>
      </w:tr>
      <w:tr w:rsidR="00EF7F35" w:rsidRPr="00627CBB" w:rsidTr="00385251">
        <w:trPr>
          <w:trHeight w:val="56"/>
        </w:trPr>
        <w:tc>
          <w:tcPr>
            <w:tcW w:w="6228" w:type="dxa"/>
            <w:vAlign w:val="bottom"/>
          </w:tcPr>
          <w:p w:rsidR="00EF7F35" w:rsidRPr="00627CBB" w:rsidRDefault="00EF7F35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F35" w:rsidRPr="00506263" w:rsidRDefault="00D4619E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22,535</w:t>
            </w:r>
          </w:p>
        </w:tc>
        <w:tc>
          <w:tcPr>
            <w:tcW w:w="283" w:type="dxa"/>
          </w:tcPr>
          <w:p w:rsidR="00EF7F35" w:rsidRPr="00627CBB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F35" w:rsidRPr="00506263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29,919</w:t>
            </w:r>
          </w:p>
        </w:tc>
      </w:tr>
    </w:tbl>
    <w:p w:rsidR="006F03AC" w:rsidRPr="004B5FA0" w:rsidRDefault="006F03AC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:rsidR="008154A7" w:rsidRDefault="00D62C2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8154A7">
        <w:rPr>
          <w:rFonts w:ascii="Angsana New" w:hAnsi="Angsana New" w:hint="cs"/>
          <w:sz w:val="30"/>
          <w:szCs w:val="30"/>
          <w:cs/>
        </w:rPr>
        <w:t xml:space="preserve">ก่อนค่าใช้จ่ายภาษีเงินได้ของส่วนงานผลิตภัณฑ์อื่นๆ ในปี </w:t>
      </w:r>
      <w:r w:rsidR="008154A7">
        <w:rPr>
          <w:rFonts w:ascii="Angsana New" w:hAnsi="Angsana New"/>
          <w:sz w:val="30"/>
          <w:szCs w:val="30"/>
        </w:rPr>
        <w:t>2565</w:t>
      </w:r>
      <w:r w:rsidR="008154A7">
        <w:rPr>
          <w:rFonts w:ascii="Angsana New" w:hAnsi="Angsana New" w:hint="cs"/>
          <w:sz w:val="30"/>
          <w:szCs w:val="30"/>
          <w:cs/>
        </w:rPr>
        <w:t xml:space="preserve"> ได้รวมผลประกอบการของธุรกิจ</w:t>
      </w:r>
      <w:r w:rsidR="008154A7" w:rsidRPr="002054B6">
        <w:rPr>
          <w:rFonts w:ascii="Angsana New" w:hAnsi="Angsana New" w:hint="cs"/>
          <w:sz w:val="30"/>
          <w:szCs w:val="30"/>
          <w:cs/>
        </w:rPr>
        <w:t>เหมืองขุด / ขาย</w:t>
      </w:r>
      <w:r w:rsidR="008154A7" w:rsidRPr="002054B6">
        <w:rPr>
          <w:rFonts w:ascii="Angsana New" w:hAnsi="Angsana New"/>
          <w:sz w:val="30"/>
          <w:szCs w:val="30"/>
          <w:cs/>
        </w:rPr>
        <w:t>คริปโทเคอร์เรน</w:t>
      </w:r>
      <w:r w:rsidR="008154A7" w:rsidRPr="002054B6">
        <w:rPr>
          <w:rFonts w:ascii="Angsana New" w:hAnsi="Angsana New" w:hint="cs"/>
          <w:sz w:val="30"/>
          <w:szCs w:val="30"/>
          <w:cs/>
        </w:rPr>
        <w:t>ซี่โดยมีรายได้</w:t>
      </w:r>
      <w:r w:rsidR="0067722B">
        <w:rPr>
          <w:rFonts w:ascii="Angsana New" w:hAnsi="Angsana New" w:hint="cs"/>
          <w:sz w:val="30"/>
          <w:szCs w:val="30"/>
          <w:cs/>
        </w:rPr>
        <w:t>รวม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D31175">
        <w:rPr>
          <w:rFonts w:ascii="Angsana New" w:hAnsi="Angsana New" w:hint="cs"/>
          <w:sz w:val="30"/>
          <w:szCs w:val="30"/>
          <w:cs/>
        </w:rPr>
        <w:t>3.36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31175">
        <w:rPr>
          <w:rFonts w:ascii="Angsana New" w:hAnsi="Angsana New" w:hint="cs"/>
          <w:sz w:val="30"/>
          <w:szCs w:val="30"/>
          <w:cs/>
        </w:rPr>
        <w:t xml:space="preserve"> </w:t>
      </w:r>
      <w:r w:rsidR="00D31175">
        <w:rPr>
          <w:rFonts w:ascii="Angsana New" w:hAnsi="Angsana New"/>
          <w:sz w:val="30"/>
          <w:szCs w:val="30"/>
        </w:rPr>
        <w:t>(</w:t>
      </w:r>
      <w:r w:rsidR="004B75C1">
        <w:rPr>
          <w:rFonts w:ascii="Angsana New" w:hAnsi="Angsana New" w:hint="cs"/>
          <w:sz w:val="30"/>
          <w:szCs w:val="30"/>
          <w:cs/>
        </w:rPr>
        <w:t>แบ่งออก</w:t>
      </w:r>
      <w:r w:rsidR="00D31175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D31175">
        <w:rPr>
          <w:rFonts w:ascii="Angsana New" w:hAnsi="Angsana New"/>
          <w:sz w:val="30"/>
          <w:szCs w:val="30"/>
        </w:rPr>
        <w:t xml:space="preserve">BTC </w:t>
      </w:r>
      <w:r w:rsidR="00D31175">
        <w:rPr>
          <w:rFonts w:ascii="Angsana New" w:hAnsi="Angsana New" w:hint="cs"/>
          <w:sz w:val="30"/>
          <w:szCs w:val="30"/>
          <w:cs/>
        </w:rPr>
        <w:t xml:space="preserve">และ </w:t>
      </w:r>
      <w:r w:rsidR="00D31175">
        <w:rPr>
          <w:rFonts w:ascii="Angsana New" w:hAnsi="Angsana New"/>
          <w:sz w:val="30"/>
          <w:szCs w:val="30"/>
        </w:rPr>
        <w:t xml:space="preserve">ETH </w:t>
      </w:r>
      <w:r w:rsidR="00D31175">
        <w:rPr>
          <w:rFonts w:ascii="Angsana New" w:hAnsi="Angsana New" w:hint="cs"/>
          <w:sz w:val="30"/>
          <w:szCs w:val="30"/>
          <w:cs/>
        </w:rPr>
        <w:t xml:space="preserve">จำนวน 0.09 ล้านบาทและ 3.27 ล้านบาท ตามลำดับ) </w:t>
      </w:r>
      <w:r w:rsidR="008154A7" w:rsidRPr="002054B6">
        <w:rPr>
          <w:rFonts w:ascii="Angsana New" w:hAnsi="Angsana New" w:hint="cs"/>
          <w:sz w:val="30"/>
          <w:szCs w:val="30"/>
          <w:cs/>
        </w:rPr>
        <w:t>และ</w:t>
      </w:r>
      <w:r w:rsidR="0067722B">
        <w:rPr>
          <w:rFonts w:ascii="Angsana New" w:hAnsi="Angsana New" w:hint="cs"/>
          <w:sz w:val="30"/>
          <w:szCs w:val="30"/>
          <w:cs/>
        </w:rPr>
        <w:t>มี</w:t>
      </w:r>
      <w:r w:rsidR="00483987">
        <w:rPr>
          <w:rFonts w:ascii="Angsana New" w:hAnsi="Angsana New" w:hint="cs"/>
          <w:sz w:val="30"/>
          <w:szCs w:val="30"/>
          <w:cs/>
        </w:rPr>
        <w:t>ค่าใช้จ่าย</w:t>
      </w:r>
      <w:r w:rsidR="0067722B">
        <w:rPr>
          <w:rFonts w:ascii="Angsana New" w:hAnsi="Angsana New" w:hint="cs"/>
          <w:sz w:val="30"/>
          <w:szCs w:val="30"/>
          <w:cs/>
        </w:rPr>
        <w:t>รวม</w:t>
      </w:r>
      <w:r w:rsidR="00483987">
        <w:rPr>
          <w:rFonts w:ascii="Angsana New" w:hAnsi="Angsana New" w:hint="cs"/>
          <w:sz w:val="30"/>
          <w:szCs w:val="30"/>
          <w:cs/>
        </w:rPr>
        <w:t>ประมาณ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 </w:t>
      </w:r>
      <w:r w:rsidR="00D31175">
        <w:rPr>
          <w:rFonts w:ascii="Angsana New" w:hAnsi="Angsana New" w:hint="cs"/>
          <w:sz w:val="30"/>
          <w:szCs w:val="30"/>
          <w:cs/>
        </w:rPr>
        <w:t>5.72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483987">
        <w:rPr>
          <w:rFonts w:ascii="Angsana New" w:hAnsi="Angsana New" w:hint="cs"/>
          <w:sz w:val="30"/>
          <w:szCs w:val="30"/>
          <w:cs/>
        </w:rPr>
        <w:t>โดยไ</w:t>
      </w:r>
      <w:r w:rsidR="008154A7" w:rsidRPr="002054B6">
        <w:rPr>
          <w:rFonts w:ascii="Angsana New" w:hAnsi="Angsana New" w:hint="cs"/>
          <w:sz w:val="30"/>
          <w:szCs w:val="30"/>
          <w:cs/>
        </w:rPr>
        <w:t>ม่มี</w:t>
      </w:r>
      <w:r w:rsidR="008154A7" w:rsidRPr="002054B6">
        <w:rPr>
          <w:rFonts w:ascii="Angsana New" w:hAnsi="Angsana New"/>
          <w:sz w:val="30"/>
          <w:szCs w:val="30"/>
          <w:cs/>
        </w:rPr>
        <w:t>คริปโทเคอร์เรน</w:t>
      </w:r>
      <w:r w:rsidR="008154A7" w:rsidRPr="002054B6">
        <w:rPr>
          <w:rFonts w:ascii="Angsana New" w:hAnsi="Angsana New" w:hint="cs"/>
          <w:sz w:val="30"/>
          <w:szCs w:val="30"/>
          <w:cs/>
        </w:rPr>
        <w:t xml:space="preserve">ซี่คงเหลือในมือ ณ วันที่ </w:t>
      </w:r>
      <w:r w:rsidR="008154A7">
        <w:rPr>
          <w:rFonts w:ascii="Angsana New" w:hAnsi="Angsana New" w:hint="cs"/>
          <w:sz w:val="30"/>
          <w:szCs w:val="30"/>
          <w:cs/>
        </w:rPr>
        <w:t>30 มิถุนายน 2565</w:t>
      </w:r>
    </w:p>
    <w:p w:rsidR="008154A7" w:rsidRPr="004B5FA0" w:rsidRDefault="008154A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งวดหกเดือน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tbl>
      <w:tblPr>
        <w:tblW w:w="9346" w:type="dxa"/>
        <w:tblLook w:val="01E0"/>
      </w:tblPr>
      <w:tblGrid>
        <w:gridCol w:w="6228"/>
        <w:gridCol w:w="1417"/>
        <w:gridCol w:w="283"/>
        <w:gridCol w:w="1418"/>
      </w:tblGrid>
      <w:tr w:rsidR="00B56233" w:rsidRPr="00627CBB" w:rsidTr="00385251">
        <w:tc>
          <w:tcPr>
            <w:tcW w:w="6228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45793" w:rsidRPr="00627CBB" w:rsidTr="00385251">
        <w:tc>
          <w:tcPr>
            <w:tcW w:w="6228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5793" w:rsidRPr="00627CBB" w:rsidRDefault="009457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F7F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F7F3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945793" w:rsidRPr="00627CBB" w:rsidTr="00385251">
        <w:tc>
          <w:tcPr>
            <w:tcW w:w="6228" w:type="dxa"/>
            <w:vAlign w:val="bottom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45793" w:rsidRPr="00627CBB" w:rsidRDefault="009457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945793" w:rsidRPr="00627CBB" w:rsidRDefault="00945793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7F35" w:rsidRPr="00627CBB" w:rsidTr="00385251">
        <w:tc>
          <w:tcPr>
            <w:tcW w:w="6228" w:type="dxa"/>
            <w:vAlign w:val="bottom"/>
          </w:tcPr>
          <w:p w:rsidR="00EF7F35" w:rsidRPr="00F353DE" w:rsidRDefault="00EF7F35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EF7F35" w:rsidRPr="00010E21" w:rsidRDefault="00ED645A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260,748</w:t>
            </w:r>
          </w:p>
        </w:tc>
        <w:tc>
          <w:tcPr>
            <w:tcW w:w="283" w:type="dxa"/>
          </w:tcPr>
          <w:p w:rsidR="00EF7F35" w:rsidRPr="00627CBB" w:rsidRDefault="00EF7F3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F7F35" w:rsidRPr="00010E21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335,740</w:t>
            </w:r>
          </w:p>
        </w:tc>
      </w:tr>
      <w:tr w:rsidR="00ED645A" w:rsidRPr="00627CBB" w:rsidTr="00732CD0">
        <w:tc>
          <w:tcPr>
            <w:tcW w:w="6228" w:type="dxa"/>
            <w:vAlign w:val="bottom"/>
          </w:tcPr>
          <w:p w:rsidR="00ED645A" w:rsidRPr="00F353DE" w:rsidRDefault="00ED645A" w:rsidP="00732C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ED645A" w:rsidRPr="00010E21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62,326</w:t>
            </w:r>
          </w:p>
        </w:tc>
        <w:tc>
          <w:tcPr>
            <w:tcW w:w="283" w:type="dxa"/>
          </w:tcPr>
          <w:p w:rsidR="00ED645A" w:rsidRPr="00627CBB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D645A" w:rsidRPr="00010E21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33,934</w:t>
            </w:r>
          </w:p>
        </w:tc>
      </w:tr>
      <w:tr w:rsidR="00EF7F35" w:rsidRPr="00627CBB" w:rsidTr="00385251">
        <w:tc>
          <w:tcPr>
            <w:tcW w:w="6228" w:type="dxa"/>
            <w:vAlign w:val="bottom"/>
          </w:tcPr>
          <w:p w:rsidR="00EF7F35" w:rsidRPr="00627CBB" w:rsidRDefault="00EF7F35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EF7F35" w:rsidRPr="00010E21" w:rsidRDefault="00ED645A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57,159</w:t>
            </w:r>
          </w:p>
        </w:tc>
        <w:tc>
          <w:tcPr>
            <w:tcW w:w="283" w:type="dxa"/>
          </w:tcPr>
          <w:p w:rsidR="00EF7F35" w:rsidRPr="00627CBB" w:rsidRDefault="00EF7F35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F7F35" w:rsidRPr="00010E21" w:rsidRDefault="00EF7F3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115,013</w:t>
            </w:r>
          </w:p>
        </w:tc>
      </w:tr>
      <w:tr w:rsidR="00ED645A" w:rsidRPr="00627CBB" w:rsidTr="00732CD0">
        <w:tc>
          <w:tcPr>
            <w:tcW w:w="6228" w:type="dxa"/>
            <w:vAlign w:val="bottom"/>
          </w:tcPr>
          <w:p w:rsidR="00ED645A" w:rsidRPr="00627CBB" w:rsidRDefault="00ED645A" w:rsidP="00732C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1417" w:type="dxa"/>
            <w:vAlign w:val="bottom"/>
          </w:tcPr>
          <w:p w:rsidR="00ED645A" w:rsidRPr="00010E21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14,573</w:t>
            </w:r>
          </w:p>
        </w:tc>
        <w:tc>
          <w:tcPr>
            <w:tcW w:w="283" w:type="dxa"/>
          </w:tcPr>
          <w:p w:rsidR="00ED645A" w:rsidRPr="00627CBB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D645A" w:rsidRPr="00010E21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ED645A" w:rsidRPr="00627CBB" w:rsidTr="00385251">
        <w:tc>
          <w:tcPr>
            <w:tcW w:w="6228" w:type="dxa"/>
            <w:vAlign w:val="bottom"/>
          </w:tcPr>
          <w:p w:rsidR="00ED645A" w:rsidRPr="00627CBB" w:rsidRDefault="00ED645A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ED645A" w:rsidRPr="00010E21" w:rsidRDefault="00ED645A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6,993</w:t>
            </w:r>
          </w:p>
        </w:tc>
        <w:tc>
          <w:tcPr>
            <w:tcW w:w="283" w:type="dxa"/>
          </w:tcPr>
          <w:p w:rsidR="00ED645A" w:rsidRPr="00627CBB" w:rsidRDefault="00ED645A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D645A" w:rsidRPr="00010E21" w:rsidRDefault="00ED645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7,718</w:t>
            </w:r>
          </w:p>
        </w:tc>
      </w:tr>
      <w:tr w:rsidR="00ED645A" w:rsidRPr="00627CBB" w:rsidTr="00ED645A">
        <w:tc>
          <w:tcPr>
            <w:tcW w:w="6228" w:type="dxa"/>
            <w:vAlign w:val="bottom"/>
          </w:tcPr>
          <w:p w:rsidR="00ED645A" w:rsidRPr="00F353DE" w:rsidRDefault="00ED645A" w:rsidP="00910F6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17" w:type="dxa"/>
            <w:vAlign w:val="bottom"/>
          </w:tcPr>
          <w:p w:rsidR="00ED645A" w:rsidRPr="00010E21" w:rsidRDefault="00ED645A" w:rsidP="00ED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5,310</w:t>
            </w:r>
          </w:p>
        </w:tc>
        <w:tc>
          <w:tcPr>
            <w:tcW w:w="283" w:type="dxa"/>
          </w:tcPr>
          <w:p w:rsidR="00ED645A" w:rsidRPr="00627CBB" w:rsidRDefault="00ED645A" w:rsidP="00910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D645A" w:rsidRPr="00010E21" w:rsidRDefault="00ED645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</w:tr>
      <w:tr w:rsidR="00ED645A" w:rsidRPr="00627CBB" w:rsidTr="00732CD0">
        <w:tc>
          <w:tcPr>
            <w:tcW w:w="6228" w:type="dxa"/>
            <w:vAlign w:val="bottom"/>
          </w:tcPr>
          <w:p w:rsidR="00ED645A" w:rsidRPr="00627CBB" w:rsidRDefault="00ED645A" w:rsidP="00732CD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ED645A" w:rsidRDefault="00ED645A" w:rsidP="00ED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4,44</w:t>
            </w:r>
            <w:r w:rsidR="004B5FA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ED645A" w:rsidRPr="00627CBB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D645A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1,834</w:t>
            </w:r>
          </w:p>
        </w:tc>
      </w:tr>
      <w:tr w:rsidR="00ED645A" w:rsidRPr="00627CBB" w:rsidTr="00ED645A">
        <w:tc>
          <w:tcPr>
            <w:tcW w:w="6228" w:type="dxa"/>
            <w:vAlign w:val="bottom"/>
          </w:tcPr>
          <w:p w:rsidR="00ED645A" w:rsidRPr="00627CBB" w:rsidRDefault="00ED645A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D645A" w:rsidRPr="00010E21" w:rsidRDefault="00ED645A" w:rsidP="0073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</w:tcPr>
          <w:p w:rsidR="00ED645A" w:rsidRPr="00627CBB" w:rsidRDefault="00ED64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645A" w:rsidRPr="00010E21" w:rsidRDefault="00ED645A" w:rsidP="00ED6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12,178</w:t>
            </w:r>
          </w:p>
        </w:tc>
      </w:tr>
      <w:tr w:rsidR="00ED645A" w:rsidRPr="00627CBB" w:rsidTr="00385251">
        <w:tc>
          <w:tcPr>
            <w:tcW w:w="6228" w:type="dxa"/>
            <w:vAlign w:val="bottom"/>
          </w:tcPr>
          <w:p w:rsidR="00ED645A" w:rsidRPr="00627CBB" w:rsidRDefault="00ED64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D645A" w:rsidRPr="00010E21" w:rsidRDefault="00ED645A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411,55</w:t>
            </w:r>
            <w:r w:rsidR="004B5FA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:rsidR="00ED645A" w:rsidRPr="00627CBB" w:rsidRDefault="00ED64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D645A" w:rsidRPr="00010E21" w:rsidRDefault="00ED645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506,417</w:t>
            </w:r>
          </w:p>
        </w:tc>
      </w:tr>
      <w:tr w:rsidR="00ED645A" w:rsidRPr="00627CBB" w:rsidTr="00385251">
        <w:tc>
          <w:tcPr>
            <w:tcW w:w="6228" w:type="dxa"/>
            <w:vAlign w:val="bottom"/>
          </w:tcPr>
          <w:p w:rsidR="00ED645A" w:rsidRPr="00627CBB" w:rsidRDefault="00ED64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D645A" w:rsidRPr="00010E21" w:rsidRDefault="004B5FA0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334,907</w:t>
            </w:r>
          </w:p>
        </w:tc>
        <w:tc>
          <w:tcPr>
            <w:tcW w:w="283" w:type="dxa"/>
          </w:tcPr>
          <w:p w:rsidR="00ED645A" w:rsidRPr="00627CBB" w:rsidRDefault="00ED64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D645A" w:rsidRPr="00010E21" w:rsidRDefault="00ED645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283,682</w:t>
            </w:r>
          </w:p>
        </w:tc>
      </w:tr>
      <w:tr w:rsidR="00ED645A" w:rsidRPr="00627CBB" w:rsidTr="00385251">
        <w:tc>
          <w:tcPr>
            <w:tcW w:w="6228" w:type="dxa"/>
            <w:vAlign w:val="bottom"/>
          </w:tcPr>
          <w:p w:rsidR="00ED645A" w:rsidRPr="00627CBB" w:rsidRDefault="00ED64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645A" w:rsidRPr="00010E21" w:rsidRDefault="00ED645A" w:rsidP="00C51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746</w:t>
            </w:r>
            <w:r>
              <w:rPr>
                <w:rFonts w:ascii="Angsana New" w:hAnsi="Angsana New"/>
                <w:sz w:val="30"/>
                <w:szCs w:val="30"/>
              </w:rPr>
              <w:t>,458</w:t>
            </w:r>
          </w:p>
        </w:tc>
        <w:tc>
          <w:tcPr>
            <w:tcW w:w="283" w:type="dxa"/>
          </w:tcPr>
          <w:p w:rsidR="00ED645A" w:rsidRPr="00627CBB" w:rsidRDefault="00ED645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645A" w:rsidRPr="00010E21" w:rsidRDefault="00ED645A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790,099</w:t>
            </w:r>
          </w:p>
        </w:tc>
      </w:tr>
    </w:tbl>
    <w:p w:rsidR="004A046A" w:rsidRPr="004B5FA0" w:rsidRDefault="004A046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BE2B88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6" w:type="dxa"/>
        <w:tblLook w:val="01E0"/>
      </w:tblPr>
      <w:tblGrid>
        <w:gridCol w:w="6228"/>
        <w:gridCol w:w="1417"/>
        <w:gridCol w:w="283"/>
        <w:gridCol w:w="1418"/>
      </w:tblGrid>
      <w:tr w:rsidR="002060DD" w:rsidRPr="004F5042" w:rsidTr="00385251">
        <w:tc>
          <w:tcPr>
            <w:tcW w:w="622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  <w:r w:rsidR="00010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</w:t>
            </w:r>
            <w:r w:rsidR="00C102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  <w:r w:rsidR="00010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81C30" w:rsidRPr="004F5042" w:rsidTr="00385251">
        <w:tc>
          <w:tcPr>
            <w:tcW w:w="6228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1C30" w:rsidRPr="004F5042" w:rsidRDefault="00881C3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10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81C30" w:rsidRPr="004F5042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102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81C30" w:rsidRPr="004F5042" w:rsidTr="00385251">
        <w:tc>
          <w:tcPr>
            <w:tcW w:w="6228" w:type="dxa"/>
            <w:vAlign w:val="bottom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81C30" w:rsidRPr="004F5042" w:rsidRDefault="00881C3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881C30" w:rsidRPr="004F5042" w:rsidRDefault="00881C30" w:rsidP="002F2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02BC" w:rsidRPr="001138CF" w:rsidTr="00385251">
        <w:tc>
          <w:tcPr>
            <w:tcW w:w="6228" w:type="dxa"/>
            <w:vAlign w:val="bottom"/>
          </w:tcPr>
          <w:p w:rsidR="000102BC" w:rsidRPr="001138CF" w:rsidRDefault="000102BC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102BC" w:rsidRPr="006C29D0" w:rsidRDefault="00374E8C" w:rsidP="00CB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21.1</w:t>
            </w:r>
            <w:r w:rsidR="009C28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0102BC" w:rsidRPr="001138CF" w:rsidRDefault="000102B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102BC" w:rsidRPr="006C29D0" w:rsidRDefault="000102B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11.26</w:t>
            </w:r>
          </w:p>
        </w:tc>
      </w:tr>
      <w:tr w:rsidR="006C0A6E" w:rsidRPr="001138CF" w:rsidTr="00385251">
        <w:tc>
          <w:tcPr>
            <w:tcW w:w="6228" w:type="dxa"/>
            <w:vAlign w:val="bottom"/>
          </w:tcPr>
          <w:p w:rsidR="006C0A6E" w:rsidRPr="001138CF" w:rsidRDefault="006C0A6E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C0A6E" w:rsidRPr="006C29D0" w:rsidRDefault="006C0A6E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6C0A6E" w:rsidRPr="001138CF" w:rsidRDefault="006C0A6E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C0A6E" w:rsidRPr="006C29D0" w:rsidRDefault="006C0A6E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0102BC" w:rsidRPr="001138CF" w:rsidTr="00385251">
        <w:tc>
          <w:tcPr>
            <w:tcW w:w="6228" w:type="dxa"/>
            <w:vAlign w:val="bottom"/>
          </w:tcPr>
          <w:p w:rsidR="000102BC" w:rsidRPr="001138CF" w:rsidRDefault="000102BC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102BC" w:rsidRPr="006C29D0" w:rsidRDefault="00374E8C" w:rsidP="0021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36.99</w:t>
            </w:r>
          </w:p>
        </w:tc>
        <w:tc>
          <w:tcPr>
            <w:tcW w:w="283" w:type="dxa"/>
            <w:shd w:val="clear" w:color="auto" w:fill="auto"/>
          </w:tcPr>
          <w:p w:rsidR="000102BC" w:rsidRPr="001138CF" w:rsidRDefault="000102B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102BC" w:rsidRPr="006C29D0" w:rsidRDefault="000102B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16.90</w:t>
            </w:r>
          </w:p>
        </w:tc>
      </w:tr>
      <w:tr w:rsidR="006C0A6E" w:rsidRPr="001138CF" w:rsidTr="00385251">
        <w:tc>
          <w:tcPr>
            <w:tcW w:w="6228" w:type="dxa"/>
            <w:vAlign w:val="bottom"/>
          </w:tcPr>
          <w:p w:rsidR="006C0A6E" w:rsidRPr="001138CF" w:rsidRDefault="006C0A6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C0A6E" w:rsidRPr="006C29D0" w:rsidRDefault="006C0A6E" w:rsidP="00732CD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6C0A6E" w:rsidRPr="001138CF" w:rsidRDefault="006C0A6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C0A6E" w:rsidRPr="006C29D0" w:rsidRDefault="006C0A6E" w:rsidP="007F60F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29D0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0102BC" w:rsidRPr="004F5042" w:rsidTr="00385251">
        <w:tc>
          <w:tcPr>
            <w:tcW w:w="6228" w:type="dxa"/>
            <w:vAlign w:val="bottom"/>
          </w:tcPr>
          <w:p w:rsidR="000102BC" w:rsidRPr="001138CF" w:rsidRDefault="000102BC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102BC" w:rsidRPr="006C29D0" w:rsidRDefault="00374E8C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20.</w:t>
            </w:r>
            <w:r w:rsidR="009C280A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83" w:type="dxa"/>
            <w:shd w:val="clear" w:color="auto" w:fill="auto"/>
          </w:tcPr>
          <w:p w:rsidR="000102BC" w:rsidRPr="001138CF" w:rsidRDefault="000102B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102BC" w:rsidRPr="006C29D0" w:rsidRDefault="000102BC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10.83</w:t>
            </w:r>
          </w:p>
        </w:tc>
      </w:tr>
    </w:tbl>
    <w:p w:rsidR="00406672" w:rsidRDefault="00406672" w:rsidP="00BE2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84B01" w:rsidRDefault="00F84B0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การจ่ายเงินปันผล</w:t>
      </w:r>
    </w:p>
    <w:p w:rsidR="00F84B01" w:rsidRDefault="00F84B01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D74809" w:rsidRDefault="00D74809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74809">
        <w:rPr>
          <w:rFonts w:ascii="Angsana New" w:eastAsia="Calibri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D74809">
        <w:rPr>
          <w:rFonts w:ascii="Angsana New" w:eastAsia="Calibri" w:hAnsi="Angsana New"/>
          <w:sz w:val="30"/>
          <w:szCs w:val="30"/>
          <w:cs/>
        </w:rPr>
        <w:t>2</w:t>
      </w:r>
      <w:r w:rsidRPr="00D74809">
        <w:rPr>
          <w:rFonts w:ascii="Angsana New" w:eastAsia="Calibri" w:hAnsi="Angsana New" w:hint="cs"/>
          <w:sz w:val="30"/>
          <w:szCs w:val="30"/>
          <w:cs/>
        </w:rPr>
        <w:t>1</w:t>
      </w:r>
      <w:r w:rsidRPr="00D7480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74809">
        <w:rPr>
          <w:rFonts w:ascii="Angsana New" w:eastAsia="Calibri" w:hAnsi="Angsana New" w:hint="cs"/>
          <w:sz w:val="30"/>
          <w:szCs w:val="30"/>
          <w:cs/>
        </w:rPr>
        <w:t xml:space="preserve">เมษายน </w:t>
      </w:r>
      <w:r w:rsidRPr="00D74809">
        <w:rPr>
          <w:rFonts w:ascii="Angsana New" w:eastAsia="Calibri" w:hAnsi="Angsana New"/>
          <w:sz w:val="30"/>
          <w:szCs w:val="30"/>
          <w:cs/>
        </w:rPr>
        <w:t>256</w:t>
      </w:r>
      <w:r w:rsidRPr="00D74809">
        <w:rPr>
          <w:rFonts w:ascii="Angsana New" w:eastAsia="Calibri" w:hAnsi="Angsana New" w:hint="cs"/>
          <w:sz w:val="30"/>
          <w:szCs w:val="30"/>
          <w:cs/>
        </w:rPr>
        <w:t>5</w:t>
      </w:r>
      <w:r w:rsidRPr="00D7480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74809">
        <w:rPr>
          <w:rFonts w:ascii="Angsana New" w:eastAsia="Calibri" w:hAnsi="Angsana New" w:hint="cs"/>
          <w:sz w:val="30"/>
          <w:szCs w:val="30"/>
          <w:cs/>
        </w:rPr>
        <w:t>ผู้ถือหุ้นได้อนุมัติการ</w:t>
      </w:r>
      <w:r w:rsidRPr="00D74809">
        <w:rPr>
          <w:rFonts w:ascii="Angsana New" w:eastAsia="Calibri" w:hAnsi="Angsana New"/>
          <w:sz w:val="30"/>
          <w:szCs w:val="30"/>
          <w:cs/>
        </w:rPr>
        <w:t>จ่ายเงินปันผลจากผลการดำเนินงานปี 256</w:t>
      </w:r>
      <w:r w:rsidRPr="00D74809">
        <w:rPr>
          <w:rFonts w:ascii="Angsana New" w:eastAsia="Calibri" w:hAnsi="Angsana New" w:hint="cs"/>
          <w:sz w:val="30"/>
          <w:szCs w:val="30"/>
          <w:cs/>
        </w:rPr>
        <w:t>4</w:t>
      </w:r>
      <w:r w:rsidRPr="00D74809">
        <w:rPr>
          <w:rFonts w:ascii="Angsana New" w:eastAsia="Calibri" w:hAnsi="Angsana New"/>
          <w:sz w:val="30"/>
          <w:szCs w:val="30"/>
          <w:cs/>
        </w:rPr>
        <w:t xml:space="preserve"> ในอัตราหุ้นละ</w:t>
      </w:r>
      <w:r w:rsidRPr="00D74809">
        <w:rPr>
          <w:rFonts w:ascii="Angsana New" w:eastAsia="Calibri" w:hAnsi="Angsana New"/>
          <w:sz w:val="30"/>
          <w:szCs w:val="30"/>
        </w:rPr>
        <w:t xml:space="preserve"> 0.0157 </w:t>
      </w:r>
      <w:r w:rsidRPr="00D74809">
        <w:rPr>
          <w:rFonts w:ascii="Angsana New" w:eastAsia="Calibri" w:hAnsi="Angsana New"/>
          <w:sz w:val="30"/>
          <w:szCs w:val="30"/>
          <w:cs/>
        </w:rPr>
        <w:t>บาท</w:t>
      </w:r>
      <w:r w:rsidRPr="00D74809">
        <w:rPr>
          <w:rFonts w:ascii="Angsana New" w:eastAsia="Calibri" w:hAnsi="Angsana New" w:hint="cs"/>
          <w:sz w:val="30"/>
          <w:szCs w:val="30"/>
          <w:cs/>
        </w:rPr>
        <w:t xml:space="preserve"> (โดยจ่ายจากกำไรส่วนที่ได้รับการส่งเสริมการลงทุน 0.0043 บาทต่อหุ้นและส่วนที่ไม่ได้รับการส่งเสริมการลงทุน 0.0114 บาทต่อหุ้น) </w:t>
      </w:r>
      <w:r w:rsidRPr="00D74809">
        <w:rPr>
          <w:rFonts w:ascii="Angsana New" w:eastAsia="Calibri" w:hAnsi="Angsana New"/>
          <w:sz w:val="30"/>
          <w:szCs w:val="30"/>
          <w:cs/>
        </w:rPr>
        <w:t>เป็นเงินรวมประมาณ</w:t>
      </w:r>
      <w:r w:rsidRPr="00D74809">
        <w:rPr>
          <w:rFonts w:ascii="Angsana New" w:eastAsia="Calibri" w:hAnsi="Angsana New"/>
          <w:sz w:val="30"/>
          <w:szCs w:val="30"/>
        </w:rPr>
        <w:t xml:space="preserve"> 15.064 </w:t>
      </w:r>
      <w:r w:rsidRPr="00D74809">
        <w:rPr>
          <w:rFonts w:ascii="Angsana New" w:eastAsia="Calibri" w:hAnsi="Angsana New"/>
          <w:sz w:val="30"/>
          <w:szCs w:val="30"/>
          <w:cs/>
        </w:rPr>
        <w:t>ล้านบา</w:t>
      </w:r>
      <w:r w:rsidRPr="00D74809">
        <w:rPr>
          <w:rFonts w:ascii="Angsana New" w:eastAsia="Calibri" w:hAnsi="Angsana New" w:hint="cs"/>
          <w:sz w:val="30"/>
          <w:szCs w:val="30"/>
          <w:cs/>
        </w:rPr>
        <w:t>ท ให้แก่ผู้ถือหุ้น</w:t>
      </w:r>
      <w:r w:rsidRPr="00D74809">
        <w:rPr>
          <w:rFonts w:ascii="Angsana New" w:eastAsia="Calibri" w:hAnsi="Angsana New"/>
          <w:sz w:val="30"/>
          <w:szCs w:val="30"/>
          <w:cs/>
        </w:rPr>
        <w:t>โดยกำหนดจ่ายเงินปันผลในวันที</w:t>
      </w:r>
      <w:r w:rsidRPr="00D74809">
        <w:rPr>
          <w:rFonts w:ascii="Angsana New" w:eastAsia="Calibri" w:hAnsi="Angsana New" w:hint="cs"/>
          <w:sz w:val="30"/>
          <w:szCs w:val="30"/>
          <w:cs/>
        </w:rPr>
        <w:t>่ 20 พ</w:t>
      </w:r>
      <w:r w:rsidRPr="00D74809">
        <w:rPr>
          <w:rFonts w:ascii="Angsana New" w:eastAsia="Calibri" w:hAnsi="Angsana New"/>
          <w:sz w:val="30"/>
          <w:szCs w:val="30"/>
          <w:cs/>
        </w:rPr>
        <w:t>ฤษภาคม 256</w:t>
      </w:r>
      <w:r w:rsidRPr="00D74809">
        <w:rPr>
          <w:rFonts w:ascii="Angsana New" w:eastAsia="Calibri" w:hAnsi="Angsana New"/>
          <w:sz w:val="30"/>
          <w:szCs w:val="30"/>
        </w:rPr>
        <w:t>5</w:t>
      </w:r>
    </w:p>
    <w:p w:rsidR="00D74809" w:rsidRPr="006C29D0" w:rsidRDefault="00D74809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DE0F68" w:rsidRPr="006C29D0" w:rsidRDefault="00DE0F68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C29D0">
        <w:rPr>
          <w:rFonts w:ascii="Angsana New" w:eastAsia="Calibri" w:hAnsi="Angsana New"/>
          <w:sz w:val="30"/>
          <w:szCs w:val="30"/>
        </w:rPr>
        <w:t>2</w:t>
      </w:r>
      <w:r w:rsidRPr="006C29D0">
        <w:rPr>
          <w:rFonts w:ascii="Angsana New" w:eastAsia="Calibri" w:hAnsi="Angsana New" w:hint="cs"/>
          <w:sz w:val="30"/>
          <w:szCs w:val="30"/>
          <w:cs/>
        </w:rPr>
        <w:t>2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เมษายน </w:t>
      </w:r>
      <w:r w:rsidRPr="006C29D0">
        <w:rPr>
          <w:rFonts w:ascii="Angsana New" w:eastAsia="Calibri" w:hAnsi="Angsana New"/>
          <w:sz w:val="30"/>
          <w:szCs w:val="30"/>
        </w:rPr>
        <w:t>256</w:t>
      </w:r>
      <w:r w:rsidRPr="006C29D0">
        <w:rPr>
          <w:rFonts w:ascii="Angsana New" w:eastAsia="Calibri" w:hAnsi="Angsana New" w:hint="cs"/>
          <w:sz w:val="30"/>
          <w:szCs w:val="30"/>
          <w:cs/>
        </w:rPr>
        <w:t>4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ผู้ถือหุ้นได้อนุมัติการจ่ายเงินปันผลจากผลการดำเนินงานปี </w:t>
      </w:r>
      <w:r w:rsidRPr="006C29D0">
        <w:rPr>
          <w:rFonts w:ascii="Angsana New" w:eastAsia="Calibri" w:hAnsi="Angsana New"/>
          <w:sz w:val="30"/>
          <w:szCs w:val="30"/>
        </w:rPr>
        <w:t xml:space="preserve">2563 </w:t>
      </w:r>
      <w:r w:rsidRPr="006C29D0">
        <w:rPr>
          <w:rFonts w:ascii="Angsana New" w:eastAsia="Calibri" w:hAnsi="Angsana New" w:hint="cs"/>
          <w:sz w:val="30"/>
          <w:szCs w:val="30"/>
          <w:cs/>
        </w:rPr>
        <w:t>ในอัตราหุ้นละประมาณ 0.0125</w:t>
      </w:r>
      <w:r w:rsidRPr="006C29D0">
        <w:rPr>
          <w:rFonts w:ascii="Angsana New" w:eastAsia="Calibri" w:hAnsi="Angsana New"/>
          <w:sz w:val="30"/>
          <w:szCs w:val="30"/>
        </w:rPr>
        <w:t xml:space="preserve"> </w:t>
      </w:r>
      <w:r w:rsidRPr="006C29D0">
        <w:rPr>
          <w:rFonts w:ascii="Angsana New" w:eastAsia="Calibri" w:hAnsi="Angsana New" w:hint="cs"/>
          <w:sz w:val="30"/>
          <w:szCs w:val="30"/>
          <w:cs/>
        </w:rPr>
        <w:t>บาทเป็นเงินรวมประมาณ 12.0 ล้านบาทให้แก่ผู้ถือหุ้นโดยกำหนด</w:t>
      </w:r>
      <w:r w:rsidRPr="006C29D0">
        <w:rPr>
          <w:rFonts w:ascii="Angsana New" w:eastAsia="Calibri" w:hAnsi="Angsana New"/>
          <w:sz w:val="30"/>
          <w:szCs w:val="30"/>
          <w:cs/>
        </w:rPr>
        <w:t>จ่ายเงินปันผล</w:t>
      </w:r>
      <w:r w:rsidRPr="006C29D0">
        <w:rPr>
          <w:rFonts w:ascii="Angsana New" w:eastAsia="Calibri" w:hAnsi="Angsana New" w:hint="cs"/>
          <w:sz w:val="30"/>
          <w:szCs w:val="30"/>
          <w:cs/>
        </w:rPr>
        <w:t>ใน</w:t>
      </w:r>
      <w:r w:rsidRPr="006C29D0">
        <w:rPr>
          <w:rFonts w:ascii="Angsana New" w:eastAsia="Calibri" w:hAnsi="Angsana New"/>
          <w:sz w:val="30"/>
          <w:szCs w:val="30"/>
          <w:cs/>
        </w:rPr>
        <w:t>วันที่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C29D0">
        <w:rPr>
          <w:rFonts w:ascii="Angsana New" w:eastAsia="Calibri" w:hAnsi="Angsana New"/>
          <w:sz w:val="30"/>
          <w:szCs w:val="30"/>
        </w:rPr>
        <w:t xml:space="preserve">21 </w:t>
      </w:r>
      <w:r w:rsidRPr="006C29D0"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Pr="006C29D0">
        <w:rPr>
          <w:rFonts w:ascii="Angsana New" w:eastAsia="Calibri" w:hAnsi="Angsana New"/>
          <w:sz w:val="30"/>
          <w:szCs w:val="30"/>
        </w:rPr>
        <w:t>2564</w:t>
      </w:r>
    </w:p>
    <w:p w:rsidR="00DE0F68" w:rsidRDefault="00DE0F68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23895" w:rsidRPr="006C29D0" w:rsidRDefault="00E23895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273C05" w:rsidRDefault="00273C05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5CD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273C05" w:rsidRPr="00273C05" w:rsidRDefault="00273C05" w:rsidP="0027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73C05" w:rsidRDefault="00E23895" w:rsidP="0027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3895"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E23895">
        <w:rPr>
          <w:rFonts w:ascii="Angsana New" w:hAnsi="Angsana New"/>
          <w:sz w:val="30"/>
          <w:szCs w:val="30"/>
          <w:cs/>
        </w:rPr>
        <w:t xml:space="preserve"> 11 </w:t>
      </w:r>
      <w:r w:rsidRPr="00E23895">
        <w:rPr>
          <w:rFonts w:ascii="Angsana New" w:hAnsi="Angsana New" w:hint="cs"/>
          <w:sz w:val="30"/>
          <w:szCs w:val="30"/>
          <w:cs/>
        </w:rPr>
        <w:t>สิงหาคม</w:t>
      </w:r>
      <w:r w:rsidRPr="00E23895">
        <w:rPr>
          <w:rFonts w:ascii="Angsana New" w:hAnsi="Angsana New"/>
          <w:sz w:val="30"/>
          <w:szCs w:val="30"/>
          <w:cs/>
        </w:rPr>
        <w:t xml:space="preserve"> 2565 </w:t>
      </w:r>
      <w:r w:rsidRPr="00E23895">
        <w:rPr>
          <w:rFonts w:ascii="Angsana New" w:hAnsi="Angsana New" w:hint="cs"/>
          <w:sz w:val="30"/>
          <w:szCs w:val="30"/>
          <w:cs/>
        </w:rPr>
        <w:t>คณะกรรมการบริษัทได้มีมติอนุมัติการเช่าที่ดินซึ่งเป็นกรรมสิทธิ์ของกรรมการบริษัทท่านหนึ่ง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โดยเป็นการเช่าที่ดิน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ณ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อำเภอแกลง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จังหวัดระยองด้วยเนื้อที่รวม</w:t>
      </w:r>
      <w:r w:rsidRPr="00E23895">
        <w:rPr>
          <w:rFonts w:ascii="Angsana New" w:hAnsi="Angsana New"/>
          <w:sz w:val="30"/>
          <w:szCs w:val="30"/>
          <w:cs/>
        </w:rPr>
        <w:t xml:space="preserve"> 2-1-90 </w:t>
      </w:r>
      <w:r w:rsidRPr="00E23895">
        <w:rPr>
          <w:rFonts w:ascii="Angsana New" w:hAnsi="Angsana New" w:hint="cs"/>
          <w:sz w:val="30"/>
          <w:szCs w:val="30"/>
          <w:cs/>
        </w:rPr>
        <w:t>ไร่</w:t>
      </w:r>
      <w:r w:rsidRPr="00E23895">
        <w:rPr>
          <w:rFonts w:ascii="Angsana New" w:hAnsi="Angsana New"/>
          <w:sz w:val="30"/>
          <w:szCs w:val="30"/>
          <w:cs/>
        </w:rPr>
        <w:t xml:space="preserve"> (990 </w:t>
      </w:r>
      <w:r w:rsidRPr="00E23895">
        <w:rPr>
          <w:rFonts w:ascii="Angsana New" w:hAnsi="Angsana New" w:hint="cs"/>
          <w:sz w:val="30"/>
          <w:szCs w:val="30"/>
          <w:cs/>
        </w:rPr>
        <w:t>ตารางวา</w:t>
      </w:r>
      <w:r w:rsidRPr="00E23895">
        <w:rPr>
          <w:rFonts w:ascii="Angsana New" w:hAnsi="Angsana New"/>
          <w:sz w:val="30"/>
          <w:szCs w:val="30"/>
          <w:cs/>
        </w:rPr>
        <w:t xml:space="preserve">) </w:t>
      </w:r>
      <w:r w:rsidRPr="00E23895">
        <w:rPr>
          <w:rFonts w:ascii="Angsana New" w:hAnsi="Angsana New" w:hint="cs"/>
          <w:sz w:val="30"/>
          <w:szCs w:val="30"/>
          <w:cs/>
        </w:rPr>
        <w:t>เพื่อใช้เป็นสถานที่ในการก่อสร้างอาคารคลังสินค้าของบริษัท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โดยคิดค่าเช่าในอัตราก้าวหน้าเริ่มต้นที่</w:t>
      </w:r>
      <w:r w:rsidRPr="00E23895">
        <w:rPr>
          <w:rFonts w:ascii="Angsana New" w:hAnsi="Angsana New"/>
          <w:sz w:val="30"/>
          <w:szCs w:val="30"/>
          <w:cs/>
        </w:rPr>
        <w:t xml:space="preserve"> 9</w:t>
      </w:r>
      <w:proofErr w:type="gramStart"/>
      <w:r w:rsidRPr="00E23895">
        <w:rPr>
          <w:rFonts w:ascii="Angsana New" w:hAnsi="Angsana New"/>
          <w:sz w:val="30"/>
          <w:szCs w:val="30"/>
        </w:rPr>
        <w:t>,</w:t>
      </w:r>
      <w:r w:rsidR="00D62FAC">
        <w:rPr>
          <w:rFonts w:ascii="Angsana New" w:hAnsi="Angsana New"/>
          <w:sz w:val="30"/>
          <w:szCs w:val="30"/>
        </w:rPr>
        <w:t>9</w:t>
      </w:r>
      <w:r w:rsidRPr="00E23895">
        <w:rPr>
          <w:rFonts w:ascii="Angsana New" w:hAnsi="Angsana New"/>
          <w:sz w:val="30"/>
          <w:szCs w:val="30"/>
          <w:cs/>
        </w:rPr>
        <w:t>00</w:t>
      </w:r>
      <w:proofErr w:type="gramEnd"/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พันบาทต่อเดือนและปรับเพิ่มขึ้นร้อยละ</w:t>
      </w:r>
      <w:r w:rsidRPr="00E23895">
        <w:rPr>
          <w:rFonts w:ascii="Angsana New" w:hAnsi="Angsana New"/>
          <w:sz w:val="30"/>
          <w:szCs w:val="30"/>
          <w:cs/>
        </w:rPr>
        <w:t xml:space="preserve"> 10 </w:t>
      </w:r>
      <w:r w:rsidRPr="00E23895">
        <w:rPr>
          <w:rFonts w:ascii="Angsana New" w:hAnsi="Angsana New" w:hint="cs"/>
          <w:sz w:val="30"/>
          <w:szCs w:val="30"/>
          <w:cs/>
        </w:rPr>
        <w:t>ทุกสามปี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ซึ่งอัตราค่าเช่าดังกล่าวอ้างอิงตามราคาประเมินของผู้ประเมินราคาอิสระสองรายโดยบริษัทเลือกของรายที่มีอัตราค่าเช่าที่ต่ำกว่า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ค่าเช่ารวมทั้งสิ้นมีมูลค่าไม่เกิน</w:t>
      </w:r>
      <w:r w:rsidRPr="00E23895">
        <w:rPr>
          <w:rFonts w:ascii="Angsana New" w:hAnsi="Angsana New"/>
          <w:sz w:val="30"/>
          <w:szCs w:val="30"/>
          <w:cs/>
        </w:rPr>
        <w:t xml:space="preserve"> 3</w:t>
      </w:r>
      <w:r w:rsidR="000E10C1">
        <w:rPr>
          <w:rFonts w:ascii="Angsana New" w:hAnsi="Angsana New"/>
          <w:sz w:val="30"/>
          <w:szCs w:val="30"/>
        </w:rPr>
        <w:t>.2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ล้านบาท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ทั้งนี้</w:t>
      </w:r>
      <w:r w:rsidRPr="00E23895">
        <w:rPr>
          <w:rFonts w:ascii="Angsana New" w:hAnsi="Angsana New"/>
          <w:sz w:val="30"/>
          <w:szCs w:val="30"/>
          <w:cs/>
        </w:rPr>
        <w:t xml:space="preserve"> </w:t>
      </w:r>
      <w:r w:rsidRPr="00E23895">
        <w:rPr>
          <w:rFonts w:ascii="Angsana New" w:hAnsi="Angsana New" w:hint="cs"/>
          <w:sz w:val="30"/>
          <w:szCs w:val="30"/>
          <w:cs/>
        </w:rPr>
        <w:t>ระยะเวลาของการเช่าที่ดินดังกล่าวคือ</w:t>
      </w:r>
      <w:r w:rsidRPr="00E23895">
        <w:rPr>
          <w:rFonts w:ascii="Angsana New" w:hAnsi="Angsana New"/>
          <w:sz w:val="30"/>
          <w:szCs w:val="30"/>
          <w:cs/>
        </w:rPr>
        <w:t xml:space="preserve"> 20 </w:t>
      </w:r>
      <w:r w:rsidRPr="00E23895">
        <w:rPr>
          <w:rFonts w:ascii="Angsana New" w:hAnsi="Angsana New" w:hint="cs"/>
          <w:sz w:val="30"/>
          <w:szCs w:val="30"/>
          <w:cs/>
        </w:rPr>
        <w:t>ปีเริ่มตั้งแต่เดือนสิงหาคม</w:t>
      </w:r>
      <w:r w:rsidRPr="00E23895">
        <w:rPr>
          <w:rFonts w:ascii="Angsana New" w:hAnsi="Angsana New"/>
          <w:sz w:val="30"/>
          <w:szCs w:val="30"/>
          <w:cs/>
        </w:rPr>
        <w:t xml:space="preserve"> 2565 </w:t>
      </w:r>
      <w:r w:rsidRPr="00E23895">
        <w:rPr>
          <w:rFonts w:ascii="Angsana New" w:hAnsi="Angsana New" w:hint="cs"/>
          <w:sz w:val="30"/>
          <w:szCs w:val="30"/>
          <w:cs/>
        </w:rPr>
        <w:t>เป็นต้นไปโดยมีเงื่อนไขการต่ออายุการเช่าออกไปได้อีก</w:t>
      </w:r>
    </w:p>
    <w:p w:rsidR="00E23895" w:rsidRPr="00273C05" w:rsidRDefault="00E23895" w:rsidP="0027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430075" w:rsidRDefault="00C92609" w:rsidP="00C03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</w:t>
      </w:r>
      <w:r w:rsidR="00F84B01">
        <w:rPr>
          <w:rFonts w:ascii="Angsana New" w:hAnsi="Angsana New"/>
          <w:color w:val="000000"/>
          <w:sz w:val="30"/>
          <w:szCs w:val="30"/>
        </w:rPr>
        <w:t>0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B01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0075">
        <w:rPr>
          <w:rFonts w:ascii="Angsana New" w:hAnsi="Angsana New"/>
          <w:color w:val="000000"/>
          <w:sz w:val="30"/>
          <w:szCs w:val="30"/>
        </w:rPr>
        <w:t>256</w:t>
      </w:r>
      <w:r w:rsidR="005A7F58">
        <w:rPr>
          <w:rFonts w:ascii="Angsana New" w:hAnsi="Angsana New" w:hint="cs"/>
          <w:color w:val="000000"/>
          <w:sz w:val="30"/>
          <w:szCs w:val="30"/>
          <w:cs/>
        </w:rPr>
        <w:t>5</w:t>
      </w:r>
    </w:p>
    <w:p w:rsidR="00C92609" w:rsidRPr="00430075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EE60B5" w:rsidRPr="00DD0331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สามแห่ง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ให้กับบริษัทเอกชน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สี่แห่ง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และหน่วยงานรัฐบาลแห่งหนึ่ง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346F85">
        <w:rPr>
          <w:rFonts w:ascii="Angsana New" w:hAnsi="Angsana New" w:hint="cs"/>
          <w:color w:val="000000"/>
          <w:sz w:val="30"/>
          <w:szCs w:val="30"/>
          <w:cs/>
        </w:rPr>
        <w:t>58.8</w:t>
      </w:r>
      <w:r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:rsidR="00EE60B5" w:rsidRPr="00DD0331" w:rsidRDefault="00EE60B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60B5" w:rsidRPr="002168F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บริษัทมีภาระผูกพันจากการก่อสร้างอาคารสำนักงาน ก่อสร้างโกดังเก็บสินค้าและงานปรับปรุงระบบโครงสร้างพื้นฐานและระบบโรงงานเป็นจำนวนเงินประมาณ </w:t>
      </w:r>
      <w:r w:rsidR="00433FD5">
        <w:rPr>
          <w:rFonts w:ascii="Angsana New" w:hAnsi="Angsana New"/>
          <w:color w:val="000000"/>
          <w:sz w:val="30"/>
          <w:szCs w:val="30"/>
        </w:rPr>
        <w:t>46</w:t>
      </w:r>
      <w:r w:rsidRPr="002168F5">
        <w:rPr>
          <w:rFonts w:ascii="Angsana New" w:hAnsi="Angsana New"/>
          <w:color w:val="000000"/>
          <w:sz w:val="30"/>
          <w:szCs w:val="30"/>
        </w:rPr>
        <w:t>.5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433FD5">
        <w:rPr>
          <w:rFonts w:ascii="Angsana New" w:hAnsi="Angsana New"/>
          <w:color w:val="000000"/>
          <w:sz w:val="30"/>
          <w:szCs w:val="30"/>
        </w:rPr>
        <w:t>11.5</w:t>
      </w:r>
      <w:r w:rsidRPr="002168F5">
        <w:rPr>
          <w:rFonts w:ascii="Angsana New" w:hAnsi="Angsana New"/>
          <w:color w:val="000000"/>
          <w:sz w:val="30"/>
          <w:szCs w:val="30"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168F5">
        <w:rPr>
          <w:rFonts w:ascii="Angsana New" w:hAnsi="Angsana New" w:hint="cs"/>
          <w:sz w:val="30"/>
          <w:szCs w:val="30"/>
          <w:cs/>
        </w:rPr>
        <w:t xml:space="preserve"> </w:t>
      </w:r>
      <w:r w:rsidR="00356515">
        <w:rPr>
          <w:rFonts w:ascii="Angsana New" w:hAnsi="Angsana New" w:hint="cs"/>
          <w:sz w:val="30"/>
          <w:szCs w:val="30"/>
          <w:cs/>
        </w:rPr>
        <w:t>และ 11</w:t>
      </w:r>
      <w:r w:rsidRPr="002168F5">
        <w:rPr>
          <w:rFonts w:ascii="Angsana New" w:hAnsi="Angsana New" w:hint="cs"/>
          <w:sz w:val="30"/>
          <w:szCs w:val="30"/>
          <w:cs/>
        </w:rPr>
        <w:t>.2 ล้านบาท ตามลำดับ</w:t>
      </w:r>
    </w:p>
    <w:p w:rsidR="00EE60B5" w:rsidRPr="002168F5" w:rsidRDefault="00EE60B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EE60B5" w:rsidRPr="002168F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B70">
        <w:rPr>
          <w:rFonts w:ascii="Angsana New" w:hAnsi="Angsana New"/>
          <w:color w:val="000000"/>
          <w:sz w:val="30"/>
          <w:szCs w:val="30"/>
        </w:rPr>
        <w:t>50.3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E23895" w:rsidRPr="002168F5" w:rsidRDefault="00E2389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60B5" w:rsidRPr="002168F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168F5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2168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>(รวม 100 ล้านบาท)</w:t>
      </w:r>
    </w:p>
    <w:p w:rsidR="00EE60B5" w:rsidRPr="002168F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sz w:val="30"/>
          <w:szCs w:val="30"/>
          <w:cs/>
          <w:lang w:val="th-TH"/>
        </w:rPr>
        <w:lastRenderedPageBreak/>
        <w:t>บริษัทมีสัญญาขายเงินตราต่างประเทศสกุล</w:t>
      </w:r>
      <w:r w:rsidRPr="002168F5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2168F5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EE60B5" w:rsidRPr="002168F5" w:rsidRDefault="00EE60B5" w:rsidP="00EE60B5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2119" w:tblpY="35"/>
        <w:tblW w:w="8094" w:type="dxa"/>
        <w:tblLook w:val="04A0"/>
      </w:tblPr>
      <w:tblGrid>
        <w:gridCol w:w="1449"/>
        <w:gridCol w:w="284"/>
        <w:gridCol w:w="1705"/>
        <w:gridCol w:w="284"/>
        <w:gridCol w:w="1336"/>
        <w:gridCol w:w="283"/>
        <w:gridCol w:w="2753"/>
      </w:tblGrid>
      <w:tr w:rsidR="00EE60B5" w:rsidRPr="002168F5" w:rsidTr="007F60FE">
        <w:tc>
          <w:tcPr>
            <w:tcW w:w="1449" w:type="dxa"/>
            <w:tcBorders>
              <w:bottom w:val="single" w:sz="4" w:space="0" w:color="auto"/>
            </w:tcBorders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จำนวนเงินบาทคงที่</w:t>
            </w:r>
            <w:r w:rsidRPr="002168F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8F5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EE60B5" w:rsidRPr="002168F5" w:rsidTr="007F60FE">
        <w:tc>
          <w:tcPr>
            <w:tcW w:w="1449" w:type="dxa"/>
            <w:shd w:val="clear" w:color="auto" w:fill="auto"/>
          </w:tcPr>
          <w:p w:rsidR="00EE60B5" w:rsidRPr="002168F5" w:rsidRDefault="00433FD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,402</w:t>
            </w:r>
            <w:r w:rsidR="00EE60B5" w:rsidRPr="002168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519</w:t>
            </w:r>
          </w:p>
        </w:tc>
        <w:tc>
          <w:tcPr>
            <w:tcW w:w="284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EE60B5" w:rsidRPr="002168F5" w:rsidRDefault="00433FD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EE60B5" w:rsidRPr="002168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84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:rsidR="00EE60B5" w:rsidRPr="002168F5" w:rsidRDefault="00433FD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  <w:r w:rsidR="00EE60B5" w:rsidRPr="002168F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83" w:type="dxa"/>
          </w:tcPr>
          <w:p w:rsidR="00EE60B5" w:rsidRPr="002168F5" w:rsidRDefault="00EE60B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shd w:val="clear" w:color="auto" w:fill="auto"/>
          </w:tcPr>
          <w:p w:rsidR="00EE60B5" w:rsidRPr="002168F5" w:rsidRDefault="00433FD5" w:rsidP="007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กันยายนถึงธันวาคม</w:t>
            </w:r>
            <w:r w:rsidR="00EE60B5" w:rsidRPr="002168F5"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</w:tr>
    </w:tbl>
    <w:p w:rsidR="00EE60B5" w:rsidRPr="002168F5" w:rsidRDefault="00EE60B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60B5" w:rsidRPr="002168F5" w:rsidRDefault="00EE60B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60B5" w:rsidRPr="002168F5" w:rsidRDefault="00EE60B5" w:rsidP="00EE60B5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EE60B5" w:rsidRPr="002168F5" w:rsidRDefault="00EE60B5" w:rsidP="00EE6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E60B5" w:rsidRPr="002168F5" w:rsidRDefault="00EE60B5" w:rsidP="00EE60B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68F5">
        <w:rPr>
          <w:rFonts w:ascii="Angsana New" w:hAnsi="Angsana New" w:hint="cs"/>
          <w:color w:val="000000"/>
          <w:sz w:val="30"/>
          <w:szCs w:val="30"/>
          <w:cs/>
        </w:rPr>
        <w:t>บริษัทย่อยแห่งหนึ่งมีภาระผูกพันจากการซื้อโปรแกรมคอมพิวเตอร์และบริการต่างๆ ที่เกี่ยวข้องเพื่อรองรับธุรกิจการ</w:t>
      </w:r>
      <w:r w:rsidRPr="002168F5">
        <w:rPr>
          <w:rFonts w:ascii="Angsana New" w:hAnsi="Angsana New"/>
          <w:color w:val="000000"/>
          <w:sz w:val="30"/>
          <w:szCs w:val="30"/>
          <w:cs/>
        </w:rPr>
        <w:t>พาณิชย์อิเล็กทรอนิกส์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เป็นจำนวนเงินประมาณ </w:t>
      </w:r>
      <w:r w:rsidRPr="002168F5">
        <w:rPr>
          <w:rFonts w:ascii="Angsana New" w:hAnsi="Angsana New"/>
          <w:color w:val="000000"/>
          <w:sz w:val="30"/>
          <w:szCs w:val="30"/>
        </w:rPr>
        <w:t>1.2</w:t>
      </w:r>
      <w:r w:rsidRPr="002168F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:rsidR="00EE60B5" w:rsidRPr="002168F5" w:rsidRDefault="00EE60B5" w:rsidP="00EE60B5">
      <w:pPr>
        <w:rPr>
          <w:rFonts w:ascii="Angsana New" w:hAnsi="Angsana New"/>
          <w:sz w:val="30"/>
          <w:szCs w:val="30"/>
          <w:cs/>
          <w:lang w:val="th-TH"/>
        </w:rPr>
      </w:pPr>
    </w:p>
    <w:p w:rsidR="009609FC" w:rsidRPr="002168F5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168F5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2168F5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Pr="002168F5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2168F5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2168F5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2168F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2168F5">
        <w:rPr>
          <w:rFonts w:ascii="Angsana New" w:hAnsi="Angsana New"/>
          <w:sz w:val="30"/>
          <w:szCs w:val="30"/>
        </w:rPr>
        <w:t>1</w:t>
      </w:r>
      <w:r w:rsidR="00305B0C" w:rsidRPr="002168F5">
        <w:rPr>
          <w:rFonts w:ascii="Angsana New" w:hAnsi="Angsana New" w:hint="cs"/>
          <w:sz w:val="30"/>
          <w:szCs w:val="30"/>
          <w:cs/>
        </w:rPr>
        <w:t>1</w:t>
      </w:r>
      <w:r w:rsidR="0067593C" w:rsidRPr="002168F5">
        <w:rPr>
          <w:rFonts w:ascii="Angsana New" w:hAnsi="Angsana New"/>
          <w:sz w:val="30"/>
          <w:szCs w:val="30"/>
        </w:rPr>
        <w:t xml:space="preserve"> </w:t>
      </w:r>
      <w:r w:rsidR="001A72DD" w:rsidRPr="002168F5">
        <w:rPr>
          <w:rFonts w:ascii="Angsana New" w:hAnsi="Angsana New" w:hint="cs"/>
          <w:sz w:val="30"/>
          <w:szCs w:val="30"/>
          <w:cs/>
        </w:rPr>
        <w:t>สิงหาคม</w:t>
      </w:r>
      <w:r w:rsidR="00B74C64" w:rsidRPr="002168F5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2168F5">
        <w:rPr>
          <w:rFonts w:ascii="Angsana New" w:hAnsi="Angsana New"/>
          <w:sz w:val="30"/>
          <w:szCs w:val="30"/>
          <w:cs/>
        </w:rPr>
        <w:t>25</w:t>
      </w:r>
      <w:r w:rsidR="005A5561" w:rsidRPr="002168F5">
        <w:rPr>
          <w:rFonts w:ascii="Angsana New" w:hAnsi="Angsana New"/>
          <w:sz w:val="30"/>
          <w:szCs w:val="30"/>
        </w:rPr>
        <w:t>6</w:t>
      </w:r>
      <w:r w:rsidR="00305B0C" w:rsidRPr="002168F5">
        <w:rPr>
          <w:rFonts w:ascii="Angsana New" w:hAnsi="Angsana New" w:hint="cs"/>
          <w:sz w:val="30"/>
          <w:szCs w:val="30"/>
          <w:cs/>
        </w:rPr>
        <w:t>5</w:t>
      </w:r>
    </w:p>
    <w:sectPr w:rsidR="00222462" w:rsidRPr="002168F5" w:rsidSect="008E0F0C">
      <w:footerReference w:type="first" r:id="rId14"/>
      <w:pgSz w:w="11909" w:h="16834" w:code="9"/>
      <w:pgMar w:top="1219" w:right="1134" w:bottom="567" w:left="1440" w:header="992" w:footer="411" w:gutter="0"/>
      <w:pgNumType w:start="22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E38" w:rsidRDefault="00DE6E38">
      <w:r>
        <w:separator/>
      </w:r>
    </w:p>
  </w:endnote>
  <w:endnote w:type="continuationSeparator" w:id="0">
    <w:p w:rsidR="00DE6E38" w:rsidRDefault="00DE6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CD0" w:rsidRDefault="0087638F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2CD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2CD0" w:rsidRDefault="00732CD0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CD0" w:rsidRDefault="00732CD0" w:rsidP="006737A8">
    <w:pPr>
      <w:pStyle w:val="Footer"/>
      <w:framePr w:wrap="around" w:vAnchor="text" w:hAnchor="margin" w:xAlign="right" w:y="1"/>
      <w:rPr>
        <w:rStyle w:val="PageNumber"/>
      </w:rPr>
    </w:pPr>
  </w:p>
  <w:p w:rsidR="00732CD0" w:rsidRPr="00EA3C0D" w:rsidRDefault="00732CD0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87638F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87638F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0E10C1">
      <w:rPr>
        <w:rStyle w:val="PageNumber"/>
        <w:rFonts w:ascii="Angsana New" w:hAnsi="Angsana New"/>
        <w:noProof/>
        <w:sz w:val="30"/>
        <w:szCs w:val="30"/>
      </w:rPr>
      <w:t>35</w:t>
    </w:r>
    <w:r w:rsidR="0087638F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CD0" w:rsidRPr="001A527B" w:rsidRDefault="0087638F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732CD0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0E10C1">
      <w:rPr>
        <w:rFonts w:ascii="Angsana New" w:hAnsi="Angsana New"/>
        <w:noProof/>
        <w:sz w:val="30"/>
        <w:szCs w:val="30"/>
      </w:rPr>
      <w:t>12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CD0" w:rsidRPr="001A527B" w:rsidRDefault="00732CD0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21</w:t>
    </w:r>
  </w:p>
  <w:p w:rsidR="00732CD0" w:rsidRPr="00D149BB" w:rsidRDefault="00732CD0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CD0" w:rsidRPr="005071D9" w:rsidRDefault="0087638F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732CD0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0E10C1">
      <w:rPr>
        <w:rFonts w:ascii="Angsana New" w:hAnsi="Angsana New"/>
        <w:noProof/>
        <w:sz w:val="30"/>
        <w:szCs w:val="30"/>
      </w:rPr>
      <w:t>22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E38" w:rsidRDefault="00DE6E38">
      <w:r>
        <w:separator/>
      </w:r>
    </w:p>
  </w:footnote>
  <w:footnote w:type="continuationSeparator" w:id="0">
    <w:p w:rsidR="00DE6E38" w:rsidRDefault="00DE6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CD0" w:rsidRPr="005875F9" w:rsidRDefault="00732CD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732CD0" w:rsidRDefault="00732CD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732CD0" w:rsidRDefault="00732CD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 2565 และ 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732CD0" w:rsidRPr="008C160E" w:rsidRDefault="00732CD0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2564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732CD0" w:rsidRPr="007A1795" w:rsidRDefault="00732CD0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CD0" w:rsidRPr="005875F9" w:rsidRDefault="00732CD0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732CD0" w:rsidRPr="00672E23" w:rsidRDefault="00732CD0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732CD0" w:rsidRPr="00D03286" w:rsidRDefault="00732CD0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มิถุนายน 2565 และ 2564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732CD0" w:rsidRDefault="00732CD0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2564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732CD0" w:rsidRPr="00F11938" w:rsidRDefault="00732CD0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DBA5AB2"/>
    <w:multiLevelType w:val="hybridMultilevel"/>
    <w:tmpl w:val="56FC6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3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6"/>
  </w:num>
  <w:num w:numId="22">
    <w:abstractNumId w:val="10"/>
  </w:num>
  <w:num w:numId="23">
    <w:abstractNumId w:val="14"/>
  </w:num>
  <w:num w:numId="24">
    <w:abstractNumId w:val="15"/>
  </w:num>
  <w:num w:numId="25">
    <w:abstractNumId w:val="25"/>
  </w:num>
  <w:num w:numId="26">
    <w:abstractNumId w:val="22"/>
  </w:num>
  <w:num w:numId="27">
    <w:abstractNumId w:val="2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12673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2BC"/>
    <w:rsid w:val="0001076F"/>
    <w:rsid w:val="00010C82"/>
    <w:rsid w:val="00010E21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1E83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5BFA"/>
    <w:rsid w:val="000264A4"/>
    <w:rsid w:val="00026738"/>
    <w:rsid w:val="00026870"/>
    <w:rsid w:val="00026909"/>
    <w:rsid w:val="00026E8D"/>
    <w:rsid w:val="00026F94"/>
    <w:rsid w:val="0002712E"/>
    <w:rsid w:val="000274CE"/>
    <w:rsid w:val="000276DF"/>
    <w:rsid w:val="000277C1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0C"/>
    <w:rsid w:val="00032A9F"/>
    <w:rsid w:val="00032C27"/>
    <w:rsid w:val="00032DC4"/>
    <w:rsid w:val="00032EC8"/>
    <w:rsid w:val="00032FC8"/>
    <w:rsid w:val="00033058"/>
    <w:rsid w:val="00033716"/>
    <w:rsid w:val="00033D0F"/>
    <w:rsid w:val="00033EF0"/>
    <w:rsid w:val="00034050"/>
    <w:rsid w:val="00034124"/>
    <w:rsid w:val="00034E04"/>
    <w:rsid w:val="00035262"/>
    <w:rsid w:val="000354D7"/>
    <w:rsid w:val="000357EB"/>
    <w:rsid w:val="00035AE8"/>
    <w:rsid w:val="00035C76"/>
    <w:rsid w:val="00035DD8"/>
    <w:rsid w:val="00035FA7"/>
    <w:rsid w:val="0003634F"/>
    <w:rsid w:val="000366F1"/>
    <w:rsid w:val="0003706F"/>
    <w:rsid w:val="00040147"/>
    <w:rsid w:val="0004072C"/>
    <w:rsid w:val="00040A5F"/>
    <w:rsid w:val="00040F91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5A1D"/>
    <w:rsid w:val="0004622E"/>
    <w:rsid w:val="000463CC"/>
    <w:rsid w:val="000467B0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3A"/>
    <w:rsid w:val="000538C2"/>
    <w:rsid w:val="00053E1A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A78"/>
    <w:rsid w:val="00056D20"/>
    <w:rsid w:val="00056DB4"/>
    <w:rsid w:val="00057107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546"/>
    <w:rsid w:val="000638B5"/>
    <w:rsid w:val="00063A01"/>
    <w:rsid w:val="00063C0E"/>
    <w:rsid w:val="00064528"/>
    <w:rsid w:val="0006477F"/>
    <w:rsid w:val="0006481E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ACF"/>
    <w:rsid w:val="00067AF7"/>
    <w:rsid w:val="00067B49"/>
    <w:rsid w:val="00070014"/>
    <w:rsid w:val="00070140"/>
    <w:rsid w:val="00070D35"/>
    <w:rsid w:val="00071174"/>
    <w:rsid w:val="00071716"/>
    <w:rsid w:val="000719E3"/>
    <w:rsid w:val="00071BA6"/>
    <w:rsid w:val="00071D5B"/>
    <w:rsid w:val="00071FBE"/>
    <w:rsid w:val="00072163"/>
    <w:rsid w:val="00072839"/>
    <w:rsid w:val="00072BB9"/>
    <w:rsid w:val="00072EBB"/>
    <w:rsid w:val="00072F7D"/>
    <w:rsid w:val="000735BB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80"/>
    <w:rsid w:val="00075D9F"/>
    <w:rsid w:val="00075EAA"/>
    <w:rsid w:val="00075F32"/>
    <w:rsid w:val="00076109"/>
    <w:rsid w:val="000764CE"/>
    <w:rsid w:val="00076777"/>
    <w:rsid w:val="00077196"/>
    <w:rsid w:val="000776F9"/>
    <w:rsid w:val="00077A46"/>
    <w:rsid w:val="00077AA7"/>
    <w:rsid w:val="00077D25"/>
    <w:rsid w:val="00077D95"/>
    <w:rsid w:val="00080361"/>
    <w:rsid w:val="0008056D"/>
    <w:rsid w:val="00080686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E32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939"/>
    <w:rsid w:val="00083ABC"/>
    <w:rsid w:val="00084153"/>
    <w:rsid w:val="000841C6"/>
    <w:rsid w:val="00084220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3FE"/>
    <w:rsid w:val="00087928"/>
    <w:rsid w:val="00087AFF"/>
    <w:rsid w:val="00087D90"/>
    <w:rsid w:val="00090340"/>
    <w:rsid w:val="000903E9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C2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97E62"/>
    <w:rsid w:val="00097F22"/>
    <w:rsid w:val="000A039A"/>
    <w:rsid w:val="000A051B"/>
    <w:rsid w:val="000A0E31"/>
    <w:rsid w:val="000A0F32"/>
    <w:rsid w:val="000A1842"/>
    <w:rsid w:val="000A2064"/>
    <w:rsid w:val="000A2FA8"/>
    <w:rsid w:val="000A357D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6CC"/>
    <w:rsid w:val="000A685D"/>
    <w:rsid w:val="000A6909"/>
    <w:rsid w:val="000A6AA2"/>
    <w:rsid w:val="000A6BC9"/>
    <w:rsid w:val="000A6EEB"/>
    <w:rsid w:val="000A7098"/>
    <w:rsid w:val="000A7A78"/>
    <w:rsid w:val="000A7D1F"/>
    <w:rsid w:val="000B0000"/>
    <w:rsid w:val="000B048F"/>
    <w:rsid w:val="000B06E1"/>
    <w:rsid w:val="000B0962"/>
    <w:rsid w:val="000B0C5A"/>
    <w:rsid w:val="000B15D8"/>
    <w:rsid w:val="000B1652"/>
    <w:rsid w:val="000B169D"/>
    <w:rsid w:val="000B1AF6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A3F"/>
    <w:rsid w:val="000B6CC0"/>
    <w:rsid w:val="000B6F86"/>
    <w:rsid w:val="000B73D4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E18"/>
    <w:rsid w:val="000C21E0"/>
    <w:rsid w:val="000C4350"/>
    <w:rsid w:val="000C4970"/>
    <w:rsid w:val="000C4BE1"/>
    <w:rsid w:val="000C502A"/>
    <w:rsid w:val="000C517E"/>
    <w:rsid w:val="000C52D7"/>
    <w:rsid w:val="000C5B47"/>
    <w:rsid w:val="000C658D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09D"/>
    <w:rsid w:val="000D1580"/>
    <w:rsid w:val="000D1591"/>
    <w:rsid w:val="000D1AF8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6DD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0C1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5E6"/>
    <w:rsid w:val="000F3AA4"/>
    <w:rsid w:val="000F3C83"/>
    <w:rsid w:val="000F3CBF"/>
    <w:rsid w:val="000F3D48"/>
    <w:rsid w:val="000F491F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0AF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0B96"/>
    <w:rsid w:val="00111250"/>
    <w:rsid w:val="00111306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B64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8D7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04"/>
    <w:rsid w:val="00124BB8"/>
    <w:rsid w:val="00124DD4"/>
    <w:rsid w:val="0012505E"/>
    <w:rsid w:val="001252F0"/>
    <w:rsid w:val="00125972"/>
    <w:rsid w:val="0012597F"/>
    <w:rsid w:val="00126252"/>
    <w:rsid w:val="00126624"/>
    <w:rsid w:val="00126648"/>
    <w:rsid w:val="001269B4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081B"/>
    <w:rsid w:val="001313FF"/>
    <w:rsid w:val="00131943"/>
    <w:rsid w:val="00132278"/>
    <w:rsid w:val="001323C1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40"/>
    <w:rsid w:val="001354B8"/>
    <w:rsid w:val="00135508"/>
    <w:rsid w:val="00135CD9"/>
    <w:rsid w:val="00136374"/>
    <w:rsid w:val="0013637C"/>
    <w:rsid w:val="0013684F"/>
    <w:rsid w:val="001369DD"/>
    <w:rsid w:val="00136A93"/>
    <w:rsid w:val="00136BC1"/>
    <w:rsid w:val="00136CCA"/>
    <w:rsid w:val="00136F4B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1E4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652"/>
    <w:rsid w:val="001439BC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7DC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E4D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2EF"/>
    <w:rsid w:val="00164979"/>
    <w:rsid w:val="001649A9"/>
    <w:rsid w:val="001649DD"/>
    <w:rsid w:val="00164AE4"/>
    <w:rsid w:val="00164B55"/>
    <w:rsid w:val="001653BB"/>
    <w:rsid w:val="001656EB"/>
    <w:rsid w:val="0016655A"/>
    <w:rsid w:val="00166786"/>
    <w:rsid w:val="0016691D"/>
    <w:rsid w:val="00166CAB"/>
    <w:rsid w:val="00166CFD"/>
    <w:rsid w:val="00166F03"/>
    <w:rsid w:val="001671F5"/>
    <w:rsid w:val="001672A9"/>
    <w:rsid w:val="00167493"/>
    <w:rsid w:val="00167538"/>
    <w:rsid w:val="0016756B"/>
    <w:rsid w:val="001676AD"/>
    <w:rsid w:val="00167970"/>
    <w:rsid w:val="001679F2"/>
    <w:rsid w:val="00167B54"/>
    <w:rsid w:val="00167ED0"/>
    <w:rsid w:val="00170184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4FE"/>
    <w:rsid w:val="00173751"/>
    <w:rsid w:val="00173ACF"/>
    <w:rsid w:val="001741DF"/>
    <w:rsid w:val="001744D9"/>
    <w:rsid w:val="00174695"/>
    <w:rsid w:val="00174DA4"/>
    <w:rsid w:val="00174DF4"/>
    <w:rsid w:val="001750B6"/>
    <w:rsid w:val="00175BAF"/>
    <w:rsid w:val="00175BB7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DBD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2986"/>
    <w:rsid w:val="0018391F"/>
    <w:rsid w:val="00183EB9"/>
    <w:rsid w:val="00183F90"/>
    <w:rsid w:val="00184746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1E7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1A4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4A1"/>
    <w:rsid w:val="00194696"/>
    <w:rsid w:val="00194702"/>
    <w:rsid w:val="00194841"/>
    <w:rsid w:val="00194F7C"/>
    <w:rsid w:val="0019521A"/>
    <w:rsid w:val="00195641"/>
    <w:rsid w:val="00195695"/>
    <w:rsid w:val="00195D31"/>
    <w:rsid w:val="0019626A"/>
    <w:rsid w:val="001967A2"/>
    <w:rsid w:val="001974E1"/>
    <w:rsid w:val="001975F1"/>
    <w:rsid w:val="00197804"/>
    <w:rsid w:val="00197819"/>
    <w:rsid w:val="00197964"/>
    <w:rsid w:val="00197E1B"/>
    <w:rsid w:val="001A019E"/>
    <w:rsid w:val="001A075B"/>
    <w:rsid w:val="001A08F2"/>
    <w:rsid w:val="001A0C77"/>
    <w:rsid w:val="001A0CEB"/>
    <w:rsid w:val="001A0DFD"/>
    <w:rsid w:val="001A0FE8"/>
    <w:rsid w:val="001A1357"/>
    <w:rsid w:val="001A14B7"/>
    <w:rsid w:val="001A1A85"/>
    <w:rsid w:val="001A219E"/>
    <w:rsid w:val="001A29AC"/>
    <w:rsid w:val="001A2CCA"/>
    <w:rsid w:val="001A3160"/>
    <w:rsid w:val="001A34B5"/>
    <w:rsid w:val="001A36A1"/>
    <w:rsid w:val="001A3E2F"/>
    <w:rsid w:val="001A3F4B"/>
    <w:rsid w:val="001A4278"/>
    <w:rsid w:val="001A4466"/>
    <w:rsid w:val="001A46CA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2DD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8EF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989"/>
    <w:rsid w:val="001C0A1B"/>
    <w:rsid w:val="001C0B0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76C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371"/>
    <w:rsid w:val="001C6716"/>
    <w:rsid w:val="001C697A"/>
    <w:rsid w:val="001C69B4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0FF0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9FA"/>
    <w:rsid w:val="001D3A62"/>
    <w:rsid w:val="001D3ADC"/>
    <w:rsid w:val="001D3E2C"/>
    <w:rsid w:val="001D421A"/>
    <w:rsid w:val="001D444A"/>
    <w:rsid w:val="001D484F"/>
    <w:rsid w:val="001D4979"/>
    <w:rsid w:val="001D4B95"/>
    <w:rsid w:val="001D4C5D"/>
    <w:rsid w:val="001D4DF5"/>
    <w:rsid w:val="001D54E6"/>
    <w:rsid w:val="001D58D3"/>
    <w:rsid w:val="001D59D8"/>
    <w:rsid w:val="001D60D0"/>
    <w:rsid w:val="001D69B6"/>
    <w:rsid w:val="001D72F6"/>
    <w:rsid w:val="001D73E2"/>
    <w:rsid w:val="001D7592"/>
    <w:rsid w:val="001D76BC"/>
    <w:rsid w:val="001D7D9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20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4F49"/>
    <w:rsid w:val="001E5336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1F3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3DAC"/>
    <w:rsid w:val="001F41E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1F774B"/>
    <w:rsid w:val="001F7C96"/>
    <w:rsid w:val="0020009C"/>
    <w:rsid w:val="00200BAF"/>
    <w:rsid w:val="00201AD1"/>
    <w:rsid w:val="002028DC"/>
    <w:rsid w:val="00202928"/>
    <w:rsid w:val="00202936"/>
    <w:rsid w:val="00202BF9"/>
    <w:rsid w:val="00203093"/>
    <w:rsid w:val="0020311C"/>
    <w:rsid w:val="00204026"/>
    <w:rsid w:val="0020466C"/>
    <w:rsid w:val="00204684"/>
    <w:rsid w:val="00204715"/>
    <w:rsid w:val="00204D8E"/>
    <w:rsid w:val="00204D98"/>
    <w:rsid w:val="00204ECB"/>
    <w:rsid w:val="00204EDB"/>
    <w:rsid w:val="00204F6F"/>
    <w:rsid w:val="00205033"/>
    <w:rsid w:val="0020505A"/>
    <w:rsid w:val="002051C2"/>
    <w:rsid w:val="00205B67"/>
    <w:rsid w:val="0020607D"/>
    <w:rsid w:val="002060DD"/>
    <w:rsid w:val="002063B6"/>
    <w:rsid w:val="00206A2F"/>
    <w:rsid w:val="00206AD5"/>
    <w:rsid w:val="00206B69"/>
    <w:rsid w:val="00206E18"/>
    <w:rsid w:val="00207349"/>
    <w:rsid w:val="002073BA"/>
    <w:rsid w:val="00207778"/>
    <w:rsid w:val="0021007B"/>
    <w:rsid w:val="002100DA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4BBE"/>
    <w:rsid w:val="00215510"/>
    <w:rsid w:val="00215639"/>
    <w:rsid w:val="002161C2"/>
    <w:rsid w:val="002163F4"/>
    <w:rsid w:val="002166A6"/>
    <w:rsid w:val="002168F5"/>
    <w:rsid w:val="00216B05"/>
    <w:rsid w:val="00216CC6"/>
    <w:rsid w:val="00217391"/>
    <w:rsid w:val="00217913"/>
    <w:rsid w:val="002179A6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513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6EF"/>
    <w:rsid w:val="002269CA"/>
    <w:rsid w:val="00226ED2"/>
    <w:rsid w:val="00227714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45C"/>
    <w:rsid w:val="0024182E"/>
    <w:rsid w:val="00241930"/>
    <w:rsid w:val="00241F21"/>
    <w:rsid w:val="002421B9"/>
    <w:rsid w:val="0024245B"/>
    <w:rsid w:val="00242CED"/>
    <w:rsid w:val="00242DA6"/>
    <w:rsid w:val="00242DD8"/>
    <w:rsid w:val="00242FA4"/>
    <w:rsid w:val="002431A9"/>
    <w:rsid w:val="002440B7"/>
    <w:rsid w:val="00244938"/>
    <w:rsid w:val="00244961"/>
    <w:rsid w:val="002450E2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5EF"/>
    <w:rsid w:val="0024789B"/>
    <w:rsid w:val="002478D9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698"/>
    <w:rsid w:val="00261701"/>
    <w:rsid w:val="00261F2A"/>
    <w:rsid w:val="0026207F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591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348"/>
    <w:rsid w:val="0027370C"/>
    <w:rsid w:val="00273AED"/>
    <w:rsid w:val="00273C05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6F78"/>
    <w:rsid w:val="00277166"/>
    <w:rsid w:val="0027756F"/>
    <w:rsid w:val="00277C5A"/>
    <w:rsid w:val="00280010"/>
    <w:rsid w:val="002806D9"/>
    <w:rsid w:val="00281240"/>
    <w:rsid w:val="0028152D"/>
    <w:rsid w:val="00281725"/>
    <w:rsid w:val="00281B46"/>
    <w:rsid w:val="00281F55"/>
    <w:rsid w:val="002822CA"/>
    <w:rsid w:val="002827A7"/>
    <w:rsid w:val="00282933"/>
    <w:rsid w:val="0028293F"/>
    <w:rsid w:val="00282BD7"/>
    <w:rsid w:val="00282F75"/>
    <w:rsid w:val="00283011"/>
    <w:rsid w:val="00283232"/>
    <w:rsid w:val="00284027"/>
    <w:rsid w:val="0028427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261"/>
    <w:rsid w:val="0028778A"/>
    <w:rsid w:val="00287B06"/>
    <w:rsid w:val="00290022"/>
    <w:rsid w:val="00290119"/>
    <w:rsid w:val="00290797"/>
    <w:rsid w:val="002907CD"/>
    <w:rsid w:val="00290CF3"/>
    <w:rsid w:val="00290D95"/>
    <w:rsid w:val="002911CE"/>
    <w:rsid w:val="0029129C"/>
    <w:rsid w:val="002915FA"/>
    <w:rsid w:val="00291722"/>
    <w:rsid w:val="00291999"/>
    <w:rsid w:val="00292157"/>
    <w:rsid w:val="00292261"/>
    <w:rsid w:val="002924D9"/>
    <w:rsid w:val="002926D8"/>
    <w:rsid w:val="00292E90"/>
    <w:rsid w:val="00293150"/>
    <w:rsid w:val="00293227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97CB3"/>
    <w:rsid w:val="00297DE2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1D58"/>
    <w:rsid w:val="002A2327"/>
    <w:rsid w:val="002A2410"/>
    <w:rsid w:val="002A26A9"/>
    <w:rsid w:val="002A2A78"/>
    <w:rsid w:val="002A2CA5"/>
    <w:rsid w:val="002A3128"/>
    <w:rsid w:val="002A315A"/>
    <w:rsid w:val="002A350B"/>
    <w:rsid w:val="002A3864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213"/>
    <w:rsid w:val="002B132D"/>
    <w:rsid w:val="002B17C4"/>
    <w:rsid w:val="002B17D5"/>
    <w:rsid w:val="002B2039"/>
    <w:rsid w:val="002B2816"/>
    <w:rsid w:val="002B287A"/>
    <w:rsid w:val="002B28F2"/>
    <w:rsid w:val="002B290B"/>
    <w:rsid w:val="002B298D"/>
    <w:rsid w:val="002B2AAC"/>
    <w:rsid w:val="002B2B58"/>
    <w:rsid w:val="002B2C39"/>
    <w:rsid w:val="002B2DB2"/>
    <w:rsid w:val="002B30AC"/>
    <w:rsid w:val="002B30D5"/>
    <w:rsid w:val="002B3607"/>
    <w:rsid w:val="002B4326"/>
    <w:rsid w:val="002B4483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1BA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623"/>
    <w:rsid w:val="002D2034"/>
    <w:rsid w:val="002D20EE"/>
    <w:rsid w:val="002D23A8"/>
    <w:rsid w:val="002D2E14"/>
    <w:rsid w:val="002D2E7E"/>
    <w:rsid w:val="002D3BA8"/>
    <w:rsid w:val="002D3BB4"/>
    <w:rsid w:val="002D3D89"/>
    <w:rsid w:val="002D3E4B"/>
    <w:rsid w:val="002D482A"/>
    <w:rsid w:val="002D49DA"/>
    <w:rsid w:val="002D5440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356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DAF"/>
    <w:rsid w:val="002F1FCF"/>
    <w:rsid w:val="002F215A"/>
    <w:rsid w:val="002F22BD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BFB"/>
    <w:rsid w:val="002F6E2B"/>
    <w:rsid w:val="002F73D1"/>
    <w:rsid w:val="002F7412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B0C"/>
    <w:rsid w:val="00305C32"/>
    <w:rsid w:val="00305EDD"/>
    <w:rsid w:val="00305EFD"/>
    <w:rsid w:val="003060BE"/>
    <w:rsid w:val="00306783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5E89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795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B6A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04B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6C9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27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6F85"/>
    <w:rsid w:val="003472F4"/>
    <w:rsid w:val="00347592"/>
    <w:rsid w:val="00347812"/>
    <w:rsid w:val="0034799E"/>
    <w:rsid w:val="00347BA2"/>
    <w:rsid w:val="00350D0B"/>
    <w:rsid w:val="00350E2C"/>
    <w:rsid w:val="00350F0D"/>
    <w:rsid w:val="003514B9"/>
    <w:rsid w:val="003514C5"/>
    <w:rsid w:val="00351AC5"/>
    <w:rsid w:val="00352543"/>
    <w:rsid w:val="00352E2E"/>
    <w:rsid w:val="00352E82"/>
    <w:rsid w:val="00353386"/>
    <w:rsid w:val="00353421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0B1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515"/>
    <w:rsid w:val="00356678"/>
    <w:rsid w:val="00356C1A"/>
    <w:rsid w:val="003572A7"/>
    <w:rsid w:val="003572A8"/>
    <w:rsid w:val="00357389"/>
    <w:rsid w:val="0035744C"/>
    <w:rsid w:val="00357BD9"/>
    <w:rsid w:val="00357E05"/>
    <w:rsid w:val="00360285"/>
    <w:rsid w:val="003603C6"/>
    <w:rsid w:val="00360429"/>
    <w:rsid w:val="00360992"/>
    <w:rsid w:val="00360A53"/>
    <w:rsid w:val="00360AC4"/>
    <w:rsid w:val="00360CFF"/>
    <w:rsid w:val="003612DC"/>
    <w:rsid w:val="00361597"/>
    <w:rsid w:val="003617CD"/>
    <w:rsid w:val="00361C19"/>
    <w:rsid w:val="0036213E"/>
    <w:rsid w:val="00362313"/>
    <w:rsid w:val="0036241F"/>
    <w:rsid w:val="00362458"/>
    <w:rsid w:val="00362675"/>
    <w:rsid w:val="00362708"/>
    <w:rsid w:val="003638FD"/>
    <w:rsid w:val="003646F7"/>
    <w:rsid w:val="00364CFA"/>
    <w:rsid w:val="00365007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D6B"/>
    <w:rsid w:val="00371E17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E8C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933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B5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251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D7"/>
    <w:rsid w:val="003911FD"/>
    <w:rsid w:val="003916BB"/>
    <w:rsid w:val="0039172B"/>
    <w:rsid w:val="003918D2"/>
    <w:rsid w:val="00391F85"/>
    <w:rsid w:val="0039202C"/>
    <w:rsid w:val="00392121"/>
    <w:rsid w:val="00392175"/>
    <w:rsid w:val="003924F4"/>
    <w:rsid w:val="0039289D"/>
    <w:rsid w:val="00392984"/>
    <w:rsid w:val="00392BAD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7B1"/>
    <w:rsid w:val="003959E5"/>
    <w:rsid w:val="00395B80"/>
    <w:rsid w:val="00395CCB"/>
    <w:rsid w:val="003961AB"/>
    <w:rsid w:val="00396415"/>
    <w:rsid w:val="00396ADF"/>
    <w:rsid w:val="00396FD8"/>
    <w:rsid w:val="003971B4"/>
    <w:rsid w:val="00397304"/>
    <w:rsid w:val="0039757C"/>
    <w:rsid w:val="0039784F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5BA8"/>
    <w:rsid w:val="003A62A4"/>
    <w:rsid w:val="003A6B3A"/>
    <w:rsid w:val="003A6D91"/>
    <w:rsid w:val="003A79A0"/>
    <w:rsid w:val="003B09F8"/>
    <w:rsid w:val="003B0A8E"/>
    <w:rsid w:val="003B0D6B"/>
    <w:rsid w:val="003B165C"/>
    <w:rsid w:val="003B17EE"/>
    <w:rsid w:val="003B1873"/>
    <w:rsid w:val="003B1EE6"/>
    <w:rsid w:val="003B1F21"/>
    <w:rsid w:val="003B21E8"/>
    <w:rsid w:val="003B233A"/>
    <w:rsid w:val="003B3779"/>
    <w:rsid w:val="003B3ED9"/>
    <w:rsid w:val="003B40B5"/>
    <w:rsid w:val="003B41CD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868"/>
    <w:rsid w:val="003B7CCA"/>
    <w:rsid w:val="003B7D0B"/>
    <w:rsid w:val="003C0333"/>
    <w:rsid w:val="003C05A0"/>
    <w:rsid w:val="003C0BC8"/>
    <w:rsid w:val="003C0BD9"/>
    <w:rsid w:val="003C0FB9"/>
    <w:rsid w:val="003C1245"/>
    <w:rsid w:val="003C1B74"/>
    <w:rsid w:val="003C2213"/>
    <w:rsid w:val="003C3239"/>
    <w:rsid w:val="003C32A6"/>
    <w:rsid w:val="003C34C8"/>
    <w:rsid w:val="003C38E9"/>
    <w:rsid w:val="003C3C6D"/>
    <w:rsid w:val="003C4099"/>
    <w:rsid w:val="003C42BC"/>
    <w:rsid w:val="003C4323"/>
    <w:rsid w:val="003C471F"/>
    <w:rsid w:val="003C47D6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C7D61"/>
    <w:rsid w:val="003D065D"/>
    <w:rsid w:val="003D0760"/>
    <w:rsid w:val="003D0E4C"/>
    <w:rsid w:val="003D0E56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8DA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A9F"/>
    <w:rsid w:val="003E0F00"/>
    <w:rsid w:val="003E118C"/>
    <w:rsid w:val="003E1218"/>
    <w:rsid w:val="003E1736"/>
    <w:rsid w:val="003E217B"/>
    <w:rsid w:val="003E26EA"/>
    <w:rsid w:val="003E2980"/>
    <w:rsid w:val="003E2ADB"/>
    <w:rsid w:val="003E32F1"/>
    <w:rsid w:val="003E375B"/>
    <w:rsid w:val="003E4102"/>
    <w:rsid w:val="003E417D"/>
    <w:rsid w:val="003E4490"/>
    <w:rsid w:val="003E4651"/>
    <w:rsid w:val="003E47CB"/>
    <w:rsid w:val="003E4825"/>
    <w:rsid w:val="003E4C1C"/>
    <w:rsid w:val="003E52A3"/>
    <w:rsid w:val="003E5313"/>
    <w:rsid w:val="003E536D"/>
    <w:rsid w:val="003E5434"/>
    <w:rsid w:val="003E5A08"/>
    <w:rsid w:val="003E5E0B"/>
    <w:rsid w:val="003E62FD"/>
    <w:rsid w:val="003E637B"/>
    <w:rsid w:val="003E65AC"/>
    <w:rsid w:val="003E65E1"/>
    <w:rsid w:val="003E671F"/>
    <w:rsid w:val="003E6AEA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07E"/>
    <w:rsid w:val="003F11BA"/>
    <w:rsid w:val="003F11BD"/>
    <w:rsid w:val="003F1305"/>
    <w:rsid w:val="003F179C"/>
    <w:rsid w:val="003F19DB"/>
    <w:rsid w:val="003F26DE"/>
    <w:rsid w:val="003F27AC"/>
    <w:rsid w:val="003F2933"/>
    <w:rsid w:val="003F2C91"/>
    <w:rsid w:val="003F2D17"/>
    <w:rsid w:val="003F2D7F"/>
    <w:rsid w:val="003F2F53"/>
    <w:rsid w:val="003F2FE1"/>
    <w:rsid w:val="003F3F87"/>
    <w:rsid w:val="003F45D1"/>
    <w:rsid w:val="003F47E0"/>
    <w:rsid w:val="003F4A30"/>
    <w:rsid w:val="003F4A31"/>
    <w:rsid w:val="003F4E22"/>
    <w:rsid w:val="003F57DB"/>
    <w:rsid w:val="003F597E"/>
    <w:rsid w:val="003F5E4B"/>
    <w:rsid w:val="003F60BF"/>
    <w:rsid w:val="003F6352"/>
    <w:rsid w:val="003F63FC"/>
    <w:rsid w:val="003F677F"/>
    <w:rsid w:val="003F6D0F"/>
    <w:rsid w:val="003F6D2B"/>
    <w:rsid w:val="003F6DA5"/>
    <w:rsid w:val="003F6FCA"/>
    <w:rsid w:val="003F709D"/>
    <w:rsid w:val="003F728B"/>
    <w:rsid w:val="003F7389"/>
    <w:rsid w:val="003F73A4"/>
    <w:rsid w:val="003F74BB"/>
    <w:rsid w:val="003F76E9"/>
    <w:rsid w:val="003F78B3"/>
    <w:rsid w:val="003F7ADC"/>
    <w:rsid w:val="00400336"/>
    <w:rsid w:val="00400D09"/>
    <w:rsid w:val="00401058"/>
    <w:rsid w:val="004011AA"/>
    <w:rsid w:val="00401250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77D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C20"/>
    <w:rsid w:val="00404D72"/>
    <w:rsid w:val="00405144"/>
    <w:rsid w:val="0040540C"/>
    <w:rsid w:val="0040561C"/>
    <w:rsid w:val="00405991"/>
    <w:rsid w:val="00406672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023"/>
    <w:rsid w:val="00411443"/>
    <w:rsid w:val="00411870"/>
    <w:rsid w:val="00411CC2"/>
    <w:rsid w:val="00411CFD"/>
    <w:rsid w:val="00411E69"/>
    <w:rsid w:val="00411EA3"/>
    <w:rsid w:val="00411F68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DA0"/>
    <w:rsid w:val="00422E4D"/>
    <w:rsid w:val="00423952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6DB9"/>
    <w:rsid w:val="004270A2"/>
    <w:rsid w:val="004277E4"/>
    <w:rsid w:val="004278A7"/>
    <w:rsid w:val="00427981"/>
    <w:rsid w:val="00427CCD"/>
    <w:rsid w:val="00427D4F"/>
    <w:rsid w:val="00427D80"/>
    <w:rsid w:val="00430075"/>
    <w:rsid w:val="004306BA"/>
    <w:rsid w:val="004306D3"/>
    <w:rsid w:val="00430996"/>
    <w:rsid w:val="00430C58"/>
    <w:rsid w:val="00431024"/>
    <w:rsid w:val="004315E2"/>
    <w:rsid w:val="00431D50"/>
    <w:rsid w:val="00431D66"/>
    <w:rsid w:val="0043212C"/>
    <w:rsid w:val="0043236C"/>
    <w:rsid w:val="0043237B"/>
    <w:rsid w:val="004328D9"/>
    <w:rsid w:val="0043329E"/>
    <w:rsid w:val="00433604"/>
    <w:rsid w:val="00433846"/>
    <w:rsid w:val="00433D9A"/>
    <w:rsid w:val="00433FD5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E7E"/>
    <w:rsid w:val="00435F35"/>
    <w:rsid w:val="00436345"/>
    <w:rsid w:val="004366A9"/>
    <w:rsid w:val="004368DA"/>
    <w:rsid w:val="00436929"/>
    <w:rsid w:val="0043695F"/>
    <w:rsid w:val="00436A9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892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230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2CFE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B7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1E"/>
    <w:rsid w:val="004617CD"/>
    <w:rsid w:val="00461BDC"/>
    <w:rsid w:val="00461FCE"/>
    <w:rsid w:val="00462628"/>
    <w:rsid w:val="0046268C"/>
    <w:rsid w:val="004628CE"/>
    <w:rsid w:val="0046299B"/>
    <w:rsid w:val="004631D9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018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92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2DD"/>
    <w:rsid w:val="004826B3"/>
    <w:rsid w:val="004827AE"/>
    <w:rsid w:val="00483982"/>
    <w:rsid w:val="00483987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6DFF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3A61"/>
    <w:rsid w:val="0049412E"/>
    <w:rsid w:val="00494138"/>
    <w:rsid w:val="00494953"/>
    <w:rsid w:val="004949CE"/>
    <w:rsid w:val="004949E2"/>
    <w:rsid w:val="004954EC"/>
    <w:rsid w:val="004958DD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46A"/>
    <w:rsid w:val="004A0682"/>
    <w:rsid w:val="004A1778"/>
    <w:rsid w:val="004A1A52"/>
    <w:rsid w:val="004A1B70"/>
    <w:rsid w:val="004A1E93"/>
    <w:rsid w:val="004A20EA"/>
    <w:rsid w:val="004A245E"/>
    <w:rsid w:val="004A260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6CD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E56"/>
    <w:rsid w:val="004B5FA0"/>
    <w:rsid w:val="004B6023"/>
    <w:rsid w:val="004B61BC"/>
    <w:rsid w:val="004B65B1"/>
    <w:rsid w:val="004B66C1"/>
    <w:rsid w:val="004B67D6"/>
    <w:rsid w:val="004B6D58"/>
    <w:rsid w:val="004B72E0"/>
    <w:rsid w:val="004B736B"/>
    <w:rsid w:val="004B75C1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9F7"/>
    <w:rsid w:val="004C4A05"/>
    <w:rsid w:val="004C4D03"/>
    <w:rsid w:val="004C4D33"/>
    <w:rsid w:val="004C4E9F"/>
    <w:rsid w:val="004C501D"/>
    <w:rsid w:val="004C55E1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285"/>
    <w:rsid w:val="004D66B1"/>
    <w:rsid w:val="004D6986"/>
    <w:rsid w:val="004D7ADA"/>
    <w:rsid w:val="004D7AFF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1FA1"/>
    <w:rsid w:val="004E2685"/>
    <w:rsid w:val="004E2750"/>
    <w:rsid w:val="004E291C"/>
    <w:rsid w:val="004E2B4F"/>
    <w:rsid w:val="004E2EC3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0B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464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979"/>
    <w:rsid w:val="004F7C03"/>
    <w:rsid w:val="004F7CDE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1A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263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108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610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D7E"/>
    <w:rsid w:val="00517EF3"/>
    <w:rsid w:val="005200A6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7B0"/>
    <w:rsid w:val="0052684C"/>
    <w:rsid w:val="00526913"/>
    <w:rsid w:val="00526CCE"/>
    <w:rsid w:val="00526E2C"/>
    <w:rsid w:val="00526EFB"/>
    <w:rsid w:val="00526F8D"/>
    <w:rsid w:val="00526FD7"/>
    <w:rsid w:val="0052789D"/>
    <w:rsid w:val="00527D21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5A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3CD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9B0"/>
    <w:rsid w:val="00551E9F"/>
    <w:rsid w:val="00552222"/>
    <w:rsid w:val="00552286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411"/>
    <w:rsid w:val="00563A1C"/>
    <w:rsid w:val="00563FA8"/>
    <w:rsid w:val="005644A5"/>
    <w:rsid w:val="00564664"/>
    <w:rsid w:val="0056468E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39"/>
    <w:rsid w:val="005702BC"/>
    <w:rsid w:val="0057037D"/>
    <w:rsid w:val="00570466"/>
    <w:rsid w:val="005709A9"/>
    <w:rsid w:val="00570AA8"/>
    <w:rsid w:val="00570DA4"/>
    <w:rsid w:val="00570F67"/>
    <w:rsid w:val="0057110B"/>
    <w:rsid w:val="0057147F"/>
    <w:rsid w:val="00571605"/>
    <w:rsid w:val="005717B4"/>
    <w:rsid w:val="00571E56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3E75"/>
    <w:rsid w:val="00574182"/>
    <w:rsid w:val="005742F5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1F8"/>
    <w:rsid w:val="00581213"/>
    <w:rsid w:val="00581214"/>
    <w:rsid w:val="0058132B"/>
    <w:rsid w:val="00581472"/>
    <w:rsid w:val="005819D5"/>
    <w:rsid w:val="00581DC7"/>
    <w:rsid w:val="00581F50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2B7"/>
    <w:rsid w:val="005865B4"/>
    <w:rsid w:val="00586A4C"/>
    <w:rsid w:val="00586C94"/>
    <w:rsid w:val="005875F9"/>
    <w:rsid w:val="00587733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99D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12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B5E"/>
    <w:rsid w:val="005A6E81"/>
    <w:rsid w:val="005A7063"/>
    <w:rsid w:val="005A74CB"/>
    <w:rsid w:val="005A7BF4"/>
    <w:rsid w:val="005A7C2C"/>
    <w:rsid w:val="005A7F58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76A"/>
    <w:rsid w:val="005B39DB"/>
    <w:rsid w:val="005B3E04"/>
    <w:rsid w:val="005B4875"/>
    <w:rsid w:val="005B48DE"/>
    <w:rsid w:val="005B4A93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1B7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1A9"/>
    <w:rsid w:val="005D1447"/>
    <w:rsid w:val="005D159C"/>
    <w:rsid w:val="005D1C58"/>
    <w:rsid w:val="005D1E73"/>
    <w:rsid w:val="005D2071"/>
    <w:rsid w:val="005D247B"/>
    <w:rsid w:val="005D2A92"/>
    <w:rsid w:val="005D2C7B"/>
    <w:rsid w:val="005D2CC6"/>
    <w:rsid w:val="005D2CE1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666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1CCF"/>
    <w:rsid w:val="005E24EC"/>
    <w:rsid w:val="005E27DE"/>
    <w:rsid w:val="005E2808"/>
    <w:rsid w:val="005E288C"/>
    <w:rsid w:val="005E2C63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1DE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F00AD"/>
    <w:rsid w:val="005F0419"/>
    <w:rsid w:val="005F0D36"/>
    <w:rsid w:val="005F0E95"/>
    <w:rsid w:val="005F1559"/>
    <w:rsid w:val="005F1A63"/>
    <w:rsid w:val="005F1C49"/>
    <w:rsid w:val="005F1D96"/>
    <w:rsid w:val="005F1EB1"/>
    <w:rsid w:val="005F29CB"/>
    <w:rsid w:val="005F30DC"/>
    <w:rsid w:val="005F3308"/>
    <w:rsid w:val="005F3616"/>
    <w:rsid w:val="005F3B5B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14"/>
    <w:rsid w:val="00600724"/>
    <w:rsid w:val="00600CF8"/>
    <w:rsid w:val="006010C0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BAD"/>
    <w:rsid w:val="00604D14"/>
    <w:rsid w:val="00604E4A"/>
    <w:rsid w:val="00605261"/>
    <w:rsid w:val="006053DD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412"/>
    <w:rsid w:val="006127C3"/>
    <w:rsid w:val="00612A05"/>
    <w:rsid w:val="00612A0B"/>
    <w:rsid w:val="00612EB6"/>
    <w:rsid w:val="0061334B"/>
    <w:rsid w:val="006134E5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0FD8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666E"/>
    <w:rsid w:val="00626956"/>
    <w:rsid w:val="006270B5"/>
    <w:rsid w:val="006273C9"/>
    <w:rsid w:val="0062799A"/>
    <w:rsid w:val="006279B8"/>
    <w:rsid w:val="00627CB6"/>
    <w:rsid w:val="00627CBB"/>
    <w:rsid w:val="00627E7E"/>
    <w:rsid w:val="00627F36"/>
    <w:rsid w:val="00630003"/>
    <w:rsid w:val="006300EE"/>
    <w:rsid w:val="00630BAB"/>
    <w:rsid w:val="006315C8"/>
    <w:rsid w:val="00631A48"/>
    <w:rsid w:val="0063209F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754"/>
    <w:rsid w:val="00635EC5"/>
    <w:rsid w:val="0063634C"/>
    <w:rsid w:val="00636C43"/>
    <w:rsid w:val="00636F45"/>
    <w:rsid w:val="006376A6"/>
    <w:rsid w:val="00637B00"/>
    <w:rsid w:val="00637F1A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AB8"/>
    <w:rsid w:val="00642DBF"/>
    <w:rsid w:val="00642E4A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73B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3EA0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6F5F"/>
    <w:rsid w:val="00657278"/>
    <w:rsid w:val="006574B2"/>
    <w:rsid w:val="006578AE"/>
    <w:rsid w:val="00657996"/>
    <w:rsid w:val="00657A44"/>
    <w:rsid w:val="00657BB9"/>
    <w:rsid w:val="0066015A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D02"/>
    <w:rsid w:val="00663032"/>
    <w:rsid w:val="00663480"/>
    <w:rsid w:val="006634C7"/>
    <w:rsid w:val="00663A38"/>
    <w:rsid w:val="00663B66"/>
    <w:rsid w:val="00663E9F"/>
    <w:rsid w:val="0066428F"/>
    <w:rsid w:val="00664663"/>
    <w:rsid w:val="00664959"/>
    <w:rsid w:val="00664AEF"/>
    <w:rsid w:val="00664E5D"/>
    <w:rsid w:val="006660CA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34E"/>
    <w:rsid w:val="0067247A"/>
    <w:rsid w:val="00672513"/>
    <w:rsid w:val="006726AD"/>
    <w:rsid w:val="00672A20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6E5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22B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45F"/>
    <w:rsid w:val="00687C36"/>
    <w:rsid w:val="00687C92"/>
    <w:rsid w:val="00687FE9"/>
    <w:rsid w:val="0069088E"/>
    <w:rsid w:val="00690A92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8AF"/>
    <w:rsid w:val="00694CD4"/>
    <w:rsid w:val="00694EC8"/>
    <w:rsid w:val="006952A8"/>
    <w:rsid w:val="00695302"/>
    <w:rsid w:val="0069547C"/>
    <w:rsid w:val="00695498"/>
    <w:rsid w:val="00695505"/>
    <w:rsid w:val="0069553D"/>
    <w:rsid w:val="00695A2D"/>
    <w:rsid w:val="00695B3E"/>
    <w:rsid w:val="00695FB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491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0D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7B"/>
    <w:rsid w:val="006C0787"/>
    <w:rsid w:val="006C0901"/>
    <w:rsid w:val="006C0A6E"/>
    <w:rsid w:val="006C0C5E"/>
    <w:rsid w:val="006C19DA"/>
    <w:rsid w:val="006C1C4F"/>
    <w:rsid w:val="006C23E7"/>
    <w:rsid w:val="006C23F1"/>
    <w:rsid w:val="006C29D0"/>
    <w:rsid w:val="006C2B96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4C6B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3F7"/>
    <w:rsid w:val="006D56CD"/>
    <w:rsid w:val="006D5CA6"/>
    <w:rsid w:val="006D61A5"/>
    <w:rsid w:val="006D6613"/>
    <w:rsid w:val="006D684B"/>
    <w:rsid w:val="006D69DD"/>
    <w:rsid w:val="006D6A20"/>
    <w:rsid w:val="006D6E34"/>
    <w:rsid w:val="006D7BE8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3AC"/>
    <w:rsid w:val="006F0430"/>
    <w:rsid w:val="006F0876"/>
    <w:rsid w:val="006F0944"/>
    <w:rsid w:val="006F0E7D"/>
    <w:rsid w:val="006F0E86"/>
    <w:rsid w:val="006F20C6"/>
    <w:rsid w:val="006F20F7"/>
    <w:rsid w:val="006F241F"/>
    <w:rsid w:val="006F2429"/>
    <w:rsid w:val="006F296F"/>
    <w:rsid w:val="006F3129"/>
    <w:rsid w:val="006F3585"/>
    <w:rsid w:val="006F3741"/>
    <w:rsid w:val="006F39B9"/>
    <w:rsid w:val="006F3C96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398"/>
    <w:rsid w:val="00701647"/>
    <w:rsid w:val="00701BFD"/>
    <w:rsid w:val="00701E37"/>
    <w:rsid w:val="00702746"/>
    <w:rsid w:val="00702976"/>
    <w:rsid w:val="00702ADF"/>
    <w:rsid w:val="00702D61"/>
    <w:rsid w:val="00702D90"/>
    <w:rsid w:val="007032BC"/>
    <w:rsid w:val="007033D4"/>
    <w:rsid w:val="007037C8"/>
    <w:rsid w:val="00703BD9"/>
    <w:rsid w:val="007041BB"/>
    <w:rsid w:val="0070439B"/>
    <w:rsid w:val="00704573"/>
    <w:rsid w:val="007045A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6A"/>
    <w:rsid w:val="00707CF1"/>
    <w:rsid w:val="00710060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3C"/>
    <w:rsid w:val="00712FD2"/>
    <w:rsid w:val="007136CF"/>
    <w:rsid w:val="0071399C"/>
    <w:rsid w:val="00713EDF"/>
    <w:rsid w:val="0071460B"/>
    <w:rsid w:val="00714D2C"/>
    <w:rsid w:val="00714FBD"/>
    <w:rsid w:val="0071540F"/>
    <w:rsid w:val="007154CB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0954"/>
    <w:rsid w:val="0072163B"/>
    <w:rsid w:val="00721895"/>
    <w:rsid w:val="00721B7A"/>
    <w:rsid w:val="00721F37"/>
    <w:rsid w:val="00722ACB"/>
    <w:rsid w:val="00722C6E"/>
    <w:rsid w:val="00723276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78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63"/>
    <w:rsid w:val="00731DE3"/>
    <w:rsid w:val="00732134"/>
    <w:rsid w:val="007321DF"/>
    <w:rsid w:val="0073296C"/>
    <w:rsid w:val="00732CBD"/>
    <w:rsid w:val="00732CD0"/>
    <w:rsid w:val="00732E46"/>
    <w:rsid w:val="00732F2A"/>
    <w:rsid w:val="00732F81"/>
    <w:rsid w:val="0073317B"/>
    <w:rsid w:val="007331B5"/>
    <w:rsid w:val="0073327A"/>
    <w:rsid w:val="00733538"/>
    <w:rsid w:val="00733E98"/>
    <w:rsid w:val="007340DE"/>
    <w:rsid w:val="00734F5C"/>
    <w:rsid w:val="00735064"/>
    <w:rsid w:val="007353D5"/>
    <w:rsid w:val="00735C14"/>
    <w:rsid w:val="00735FD3"/>
    <w:rsid w:val="00736016"/>
    <w:rsid w:val="00736434"/>
    <w:rsid w:val="00736466"/>
    <w:rsid w:val="00736523"/>
    <w:rsid w:val="00736B53"/>
    <w:rsid w:val="007375CB"/>
    <w:rsid w:val="00737795"/>
    <w:rsid w:val="00737975"/>
    <w:rsid w:val="00737B8F"/>
    <w:rsid w:val="00737BB0"/>
    <w:rsid w:val="00737C0D"/>
    <w:rsid w:val="00740584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D81"/>
    <w:rsid w:val="00745EAC"/>
    <w:rsid w:val="00746105"/>
    <w:rsid w:val="0074615E"/>
    <w:rsid w:val="007463D8"/>
    <w:rsid w:val="00746680"/>
    <w:rsid w:val="00746891"/>
    <w:rsid w:val="00746A21"/>
    <w:rsid w:val="00746D9E"/>
    <w:rsid w:val="00747096"/>
    <w:rsid w:val="00747563"/>
    <w:rsid w:val="00747837"/>
    <w:rsid w:val="00747C3F"/>
    <w:rsid w:val="00747FCF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438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93F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391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1D"/>
    <w:rsid w:val="00773CA7"/>
    <w:rsid w:val="00773FEB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635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408"/>
    <w:rsid w:val="00782675"/>
    <w:rsid w:val="0078390D"/>
    <w:rsid w:val="00784476"/>
    <w:rsid w:val="0078481A"/>
    <w:rsid w:val="0078490F"/>
    <w:rsid w:val="00784C99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010"/>
    <w:rsid w:val="00790AD8"/>
    <w:rsid w:val="0079177F"/>
    <w:rsid w:val="007919F5"/>
    <w:rsid w:val="00791A91"/>
    <w:rsid w:val="00791D40"/>
    <w:rsid w:val="0079228A"/>
    <w:rsid w:val="0079232D"/>
    <w:rsid w:val="00792514"/>
    <w:rsid w:val="0079273C"/>
    <w:rsid w:val="007929F3"/>
    <w:rsid w:val="00792CA9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09C"/>
    <w:rsid w:val="007A516C"/>
    <w:rsid w:val="007A559F"/>
    <w:rsid w:val="007A58AD"/>
    <w:rsid w:val="007A5CDB"/>
    <w:rsid w:val="007A5FA3"/>
    <w:rsid w:val="007A64C5"/>
    <w:rsid w:val="007A6745"/>
    <w:rsid w:val="007A6E53"/>
    <w:rsid w:val="007A7408"/>
    <w:rsid w:val="007A7B30"/>
    <w:rsid w:val="007B0087"/>
    <w:rsid w:val="007B045A"/>
    <w:rsid w:val="007B05BC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3C4A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0C1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CA"/>
    <w:rsid w:val="007C40D1"/>
    <w:rsid w:val="007C45F7"/>
    <w:rsid w:val="007C46B8"/>
    <w:rsid w:val="007C4A76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490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3A2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3FB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3AAE"/>
    <w:rsid w:val="007E3C21"/>
    <w:rsid w:val="007E4652"/>
    <w:rsid w:val="007E4808"/>
    <w:rsid w:val="007E4921"/>
    <w:rsid w:val="007E4BF3"/>
    <w:rsid w:val="007E5079"/>
    <w:rsid w:val="007E533C"/>
    <w:rsid w:val="007E5678"/>
    <w:rsid w:val="007E5992"/>
    <w:rsid w:val="007E5AF9"/>
    <w:rsid w:val="007E5C59"/>
    <w:rsid w:val="007E5DFB"/>
    <w:rsid w:val="007E5EC6"/>
    <w:rsid w:val="007E6444"/>
    <w:rsid w:val="007E6DAB"/>
    <w:rsid w:val="007E6F98"/>
    <w:rsid w:val="007E72C7"/>
    <w:rsid w:val="007E7A46"/>
    <w:rsid w:val="007E7AC7"/>
    <w:rsid w:val="007E7C88"/>
    <w:rsid w:val="007E7DBE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1FC3"/>
    <w:rsid w:val="007F31B1"/>
    <w:rsid w:val="007F34F1"/>
    <w:rsid w:val="007F410A"/>
    <w:rsid w:val="007F4121"/>
    <w:rsid w:val="007F4333"/>
    <w:rsid w:val="007F471C"/>
    <w:rsid w:val="007F4A00"/>
    <w:rsid w:val="007F4B24"/>
    <w:rsid w:val="007F5415"/>
    <w:rsid w:val="007F5588"/>
    <w:rsid w:val="007F5EF2"/>
    <w:rsid w:val="007F5FE7"/>
    <w:rsid w:val="007F60FE"/>
    <w:rsid w:val="007F65E0"/>
    <w:rsid w:val="007F6CD9"/>
    <w:rsid w:val="007F6D4E"/>
    <w:rsid w:val="007F6F6A"/>
    <w:rsid w:val="007F7ABC"/>
    <w:rsid w:val="008003C5"/>
    <w:rsid w:val="00800B5D"/>
    <w:rsid w:val="00800BD0"/>
    <w:rsid w:val="00800D0A"/>
    <w:rsid w:val="00800D83"/>
    <w:rsid w:val="00801050"/>
    <w:rsid w:val="00801171"/>
    <w:rsid w:val="008016EB"/>
    <w:rsid w:val="00801C97"/>
    <w:rsid w:val="00801D4F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07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0FC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C8"/>
    <w:rsid w:val="00807AD5"/>
    <w:rsid w:val="00807BDC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5C8"/>
    <w:rsid w:val="00814A5B"/>
    <w:rsid w:val="00814DEE"/>
    <w:rsid w:val="00814DFB"/>
    <w:rsid w:val="00815209"/>
    <w:rsid w:val="008154A7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339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086"/>
    <w:rsid w:val="00824169"/>
    <w:rsid w:val="008242BB"/>
    <w:rsid w:val="00824425"/>
    <w:rsid w:val="0082454E"/>
    <w:rsid w:val="00824728"/>
    <w:rsid w:val="0082499C"/>
    <w:rsid w:val="008249F9"/>
    <w:rsid w:val="00824D89"/>
    <w:rsid w:val="00824F1D"/>
    <w:rsid w:val="0082509C"/>
    <w:rsid w:val="008259F7"/>
    <w:rsid w:val="00825C60"/>
    <w:rsid w:val="00825C82"/>
    <w:rsid w:val="00825F56"/>
    <w:rsid w:val="0082619D"/>
    <w:rsid w:val="00826379"/>
    <w:rsid w:val="0082639A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41B"/>
    <w:rsid w:val="008335AF"/>
    <w:rsid w:val="00833B4C"/>
    <w:rsid w:val="00834147"/>
    <w:rsid w:val="0083422A"/>
    <w:rsid w:val="008352C2"/>
    <w:rsid w:val="008353BD"/>
    <w:rsid w:val="00835BD4"/>
    <w:rsid w:val="00835C6E"/>
    <w:rsid w:val="00835D68"/>
    <w:rsid w:val="00835EE9"/>
    <w:rsid w:val="008364B8"/>
    <w:rsid w:val="00836553"/>
    <w:rsid w:val="00836B60"/>
    <w:rsid w:val="00836EE0"/>
    <w:rsid w:val="0083709A"/>
    <w:rsid w:val="008370C3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D5D"/>
    <w:rsid w:val="00842F3E"/>
    <w:rsid w:val="00843301"/>
    <w:rsid w:val="00843342"/>
    <w:rsid w:val="0084383B"/>
    <w:rsid w:val="00843F5C"/>
    <w:rsid w:val="00844233"/>
    <w:rsid w:val="0084498F"/>
    <w:rsid w:val="00844D6F"/>
    <w:rsid w:val="008450FB"/>
    <w:rsid w:val="00845155"/>
    <w:rsid w:val="00845158"/>
    <w:rsid w:val="008451BC"/>
    <w:rsid w:val="00845767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0B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291"/>
    <w:rsid w:val="008576A8"/>
    <w:rsid w:val="0085770A"/>
    <w:rsid w:val="00857AFF"/>
    <w:rsid w:val="00857BDB"/>
    <w:rsid w:val="00857DE6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EDD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0A"/>
    <w:rsid w:val="00872B3D"/>
    <w:rsid w:val="00872D11"/>
    <w:rsid w:val="00872FA9"/>
    <w:rsid w:val="0087335A"/>
    <w:rsid w:val="008734BE"/>
    <w:rsid w:val="00873597"/>
    <w:rsid w:val="008737F5"/>
    <w:rsid w:val="00873867"/>
    <w:rsid w:val="00873C8A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8F"/>
    <w:rsid w:val="008763CA"/>
    <w:rsid w:val="00876585"/>
    <w:rsid w:val="00876646"/>
    <w:rsid w:val="00876901"/>
    <w:rsid w:val="00876C39"/>
    <w:rsid w:val="0087741D"/>
    <w:rsid w:val="0087742F"/>
    <w:rsid w:val="008778ED"/>
    <w:rsid w:val="00877D3E"/>
    <w:rsid w:val="00877E67"/>
    <w:rsid w:val="00877F47"/>
    <w:rsid w:val="00880587"/>
    <w:rsid w:val="00880A3C"/>
    <w:rsid w:val="008810FD"/>
    <w:rsid w:val="008811FC"/>
    <w:rsid w:val="00881218"/>
    <w:rsid w:val="0088128B"/>
    <w:rsid w:val="0088146C"/>
    <w:rsid w:val="008819FC"/>
    <w:rsid w:val="00881BE2"/>
    <w:rsid w:val="00881C0C"/>
    <w:rsid w:val="00881C30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0D7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472"/>
    <w:rsid w:val="00896929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ED1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60E"/>
    <w:rsid w:val="008C17E7"/>
    <w:rsid w:val="008C186E"/>
    <w:rsid w:val="008C19FF"/>
    <w:rsid w:val="008C1C0D"/>
    <w:rsid w:val="008C1F76"/>
    <w:rsid w:val="008C2203"/>
    <w:rsid w:val="008C2295"/>
    <w:rsid w:val="008C24CC"/>
    <w:rsid w:val="008C2A1B"/>
    <w:rsid w:val="008C2D8F"/>
    <w:rsid w:val="008C34AB"/>
    <w:rsid w:val="008C370D"/>
    <w:rsid w:val="008C37FF"/>
    <w:rsid w:val="008C3A55"/>
    <w:rsid w:val="008C3D7B"/>
    <w:rsid w:val="008C3E91"/>
    <w:rsid w:val="008C45F1"/>
    <w:rsid w:val="008C4786"/>
    <w:rsid w:val="008C482D"/>
    <w:rsid w:val="008C4FF9"/>
    <w:rsid w:val="008C5494"/>
    <w:rsid w:val="008C54EA"/>
    <w:rsid w:val="008C581B"/>
    <w:rsid w:val="008C584E"/>
    <w:rsid w:val="008C5A05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8B2"/>
    <w:rsid w:val="008D7990"/>
    <w:rsid w:val="008D7BE2"/>
    <w:rsid w:val="008D7F56"/>
    <w:rsid w:val="008E051E"/>
    <w:rsid w:val="008E0AF5"/>
    <w:rsid w:val="008E0E95"/>
    <w:rsid w:val="008E0F0C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89"/>
    <w:rsid w:val="008E66BE"/>
    <w:rsid w:val="008E67B9"/>
    <w:rsid w:val="008E7694"/>
    <w:rsid w:val="008F1441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5E74"/>
    <w:rsid w:val="008F5FB3"/>
    <w:rsid w:val="008F6CAE"/>
    <w:rsid w:val="008F6EEF"/>
    <w:rsid w:val="008F7620"/>
    <w:rsid w:val="008F7632"/>
    <w:rsid w:val="008F7AB2"/>
    <w:rsid w:val="00900189"/>
    <w:rsid w:val="0090041C"/>
    <w:rsid w:val="009008AE"/>
    <w:rsid w:val="009009ED"/>
    <w:rsid w:val="00900BC6"/>
    <w:rsid w:val="00900C85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3F6A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0F6C"/>
    <w:rsid w:val="00911DAC"/>
    <w:rsid w:val="0091245B"/>
    <w:rsid w:val="00912970"/>
    <w:rsid w:val="00912ED8"/>
    <w:rsid w:val="009130AF"/>
    <w:rsid w:val="0091310F"/>
    <w:rsid w:val="00913286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3D"/>
    <w:rsid w:val="009147D6"/>
    <w:rsid w:val="00914831"/>
    <w:rsid w:val="00914E22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585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46A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375"/>
    <w:rsid w:val="0092541C"/>
    <w:rsid w:val="009256B9"/>
    <w:rsid w:val="00925804"/>
    <w:rsid w:val="00925927"/>
    <w:rsid w:val="009264CD"/>
    <w:rsid w:val="0092656D"/>
    <w:rsid w:val="009265A2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1FFE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2FC"/>
    <w:rsid w:val="00940954"/>
    <w:rsid w:val="00941066"/>
    <w:rsid w:val="0094113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5C8"/>
    <w:rsid w:val="0094498F"/>
    <w:rsid w:val="00944EC9"/>
    <w:rsid w:val="00944EDA"/>
    <w:rsid w:val="00945793"/>
    <w:rsid w:val="0094584C"/>
    <w:rsid w:val="00945A02"/>
    <w:rsid w:val="00945E48"/>
    <w:rsid w:val="00946676"/>
    <w:rsid w:val="009468ED"/>
    <w:rsid w:val="00946E13"/>
    <w:rsid w:val="00947277"/>
    <w:rsid w:val="0094765A"/>
    <w:rsid w:val="00947A73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1C68"/>
    <w:rsid w:val="009525EC"/>
    <w:rsid w:val="00952661"/>
    <w:rsid w:val="00952719"/>
    <w:rsid w:val="009529E8"/>
    <w:rsid w:val="00952AAE"/>
    <w:rsid w:val="00952CA4"/>
    <w:rsid w:val="00952F8B"/>
    <w:rsid w:val="009530A4"/>
    <w:rsid w:val="00953210"/>
    <w:rsid w:val="0095347E"/>
    <w:rsid w:val="0095358E"/>
    <w:rsid w:val="0095373D"/>
    <w:rsid w:val="009537D6"/>
    <w:rsid w:val="00953928"/>
    <w:rsid w:val="00953BCE"/>
    <w:rsid w:val="00953BE0"/>
    <w:rsid w:val="00953ED7"/>
    <w:rsid w:val="009542A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3A5"/>
    <w:rsid w:val="0095748F"/>
    <w:rsid w:val="00957601"/>
    <w:rsid w:val="0095762A"/>
    <w:rsid w:val="009578D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79B"/>
    <w:rsid w:val="009678EA"/>
    <w:rsid w:val="009701A5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2D4"/>
    <w:rsid w:val="00972409"/>
    <w:rsid w:val="0097243F"/>
    <w:rsid w:val="009724AB"/>
    <w:rsid w:val="00973268"/>
    <w:rsid w:val="00973512"/>
    <w:rsid w:val="00973611"/>
    <w:rsid w:val="00973752"/>
    <w:rsid w:val="009738FD"/>
    <w:rsid w:val="00974520"/>
    <w:rsid w:val="009745D4"/>
    <w:rsid w:val="00974937"/>
    <w:rsid w:val="00974943"/>
    <w:rsid w:val="009749BA"/>
    <w:rsid w:val="00975172"/>
    <w:rsid w:val="00975400"/>
    <w:rsid w:val="0097593C"/>
    <w:rsid w:val="00975A05"/>
    <w:rsid w:val="00975A78"/>
    <w:rsid w:val="00975EF8"/>
    <w:rsid w:val="00976820"/>
    <w:rsid w:val="0097683A"/>
    <w:rsid w:val="00976C39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3072"/>
    <w:rsid w:val="00983279"/>
    <w:rsid w:val="00983285"/>
    <w:rsid w:val="009834CA"/>
    <w:rsid w:val="00983511"/>
    <w:rsid w:val="00983745"/>
    <w:rsid w:val="00983861"/>
    <w:rsid w:val="00983A01"/>
    <w:rsid w:val="00983DF9"/>
    <w:rsid w:val="00983E8B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5D0"/>
    <w:rsid w:val="00986606"/>
    <w:rsid w:val="00986E4B"/>
    <w:rsid w:val="009870BC"/>
    <w:rsid w:val="009873BD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B7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0DC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4C6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5AC"/>
    <w:rsid w:val="009A69A3"/>
    <w:rsid w:val="009A6DE6"/>
    <w:rsid w:val="009A751B"/>
    <w:rsid w:val="009A757E"/>
    <w:rsid w:val="009A769B"/>
    <w:rsid w:val="009A782C"/>
    <w:rsid w:val="009A78CF"/>
    <w:rsid w:val="009A7D20"/>
    <w:rsid w:val="009A7DE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C4E"/>
    <w:rsid w:val="009B42D2"/>
    <w:rsid w:val="009B47B0"/>
    <w:rsid w:val="009B50C6"/>
    <w:rsid w:val="009B5117"/>
    <w:rsid w:val="009B5260"/>
    <w:rsid w:val="009B52FA"/>
    <w:rsid w:val="009B558A"/>
    <w:rsid w:val="009B56F4"/>
    <w:rsid w:val="009B57F2"/>
    <w:rsid w:val="009B58DE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280A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103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30"/>
    <w:rsid w:val="009D1876"/>
    <w:rsid w:val="009D1BBD"/>
    <w:rsid w:val="009D1C05"/>
    <w:rsid w:val="009D1C85"/>
    <w:rsid w:val="009D1E93"/>
    <w:rsid w:val="009D2950"/>
    <w:rsid w:val="009D2D51"/>
    <w:rsid w:val="009D3204"/>
    <w:rsid w:val="009D3728"/>
    <w:rsid w:val="009D39EF"/>
    <w:rsid w:val="009D3AC7"/>
    <w:rsid w:val="009D3CF9"/>
    <w:rsid w:val="009D3F9D"/>
    <w:rsid w:val="009D3FE0"/>
    <w:rsid w:val="009D4193"/>
    <w:rsid w:val="009D4F39"/>
    <w:rsid w:val="009D4F6A"/>
    <w:rsid w:val="009D5FC6"/>
    <w:rsid w:val="009D648D"/>
    <w:rsid w:val="009D6496"/>
    <w:rsid w:val="009D685E"/>
    <w:rsid w:val="009D7139"/>
    <w:rsid w:val="009D73C4"/>
    <w:rsid w:val="009D7496"/>
    <w:rsid w:val="009D7C3D"/>
    <w:rsid w:val="009D7DCE"/>
    <w:rsid w:val="009E09EC"/>
    <w:rsid w:val="009E0A7E"/>
    <w:rsid w:val="009E0E7A"/>
    <w:rsid w:val="009E0EEB"/>
    <w:rsid w:val="009E147E"/>
    <w:rsid w:val="009E1D91"/>
    <w:rsid w:val="009E2042"/>
    <w:rsid w:val="009E20AC"/>
    <w:rsid w:val="009E2216"/>
    <w:rsid w:val="009E2979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DA5"/>
    <w:rsid w:val="009E4EF7"/>
    <w:rsid w:val="009E4F15"/>
    <w:rsid w:val="009E50AD"/>
    <w:rsid w:val="009E50DD"/>
    <w:rsid w:val="009E558C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2EFC"/>
    <w:rsid w:val="009F37F5"/>
    <w:rsid w:val="009F3ABE"/>
    <w:rsid w:val="009F3F3F"/>
    <w:rsid w:val="009F3F7F"/>
    <w:rsid w:val="009F4150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B27"/>
    <w:rsid w:val="009F7CD7"/>
    <w:rsid w:val="009F7DCA"/>
    <w:rsid w:val="00A00194"/>
    <w:rsid w:val="00A003EF"/>
    <w:rsid w:val="00A00419"/>
    <w:rsid w:val="00A0086E"/>
    <w:rsid w:val="00A00D33"/>
    <w:rsid w:val="00A00E81"/>
    <w:rsid w:val="00A0156D"/>
    <w:rsid w:val="00A0171E"/>
    <w:rsid w:val="00A01E86"/>
    <w:rsid w:val="00A021DE"/>
    <w:rsid w:val="00A02A7D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261"/>
    <w:rsid w:val="00A146DD"/>
    <w:rsid w:val="00A15077"/>
    <w:rsid w:val="00A1527A"/>
    <w:rsid w:val="00A15E47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5F8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3898"/>
    <w:rsid w:val="00A24287"/>
    <w:rsid w:val="00A242B1"/>
    <w:rsid w:val="00A245B6"/>
    <w:rsid w:val="00A2464C"/>
    <w:rsid w:val="00A24726"/>
    <w:rsid w:val="00A2516A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AE2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8"/>
    <w:rsid w:val="00A34F89"/>
    <w:rsid w:val="00A3525E"/>
    <w:rsid w:val="00A35331"/>
    <w:rsid w:val="00A357EA"/>
    <w:rsid w:val="00A35C28"/>
    <w:rsid w:val="00A363BB"/>
    <w:rsid w:val="00A364A1"/>
    <w:rsid w:val="00A36864"/>
    <w:rsid w:val="00A36937"/>
    <w:rsid w:val="00A36947"/>
    <w:rsid w:val="00A36AAF"/>
    <w:rsid w:val="00A36AE1"/>
    <w:rsid w:val="00A371E6"/>
    <w:rsid w:val="00A3752F"/>
    <w:rsid w:val="00A376D2"/>
    <w:rsid w:val="00A37B22"/>
    <w:rsid w:val="00A37CC5"/>
    <w:rsid w:val="00A37D5D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AD8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6F2B"/>
    <w:rsid w:val="00A471D6"/>
    <w:rsid w:val="00A47531"/>
    <w:rsid w:val="00A47966"/>
    <w:rsid w:val="00A5014F"/>
    <w:rsid w:val="00A501E3"/>
    <w:rsid w:val="00A50358"/>
    <w:rsid w:val="00A51699"/>
    <w:rsid w:val="00A52231"/>
    <w:rsid w:val="00A5242A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66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54A"/>
    <w:rsid w:val="00A5687A"/>
    <w:rsid w:val="00A56C06"/>
    <w:rsid w:val="00A57008"/>
    <w:rsid w:val="00A570A1"/>
    <w:rsid w:val="00A5719B"/>
    <w:rsid w:val="00A574A8"/>
    <w:rsid w:val="00A578FD"/>
    <w:rsid w:val="00A57930"/>
    <w:rsid w:val="00A57E65"/>
    <w:rsid w:val="00A60334"/>
    <w:rsid w:val="00A60A46"/>
    <w:rsid w:val="00A60D12"/>
    <w:rsid w:val="00A60DB7"/>
    <w:rsid w:val="00A617C8"/>
    <w:rsid w:val="00A61848"/>
    <w:rsid w:val="00A61D40"/>
    <w:rsid w:val="00A61EDA"/>
    <w:rsid w:val="00A61F5E"/>
    <w:rsid w:val="00A61FFB"/>
    <w:rsid w:val="00A62910"/>
    <w:rsid w:val="00A62AED"/>
    <w:rsid w:val="00A63039"/>
    <w:rsid w:val="00A634FA"/>
    <w:rsid w:val="00A63641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6E1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77D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5F0"/>
    <w:rsid w:val="00A75B39"/>
    <w:rsid w:val="00A75BAD"/>
    <w:rsid w:val="00A75C03"/>
    <w:rsid w:val="00A76134"/>
    <w:rsid w:val="00A767EE"/>
    <w:rsid w:val="00A76AE7"/>
    <w:rsid w:val="00A7711E"/>
    <w:rsid w:val="00A77314"/>
    <w:rsid w:val="00A774A7"/>
    <w:rsid w:val="00A774D5"/>
    <w:rsid w:val="00A7788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742"/>
    <w:rsid w:val="00A82D83"/>
    <w:rsid w:val="00A82ED6"/>
    <w:rsid w:val="00A831D7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011"/>
    <w:rsid w:val="00A861F6"/>
    <w:rsid w:val="00A869BF"/>
    <w:rsid w:val="00A86AAD"/>
    <w:rsid w:val="00A86E25"/>
    <w:rsid w:val="00A87571"/>
    <w:rsid w:val="00A879CD"/>
    <w:rsid w:val="00A90179"/>
    <w:rsid w:val="00A902E8"/>
    <w:rsid w:val="00A90519"/>
    <w:rsid w:val="00A9087C"/>
    <w:rsid w:val="00A90B6F"/>
    <w:rsid w:val="00A90C3B"/>
    <w:rsid w:val="00A90CCA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896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AEE"/>
    <w:rsid w:val="00AB2FFD"/>
    <w:rsid w:val="00AB319C"/>
    <w:rsid w:val="00AB335D"/>
    <w:rsid w:val="00AB3BE2"/>
    <w:rsid w:val="00AB3C64"/>
    <w:rsid w:val="00AB4141"/>
    <w:rsid w:val="00AB4944"/>
    <w:rsid w:val="00AB49DA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CA9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B84"/>
    <w:rsid w:val="00AD0F03"/>
    <w:rsid w:val="00AD1152"/>
    <w:rsid w:val="00AD16EA"/>
    <w:rsid w:val="00AD190B"/>
    <w:rsid w:val="00AD1B49"/>
    <w:rsid w:val="00AD1C6C"/>
    <w:rsid w:val="00AD24D6"/>
    <w:rsid w:val="00AD256D"/>
    <w:rsid w:val="00AD2C8A"/>
    <w:rsid w:val="00AD2EAD"/>
    <w:rsid w:val="00AD2EEA"/>
    <w:rsid w:val="00AD40AF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5AF"/>
    <w:rsid w:val="00AE19A3"/>
    <w:rsid w:val="00AE1E0E"/>
    <w:rsid w:val="00AE203D"/>
    <w:rsid w:val="00AE2197"/>
    <w:rsid w:val="00AE29EF"/>
    <w:rsid w:val="00AE2BAD"/>
    <w:rsid w:val="00AE2C3E"/>
    <w:rsid w:val="00AE2D5D"/>
    <w:rsid w:val="00AE311E"/>
    <w:rsid w:val="00AE3302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5F39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2D2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09E"/>
    <w:rsid w:val="00AF2A03"/>
    <w:rsid w:val="00AF2B8D"/>
    <w:rsid w:val="00AF2DBF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EAA"/>
    <w:rsid w:val="00AF6FD9"/>
    <w:rsid w:val="00AF751E"/>
    <w:rsid w:val="00AF7AFB"/>
    <w:rsid w:val="00AF7C3B"/>
    <w:rsid w:val="00AF7D3A"/>
    <w:rsid w:val="00AF7F71"/>
    <w:rsid w:val="00B00676"/>
    <w:rsid w:val="00B0093F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263"/>
    <w:rsid w:val="00B05630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2E0"/>
    <w:rsid w:val="00B07612"/>
    <w:rsid w:val="00B07F2E"/>
    <w:rsid w:val="00B07FE0"/>
    <w:rsid w:val="00B1019F"/>
    <w:rsid w:val="00B10491"/>
    <w:rsid w:val="00B10AC0"/>
    <w:rsid w:val="00B10E8A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321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A80"/>
    <w:rsid w:val="00B26B2C"/>
    <w:rsid w:val="00B26B71"/>
    <w:rsid w:val="00B27175"/>
    <w:rsid w:val="00B27466"/>
    <w:rsid w:val="00B274C1"/>
    <w:rsid w:val="00B274E1"/>
    <w:rsid w:val="00B275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8A"/>
    <w:rsid w:val="00B356D0"/>
    <w:rsid w:val="00B365B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636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455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A4A"/>
    <w:rsid w:val="00B72B11"/>
    <w:rsid w:val="00B72E86"/>
    <w:rsid w:val="00B73101"/>
    <w:rsid w:val="00B73163"/>
    <w:rsid w:val="00B73273"/>
    <w:rsid w:val="00B738CB"/>
    <w:rsid w:val="00B73B4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0BB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16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006"/>
    <w:rsid w:val="00B9126E"/>
    <w:rsid w:val="00B913FB"/>
    <w:rsid w:val="00B91495"/>
    <w:rsid w:val="00B91791"/>
    <w:rsid w:val="00B917F4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85D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920"/>
    <w:rsid w:val="00BA0B1A"/>
    <w:rsid w:val="00BA0B3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3B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269B"/>
    <w:rsid w:val="00BC2F90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349"/>
    <w:rsid w:val="00BC74DB"/>
    <w:rsid w:val="00BC75A7"/>
    <w:rsid w:val="00BC781F"/>
    <w:rsid w:val="00BC78F6"/>
    <w:rsid w:val="00BC7A7D"/>
    <w:rsid w:val="00BC7CED"/>
    <w:rsid w:val="00BC7DE2"/>
    <w:rsid w:val="00BD0A41"/>
    <w:rsid w:val="00BD0A71"/>
    <w:rsid w:val="00BD0B1F"/>
    <w:rsid w:val="00BD0BD1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0EB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2D1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B88"/>
    <w:rsid w:val="00BE314F"/>
    <w:rsid w:val="00BE35BB"/>
    <w:rsid w:val="00BE37C1"/>
    <w:rsid w:val="00BE3B46"/>
    <w:rsid w:val="00BE3C0E"/>
    <w:rsid w:val="00BE3E3C"/>
    <w:rsid w:val="00BE4378"/>
    <w:rsid w:val="00BE4526"/>
    <w:rsid w:val="00BE4605"/>
    <w:rsid w:val="00BE4CEF"/>
    <w:rsid w:val="00BE4DCC"/>
    <w:rsid w:val="00BE5B2D"/>
    <w:rsid w:val="00BE60CB"/>
    <w:rsid w:val="00BE63EE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C43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74D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5FC"/>
    <w:rsid w:val="00C0398E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208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2EAB"/>
    <w:rsid w:val="00C13138"/>
    <w:rsid w:val="00C1316E"/>
    <w:rsid w:val="00C131D5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0D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9D"/>
    <w:rsid w:val="00C22FD7"/>
    <w:rsid w:val="00C23001"/>
    <w:rsid w:val="00C230E4"/>
    <w:rsid w:val="00C23391"/>
    <w:rsid w:val="00C236AF"/>
    <w:rsid w:val="00C23A9C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3DD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785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499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A2D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60B8"/>
    <w:rsid w:val="00C46A02"/>
    <w:rsid w:val="00C46CAC"/>
    <w:rsid w:val="00C46CED"/>
    <w:rsid w:val="00C4704E"/>
    <w:rsid w:val="00C47473"/>
    <w:rsid w:val="00C4769F"/>
    <w:rsid w:val="00C47BEB"/>
    <w:rsid w:val="00C504C3"/>
    <w:rsid w:val="00C50AAE"/>
    <w:rsid w:val="00C50E0C"/>
    <w:rsid w:val="00C5111A"/>
    <w:rsid w:val="00C51131"/>
    <w:rsid w:val="00C512D7"/>
    <w:rsid w:val="00C519BF"/>
    <w:rsid w:val="00C51AA1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990"/>
    <w:rsid w:val="00C53ED3"/>
    <w:rsid w:val="00C541C7"/>
    <w:rsid w:val="00C541F3"/>
    <w:rsid w:val="00C544B2"/>
    <w:rsid w:val="00C5485A"/>
    <w:rsid w:val="00C54B59"/>
    <w:rsid w:val="00C54D70"/>
    <w:rsid w:val="00C555E3"/>
    <w:rsid w:val="00C55677"/>
    <w:rsid w:val="00C5576D"/>
    <w:rsid w:val="00C55890"/>
    <w:rsid w:val="00C56348"/>
    <w:rsid w:val="00C5669D"/>
    <w:rsid w:val="00C56BF7"/>
    <w:rsid w:val="00C57503"/>
    <w:rsid w:val="00C5795B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DC7"/>
    <w:rsid w:val="00C64EFE"/>
    <w:rsid w:val="00C65134"/>
    <w:rsid w:val="00C65428"/>
    <w:rsid w:val="00C6561A"/>
    <w:rsid w:val="00C65853"/>
    <w:rsid w:val="00C65873"/>
    <w:rsid w:val="00C658BD"/>
    <w:rsid w:val="00C66106"/>
    <w:rsid w:val="00C6658A"/>
    <w:rsid w:val="00C66B39"/>
    <w:rsid w:val="00C66C08"/>
    <w:rsid w:val="00C66CB8"/>
    <w:rsid w:val="00C6711E"/>
    <w:rsid w:val="00C67383"/>
    <w:rsid w:val="00C70108"/>
    <w:rsid w:val="00C7032D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5A9"/>
    <w:rsid w:val="00C74AEF"/>
    <w:rsid w:val="00C74C9A"/>
    <w:rsid w:val="00C74D85"/>
    <w:rsid w:val="00C74E71"/>
    <w:rsid w:val="00C74FD6"/>
    <w:rsid w:val="00C7526B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307"/>
    <w:rsid w:val="00C824B9"/>
    <w:rsid w:val="00C82699"/>
    <w:rsid w:val="00C82B85"/>
    <w:rsid w:val="00C8300A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933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BB8"/>
    <w:rsid w:val="00C91595"/>
    <w:rsid w:val="00C91681"/>
    <w:rsid w:val="00C9190C"/>
    <w:rsid w:val="00C91A96"/>
    <w:rsid w:val="00C91F36"/>
    <w:rsid w:val="00C9205C"/>
    <w:rsid w:val="00C92609"/>
    <w:rsid w:val="00C9275F"/>
    <w:rsid w:val="00C929C8"/>
    <w:rsid w:val="00C92FE2"/>
    <w:rsid w:val="00C93067"/>
    <w:rsid w:val="00C93249"/>
    <w:rsid w:val="00C9396A"/>
    <w:rsid w:val="00C93E66"/>
    <w:rsid w:val="00C93FE9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0D68"/>
    <w:rsid w:val="00CA1301"/>
    <w:rsid w:val="00CA1398"/>
    <w:rsid w:val="00CA153F"/>
    <w:rsid w:val="00CA1567"/>
    <w:rsid w:val="00CA1E94"/>
    <w:rsid w:val="00CA28C5"/>
    <w:rsid w:val="00CA30CF"/>
    <w:rsid w:val="00CA3134"/>
    <w:rsid w:val="00CA32A6"/>
    <w:rsid w:val="00CA348A"/>
    <w:rsid w:val="00CA3C49"/>
    <w:rsid w:val="00CA4585"/>
    <w:rsid w:val="00CA46D9"/>
    <w:rsid w:val="00CA4998"/>
    <w:rsid w:val="00CA4B99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2D55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14A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694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6AA"/>
    <w:rsid w:val="00CC6A4B"/>
    <w:rsid w:val="00CC6AEB"/>
    <w:rsid w:val="00CC6CD4"/>
    <w:rsid w:val="00CC6E10"/>
    <w:rsid w:val="00CC6E9C"/>
    <w:rsid w:val="00CC716F"/>
    <w:rsid w:val="00CC74E9"/>
    <w:rsid w:val="00CC783B"/>
    <w:rsid w:val="00CC79C3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E73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BBB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37E"/>
    <w:rsid w:val="00CD7481"/>
    <w:rsid w:val="00CD78CC"/>
    <w:rsid w:val="00CD7904"/>
    <w:rsid w:val="00CD7AD9"/>
    <w:rsid w:val="00CD7B1B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D89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3B7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651"/>
    <w:rsid w:val="00CF1924"/>
    <w:rsid w:val="00CF1955"/>
    <w:rsid w:val="00CF20DD"/>
    <w:rsid w:val="00CF2163"/>
    <w:rsid w:val="00CF22E0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750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1F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7D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399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8A"/>
    <w:rsid w:val="00D175BC"/>
    <w:rsid w:val="00D17727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59"/>
    <w:rsid w:val="00D27B7A"/>
    <w:rsid w:val="00D27C37"/>
    <w:rsid w:val="00D30172"/>
    <w:rsid w:val="00D30228"/>
    <w:rsid w:val="00D310A4"/>
    <w:rsid w:val="00D310E8"/>
    <w:rsid w:val="00D31175"/>
    <w:rsid w:val="00D31383"/>
    <w:rsid w:val="00D31488"/>
    <w:rsid w:val="00D31A28"/>
    <w:rsid w:val="00D31BEC"/>
    <w:rsid w:val="00D3239E"/>
    <w:rsid w:val="00D327A5"/>
    <w:rsid w:val="00D32B2D"/>
    <w:rsid w:val="00D330CE"/>
    <w:rsid w:val="00D3331B"/>
    <w:rsid w:val="00D33608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7D8"/>
    <w:rsid w:val="00D37B4A"/>
    <w:rsid w:val="00D37B8E"/>
    <w:rsid w:val="00D409EA"/>
    <w:rsid w:val="00D40B2C"/>
    <w:rsid w:val="00D40B52"/>
    <w:rsid w:val="00D40DF0"/>
    <w:rsid w:val="00D41411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006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19E"/>
    <w:rsid w:val="00D46A91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11"/>
    <w:rsid w:val="00D52F39"/>
    <w:rsid w:val="00D53B7A"/>
    <w:rsid w:val="00D53BAC"/>
    <w:rsid w:val="00D53D87"/>
    <w:rsid w:val="00D53DAF"/>
    <w:rsid w:val="00D54337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4F3"/>
    <w:rsid w:val="00D577ED"/>
    <w:rsid w:val="00D5781B"/>
    <w:rsid w:val="00D57BF7"/>
    <w:rsid w:val="00D57CA4"/>
    <w:rsid w:val="00D6084A"/>
    <w:rsid w:val="00D609C0"/>
    <w:rsid w:val="00D60AC8"/>
    <w:rsid w:val="00D60B8B"/>
    <w:rsid w:val="00D60CC3"/>
    <w:rsid w:val="00D60F14"/>
    <w:rsid w:val="00D61506"/>
    <w:rsid w:val="00D61524"/>
    <w:rsid w:val="00D615EE"/>
    <w:rsid w:val="00D61935"/>
    <w:rsid w:val="00D61942"/>
    <w:rsid w:val="00D62A7B"/>
    <w:rsid w:val="00D62B59"/>
    <w:rsid w:val="00D62BE3"/>
    <w:rsid w:val="00D62C28"/>
    <w:rsid w:val="00D62D1C"/>
    <w:rsid w:val="00D62FAC"/>
    <w:rsid w:val="00D636CA"/>
    <w:rsid w:val="00D63833"/>
    <w:rsid w:val="00D63CCA"/>
    <w:rsid w:val="00D64554"/>
    <w:rsid w:val="00D64585"/>
    <w:rsid w:val="00D645A1"/>
    <w:rsid w:val="00D645A2"/>
    <w:rsid w:val="00D6492E"/>
    <w:rsid w:val="00D64A28"/>
    <w:rsid w:val="00D64CC1"/>
    <w:rsid w:val="00D65EA7"/>
    <w:rsid w:val="00D66359"/>
    <w:rsid w:val="00D6669D"/>
    <w:rsid w:val="00D66B64"/>
    <w:rsid w:val="00D671F7"/>
    <w:rsid w:val="00D6787D"/>
    <w:rsid w:val="00D679A1"/>
    <w:rsid w:val="00D7002D"/>
    <w:rsid w:val="00D7011E"/>
    <w:rsid w:val="00D701D4"/>
    <w:rsid w:val="00D7046E"/>
    <w:rsid w:val="00D70D40"/>
    <w:rsid w:val="00D710E4"/>
    <w:rsid w:val="00D71D09"/>
    <w:rsid w:val="00D7263E"/>
    <w:rsid w:val="00D72994"/>
    <w:rsid w:val="00D73A13"/>
    <w:rsid w:val="00D73A37"/>
    <w:rsid w:val="00D73D5E"/>
    <w:rsid w:val="00D73E2E"/>
    <w:rsid w:val="00D74231"/>
    <w:rsid w:val="00D7457E"/>
    <w:rsid w:val="00D747F8"/>
    <w:rsid w:val="00D74809"/>
    <w:rsid w:val="00D748B6"/>
    <w:rsid w:val="00D7498B"/>
    <w:rsid w:val="00D74B3F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8EC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960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76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09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46A"/>
    <w:rsid w:val="00DA35B7"/>
    <w:rsid w:val="00DA38D1"/>
    <w:rsid w:val="00DA3BAB"/>
    <w:rsid w:val="00DA3E73"/>
    <w:rsid w:val="00DA423E"/>
    <w:rsid w:val="00DA45D8"/>
    <w:rsid w:val="00DA47CB"/>
    <w:rsid w:val="00DA4B61"/>
    <w:rsid w:val="00DA4D1D"/>
    <w:rsid w:val="00DA4D6A"/>
    <w:rsid w:val="00DA4FFE"/>
    <w:rsid w:val="00DA5143"/>
    <w:rsid w:val="00DA5397"/>
    <w:rsid w:val="00DA5895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04F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45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4"/>
    <w:rsid w:val="00DC417E"/>
    <w:rsid w:val="00DC42E5"/>
    <w:rsid w:val="00DC493C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012"/>
    <w:rsid w:val="00DD474A"/>
    <w:rsid w:val="00DD4BDD"/>
    <w:rsid w:val="00DD50F0"/>
    <w:rsid w:val="00DD589B"/>
    <w:rsid w:val="00DD5ACD"/>
    <w:rsid w:val="00DD5BF1"/>
    <w:rsid w:val="00DD6031"/>
    <w:rsid w:val="00DD63B7"/>
    <w:rsid w:val="00DD6CDA"/>
    <w:rsid w:val="00DD751A"/>
    <w:rsid w:val="00DD769B"/>
    <w:rsid w:val="00DD7DF1"/>
    <w:rsid w:val="00DE02D4"/>
    <w:rsid w:val="00DE0339"/>
    <w:rsid w:val="00DE0541"/>
    <w:rsid w:val="00DE055D"/>
    <w:rsid w:val="00DE07D9"/>
    <w:rsid w:val="00DE0B8A"/>
    <w:rsid w:val="00DE0F68"/>
    <w:rsid w:val="00DE153F"/>
    <w:rsid w:val="00DE1D6D"/>
    <w:rsid w:val="00DE1D82"/>
    <w:rsid w:val="00DE1FE1"/>
    <w:rsid w:val="00DE33A0"/>
    <w:rsid w:val="00DE353D"/>
    <w:rsid w:val="00DE36BA"/>
    <w:rsid w:val="00DE38B7"/>
    <w:rsid w:val="00DE3981"/>
    <w:rsid w:val="00DE3C97"/>
    <w:rsid w:val="00DE3DCE"/>
    <w:rsid w:val="00DE4126"/>
    <w:rsid w:val="00DE4815"/>
    <w:rsid w:val="00DE49AE"/>
    <w:rsid w:val="00DE4A74"/>
    <w:rsid w:val="00DE4E80"/>
    <w:rsid w:val="00DE4F8D"/>
    <w:rsid w:val="00DE505D"/>
    <w:rsid w:val="00DE5240"/>
    <w:rsid w:val="00DE52B9"/>
    <w:rsid w:val="00DE56AB"/>
    <w:rsid w:val="00DE5701"/>
    <w:rsid w:val="00DE5721"/>
    <w:rsid w:val="00DE57E6"/>
    <w:rsid w:val="00DE5883"/>
    <w:rsid w:val="00DE5CAA"/>
    <w:rsid w:val="00DE5FD9"/>
    <w:rsid w:val="00DE6157"/>
    <w:rsid w:val="00DE66D3"/>
    <w:rsid w:val="00DE67B7"/>
    <w:rsid w:val="00DE6B5E"/>
    <w:rsid w:val="00DE6E38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2BCD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6F72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BD6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DF0"/>
    <w:rsid w:val="00E11303"/>
    <w:rsid w:val="00E11771"/>
    <w:rsid w:val="00E11BB5"/>
    <w:rsid w:val="00E11D2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3E4"/>
    <w:rsid w:val="00E14C6C"/>
    <w:rsid w:val="00E14E38"/>
    <w:rsid w:val="00E14E81"/>
    <w:rsid w:val="00E15530"/>
    <w:rsid w:val="00E15A10"/>
    <w:rsid w:val="00E15A17"/>
    <w:rsid w:val="00E15E51"/>
    <w:rsid w:val="00E15E6E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DF8"/>
    <w:rsid w:val="00E21EAF"/>
    <w:rsid w:val="00E21F12"/>
    <w:rsid w:val="00E22204"/>
    <w:rsid w:val="00E22947"/>
    <w:rsid w:val="00E22B12"/>
    <w:rsid w:val="00E22EC9"/>
    <w:rsid w:val="00E23690"/>
    <w:rsid w:val="00E237D9"/>
    <w:rsid w:val="00E23895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09"/>
    <w:rsid w:val="00E27069"/>
    <w:rsid w:val="00E278F8"/>
    <w:rsid w:val="00E27E5D"/>
    <w:rsid w:val="00E3032E"/>
    <w:rsid w:val="00E30D76"/>
    <w:rsid w:val="00E312A7"/>
    <w:rsid w:val="00E3135D"/>
    <w:rsid w:val="00E313C1"/>
    <w:rsid w:val="00E31923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9F"/>
    <w:rsid w:val="00E349F3"/>
    <w:rsid w:val="00E3529B"/>
    <w:rsid w:val="00E356D9"/>
    <w:rsid w:val="00E3595F"/>
    <w:rsid w:val="00E35E94"/>
    <w:rsid w:val="00E36350"/>
    <w:rsid w:val="00E36CF1"/>
    <w:rsid w:val="00E372A0"/>
    <w:rsid w:val="00E37517"/>
    <w:rsid w:val="00E375F5"/>
    <w:rsid w:val="00E3798E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5DEB"/>
    <w:rsid w:val="00E460BA"/>
    <w:rsid w:val="00E46958"/>
    <w:rsid w:val="00E46BA1"/>
    <w:rsid w:val="00E46DA9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7F7"/>
    <w:rsid w:val="00E52958"/>
    <w:rsid w:val="00E53283"/>
    <w:rsid w:val="00E542D4"/>
    <w:rsid w:val="00E5433E"/>
    <w:rsid w:val="00E5441E"/>
    <w:rsid w:val="00E54538"/>
    <w:rsid w:val="00E546C7"/>
    <w:rsid w:val="00E54B6C"/>
    <w:rsid w:val="00E55116"/>
    <w:rsid w:val="00E551C8"/>
    <w:rsid w:val="00E556FD"/>
    <w:rsid w:val="00E565D7"/>
    <w:rsid w:val="00E56F5D"/>
    <w:rsid w:val="00E5708C"/>
    <w:rsid w:val="00E570DF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23C"/>
    <w:rsid w:val="00E624C0"/>
    <w:rsid w:val="00E62755"/>
    <w:rsid w:val="00E62AA1"/>
    <w:rsid w:val="00E62DC7"/>
    <w:rsid w:val="00E63537"/>
    <w:rsid w:val="00E63EC3"/>
    <w:rsid w:val="00E64379"/>
    <w:rsid w:val="00E64C05"/>
    <w:rsid w:val="00E6544C"/>
    <w:rsid w:val="00E65EEB"/>
    <w:rsid w:val="00E65F18"/>
    <w:rsid w:val="00E66032"/>
    <w:rsid w:val="00E660F7"/>
    <w:rsid w:val="00E66306"/>
    <w:rsid w:val="00E669A2"/>
    <w:rsid w:val="00E66AB4"/>
    <w:rsid w:val="00E66F72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1FBC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C98"/>
    <w:rsid w:val="00E86EE9"/>
    <w:rsid w:val="00E87276"/>
    <w:rsid w:val="00E87C7F"/>
    <w:rsid w:val="00E87DD8"/>
    <w:rsid w:val="00E90616"/>
    <w:rsid w:val="00E90939"/>
    <w:rsid w:val="00E90A33"/>
    <w:rsid w:val="00E90C48"/>
    <w:rsid w:val="00E9102C"/>
    <w:rsid w:val="00E91536"/>
    <w:rsid w:val="00E916E4"/>
    <w:rsid w:val="00E91DEE"/>
    <w:rsid w:val="00E92CFB"/>
    <w:rsid w:val="00E939AC"/>
    <w:rsid w:val="00E93C86"/>
    <w:rsid w:val="00E93ECA"/>
    <w:rsid w:val="00E94011"/>
    <w:rsid w:val="00E946CD"/>
    <w:rsid w:val="00E94E6D"/>
    <w:rsid w:val="00E952C9"/>
    <w:rsid w:val="00E956AF"/>
    <w:rsid w:val="00E9570D"/>
    <w:rsid w:val="00E96070"/>
    <w:rsid w:val="00E966F0"/>
    <w:rsid w:val="00E96842"/>
    <w:rsid w:val="00E96AFA"/>
    <w:rsid w:val="00E96BC2"/>
    <w:rsid w:val="00E96BE2"/>
    <w:rsid w:val="00E96E3C"/>
    <w:rsid w:val="00E96EB0"/>
    <w:rsid w:val="00E970E9"/>
    <w:rsid w:val="00E978CE"/>
    <w:rsid w:val="00E9798B"/>
    <w:rsid w:val="00E979FE"/>
    <w:rsid w:val="00E97A16"/>
    <w:rsid w:val="00E97DDF"/>
    <w:rsid w:val="00E97FBF"/>
    <w:rsid w:val="00EA0B31"/>
    <w:rsid w:val="00EA0BF9"/>
    <w:rsid w:val="00EA0DEF"/>
    <w:rsid w:val="00EA0E5A"/>
    <w:rsid w:val="00EA1056"/>
    <w:rsid w:val="00EA120D"/>
    <w:rsid w:val="00EA16CF"/>
    <w:rsid w:val="00EA193D"/>
    <w:rsid w:val="00EA1E61"/>
    <w:rsid w:val="00EA202E"/>
    <w:rsid w:val="00EA24FA"/>
    <w:rsid w:val="00EA2A4C"/>
    <w:rsid w:val="00EA2B6B"/>
    <w:rsid w:val="00EA307F"/>
    <w:rsid w:val="00EA3615"/>
    <w:rsid w:val="00EA36D7"/>
    <w:rsid w:val="00EA37AC"/>
    <w:rsid w:val="00EA37C9"/>
    <w:rsid w:val="00EA3870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807"/>
    <w:rsid w:val="00EA7A2A"/>
    <w:rsid w:val="00EA7E03"/>
    <w:rsid w:val="00EB0E56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B1"/>
    <w:rsid w:val="00EB40EC"/>
    <w:rsid w:val="00EB4192"/>
    <w:rsid w:val="00EB44EF"/>
    <w:rsid w:val="00EB4735"/>
    <w:rsid w:val="00EB47C7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B7E49"/>
    <w:rsid w:val="00EC07DF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E39"/>
    <w:rsid w:val="00EC4F1D"/>
    <w:rsid w:val="00EC57FA"/>
    <w:rsid w:val="00EC5824"/>
    <w:rsid w:val="00EC5BF1"/>
    <w:rsid w:val="00EC678A"/>
    <w:rsid w:val="00EC75B8"/>
    <w:rsid w:val="00EC7749"/>
    <w:rsid w:val="00EC779F"/>
    <w:rsid w:val="00EC7B54"/>
    <w:rsid w:val="00EC7D79"/>
    <w:rsid w:val="00ED0367"/>
    <w:rsid w:val="00ED036B"/>
    <w:rsid w:val="00ED05CD"/>
    <w:rsid w:val="00ED0C46"/>
    <w:rsid w:val="00ED0DB4"/>
    <w:rsid w:val="00ED0F76"/>
    <w:rsid w:val="00ED1213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761"/>
    <w:rsid w:val="00ED3966"/>
    <w:rsid w:val="00ED3F5C"/>
    <w:rsid w:val="00ED4159"/>
    <w:rsid w:val="00ED471E"/>
    <w:rsid w:val="00ED48B3"/>
    <w:rsid w:val="00ED48EA"/>
    <w:rsid w:val="00ED494E"/>
    <w:rsid w:val="00ED4C8D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45A"/>
    <w:rsid w:val="00ED651F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4E0"/>
    <w:rsid w:val="00EE5840"/>
    <w:rsid w:val="00EE5953"/>
    <w:rsid w:val="00EE5D13"/>
    <w:rsid w:val="00EE5D14"/>
    <w:rsid w:val="00EE6089"/>
    <w:rsid w:val="00EE60B5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509"/>
    <w:rsid w:val="00EF283C"/>
    <w:rsid w:val="00EF2AFD"/>
    <w:rsid w:val="00EF2C44"/>
    <w:rsid w:val="00EF31A7"/>
    <w:rsid w:val="00EF3503"/>
    <w:rsid w:val="00EF3F45"/>
    <w:rsid w:val="00EF452F"/>
    <w:rsid w:val="00EF47A7"/>
    <w:rsid w:val="00EF4898"/>
    <w:rsid w:val="00EF4A48"/>
    <w:rsid w:val="00EF4C65"/>
    <w:rsid w:val="00EF4F42"/>
    <w:rsid w:val="00EF51A2"/>
    <w:rsid w:val="00EF57A2"/>
    <w:rsid w:val="00EF5AF3"/>
    <w:rsid w:val="00EF6372"/>
    <w:rsid w:val="00EF66A6"/>
    <w:rsid w:val="00EF6ABC"/>
    <w:rsid w:val="00EF6C95"/>
    <w:rsid w:val="00EF6D91"/>
    <w:rsid w:val="00EF6E47"/>
    <w:rsid w:val="00EF70DE"/>
    <w:rsid w:val="00EF7148"/>
    <w:rsid w:val="00EF73EF"/>
    <w:rsid w:val="00EF764E"/>
    <w:rsid w:val="00EF7B0A"/>
    <w:rsid w:val="00EF7D12"/>
    <w:rsid w:val="00EF7F35"/>
    <w:rsid w:val="00F009BE"/>
    <w:rsid w:val="00F00C95"/>
    <w:rsid w:val="00F01064"/>
    <w:rsid w:val="00F013C9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019"/>
    <w:rsid w:val="00F0430E"/>
    <w:rsid w:val="00F04415"/>
    <w:rsid w:val="00F04821"/>
    <w:rsid w:val="00F04EE3"/>
    <w:rsid w:val="00F05138"/>
    <w:rsid w:val="00F054EE"/>
    <w:rsid w:val="00F05780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1E32"/>
    <w:rsid w:val="00F12041"/>
    <w:rsid w:val="00F12492"/>
    <w:rsid w:val="00F1267D"/>
    <w:rsid w:val="00F127CC"/>
    <w:rsid w:val="00F12A9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87F"/>
    <w:rsid w:val="00F16A07"/>
    <w:rsid w:val="00F16A33"/>
    <w:rsid w:val="00F16C39"/>
    <w:rsid w:val="00F17277"/>
    <w:rsid w:val="00F17DBD"/>
    <w:rsid w:val="00F20B06"/>
    <w:rsid w:val="00F20B3E"/>
    <w:rsid w:val="00F20C0A"/>
    <w:rsid w:val="00F20C38"/>
    <w:rsid w:val="00F20E67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443"/>
    <w:rsid w:val="00F25EE8"/>
    <w:rsid w:val="00F2607C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36B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3DE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2F3C"/>
    <w:rsid w:val="00F4331A"/>
    <w:rsid w:val="00F43627"/>
    <w:rsid w:val="00F43A27"/>
    <w:rsid w:val="00F43BAE"/>
    <w:rsid w:val="00F4416A"/>
    <w:rsid w:val="00F44313"/>
    <w:rsid w:val="00F44759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D2F"/>
    <w:rsid w:val="00F478CB"/>
    <w:rsid w:val="00F4795D"/>
    <w:rsid w:val="00F47D86"/>
    <w:rsid w:val="00F47D90"/>
    <w:rsid w:val="00F50010"/>
    <w:rsid w:val="00F50628"/>
    <w:rsid w:val="00F5112B"/>
    <w:rsid w:val="00F51A85"/>
    <w:rsid w:val="00F51BE9"/>
    <w:rsid w:val="00F52390"/>
    <w:rsid w:val="00F52478"/>
    <w:rsid w:val="00F5282B"/>
    <w:rsid w:val="00F5292E"/>
    <w:rsid w:val="00F52BE2"/>
    <w:rsid w:val="00F5326F"/>
    <w:rsid w:val="00F5387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C03"/>
    <w:rsid w:val="00F62DFE"/>
    <w:rsid w:val="00F638DD"/>
    <w:rsid w:val="00F63DD6"/>
    <w:rsid w:val="00F640E5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F29"/>
    <w:rsid w:val="00F710B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EF2"/>
    <w:rsid w:val="00F74F59"/>
    <w:rsid w:val="00F750F2"/>
    <w:rsid w:val="00F75348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775EE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637"/>
    <w:rsid w:val="00F84B01"/>
    <w:rsid w:val="00F84F29"/>
    <w:rsid w:val="00F84F79"/>
    <w:rsid w:val="00F850F1"/>
    <w:rsid w:val="00F852A6"/>
    <w:rsid w:val="00F85E05"/>
    <w:rsid w:val="00F86416"/>
    <w:rsid w:val="00F86605"/>
    <w:rsid w:val="00F86FEF"/>
    <w:rsid w:val="00F87293"/>
    <w:rsid w:val="00F878CA"/>
    <w:rsid w:val="00F87BCD"/>
    <w:rsid w:val="00F87C33"/>
    <w:rsid w:val="00F905B5"/>
    <w:rsid w:val="00F90D73"/>
    <w:rsid w:val="00F90DDA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4EB3"/>
    <w:rsid w:val="00F9557D"/>
    <w:rsid w:val="00F9577A"/>
    <w:rsid w:val="00F959AA"/>
    <w:rsid w:val="00F95B5E"/>
    <w:rsid w:val="00F95BB4"/>
    <w:rsid w:val="00F95D48"/>
    <w:rsid w:val="00F96025"/>
    <w:rsid w:val="00F96B1F"/>
    <w:rsid w:val="00F96EA6"/>
    <w:rsid w:val="00F96EC3"/>
    <w:rsid w:val="00F970C1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43F"/>
    <w:rsid w:val="00FA2513"/>
    <w:rsid w:val="00FA2868"/>
    <w:rsid w:val="00FA2A73"/>
    <w:rsid w:val="00FA2B2C"/>
    <w:rsid w:val="00FA2B9B"/>
    <w:rsid w:val="00FA2C66"/>
    <w:rsid w:val="00FA3021"/>
    <w:rsid w:val="00FA361C"/>
    <w:rsid w:val="00FA3795"/>
    <w:rsid w:val="00FA39DE"/>
    <w:rsid w:val="00FA3C4B"/>
    <w:rsid w:val="00FA3F36"/>
    <w:rsid w:val="00FA4644"/>
    <w:rsid w:val="00FA4F2A"/>
    <w:rsid w:val="00FA5692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D58"/>
    <w:rsid w:val="00FB2E26"/>
    <w:rsid w:val="00FB34D9"/>
    <w:rsid w:val="00FB3508"/>
    <w:rsid w:val="00FB359B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3C7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25D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880"/>
    <w:rsid w:val="00FD0D06"/>
    <w:rsid w:val="00FD0F54"/>
    <w:rsid w:val="00FD14DE"/>
    <w:rsid w:val="00FD193E"/>
    <w:rsid w:val="00FD1944"/>
    <w:rsid w:val="00FD1CD8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4A51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8F4"/>
    <w:rsid w:val="00FF4C58"/>
    <w:rsid w:val="00FF53C7"/>
    <w:rsid w:val="00FF54FC"/>
    <w:rsid w:val="00FF570B"/>
    <w:rsid w:val="00FF5745"/>
    <w:rsid w:val="00FF583A"/>
    <w:rsid w:val="00FF5AA4"/>
    <w:rsid w:val="00FF5D30"/>
    <w:rsid w:val="00FF5F30"/>
    <w:rsid w:val="00FF6063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2673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fontstyle01">
    <w:name w:val="fontstyle01"/>
    <w:basedOn w:val="DefaultParagraphFont"/>
    <w:rsid w:val="007F1FC3"/>
    <w:rPr>
      <w:rFonts w:ascii="Browallia New" w:hAnsi="Browallia New" w:cs="Browallia 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6B898-A11A-4ED8-9C24-1F4233F2F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3679</TotalTime>
  <Pages>25</Pages>
  <Words>6923</Words>
  <Characters>27899</Characters>
  <Application>Microsoft Office Word</Application>
  <DocSecurity>0</DocSecurity>
  <Lines>232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663</cp:revision>
  <cp:lastPrinted>2022-08-05T07:38:00Z</cp:lastPrinted>
  <dcterms:created xsi:type="dcterms:W3CDTF">2020-05-13T06:26:00Z</dcterms:created>
  <dcterms:modified xsi:type="dcterms:W3CDTF">2022-08-10T10:05:00Z</dcterms:modified>
</cp:coreProperties>
</file>