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93FB4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82412F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32474CA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7FD3837A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067D9D3" w14:textId="75366B7B" w:rsidR="00A63939" w:rsidRDefault="00A63939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046F6277" w14:textId="77777777" w:rsidR="00E069CF" w:rsidRPr="002D479A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02125DA" w14:textId="77777777" w:rsidR="00EA6ADE" w:rsidRPr="002D479A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2C10CD66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20C2129A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5050734A" w14:textId="3D584802" w:rsidR="00963CE3" w:rsidRPr="0082412F" w:rsidRDefault="00963CE3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0FDBCCF8" w14:textId="235CF20A" w:rsidR="00F855C2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E52FCA3" w14:textId="47694366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2C4B8A88" w14:textId="5D8B231B" w:rsidR="001E4629" w:rsidRPr="0082412F" w:rsidRDefault="001E4629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50B30268" w14:textId="77777777" w:rsidR="009472D2" w:rsidRPr="0082412F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704018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357E3A3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DC4B510" w14:textId="77777777" w:rsidR="0029029B" w:rsidRPr="0082412F" w:rsidRDefault="0029029B" w:rsidP="002F295D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bCs/>
          <w:sz w:val="30"/>
          <w:szCs w:val="30"/>
          <w:lang w:bidi="th-TH"/>
        </w:rPr>
      </w:pPr>
    </w:p>
    <w:p w14:paraId="0E630048" w14:textId="77777777" w:rsidR="004E58EC" w:rsidRPr="0082412F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br w:type="page"/>
      </w:r>
    </w:p>
    <w:p w14:paraId="070E78FE" w14:textId="77777777" w:rsidR="00D77AAD" w:rsidRPr="0082412F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82412F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3C625D9" w14:textId="2B63B6CF" w:rsidR="00361980" w:rsidRPr="0082412F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82412F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82412F">
        <w:rPr>
          <w:rFonts w:ascii="Angsana New" w:hAnsi="Angsana New" w:hint="cs"/>
          <w:sz w:val="30"/>
          <w:szCs w:val="30"/>
          <w:cs/>
        </w:rPr>
        <w:t>เมื่อ</w:t>
      </w:r>
      <w:r w:rsidRPr="00EE477C">
        <w:rPr>
          <w:rFonts w:ascii="Angsana New" w:hAnsi="Angsana New" w:hint="cs"/>
          <w:sz w:val="30"/>
          <w:szCs w:val="30"/>
          <w:cs/>
        </w:rPr>
        <w:t>วันที่</w:t>
      </w:r>
      <w:r w:rsidR="00531ED9" w:rsidRPr="00EE477C">
        <w:rPr>
          <w:rFonts w:ascii="Angsana New" w:hAnsi="Angsana New" w:hint="cs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11</w:t>
      </w:r>
      <w:r w:rsidR="00EE477C" w:rsidRPr="00EE477C">
        <w:rPr>
          <w:rFonts w:ascii="Angsana New" w:hAnsi="Angsana New"/>
          <w:sz w:val="30"/>
          <w:szCs w:val="30"/>
        </w:rPr>
        <w:t xml:space="preserve"> </w:t>
      </w:r>
      <w:r w:rsidR="00EE477C" w:rsidRPr="00EE477C">
        <w:rPr>
          <w:rFonts w:ascii="Angsana New" w:hAnsi="Angsana New" w:hint="cs"/>
          <w:sz w:val="30"/>
          <w:szCs w:val="30"/>
          <w:cs/>
        </w:rPr>
        <w:t>สิงหาคม</w:t>
      </w:r>
      <w:r w:rsidR="004E58EC" w:rsidRPr="00EE477C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 w:hint="cs"/>
          <w:sz w:val="30"/>
          <w:szCs w:val="30"/>
        </w:rPr>
        <w:t>256</w:t>
      </w:r>
      <w:r w:rsidR="00406767" w:rsidRPr="00406767">
        <w:rPr>
          <w:rFonts w:ascii="Angsana New" w:hAnsi="Angsana New"/>
          <w:sz w:val="30"/>
          <w:szCs w:val="30"/>
        </w:rPr>
        <w:t>5</w:t>
      </w:r>
    </w:p>
    <w:p w14:paraId="23A6D332" w14:textId="77777777" w:rsidR="00E5413F" w:rsidRPr="0082412F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5B3788" w14:textId="635BE347" w:rsidR="00515797" w:rsidRPr="0082412F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E52A160" w14:textId="77777777" w:rsidR="00515797" w:rsidRPr="0082412F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305C973" w14:textId="75250149" w:rsidR="000E046F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102F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 w:rsidRPr="00C7102F"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 w:rsidRPr="00C7102F"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406767" w:rsidRPr="00406767">
        <w:rPr>
          <w:rFonts w:ascii="Angsana New" w:hAnsi="Angsana New" w:hint="cs"/>
          <w:sz w:val="30"/>
          <w:szCs w:val="30"/>
        </w:rPr>
        <w:t>34</w:t>
      </w:r>
      <w:r w:rsidRPr="00C7102F">
        <w:rPr>
          <w:rFonts w:ascii="Angsana New" w:hAnsi="Angsana New" w:hint="cs"/>
          <w:sz w:val="30"/>
          <w:szCs w:val="30"/>
        </w:rPr>
        <w:t xml:space="preserve"> </w:t>
      </w:r>
      <w:r w:rsidRPr="00C7102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7102F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7102F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7102F" w:rsidRPr="00C7102F">
        <w:rPr>
          <w:rFonts w:ascii="Angsana New" w:hAnsi="Angsana New"/>
          <w:sz w:val="30"/>
          <w:szCs w:val="30"/>
        </w:rPr>
        <w:t xml:space="preserve"> </w:t>
      </w:r>
      <w:r w:rsidR="00C7102F" w:rsidRPr="00C7102F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06767" w:rsidRPr="00406767">
        <w:rPr>
          <w:rFonts w:ascii="Angsana New" w:hAnsi="Angsana New"/>
          <w:sz w:val="30"/>
          <w:szCs w:val="30"/>
        </w:rPr>
        <w:t>31</w:t>
      </w:r>
      <w:r w:rsidR="00C7102F" w:rsidRPr="00C7102F">
        <w:rPr>
          <w:rFonts w:ascii="Angsana New" w:hAnsi="Angsana New"/>
          <w:sz w:val="30"/>
          <w:szCs w:val="30"/>
        </w:rPr>
        <w:t xml:space="preserve"> </w:t>
      </w:r>
      <w:r w:rsidR="00C7102F" w:rsidRPr="00C710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406767" w:rsidRPr="00406767">
        <w:rPr>
          <w:rFonts w:ascii="Angsana New" w:hAnsi="Angsana New"/>
          <w:sz w:val="30"/>
          <w:szCs w:val="30"/>
        </w:rPr>
        <w:t>2564</w:t>
      </w:r>
    </w:p>
    <w:p w14:paraId="300E17FF" w14:textId="77777777" w:rsidR="00BC6A20" w:rsidRPr="0082412F" w:rsidRDefault="00BC6A20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55F7B8E" w14:textId="0A0F11ED" w:rsidR="00C13362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102F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06767" w:rsidRPr="00406767">
        <w:rPr>
          <w:rFonts w:ascii="Angsana New" w:hAnsi="Angsana New"/>
          <w:sz w:val="30"/>
          <w:szCs w:val="30"/>
        </w:rPr>
        <w:t>31</w:t>
      </w:r>
      <w:r w:rsidRPr="00C710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06767" w:rsidRPr="00406767">
        <w:rPr>
          <w:rFonts w:ascii="Angsana New" w:hAnsi="Angsana New"/>
          <w:sz w:val="30"/>
          <w:szCs w:val="30"/>
        </w:rPr>
        <w:t>2564</w:t>
      </w:r>
    </w:p>
    <w:p w14:paraId="034FE622" w14:textId="2B3C649E" w:rsidR="006A4974" w:rsidRDefault="006A4974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6ECD911" w14:textId="1979792A" w:rsidR="006A4974" w:rsidRDefault="006A4974" w:rsidP="00536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4974">
        <w:rPr>
          <w:rFonts w:ascii="Angsana New" w:hAnsi="Angsana New"/>
          <w:sz w:val="30"/>
          <w:szCs w:val="30"/>
          <w:cs/>
        </w:rPr>
        <w:t xml:space="preserve">กลุ่มบริษัทได้มีการถือปฏิบัติตามการปรับปรุงมาตรฐานการรายงานทางการเงิน ฉบับที่ </w:t>
      </w:r>
      <w:r w:rsidR="00406767" w:rsidRPr="00406767">
        <w:rPr>
          <w:rFonts w:ascii="Angsana New" w:hAnsi="Angsana New"/>
          <w:sz w:val="30"/>
          <w:szCs w:val="30"/>
        </w:rPr>
        <w:t>9</w:t>
      </w:r>
      <w:r w:rsidRPr="006A4974">
        <w:rPr>
          <w:rFonts w:ascii="Angsana New" w:hAnsi="Angsana New"/>
          <w:sz w:val="30"/>
          <w:szCs w:val="30"/>
          <w:cs/>
        </w:rPr>
        <w:t xml:space="preserve"> เรื่อง </w:t>
      </w:r>
      <w:r w:rsidRPr="009522D9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  <w:r w:rsidRPr="006A4974">
        <w:rPr>
          <w:rFonts w:ascii="Angsana New" w:hAnsi="Angsana New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406767" w:rsidRPr="00406767">
        <w:rPr>
          <w:rFonts w:ascii="Angsana New" w:hAnsi="Angsana New"/>
          <w:sz w:val="30"/>
          <w:szCs w:val="30"/>
        </w:rPr>
        <w:t>7</w:t>
      </w:r>
      <w:r w:rsidRPr="006A4974">
        <w:rPr>
          <w:rFonts w:ascii="Angsana New" w:hAnsi="Angsana New"/>
          <w:sz w:val="30"/>
          <w:szCs w:val="30"/>
          <w:cs/>
        </w:rPr>
        <w:t xml:space="preserve"> เรื่อง </w:t>
      </w:r>
      <w:r w:rsidRPr="001A23C3">
        <w:rPr>
          <w:rFonts w:ascii="Angsana New" w:hAnsi="Angsana New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6A4974">
        <w:rPr>
          <w:rFonts w:ascii="Angsana New" w:hAnsi="Angsana New"/>
          <w:sz w:val="30"/>
          <w:szCs w:val="30"/>
          <w:cs/>
        </w:rPr>
        <w:t xml:space="preserve"> ส</w:t>
      </w:r>
      <w:r w:rsidR="00BD53DC">
        <w:rPr>
          <w:rFonts w:ascii="Angsana New" w:hAnsi="Angsana New" w:hint="cs"/>
          <w:sz w:val="30"/>
          <w:szCs w:val="30"/>
          <w:cs/>
        </w:rPr>
        <w:t>ำ</w:t>
      </w:r>
      <w:r w:rsidRPr="006A4974">
        <w:rPr>
          <w:rFonts w:ascii="Angsana New" w:hAnsi="Angsana New"/>
          <w:sz w:val="30"/>
          <w:szCs w:val="30"/>
          <w:cs/>
        </w:rPr>
        <w:t xml:space="preserve">หรับรายการที่ได้รับผลกระทบจากการปฏิรูปอัตราดอกเบี้ยอ้างอิง </w:t>
      </w:r>
      <w:r w:rsidR="00176F7D">
        <w:rPr>
          <w:rFonts w:ascii="Angsana New" w:hAnsi="Angsana New" w:hint="cs"/>
          <w:sz w:val="30"/>
          <w:szCs w:val="30"/>
          <w:cs/>
        </w:rPr>
        <w:t>(</w:t>
      </w:r>
      <w:r w:rsidRPr="006A4974">
        <w:rPr>
          <w:rFonts w:ascii="Angsana New" w:hAnsi="Angsana New"/>
          <w:sz w:val="30"/>
          <w:szCs w:val="30"/>
        </w:rPr>
        <w:t>IBOR</w:t>
      </w:r>
      <w:r w:rsidR="00176F7D">
        <w:rPr>
          <w:rFonts w:ascii="Angsana New" w:hAnsi="Angsana New" w:hint="cs"/>
          <w:sz w:val="30"/>
          <w:szCs w:val="30"/>
          <w:cs/>
        </w:rPr>
        <w:t>)</w:t>
      </w:r>
      <w:r w:rsidRPr="006A4974">
        <w:rPr>
          <w:rFonts w:ascii="Angsana New" w:hAnsi="Angsana New"/>
          <w:sz w:val="30"/>
          <w:szCs w:val="30"/>
        </w:rPr>
        <w:t xml:space="preserve"> </w:t>
      </w:r>
      <w:r w:rsidRPr="006A4974">
        <w:rPr>
          <w:rFonts w:ascii="Angsana New" w:hAnsi="Angsana New"/>
          <w:sz w:val="30"/>
          <w:szCs w:val="30"/>
          <w:cs/>
        </w:rPr>
        <w:t>โดยปัจจุบันกลุ่มบริษัทอยู่ระหว่างการเตรียมการแก้ไขเงื่อนไ</w:t>
      </w:r>
      <w:r w:rsidR="005368C1">
        <w:rPr>
          <w:rFonts w:ascii="Angsana New" w:hAnsi="Angsana New" w:hint="cs"/>
          <w:sz w:val="30"/>
          <w:szCs w:val="30"/>
          <w:cs/>
        </w:rPr>
        <w:t>ข</w:t>
      </w:r>
      <w:r w:rsidRPr="006A4974">
        <w:rPr>
          <w:rFonts w:ascii="Angsana New" w:hAnsi="Angsana New"/>
          <w:sz w:val="30"/>
          <w:szCs w:val="30"/>
          <w:cs/>
        </w:rPr>
        <w:t>สัญญาเพื่อตอบสนองต่อการปฏิรูปอัตราดอกเบี้ยดังกล่าว</w:t>
      </w:r>
    </w:p>
    <w:p w14:paraId="41D100A6" w14:textId="77777777" w:rsidR="00C7102F" w:rsidRPr="00C942AF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trike/>
          <w:sz w:val="30"/>
          <w:szCs w:val="30"/>
          <w:highlight w:val="yellow"/>
        </w:rPr>
      </w:pPr>
    </w:p>
    <w:p w14:paraId="59EE0957" w14:textId="77777777" w:rsidR="008B61AD" w:rsidRPr="00BC6A20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C6A20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E93509" w14:textId="77777777" w:rsidR="00E13D18" w:rsidRPr="00BC6A20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A4595C" w14:textId="36571668" w:rsidR="00853DB6" w:rsidRPr="008F01C4" w:rsidRDefault="000F5F15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102F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A86BC0"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</w:t>
      </w:r>
      <w:r w:rsidR="004E7D6A">
        <w:rPr>
          <w:rFonts w:ascii="Angsana New" w:hAnsi="Angsana New" w:hint="cs"/>
          <w:sz w:val="30"/>
          <w:szCs w:val="30"/>
          <w:cs/>
        </w:rPr>
        <w:t>สำ</w:t>
      </w:r>
      <w:r w:rsidR="00A86BC0">
        <w:rPr>
          <w:rFonts w:ascii="Angsana New" w:hAnsi="Angsana New" w:hint="cs"/>
          <w:sz w:val="30"/>
          <w:szCs w:val="30"/>
          <w:cs/>
        </w:rPr>
        <w:t>คัญ</w:t>
      </w:r>
      <w:r w:rsidRPr="00C7102F">
        <w:rPr>
          <w:rFonts w:ascii="Angsana New" w:hAnsi="Angsana New" w:hint="cs"/>
          <w:sz w:val="30"/>
          <w:szCs w:val="30"/>
          <w:cs/>
        </w:rPr>
        <w:t>ได้เปิดเผยใน</w:t>
      </w:r>
      <w:r w:rsidR="00A86BC0"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C7102F">
        <w:rPr>
          <w:rFonts w:ascii="Angsana New" w:hAnsi="Angsana New" w:hint="cs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4</w:t>
      </w:r>
      <w:r w:rsidRPr="00C7102F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7102F">
        <w:rPr>
          <w:rFonts w:ascii="Angsana New" w:hAnsi="Angsana New" w:hint="cs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="00173342" w:rsidRPr="00C7102F">
        <w:rPr>
          <w:rFonts w:ascii="Angsana New" w:hAnsi="Angsana New" w:hint="cs"/>
          <w:sz w:val="30"/>
          <w:szCs w:val="30"/>
          <w:cs/>
        </w:rPr>
        <w:t xml:space="preserve"> </w:t>
      </w:r>
      <w:r w:rsidR="00AF5A01" w:rsidRPr="00C7102F">
        <w:rPr>
          <w:rFonts w:ascii="Angsana New" w:hAnsi="Angsana New" w:hint="cs"/>
          <w:sz w:val="30"/>
          <w:szCs w:val="30"/>
          <w:cs/>
        </w:rPr>
        <w:t>สำหรับ</w:t>
      </w:r>
      <w:r w:rsidR="007D2653" w:rsidRPr="00C7102F">
        <w:rPr>
          <w:rFonts w:ascii="Angsana New" w:hAnsi="Angsana New" w:hint="cs"/>
          <w:sz w:val="30"/>
          <w:szCs w:val="30"/>
          <w:cs/>
        </w:rPr>
        <w:t>บุคคลหรือกิจการ</w:t>
      </w:r>
      <w:r w:rsidR="00301E03" w:rsidRPr="00C7102F">
        <w:rPr>
          <w:rFonts w:ascii="Angsana New" w:hAnsi="Angsana New" w:hint="cs"/>
          <w:sz w:val="30"/>
          <w:szCs w:val="30"/>
          <w:cs/>
        </w:rPr>
        <w:t>อื่น</w:t>
      </w:r>
      <w:r w:rsidR="007D2653" w:rsidRPr="00C7102F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0271C5" w:rsidRPr="00C7102F">
        <w:rPr>
          <w:rFonts w:ascii="Angsana New" w:hAnsi="Angsana New" w:hint="cs"/>
          <w:sz w:val="30"/>
          <w:szCs w:val="30"/>
          <w:cs/>
        </w:rPr>
        <w:t>ไม่มีการเปลี่ยนแปลง</w:t>
      </w:r>
      <w:r w:rsidR="00A86BC0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0271C5" w:rsidRPr="00C7102F">
        <w:rPr>
          <w:rFonts w:ascii="Angsana New" w:hAnsi="Angsana New" w:hint="cs"/>
          <w:sz w:val="30"/>
          <w:szCs w:val="30"/>
          <w:cs/>
        </w:rPr>
        <w:t>อย่างมีสาระสำคัญในระหว่าง</w:t>
      </w:r>
      <w:r w:rsidR="00301E03" w:rsidRPr="00C7102F">
        <w:rPr>
          <w:rFonts w:ascii="Angsana New" w:hAnsi="Angsana New" w:hint="cs"/>
          <w:sz w:val="30"/>
          <w:szCs w:val="30"/>
          <w:cs/>
        </w:rPr>
        <w:t>งวด</w:t>
      </w:r>
    </w:p>
    <w:p w14:paraId="2804F604" w14:textId="77777777" w:rsidR="005A70CB" w:rsidRPr="008F01C4" w:rsidRDefault="005A70CB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5EB7E4" w14:textId="56E1DC34" w:rsidR="008B61AD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93034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AF5A01" w:rsidRPr="00D93034">
        <w:rPr>
          <w:rFonts w:ascii="Angsana New" w:hAnsi="Angsana New" w:hint="cs"/>
          <w:spacing w:val="-4"/>
          <w:sz w:val="30"/>
          <w:szCs w:val="30"/>
          <w:cs/>
        </w:rPr>
        <w:t>โยบายการกำหนดราคา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>ไม่มีการเปลี่ยนแปลง</w:t>
      </w:r>
      <w:r w:rsidR="00553C0C" w:rsidRPr="00D93034">
        <w:rPr>
          <w:rFonts w:ascii="Angsana New" w:hAnsi="Angsana New" w:hint="cs"/>
          <w:spacing w:val="-4"/>
          <w:sz w:val="30"/>
          <w:szCs w:val="30"/>
          <w:cs/>
        </w:rPr>
        <w:t>อย่างมีสาระสำคัญ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="000271C5" w:rsidRPr="00D93034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8B6487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0271C5" w:rsidRPr="00D93034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406767" w:rsidRPr="00406767">
        <w:rPr>
          <w:rFonts w:ascii="Angsana New" w:hAnsi="Angsana New" w:hint="cs"/>
          <w:spacing w:val="-4"/>
          <w:sz w:val="30"/>
          <w:szCs w:val="30"/>
        </w:rPr>
        <w:t>3</w:t>
      </w:r>
      <w:r w:rsidR="00406767" w:rsidRPr="00406767">
        <w:rPr>
          <w:rFonts w:ascii="Angsana New" w:hAnsi="Angsana New"/>
          <w:spacing w:val="-4"/>
          <w:sz w:val="30"/>
          <w:szCs w:val="30"/>
        </w:rPr>
        <w:t>0</w:t>
      </w:r>
      <w:r w:rsidR="00126C68" w:rsidRPr="00D9303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8B648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126C68" w:rsidRPr="00D9303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 w:hint="cs"/>
          <w:spacing w:val="-4"/>
          <w:sz w:val="30"/>
          <w:szCs w:val="30"/>
        </w:rPr>
        <w:t>256</w:t>
      </w:r>
      <w:r w:rsidR="00406767" w:rsidRPr="00406767">
        <w:rPr>
          <w:rFonts w:ascii="Angsana New" w:hAnsi="Angsana New"/>
          <w:spacing w:val="-4"/>
          <w:sz w:val="30"/>
          <w:szCs w:val="30"/>
        </w:rPr>
        <w:t>5</w:t>
      </w:r>
    </w:p>
    <w:p w14:paraId="0B5CAA7C" w14:textId="77777777" w:rsidR="006A4974" w:rsidRPr="006A4974" w:rsidRDefault="006A4974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40"/>
        <w:gridCol w:w="240"/>
        <w:gridCol w:w="1200"/>
        <w:gridCol w:w="246"/>
        <w:gridCol w:w="1193"/>
        <w:gridCol w:w="252"/>
        <w:gridCol w:w="8"/>
        <w:gridCol w:w="1189"/>
      </w:tblGrid>
      <w:tr w:rsidR="000271C5" w:rsidRPr="00BC6A20" w14:paraId="33184922" w14:textId="77777777" w:rsidTr="006B2EB6">
        <w:trPr>
          <w:tblHeader/>
        </w:trPr>
        <w:tc>
          <w:tcPr>
            <w:tcW w:w="2078" w:type="pct"/>
            <w:vAlign w:val="bottom"/>
          </w:tcPr>
          <w:p w14:paraId="10663228" w14:textId="6A80562C" w:rsidR="000271C5" w:rsidRPr="00D74B40" w:rsidRDefault="000271C5" w:rsidP="00D7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spacing w:val="-6"/>
                <w:sz w:val="30"/>
                <w:szCs w:val="30"/>
              </w:rPr>
              <w:lastRenderedPageBreak/>
              <w:br w:type="page"/>
            </w:r>
            <w:r w:rsidR="00D84343" w:rsidRPr="00D74B40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3B9EF436" w14:textId="77777777" w:rsidR="000271C5" w:rsidRPr="00BC6A20" w:rsidRDefault="000271C5" w:rsidP="000271C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5C0B80A0" w14:textId="77777777" w:rsidR="000271C5" w:rsidRPr="00BC6A20" w:rsidRDefault="000271C5" w:rsidP="000271C5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pct"/>
            <w:gridSpan w:val="4"/>
            <w:vAlign w:val="bottom"/>
          </w:tcPr>
          <w:p w14:paraId="40525F21" w14:textId="77777777" w:rsidR="000271C5" w:rsidRPr="00BC6A20" w:rsidRDefault="000271C5" w:rsidP="000271C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C6A20" w14:paraId="0EEC67F4" w14:textId="77777777" w:rsidTr="006B2EB6">
        <w:trPr>
          <w:tblHeader/>
        </w:trPr>
        <w:tc>
          <w:tcPr>
            <w:tcW w:w="2078" w:type="pct"/>
            <w:vAlign w:val="bottom"/>
          </w:tcPr>
          <w:p w14:paraId="45BA7684" w14:textId="591286CA" w:rsidR="000271C5" w:rsidRPr="00BC6A20" w:rsidRDefault="00D40625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455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271C5"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B64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0271C5"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06767" w:rsidRPr="004067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0271C5"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B64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D6185A4" w14:textId="1FF8429F" w:rsidR="000271C5" w:rsidRPr="00BC6A20" w:rsidRDefault="0040676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  <w:vAlign w:val="bottom"/>
          </w:tcPr>
          <w:p w14:paraId="41509655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BA405BB" w14:textId="0591C13F" w:rsidR="000271C5" w:rsidRPr="00BC6A20" w:rsidRDefault="0040676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vAlign w:val="bottom"/>
          </w:tcPr>
          <w:p w14:paraId="6E7CC261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4339EF36" w14:textId="3799055E" w:rsidR="000271C5" w:rsidRPr="00BC6A20" w:rsidRDefault="0040676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" w:type="pct"/>
            <w:gridSpan w:val="2"/>
            <w:vAlign w:val="bottom"/>
          </w:tcPr>
          <w:p w14:paraId="209ABAB8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AF9DEFC" w14:textId="4F25F1C1" w:rsidR="000271C5" w:rsidRPr="00BC6A20" w:rsidRDefault="0040676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271C5" w:rsidRPr="00BC6A20" w14:paraId="1BC83160" w14:textId="77777777" w:rsidTr="006B2EB6">
        <w:trPr>
          <w:trHeight w:val="255"/>
          <w:tblHeader/>
        </w:trPr>
        <w:tc>
          <w:tcPr>
            <w:tcW w:w="2078" w:type="pct"/>
            <w:vAlign w:val="bottom"/>
          </w:tcPr>
          <w:p w14:paraId="1E5CBF9A" w14:textId="77777777" w:rsidR="000271C5" w:rsidRPr="00BC6A20" w:rsidRDefault="000271C5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pct"/>
            <w:gridSpan w:val="8"/>
            <w:vAlign w:val="bottom"/>
          </w:tcPr>
          <w:p w14:paraId="672F471E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1C5" w:rsidRPr="00BC6A20" w14:paraId="7E325E7B" w14:textId="77777777" w:rsidTr="006B2EB6">
        <w:tc>
          <w:tcPr>
            <w:tcW w:w="2078" w:type="pct"/>
            <w:vAlign w:val="bottom"/>
          </w:tcPr>
          <w:p w14:paraId="6A1B03CB" w14:textId="77777777" w:rsidR="000271C5" w:rsidRPr="00BC6A20" w:rsidRDefault="000271C5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1" w:type="pct"/>
            <w:vAlign w:val="bottom"/>
          </w:tcPr>
          <w:p w14:paraId="296D6D5F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6099B31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993A429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00D67F3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D59B1D1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65075EEA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6D1157E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E7FE8" w:rsidRPr="00BC6A20" w14:paraId="61866668" w14:textId="77777777" w:rsidTr="006B2EB6">
        <w:tc>
          <w:tcPr>
            <w:tcW w:w="2078" w:type="pct"/>
            <w:vAlign w:val="bottom"/>
          </w:tcPr>
          <w:p w14:paraId="6D5FA179" w14:textId="77777777" w:rsidR="008E7FE8" w:rsidRPr="00BC6A20" w:rsidRDefault="008E7FE8" w:rsidP="008E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8C2847D" w14:textId="51818449" w:rsidR="008E7FE8" w:rsidRPr="00BC6A20" w:rsidRDefault="00406767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27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857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96167AF" w14:textId="77777777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8D367DD" w14:textId="14893977" w:rsidR="008E7FE8" w:rsidRPr="00BC6A20" w:rsidRDefault="00406767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13</w:t>
            </w:r>
            <w:r w:rsidR="008B6487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000</w:t>
            </w:r>
            <w:r w:rsidR="008B6487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129" w:type="pct"/>
            <w:vAlign w:val="bottom"/>
          </w:tcPr>
          <w:p w14:paraId="0144411C" w14:textId="77777777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2828F03" w14:textId="13999773" w:rsidR="008E7FE8" w:rsidRPr="00BC6A20" w:rsidRDefault="007D0786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5B536A3" w14:textId="77777777" w:rsidR="008E7FE8" w:rsidRPr="00BC6A20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3FDFAAC" w14:textId="28405A24" w:rsidR="008E7FE8" w:rsidRPr="00BC6A20" w:rsidRDefault="008B6487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786" w:rsidRPr="00BC6A20" w14:paraId="7768401F" w14:textId="77777777" w:rsidTr="006B2EB6">
        <w:tc>
          <w:tcPr>
            <w:tcW w:w="2078" w:type="pct"/>
            <w:vAlign w:val="bottom"/>
          </w:tcPr>
          <w:p w14:paraId="7C13A062" w14:textId="77777777" w:rsidR="007D0786" w:rsidRPr="00BC6A20" w:rsidRDefault="007D0786" w:rsidP="007D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7FCD26E" w14:textId="0B208D9A" w:rsidR="007D0786" w:rsidRPr="00BC6A20" w:rsidRDefault="00406767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37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9217F21" w14:textId="77777777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5170587" w14:textId="3C4B780E" w:rsidR="007D0786" w:rsidRPr="00BC6A20" w:rsidRDefault="00406767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32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29" w:type="pct"/>
            <w:vAlign w:val="bottom"/>
          </w:tcPr>
          <w:p w14:paraId="0F3C0581" w14:textId="77777777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CABEA47" w14:textId="359E84BE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A47530D" w14:textId="77777777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D49E879" w14:textId="3F1BCAD0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786" w:rsidRPr="00BC6A20" w14:paraId="58ABACD9" w14:textId="77777777" w:rsidTr="006B2EB6">
        <w:tc>
          <w:tcPr>
            <w:tcW w:w="2078" w:type="pct"/>
            <w:vAlign w:val="bottom"/>
          </w:tcPr>
          <w:p w14:paraId="7570E11E" w14:textId="77777777" w:rsidR="007D0786" w:rsidRPr="00BC6A20" w:rsidRDefault="007D0786" w:rsidP="007D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6791F7B" w14:textId="77022F3A" w:rsidR="007D0786" w:rsidRPr="00BC6A20" w:rsidRDefault="00406767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822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FB97498" w14:textId="77777777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8BACCED" w14:textId="684AE3EF" w:rsidR="007D0786" w:rsidRPr="00BC6A20" w:rsidRDefault="00406767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027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29" w:type="pct"/>
            <w:vAlign w:val="bottom"/>
          </w:tcPr>
          <w:p w14:paraId="7154748A" w14:textId="77777777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007C72C" w14:textId="1D5745F7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570B255" w14:textId="77777777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F764E6E" w14:textId="170893D3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786" w:rsidRPr="00BC6A20" w14:paraId="65D01DEE" w14:textId="77777777" w:rsidTr="006B2EB6">
        <w:tc>
          <w:tcPr>
            <w:tcW w:w="2078" w:type="pct"/>
            <w:vAlign w:val="bottom"/>
          </w:tcPr>
          <w:p w14:paraId="02DEB42E" w14:textId="6177CA96" w:rsidR="007D0786" w:rsidRPr="00BC6A20" w:rsidRDefault="007D0786" w:rsidP="007D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34B300C2" w14:textId="4AEA8191" w:rsidR="007D0786" w:rsidRPr="00BC6A20" w:rsidRDefault="007D0786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230E739" w14:textId="77777777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92350E5" w14:textId="7A45B134" w:rsidR="007D0786" w:rsidRDefault="00406767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214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29" w:type="pct"/>
            <w:vAlign w:val="bottom"/>
          </w:tcPr>
          <w:p w14:paraId="1AE33D35" w14:textId="77777777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AAFCFD5" w14:textId="3823DF82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5C4CCFB" w14:textId="77777777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9F8B8A3" w14:textId="6B437C68" w:rsidR="007D0786" w:rsidRPr="00BC6A20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786" w:rsidRPr="00B165D6" w14:paraId="3E871E81" w14:textId="77777777" w:rsidTr="006B2EB6">
        <w:tc>
          <w:tcPr>
            <w:tcW w:w="2078" w:type="pct"/>
            <w:vAlign w:val="bottom"/>
          </w:tcPr>
          <w:p w14:paraId="4D12E755" w14:textId="77777777" w:rsidR="007D0786" w:rsidRPr="0082412F" w:rsidRDefault="007D0786" w:rsidP="007D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6941944C" w14:textId="5F69EE91" w:rsidR="007D0786" w:rsidRPr="0082412F" w:rsidRDefault="00406767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91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126" w:type="pct"/>
            <w:vAlign w:val="bottom"/>
          </w:tcPr>
          <w:p w14:paraId="13E32172" w14:textId="77777777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0B86D33B" w14:textId="0EDE7796" w:rsidR="007D0786" w:rsidRPr="0082412F" w:rsidRDefault="00406767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102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29" w:type="pct"/>
            <w:vAlign w:val="bottom"/>
          </w:tcPr>
          <w:p w14:paraId="4E62367B" w14:textId="77777777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8D0E16E" w14:textId="534262B4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064FD25" w14:textId="77777777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D505984" w14:textId="29D8550C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786" w:rsidRPr="00B165D6" w14:paraId="62F53AB0" w14:textId="77777777" w:rsidTr="006B2EB6">
        <w:tc>
          <w:tcPr>
            <w:tcW w:w="2078" w:type="pct"/>
            <w:vAlign w:val="bottom"/>
          </w:tcPr>
          <w:p w14:paraId="60AA16F3" w14:textId="77777777" w:rsidR="007D0786" w:rsidRPr="0082412F" w:rsidRDefault="007D0786" w:rsidP="007D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83F4B2E" w14:textId="1A7B5308" w:rsidR="007D0786" w:rsidRPr="0082412F" w:rsidRDefault="00406767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61</w:t>
            </w:r>
            <w:r w:rsidR="00795C04">
              <w:rPr>
                <w:rFonts w:ascii="Angsana New" w:hAnsi="Angsana New"/>
                <w:sz w:val="30"/>
                <w:szCs w:val="30"/>
              </w:rPr>
              <w:t>2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="00795C04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26" w:type="pct"/>
            <w:vAlign w:val="bottom"/>
          </w:tcPr>
          <w:p w14:paraId="2F341AEC" w14:textId="77777777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7CF9A945" w14:textId="4573B637" w:rsidR="007D0786" w:rsidRPr="0082412F" w:rsidRDefault="00406767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588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29" w:type="pct"/>
            <w:vAlign w:val="bottom"/>
          </w:tcPr>
          <w:p w14:paraId="10DFBE98" w14:textId="77777777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9F90E0" w14:textId="34D1837C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E85E266" w14:textId="77777777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14B5B2B" w14:textId="7BF2BA0C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786" w:rsidRPr="00B165D6" w14:paraId="463DA6E0" w14:textId="77777777" w:rsidTr="006B2EB6">
        <w:tc>
          <w:tcPr>
            <w:tcW w:w="2078" w:type="pct"/>
            <w:vAlign w:val="bottom"/>
          </w:tcPr>
          <w:p w14:paraId="74D9695F" w14:textId="77777777" w:rsidR="007D0786" w:rsidRPr="0082412F" w:rsidRDefault="007D0786" w:rsidP="007D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1" w:type="pct"/>
            <w:vAlign w:val="bottom"/>
          </w:tcPr>
          <w:p w14:paraId="53AC4FE1" w14:textId="4F9A8BF0" w:rsidR="007D0786" w:rsidRPr="0082412F" w:rsidRDefault="00406767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126" w:type="pct"/>
            <w:vAlign w:val="bottom"/>
          </w:tcPr>
          <w:p w14:paraId="14815A03" w14:textId="77777777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166CE73" w14:textId="4B282900" w:rsidR="007D0786" w:rsidRPr="0082412F" w:rsidRDefault="00406767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129" w:type="pct"/>
            <w:vAlign w:val="bottom"/>
          </w:tcPr>
          <w:p w14:paraId="200AF5CF" w14:textId="77777777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F84CC7B" w14:textId="64ADFBB2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4A57310" w14:textId="77777777" w:rsidR="007D0786" w:rsidRPr="0082412F" w:rsidRDefault="007D0786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A3BE143" w14:textId="471140E0" w:rsidR="007D0786" w:rsidRPr="0082412F" w:rsidRDefault="007D0786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7FE8" w:rsidRPr="00B165D6" w14:paraId="44A40C45" w14:textId="77777777" w:rsidTr="006B2EB6">
        <w:tc>
          <w:tcPr>
            <w:tcW w:w="2078" w:type="pct"/>
            <w:vAlign w:val="bottom"/>
          </w:tcPr>
          <w:p w14:paraId="4637A98E" w14:textId="77777777" w:rsidR="008E7FE8" w:rsidRPr="0082412F" w:rsidRDefault="008E7FE8" w:rsidP="008E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60707FAE" w14:textId="35A2816A" w:rsidR="008E7FE8" w:rsidRPr="0082412F" w:rsidRDefault="00406767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7D078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26" w:type="pct"/>
            <w:vAlign w:val="bottom"/>
          </w:tcPr>
          <w:p w14:paraId="56DF20E8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8FE574C" w14:textId="0A360050" w:rsidR="008E7FE8" w:rsidRPr="0082412F" w:rsidRDefault="00406767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8B6487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29" w:type="pct"/>
            <w:vAlign w:val="bottom"/>
          </w:tcPr>
          <w:p w14:paraId="6067D17A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9DC317B" w14:textId="246BE63C" w:rsidR="008E7FE8" w:rsidRPr="00E35CB3" w:rsidRDefault="00406767" w:rsidP="007D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32" w:type="pct"/>
            <w:vAlign w:val="bottom"/>
          </w:tcPr>
          <w:p w14:paraId="5F62EE55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15E2AFC" w14:textId="42391CFA" w:rsidR="008E7FE8" w:rsidRPr="0082412F" w:rsidRDefault="00406767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752</w:t>
            </w:r>
          </w:p>
        </w:tc>
      </w:tr>
      <w:tr w:rsidR="003E6265" w:rsidRPr="006B2EB6" w14:paraId="454B6C62" w14:textId="77777777" w:rsidTr="006B2EB6">
        <w:trPr>
          <w:trHeight w:val="111"/>
        </w:trPr>
        <w:tc>
          <w:tcPr>
            <w:tcW w:w="2078" w:type="pct"/>
            <w:vAlign w:val="bottom"/>
          </w:tcPr>
          <w:p w14:paraId="64777D52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570F8CDA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0A9B6DC7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7CF11F6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2DF0B35B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61D6B40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31A82AC7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B7DD46F" w14:textId="77777777" w:rsidR="003E6265" w:rsidRPr="006B2EB6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6265" w:rsidRPr="00B165D6" w14:paraId="573F3420" w14:textId="77777777" w:rsidTr="006B2EB6">
        <w:tc>
          <w:tcPr>
            <w:tcW w:w="2078" w:type="pct"/>
            <w:vAlign w:val="bottom"/>
          </w:tcPr>
          <w:p w14:paraId="7989BF12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vAlign w:val="bottom"/>
          </w:tcPr>
          <w:p w14:paraId="3473FCB7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0B2D6F7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7ED9D71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1BDDE7B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C0CD3C5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43252A86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3DD2E20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4B9C" w:rsidRPr="00B165D6" w14:paraId="62F75030" w14:textId="77777777" w:rsidTr="006B2EB6">
        <w:tc>
          <w:tcPr>
            <w:tcW w:w="2078" w:type="pct"/>
            <w:vAlign w:val="bottom"/>
          </w:tcPr>
          <w:p w14:paraId="2EBF99CD" w14:textId="77777777" w:rsidR="00D14B9C" w:rsidRPr="0082412F" w:rsidRDefault="00D14B9C" w:rsidP="00D1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77C0FB7" w14:textId="78E251FD" w:rsidR="00D14B9C" w:rsidRPr="0082412F" w:rsidRDefault="00D14B9C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D738279" w14:textId="77777777" w:rsidR="00D14B9C" w:rsidRPr="0082412F" w:rsidRDefault="00D14B9C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3612F21" w14:textId="47CEE2FB" w:rsidR="00D14B9C" w:rsidRPr="0082412F" w:rsidRDefault="00D14B9C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259D04B" w14:textId="77777777" w:rsidR="00D14B9C" w:rsidRPr="0082412F" w:rsidRDefault="00D14B9C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A9895C7" w14:textId="19DD6D1F" w:rsidR="00D14B9C" w:rsidRPr="0082412F" w:rsidRDefault="00406767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94</w:t>
            </w:r>
            <w:r w:rsidR="00D14B9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132" w:type="pct"/>
            <w:vAlign w:val="bottom"/>
          </w:tcPr>
          <w:p w14:paraId="6AB6C689" w14:textId="77777777" w:rsidR="00D14B9C" w:rsidRPr="0082412F" w:rsidRDefault="00D14B9C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0EB6E69" w14:textId="0AF68C01" w:rsidR="00D14B9C" w:rsidRPr="0082412F" w:rsidRDefault="00406767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80</w:t>
            </w:r>
            <w:r w:rsidR="00D14B9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D14B9C" w:rsidRPr="00B165D6" w14:paraId="2E264495" w14:textId="77777777" w:rsidTr="006B2EB6">
        <w:tc>
          <w:tcPr>
            <w:tcW w:w="2078" w:type="pct"/>
            <w:vAlign w:val="bottom"/>
          </w:tcPr>
          <w:p w14:paraId="44CC3B6C" w14:textId="77777777" w:rsidR="00D14B9C" w:rsidRPr="0082412F" w:rsidRDefault="00D14B9C" w:rsidP="00D1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6A107872" w14:textId="1D703FE3" w:rsidR="00D14B9C" w:rsidRPr="0082412F" w:rsidRDefault="00D14B9C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4E9A1EE" w14:textId="77777777" w:rsidR="00D14B9C" w:rsidRPr="0082412F" w:rsidRDefault="00D14B9C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1F5EC3E" w14:textId="66E69118" w:rsidR="00D14B9C" w:rsidRPr="0082412F" w:rsidRDefault="00D14B9C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274FCFC" w14:textId="77777777" w:rsidR="00D14B9C" w:rsidRPr="0082412F" w:rsidRDefault="00D14B9C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D1A300E" w14:textId="1FFEE425" w:rsidR="00D14B9C" w:rsidRPr="0082412F" w:rsidRDefault="00406767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49</w:t>
            </w:r>
            <w:r w:rsidR="00D14B9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132" w:type="pct"/>
            <w:vAlign w:val="bottom"/>
          </w:tcPr>
          <w:p w14:paraId="00B26122" w14:textId="77777777" w:rsidR="00D14B9C" w:rsidRPr="0082412F" w:rsidRDefault="00D14B9C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644F2DF" w14:textId="0FA790FA" w:rsidR="00D14B9C" w:rsidRPr="0082412F" w:rsidRDefault="00406767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27</w:t>
            </w:r>
            <w:r w:rsidR="00D14B9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095</w:t>
            </w:r>
          </w:p>
        </w:tc>
      </w:tr>
      <w:tr w:rsidR="00D14B9C" w:rsidRPr="00B165D6" w14:paraId="41F87DEE" w14:textId="77777777" w:rsidTr="006B2EB6">
        <w:tc>
          <w:tcPr>
            <w:tcW w:w="2078" w:type="pct"/>
            <w:vAlign w:val="bottom"/>
          </w:tcPr>
          <w:p w14:paraId="0D21D8D5" w14:textId="77777777" w:rsidR="00D14B9C" w:rsidRPr="0082412F" w:rsidRDefault="00D14B9C" w:rsidP="00D1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6688088B" w14:textId="764FAD5F" w:rsidR="00D14B9C" w:rsidRPr="0082412F" w:rsidRDefault="00D14B9C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BBC99EF" w14:textId="77777777" w:rsidR="00D14B9C" w:rsidRPr="0082412F" w:rsidRDefault="00D14B9C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D6A2CB4" w14:textId="365944B9" w:rsidR="00D14B9C" w:rsidRPr="0082412F" w:rsidRDefault="00D14B9C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D41EF26" w14:textId="77777777" w:rsidR="00D14B9C" w:rsidRPr="0082412F" w:rsidRDefault="00D14B9C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5806502" w14:textId="74A66FFD" w:rsidR="00D14B9C" w:rsidRPr="0082412F" w:rsidRDefault="00406767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D14B9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464</w:t>
            </w:r>
            <w:r w:rsidR="00D14B9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32" w:type="pct"/>
            <w:vAlign w:val="bottom"/>
          </w:tcPr>
          <w:p w14:paraId="59B0069F" w14:textId="77777777" w:rsidR="00D14B9C" w:rsidRPr="0082412F" w:rsidRDefault="00D14B9C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0FAD635" w14:textId="5FFA356F" w:rsidR="00D14B9C" w:rsidRPr="0082412F" w:rsidRDefault="00406767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D14B9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980</w:t>
            </w:r>
            <w:r w:rsidR="00D14B9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883</w:t>
            </w:r>
          </w:p>
        </w:tc>
      </w:tr>
      <w:tr w:rsidR="00D14B9C" w:rsidRPr="00B165D6" w14:paraId="323B314C" w14:textId="77777777" w:rsidTr="006B2EB6">
        <w:tc>
          <w:tcPr>
            <w:tcW w:w="2078" w:type="pct"/>
            <w:vAlign w:val="bottom"/>
          </w:tcPr>
          <w:p w14:paraId="7503E2A8" w14:textId="77777777" w:rsidR="00D14B9C" w:rsidRPr="00840EA3" w:rsidRDefault="00D14B9C" w:rsidP="00D14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311B4703" w14:textId="69BB0168" w:rsidR="00D14B9C" w:rsidRPr="00840EA3" w:rsidRDefault="00D14B9C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7E7FFADA" w14:textId="77777777" w:rsidR="00D14B9C" w:rsidRPr="00840EA3" w:rsidRDefault="00D14B9C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EC78951" w14:textId="19AE427A" w:rsidR="00D14B9C" w:rsidRPr="00840EA3" w:rsidRDefault="00D14B9C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7EB8F51" w14:textId="77777777" w:rsidR="00D14B9C" w:rsidRPr="00840EA3" w:rsidRDefault="00D14B9C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2E5D451" w14:textId="75B73B10" w:rsidR="00D14B9C" w:rsidRPr="00840EA3" w:rsidRDefault="00406767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19</w:t>
            </w:r>
            <w:r w:rsidR="00D14B9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32" w:type="pct"/>
            <w:vAlign w:val="bottom"/>
          </w:tcPr>
          <w:p w14:paraId="060F029E" w14:textId="77777777" w:rsidR="00D14B9C" w:rsidRPr="00840EA3" w:rsidRDefault="00D14B9C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8E41D0D" w14:textId="71020E86" w:rsidR="00D14B9C" w:rsidRPr="00840EA3" w:rsidRDefault="00406767" w:rsidP="00D1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19</w:t>
            </w:r>
            <w:r w:rsidR="00D14B9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3E6265" w:rsidRPr="006B2EB6" w14:paraId="141EA64C" w14:textId="77777777" w:rsidTr="006B2EB6">
        <w:tc>
          <w:tcPr>
            <w:tcW w:w="2078" w:type="pct"/>
            <w:vAlign w:val="bottom"/>
          </w:tcPr>
          <w:p w14:paraId="23DF0595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3DE5D7DB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3596C546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41AEAAA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7A96C9A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9B818B3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698732E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187719F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6265" w:rsidRPr="00B165D6" w14:paraId="05D14B35" w14:textId="77777777" w:rsidTr="006B2EB6">
        <w:trPr>
          <w:trHeight w:val="173"/>
        </w:trPr>
        <w:tc>
          <w:tcPr>
            <w:tcW w:w="2078" w:type="pct"/>
            <w:vAlign w:val="bottom"/>
          </w:tcPr>
          <w:p w14:paraId="76DE7AA9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1" w:type="pct"/>
            <w:vAlign w:val="bottom"/>
          </w:tcPr>
          <w:p w14:paraId="5014A96B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43B449CF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6805F2A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5CFCDB6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01397E9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AB7827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D15BBC5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6265" w:rsidRPr="00B165D6" w14:paraId="43EC960E" w14:textId="77777777" w:rsidTr="006B2EB6">
        <w:trPr>
          <w:trHeight w:val="191"/>
        </w:trPr>
        <w:tc>
          <w:tcPr>
            <w:tcW w:w="2078" w:type="pct"/>
            <w:vAlign w:val="bottom"/>
          </w:tcPr>
          <w:p w14:paraId="493EDAF6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B62FDBD" w14:textId="40AD6F6B" w:rsidR="003E6265" w:rsidRPr="0082412F" w:rsidRDefault="00406767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76DE8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126" w:type="pct"/>
            <w:vAlign w:val="bottom"/>
          </w:tcPr>
          <w:p w14:paraId="6FAD047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B921E87" w14:textId="63D84733" w:rsidR="003E6265" w:rsidRPr="0082412F" w:rsidRDefault="0040676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8B6487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29" w:type="pct"/>
            <w:vAlign w:val="bottom"/>
          </w:tcPr>
          <w:p w14:paraId="0FAA0946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93268F2" w14:textId="08A913BC" w:rsidR="003E6265" w:rsidRPr="0082412F" w:rsidRDefault="0040676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D76DE8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32" w:type="pct"/>
            <w:vAlign w:val="bottom"/>
          </w:tcPr>
          <w:p w14:paraId="6DF0CD53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A01D8F2" w14:textId="57BEE1C6" w:rsidR="003E6265" w:rsidRPr="0082412F" w:rsidRDefault="0040676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8B6487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DA5893" w:rsidRPr="00B165D6" w14:paraId="09D0AF83" w14:textId="77777777" w:rsidTr="006B2EB6">
        <w:trPr>
          <w:trHeight w:val="191"/>
        </w:trPr>
        <w:tc>
          <w:tcPr>
            <w:tcW w:w="2078" w:type="pct"/>
            <w:vAlign w:val="bottom"/>
          </w:tcPr>
          <w:p w14:paraId="69F322AA" w14:textId="5F854BE5" w:rsidR="00DA5893" w:rsidRPr="0082412F" w:rsidRDefault="00DA5893" w:rsidP="00DA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2F85CD38" w14:textId="78539CE0" w:rsidR="00DA5893" w:rsidRPr="0082412F" w:rsidRDefault="00406767" w:rsidP="00DA58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126" w:type="pct"/>
            <w:vAlign w:val="bottom"/>
          </w:tcPr>
          <w:p w14:paraId="3B1EA1AE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12D5CDD" w14:textId="562B0761" w:rsidR="00DA5893" w:rsidRDefault="008B6487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64505D27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A129D52" w14:textId="7A6B3F45" w:rsidR="00DA5893" w:rsidRPr="0082412F" w:rsidRDefault="00406767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32" w:type="pct"/>
            <w:vAlign w:val="bottom"/>
          </w:tcPr>
          <w:p w14:paraId="372A522B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D9F0D5E" w14:textId="7BFAFAE9" w:rsidR="00DA5893" w:rsidRPr="00492DC5" w:rsidRDefault="008B6487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5893" w:rsidRPr="00B165D6" w14:paraId="492FE577" w14:textId="77777777" w:rsidTr="006B2EB6">
        <w:trPr>
          <w:trHeight w:val="191"/>
        </w:trPr>
        <w:tc>
          <w:tcPr>
            <w:tcW w:w="2078" w:type="pct"/>
            <w:vAlign w:val="bottom"/>
          </w:tcPr>
          <w:p w14:paraId="6FF20CD1" w14:textId="723012BF" w:rsidR="00DA5893" w:rsidRPr="0082412F" w:rsidRDefault="00DA5893" w:rsidP="00DA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33E2A463" w14:textId="55B7A97B" w:rsidR="00DA5893" w:rsidRPr="0082412F" w:rsidRDefault="00D76DE8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8C94A8D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D3DBBDD" w14:textId="4BC6F738" w:rsidR="00DA5893" w:rsidRDefault="008B6487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45D19C7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2B2B0F3" w14:textId="36A355D8" w:rsidR="00DA5893" w:rsidRPr="0082412F" w:rsidRDefault="00406767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18</w:t>
            </w:r>
            <w:r w:rsidR="00D76DE8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32" w:type="pct"/>
            <w:vAlign w:val="bottom"/>
          </w:tcPr>
          <w:p w14:paraId="5C3B22F5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3B8F22F" w14:textId="23AEBE59" w:rsidR="00DA5893" w:rsidRPr="00492DC5" w:rsidRDefault="00406767" w:rsidP="008B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11</w:t>
            </w:r>
            <w:r w:rsidR="008B6487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3E6265" w:rsidRPr="006B2EB6" w14:paraId="1A083DD2" w14:textId="77777777" w:rsidTr="006B2EB6">
        <w:tc>
          <w:tcPr>
            <w:tcW w:w="2078" w:type="pct"/>
            <w:vAlign w:val="bottom"/>
          </w:tcPr>
          <w:p w14:paraId="66455E44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0E3E45FA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60F312F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FDE95BE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6923604E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D3278B7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644DB8EE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4BC61FF" w14:textId="77777777" w:rsidR="003E6265" w:rsidRPr="006B2EB6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6265" w:rsidRPr="00B165D6" w14:paraId="257B89C2" w14:textId="77777777" w:rsidTr="006B2EB6">
        <w:trPr>
          <w:trHeight w:val="137"/>
        </w:trPr>
        <w:tc>
          <w:tcPr>
            <w:tcW w:w="2078" w:type="pct"/>
            <w:vAlign w:val="bottom"/>
          </w:tcPr>
          <w:p w14:paraId="49384E05" w14:textId="2B7636E5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  <w:vAlign w:val="bottom"/>
          </w:tcPr>
          <w:p w14:paraId="10160084" w14:textId="77777777" w:rsidR="003E6265" w:rsidRPr="0082412F" w:rsidRDefault="003E6265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371E949B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B37D12E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1760A782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06D8E0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0BBB017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034D27B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6265" w:rsidRPr="00B165D6" w14:paraId="7D41FCA1" w14:textId="77777777" w:rsidTr="006B2EB6">
        <w:trPr>
          <w:trHeight w:val="137"/>
        </w:trPr>
        <w:tc>
          <w:tcPr>
            <w:tcW w:w="2078" w:type="pct"/>
            <w:vAlign w:val="bottom"/>
          </w:tcPr>
          <w:p w14:paraId="0F609F7C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08D320E2" w14:textId="10B64AEC" w:rsidR="003E6265" w:rsidRPr="0082412F" w:rsidRDefault="00406767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126" w:type="pct"/>
            <w:vAlign w:val="bottom"/>
          </w:tcPr>
          <w:p w14:paraId="26A1207F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E6869ED" w14:textId="32A7706E" w:rsidR="003E6265" w:rsidRPr="0082412F" w:rsidRDefault="0040676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8B6487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129" w:type="pct"/>
            <w:vAlign w:val="bottom"/>
          </w:tcPr>
          <w:p w14:paraId="56B46F01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3136542" w14:textId="01EDA788" w:rsidR="003E6265" w:rsidRPr="0082412F" w:rsidRDefault="00D76DE8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A208464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C83F45A" w14:textId="1822D98A" w:rsidR="003E6265" w:rsidRPr="0082412F" w:rsidRDefault="00E0338F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6265" w:rsidRPr="00B165D6" w14:paraId="31E3B8CE" w14:textId="77777777" w:rsidTr="006B2EB6">
        <w:tc>
          <w:tcPr>
            <w:tcW w:w="2078" w:type="pct"/>
            <w:vAlign w:val="bottom"/>
          </w:tcPr>
          <w:p w14:paraId="6785A7D1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D83FC88" w14:textId="630455CD" w:rsidR="003E6265" w:rsidRPr="0082412F" w:rsidRDefault="00406767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  <w:r w:rsidR="00732F9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B7BADB3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2C359A8" w14:textId="18C63283" w:rsidR="003E6265" w:rsidRPr="0082412F" w:rsidRDefault="0040676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105</w:t>
            </w:r>
            <w:r w:rsidR="008B6487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129" w:type="pct"/>
            <w:vAlign w:val="bottom"/>
          </w:tcPr>
          <w:p w14:paraId="4B53739F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B8782B0" w14:textId="3F8BA214" w:rsidR="003E6265" w:rsidRPr="0082412F" w:rsidRDefault="0040676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124</w:t>
            </w:r>
            <w:r w:rsidR="00D76DE8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132" w:type="pct"/>
            <w:vAlign w:val="bottom"/>
          </w:tcPr>
          <w:p w14:paraId="78AD714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0E08F3C" w14:textId="10FCC8CF" w:rsidR="003E6265" w:rsidRPr="0082412F" w:rsidRDefault="0040676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105</w:t>
            </w:r>
            <w:r w:rsidR="00E0338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3E6265" w:rsidRPr="00B165D6" w14:paraId="6E91F51E" w14:textId="77777777" w:rsidTr="006B2EB6">
        <w:tc>
          <w:tcPr>
            <w:tcW w:w="2078" w:type="pct"/>
            <w:vAlign w:val="bottom"/>
          </w:tcPr>
          <w:p w14:paraId="08357FAC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76F8BE1" w14:textId="09881CA3" w:rsidR="003E6265" w:rsidRPr="0082412F" w:rsidRDefault="00406767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732F9A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D55F886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62C18F3" w14:textId="54F9CA79" w:rsidR="003E6265" w:rsidRPr="0082412F" w:rsidRDefault="0040676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15</w:t>
            </w:r>
            <w:r w:rsidR="008B6487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29" w:type="pct"/>
            <w:vAlign w:val="bottom"/>
          </w:tcPr>
          <w:p w14:paraId="24C60E2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1A9D67" w14:textId="6AD87FC6" w:rsidR="003E6265" w:rsidRPr="0082412F" w:rsidRDefault="0040676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20</w:t>
            </w:r>
            <w:r w:rsidR="00D76DE8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32" w:type="pct"/>
            <w:vAlign w:val="bottom"/>
          </w:tcPr>
          <w:p w14:paraId="61155614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A94190E" w14:textId="47947739" w:rsidR="003E6265" w:rsidRPr="0082412F" w:rsidRDefault="0040676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15</w:t>
            </w:r>
            <w:r w:rsidR="00E0338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A86BC0" w:rsidRPr="00B165D6" w14:paraId="2A202E7C" w14:textId="77777777" w:rsidTr="006B2EB6">
        <w:tc>
          <w:tcPr>
            <w:tcW w:w="2078" w:type="pct"/>
            <w:vAlign w:val="bottom"/>
          </w:tcPr>
          <w:p w14:paraId="6EFA03FF" w14:textId="796FD893" w:rsidR="00A86BC0" w:rsidRPr="0082412F" w:rsidRDefault="008B6487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08783E08" w14:textId="5E3365C9" w:rsidR="00A86BC0" w:rsidRPr="00357E78" w:rsidRDefault="00732F9A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7F07E12" w14:textId="77777777" w:rsidR="00A86BC0" w:rsidRPr="00357E78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0211EC1" w14:textId="67BF0D62" w:rsidR="00A86BC0" w:rsidRPr="00357E78" w:rsidRDefault="00E0338F" w:rsidP="007D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01A59E05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9ABD95E" w14:textId="366AF832" w:rsidR="00A86BC0" w:rsidRDefault="00406767" w:rsidP="00D7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59</w:t>
            </w:r>
            <w:r w:rsidR="00D76DE8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132" w:type="pct"/>
            <w:vAlign w:val="bottom"/>
          </w:tcPr>
          <w:p w14:paraId="60BEC3CA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782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169FD1E" w14:textId="5B455C6A" w:rsidR="00A86BC0" w:rsidRPr="00492DC5" w:rsidRDefault="00406767" w:rsidP="00E03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54</w:t>
            </w:r>
            <w:r w:rsidR="00E0338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045</w:t>
            </w:r>
          </w:p>
        </w:tc>
      </w:tr>
      <w:tr w:rsidR="008B6487" w:rsidRPr="00B165D6" w14:paraId="42EF9235" w14:textId="77777777" w:rsidTr="006B2EB6">
        <w:tc>
          <w:tcPr>
            <w:tcW w:w="2078" w:type="pct"/>
            <w:vAlign w:val="bottom"/>
          </w:tcPr>
          <w:p w14:paraId="6D894033" w14:textId="0DCAFCC8" w:rsidR="008B6487" w:rsidRPr="00DC1820" w:rsidRDefault="008B6487" w:rsidP="008B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51" w:type="pct"/>
            <w:vAlign w:val="bottom"/>
          </w:tcPr>
          <w:p w14:paraId="4570E089" w14:textId="32A6BBC0" w:rsidR="008B6487" w:rsidRPr="00357E78" w:rsidRDefault="00406767" w:rsidP="008B648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732F9A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096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662B2ED" w14:textId="77777777" w:rsidR="008B6487" w:rsidRPr="00357E78" w:rsidRDefault="008B6487" w:rsidP="008B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376E8B1" w14:textId="56BFC32D" w:rsidR="008B6487" w:rsidRPr="00357E78" w:rsidRDefault="00406767" w:rsidP="008B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25</w:t>
            </w:r>
            <w:r w:rsidR="00E0338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803</w:t>
            </w:r>
          </w:p>
        </w:tc>
        <w:tc>
          <w:tcPr>
            <w:tcW w:w="129" w:type="pct"/>
            <w:vAlign w:val="bottom"/>
          </w:tcPr>
          <w:p w14:paraId="63C9A9C9" w14:textId="77777777" w:rsidR="008B6487" w:rsidRPr="00DC1820" w:rsidRDefault="008B6487" w:rsidP="008B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A837BE8" w14:textId="2C865D35" w:rsidR="008B6487" w:rsidRPr="00DC1820" w:rsidRDefault="00D76DE8" w:rsidP="008B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1353EBC" w14:textId="77777777" w:rsidR="008B6487" w:rsidRPr="00DC1820" w:rsidRDefault="008B6487" w:rsidP="008B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2B488C3" w14:textId="01D8CFC9" w:rsidR="008B6487" w:rsidRPr="00DC1820" w:rsidRDefault="00E0338F" w:rsidP="008B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6487" w:rsidRPr="006B2EB6" w14:paraId="12E9BBEB" w14:textId="77777777" w:rsidTr="003E1959">
        <w:tc>
          <w:tcPr>
            <w:tcW w:w="2078" w:type="pct"/>
            <w:vAlign w:val="bottom"/>
          </w:tcPr>
          <w:p w14:paraId="584E5A57" w14:textId="3F503463" w:rsidR="008B6487" w:rsidRPr="006B2EB6" w:rsidRDefault="008B6487" w:rsidP="00E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8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50EC9C1D" w14:textId="0794F6E3" w:rsidR="008B6487" w:rsidRPr="006B2EB6" w:rsidRDefault="00406767" w:rsidP="00732F9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32F9A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126" w:type="pct"/>
            <w:vAlign w:val="bottom"/>
          </w:tcPr>
          <w:p w14:paraId="202DDC94" w14:textId="77777777" w:rsidR="008B6487" w:rsidRPr="006B2EB6" w:rsidRDefault="008B6487" w:rsidP="008B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A73DDA7" w14:textId="05D65B49" w:rsidR="008B6487" w:rsidRPr="006B2EB6" w:rsidRDefault="00406767" w:rsidP="008B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10</w:t>
            </w:r>
            <w:r w:rsidR="00E0338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129" w:type="pct"/>
            <w:vAlign w:val="bottom"/>
          </w:tcPr>
          <w:p w14:paraId="6A0B18DF" w14:textId="77777777" w:rsidR="008B6487" w:rsidRPr="006B2EB6" w:rsidRDefault="008B6487" w:rsidP="008B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6C60E9C" w14:textId="39B28AA7" w:rsidR="008B6487" w:rsidRPr="006B2EB6" w:rsidRDefault="00D76DE8" w:rsidP="008B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72B4A38" w14:textId="77777777" w:rsidR="008B6487" w:rsidRPr="006B2EB6" w:rsidRDefault="008B6487" w:rsidP="008B6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2CB0E21" w14:textId="75A80F88" w:rsidR="008B6487" w:rsidRPr="006B2EB6" w:rsidRDefault="00E0338F" w:rsidP="008B6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6BC0" w:rsidRPr="006B2EB6" w14:paraId="39942542" w14:textId="77777777" w:rsidTr="003E1959">
        <w:tc>
          <w:tcPr>
            <w:tcW w:w="2078" w:type="pct"/>
            <w:vAlign w:val="bottom"/>
          </w:tcPr>
          <w:p w14:paraId="336E402F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27A10C1D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685A817C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32660CA" w14:textId="77777777" w:rsidR="00A86BC0" w:rsidRPr="006B2EB6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225C110F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10720AD" w14:textId="77777777" w:rsidR="00A86BC0" w:rsidRPr="006B2EB6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497D577A" w14:textId="77777777" w:rsidR="00A86BC0" w:rsidRPr="006B2EB6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891B9DC" w14:textId="77777777" w:rsidR="00A86BC0" w:rsidRPr="006B2EB6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6BC0" w:rsidRPr="00B165D6" w14:paraId="7FE4A6D8" w14:textId="77777777" w:rsidTr="003E1959">
        <w:tc>
          <w:tcPr>
            <w:tcW w:w="2078" w:type="pct"/>
            <w:vAlign w:val="bottom"/>
          </w:tcPr>
          <w:p w14:paraId="10A1710F" w14:textId="58C4F8B8" w:rsidR="00A86BC0" w:rsidRPr="0082412F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51" w:type="pct"/>
            <w:vAlign w:val="bottom"/>
          </w:tcPr>
          <w:p w14:paraId="1C7B02DA" w14:textId="77777777" w:rsidR="00A86BC0" w:rsidRPr="0082412F" w:rsidRDefault="00A86BC0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62913BA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0E698B1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097C9B24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C586995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6D720C4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610DC69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BC0" w:rsidRPr="00B165D6" w14:paraId="1A860F6F" w14:textId="77777777" w:rsidTr="003E1959">
        <w:tc>
          <w:tcPr>
            <w:tcW w:w="2078" w:type="pct"/>
            <w:vAlign w:val="bottom"/>
          </w:tcPr>
          <w:p w14:paraId="03397474" w14:textId="4CC91204" w:rsidR="00A86BC0" w:rsidRPr="00A86BC0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6BC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1" w:type="pct"/>
            <w:vAlign w:val="bottom"/>
          </w:tcPr>
          <w:p w14:paraId="4E35283C" w14:textId="77777777" w:rsidR="00A86BC0" w:rsidRPr="0082412F" w:rsidRDefault="00A86BC0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8555213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C3A904D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5DBE94F1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364B984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A2DE03B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D002B33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BC0" w:rsidRPr="00B165D6" w14:paraId="1D2F35A0" w14:textId="77777777" w:rsidTr="003E1959">
        <w:tc>
          <w:tcPr>
            <w:tcW w:w="2078" w:type="pct"/>
            <w:vAlign w:val="bottom"/>
          </w:tcPr>
          <w:p w14:paraId="01E1B2AB" w14:textId="77777777" w:rsidR="00A86BC0" w:rsidRPr="0082412F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1" w:type="pct"/>
            <w:vAlign w:val="bottom"/>
          </w:tcPr>
          <w:p w14:paraId="4A9009E2" w14:textId="6165360A" w:rsidR="00A86BC0" w:rsidRPr="0082412F" w:rsidRDefault="00406767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 w:rsidR="0000542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2D8130D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65F8C14" w14:textId="321B5F6E" w:rsidR="00A86BC0" w:rsidRPr="0082412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78</w:t>
            </w:r>
            <w:r w:rsidR="00F1297D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29" w:type="pct"/>
            <w:vAlign w:val="bottom"/>
          </w:tcPr>
          <w:p w14:paraId="1A8D9124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405DC8F" w14:textId="3912B02F" w:rsidR="00A86BC0" w:rsidRPr="0082412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44</w:t>
            </w:r>
            <w:r w:rsidR="0000542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32" w:type="pct"/>
            <w:vAlign w:val="bottom"/>
          </w:tcPr>
          <w:p w14:paraId="2FEB228E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A997BCC" w14:textId="45C034B2" w:rsidR="00A86BC0" w:rsidRPr="0082412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36</w:t>
            </w:r>
            <w:r w:rsidR="00F1297D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712</w:t>
            </w:r>
          </w:p>
        </w:tc>
      </w:tr>
      <w:tr w:rsidR="00A86BC0" w:rsidRPr="00B165D6" w14:paraId="3D781E93" w14:textId="77777777" w:rsidTr="003E1959">
        <w:tc>
          <w:tcPr>
            <w:tcW w:w="2078" w:type="pct"/>
            <w:vAlign w:val="bottom"/>
          </w:tcPr>
          <w:p w14:paraId="3728FFE9" w14:textId="77777777" w:rsidR="00A86BC0" w:rsidRPr="001E7807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1" w:type="pct"/>
            <w:vAlign w:val="bottom"/>
          </w:tcPr>
          <w:p w14:paraId="3AEE5DBE" w14:textId="109DB80E" w:rsidR="00A86BC0" w:rsidRPr="0082412F" w:rsidRDefault="00406767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0542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58F2287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F2C9373" w14:textId="064CDED9" w:rsidR="00A86BC0" w:rsidRPr="0082412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</w:t>
            </w:r>
            <w:r w:rsidR="00F1297D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29" w:type="pct"/>
            <w:vAlign w:val="bottom"/>
          </w:tcPr>
          <w:p w14:paraId="2C2166AA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86C50F7" w14:textId="605D32F9" w:rsidR="00A86BC0" w:rsidRPr="0082412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32" w:type="pct"/>
            <w:vAlign w:val="bottom"/>
          </w:tcPr>
          <w:p w14:paraId="0E6AD8F8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4124F47" w14:textId="060D8341" w:rsidR="00A86BC0" w:rsidRPr="0082412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F1297D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015</w:t>
            </w:r>
          </w:p>
        </w:tc>
      </w:tr>
      <w:tr w:rsidR="00A86BC0" w:rsidRPr="00B165D6" w14:paraId="4AD21FFF" w14:textId="77777777" w:rsidTr="00E0338F">
        <w:tc>
          <w:tcPr>
            <w:tcW w:w="2078" w:type="pct"/>
            <w:vAlign w:val="bottom"/>
          </w:tcPr>
          <w:p w14:paraId="4439C7B1" w14:textId="77777777" w:rsidR="00A86BC0" w:rsidRPr="001E7807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77AEA66B" w14:textId="3CE03C95" w:rsidR="00A86BC0" w:rsidRPr="0082412F" w:rsidRDefault="00406767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0542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053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2333DE7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A711B" w14:textId="34CEF981" w:rsidR="00A86BC0" w:rsidRPr="0082412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129" w:type="pct"/>
            <w:vAlign w:val="bottom"/>
          </w:tcPr>
          <w:p w14:paraId="1131D668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FFB03BB" w14:textId="3DF63116" w:rsidR="00A86BC0" w:rsidRPr="0082412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00542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32" w:type="pct"/>
            <w:vAlign w:val="bottom"/>
          </w:tcPr>
          <w:p w14:paraId="1BCAF8BE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  <w:vAlign w:val="bottom"/>
          </w:tcPr>
          <w:p w14:paraId="54B55030" w14:textId="4C2B4E5B" w:rsidR="00A86BC0" w:rsidRPr="0082412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A86BC0" w:rsidRPr="00B165D6" w14:paraId="3A4C204C" w14:textId="77777777" w:rsidTr="00E0338F">
        <w:tc>
          <w:tcPr>
            <w:tcW w:w="2078" w:type="pct"/>
            <w:vAlign w:val="bottom"/>
          </w:tcPr>
          <w:p w14:paraId="7A225C50" w14:textId="77777777" w:rsidR="00A86BC0" w:rsidRPr="0082412F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C71BC" w14:textId="183062AC" w:rsidR="00A86BC0" w:rsidRPr="0082412F" w:rsidRDefault="00406767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</w:t>
            </w:r>
            <w:r w:rsidR="000054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939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0E3F8C4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B24EA" w14:textId="058672DE" w:rsidR="00A86BC0" w:rsidRPr="0082412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F129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129" w:type="pct"/>
            <w:vAlign w:val="bottom"/>
          </w:tcPr>
          <w:p w14:paraId="5053D0D7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FABE9" w14:textId="010065EF" w:rsidR="00A86BC0" w:rsidRPr="0082412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0054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132" w:type="pct"/>
            <w:vAlign w:val="bottom"/>
          </w:tcPr>
          <w:p w14:paraId="4EF2E163" w14:textId="77777777" w:rsidR="00A86BC0" w:rsidRPr="0082412F" w:rsidRDefault="00A86BC0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D6157" w14:textId="2F842C19" w:rsidR="00A86BC0" w:rsidRPr="0082412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F129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064</w:t>
            </w:r>
          </w:p>
        </w:tc>
      </w:tr>
      <w:tr w:rsidR="00E0338F" w:rsidRPr="00B165D6" w14:paraId="52CC7858" w14:textId="77777777" w:rsidTr="00E0338F">
        <w:tc>
          <w:tcPr>
            <w:tcW w:w="2078" w:type="pct"/>
            <w:vAlign w:val="bottom"/>
          </w:tcPr>
          <w:p w14:paraId="54082427" w14:textId="77777777" w:rsidR="00E0338F" w:rsidRPr="0082412F" w:rsidRDefault="00E0338F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vAlign w:val="bottom"/>
          </w:tcPr>
          <w:p w14:paraId="575FDAB0" w14:textId="77777777" w:rsidR="00E0338F" w:rsidRPr="0082412F" w:rsidRDefault="00E0338F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35568B5" w14:textId="77777777" w:rsidR="00E0338F" w:rsidRPr="0082412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vAlign w:val="bottom"/>
          </w:tcPr>
          <w:p w14:paraId="4E9EA844" w14:textId="77777777" w:rsidR="00E0338F" w:rsidRPr="0082412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7AA219B" w14:textId="77777777" w:rsidR="00E0338F" w:rsidRPr="0082412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14:paraId="14D7F62D" w14:textId="77777777" w:rsidR="00E0338F" w:rsidRPr="0082412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C0BDF09" w14:textId="77777777" w:rsidR="00E0338F" w:rsidRPr="0082412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double" w:sz="4" w:space="0" w:color="auto"/>
            </w:tcBorders>
            <w:vAlign w:val="bottom"/>
          </w:tcPr>
          <w:p w14:paraId="2E782913" w14:textId="77777777" w:rsidR="00E0338F" w:rsidRPr="0082412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338F" w:rsidRPr="00B165D6" w14:paraId="76A75293" w14:textId="77777777" w:rsidTr="00E0338F">
        <w:tc>
          <w:tcPr>
            <w:tcW w:w="2078" w:type="pct"/>
            <w:vAlign w:val="bottom"/>
          </w:tcPr>
          <w:p w14:paraId="494E6199" w14:textId="71C9B2AB" w:rsidR="00E0338F" w:rsidRPr="0082412F" w:rsidRDefault="00E0338F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vAlign w:val="bottom"/>
          </w:tcPr>
          <w:p w14:paraId="5F0310C8" w14:textId="77777777" w:rsidR="00E0338F" w:rsidRPr="0082412F" w:rsidRDefault="00E0338F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3A7BF92" w14:textId="77777777" w:rsidR="00E0338F" w:rsidRPr="0082412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56D01A2" w14:textId="77777777" w:rsidR="00E0338F" w:rsidRPr="0082412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1E4632A" w14:textId="77777777" w:rsidR="00E0338F" w:rsidRPr="0082412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1BD2EC2" w14:textId="77777777" w:rsidR="00E0338F" w:rsidRPr="0082412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21B77C8E" w14:textId="77777777" w:rsidR="00E0338F" w:rsidRPr="0082412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7321048" w14:textId="77777777" w:rsidR="00E0338F" w:rsidRPr="0082412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338F" w:rsidRPr="00E0338F" w14:paraId="402D048C" w14:textId="77777777" w:rsidTr="00E0338F">
        <w:tc>
          <w:tcPr>
            <w:tcW w:w="2078" w:type="pct"/>
            <w:vAlign w:val="bottom"/>
          </w:tcPr>
          <w:p w14:paraId="36CCFD5E" w14:textId="57E3C179" w:rsidR="00E0338F" w:rsidRPr="00E0338F" w:rsidRDefault="00E0338F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7120DB88" w14:textId="1CE4C09A" w:rsidR="00E0338F" w:rsidRPr="00E0338F" w:rsidRDefault="00406767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0542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492EF30" w14:textId="77777777" w:rsidR="00E0338F" w:rsidRPr="00E0338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3EEC4CD" w14:textId="59C9DEDD" w:rsidR="00E0338F" w:rsidRPr="00E0338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E0338F" w:rsidRPr="00E0338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29" w:type="pct"/>
            <w:vAlign w:val="bottom"/>
          </w:tcPr>
          <w:p w14:paraId="5A00C76F" w14:textId="77777777" w:rsidR="00E0338F" w:rsidRPr="00E0338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AEFDACB" w14:textId="17B08F88" w:rsidR="00E0338F" w:rsidRPr="00E0338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00542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32" w:type="pct"/>
            <w:vAlign w:val="bottom"/>
          </w:tcPr>
          <w:p w14:paraId="0EA9860D" w14:textId="77777777" w:rsidR="00E0338F" w:rsidRPr="00E0338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8884E35" w14:textId="7BBFD7D7" w:rsidR="00E0338F" w:rsidRPr="00E0338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E0338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E0338F" w:rsidRPr="00E0338F" w14:paraId="5850C552" w14:textId="77777777" w:rsidTr="00E0338F">
        <w:tc>
          <w:tcPr>
            <w:tcW w:w="2078" w:type="pct"/>
            <w:vAlign w:val="bottom"/>
          </w:tcPr>
          <w:p w14:paraId="7058029B" w14:textId="3D2FCE55" w:rsidR="00E0338F" w:rsidRPr="00E0338F" w:rsidRDefault="00E0338F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338F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7B68E73F" w14:textId="3E7E529C" w:rsidR="00E0338F" w:rsidRPr="00E0338F" w:rsidRDefault="00406767" w:rsidP="00A86BC0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0542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828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27C4E4E" w14:textId="77777777" w:rsidR="00E0338F" w:rsidRPr="00E0338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5D4C7E5" w14:textId="35C98504" w:rsidR="00E0338F" w:rsidRPr="00E0338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  <w:r w:rsidR="00E0338F" w:rsidRPr="00E0338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29" w:type="pct"/>
            <w:vAlign w:val="bottom"/>
          </w:tcPr>
          <w:p w14:paraId="7F0599EB" w14:textId="77777777" w:rsidR="00E0338F" w:rsidRPr="00E0338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4EEDBB6" w14:textId="7243D780" w:rsidR="00E0338F" w:rsidRPr="00E0338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  <w:r w:rsidR="0000542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32" w:type="pct"/>
            <w:vAlign w:val="bottom"/>
          </w:tcPr>
          <w:p w14:paraId="2A6F9B07" w14:textId="77777777" w:rsidR="00E0338F" w:rsidRPr="00E0338F" w:rsidRDefault="00E0338F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69B2114" w14:textId="1DBDC324" w:rsidR="00E0338F" w:rsidRPr="00E0338F" w:rsidRDefault="00406767" w:rsidP="00A8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  <w:r w:rsidR="00E0338F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</w:tbl>
    <w:p w14:paraId="768E4337" w14:textId="77777777" w:rsidR="00AA534E" w:rsidRPr="006B2EB6" w:rsidRDefault="00AA534E" w:rsidP="008F30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264"/>
        <w:gridCol w:w="269"/>
        <w:gridCol w:w="8"/>
        <w:gridCol w:w="1163"/>
        <w:gridCol w:w="13"/>
        <w:gridCol w:w="250"/>
        <w:gridCol w:w="25"/>
        <w:gridCol w:w="1141"/>
        <w:gridCol w:w="8"/>
        <w:gridCol w:w="267"/>
        <w:gridCol w:w="11"/>
        <w:gridCol w:w="1146"/>
        <w:gridCol w:w="10"/>
      </w:tblGrid>
      <w:tr w:rsidR="000271C5" w:rsidRPr="00B165D6" w14:paraId="76A48D08" w14:textId="77777777" w:rsidTr="0088713C">
        <w:trPr>
          <w:trHeight w:val="405"/>
          <w:tblHeader/>
        </w:trPr>
        <w:tc>
          <w:tcPr>
            <w:tcW w:w="2077" w:type="pct"/>
            <w:vAlign w:val="bottom"/>
          </w:tcPr>
          <w:p w14:paraId="4386FB08" w14:textId="77777777" w:rsidR="000271C5" w:rsidRPr="0082412F" w:rsidRDefault="000271C5" w:rsidP="00BC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8" w:type="pct"/>
            <w:gridSpan w:val="4"/>
            <w:shd w:val="clear" w:color="auto" w:fill="auto"/>
            <w:vAlign w:val="bottom"/>
          </w:tcPr>
          <w:p w14:paraId="2C5930B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74AF6A12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7"/>
            <w:shd w:val="clear" w:color="auto" w:fill="auto"/>
            <w:vAlign w:val="bottom"/>
          </w:tcPr>
          <w:p w14:paraId="0885233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165D6" w14:paraId="3E12B7CE" w14:textId="77777777" w:rsidTr="0088713C">
        <w:trPr>
          <w:trHeight w:val="405"/>
          <w:tblHeader/>
        </w:trPr>
        <w:tc>
          <w:tcPr>
            <w:tcW w:w="2077" w:type="pct"/>
            <w:vAlign w:val="bottom"/>
          </w:tcPr>
          <w:p w14:paraId="21C35183" w14:textId="471950E1" w:rsidR="000271C5" w:rsidRPr="0082412F" w:rsidRDefault="009C3412" w:rsidP="00D40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D1ACDC1" w14:textId="3F59A03D" w:rsidR="000271C5" w:rsidRPr="0082412F" w:rsidRDefault="0040676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 w:hint="cs"/>
                <w:spacing w:val="-2"/>
                <w:sz w:val="30"/>
                <w:szCs w:val="30"/>
              </w:rPr>
              <w:t>3</w:t>
            </w:r>
            <w:r w:rsidRPr="00406767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E0338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85443A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bottom"/>
          </w:tcPr>
          <w:p w14:paraId="03B5002B" w14:textId="7C14D080" w:rsidR="000271C5" w:rsidRPr="0082412F" w:rsidRDefault="0040676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51D42D90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bottom"/>
          </w:tcPr>
          <w:p w14:paraId="53E4D324" w14:textId="34606A7C" w:rsidR="000271C5" w:rsidRPr="0082412F" w:rsidRDefault="0040676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 w:hint="cs"/>
                <w:spacing w:val="-2"/>
                <w:sz w:val="30"/>
                <w:szCs w:val="30"/>
              </w:rPr>
              <w:t>3</w:t>
            </w:r>
            <w:r w:rsidRPr="00406767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E0338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C84E02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  <w:vAlign w:val="bottom"/>
          </w:tcPr>
          <w:p w14:paraId="6097E400" w14:textId="052D9745" w:rsidR="000271C5" w:rsidRPr="0082412F" w:rsidRDefault="0040676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644C9A31" w14:textId="77777777" w:rsidTr="0088713C">
        <w:trPr>
          <w:trHeight w:val="405"/>
          <w:tblHeader/>
        </w:trPr>
        <w:tc>
          <w:tcPr>
            <w:tcW w:w="2077" w:type="pct"/>
            <w:vAlign w:val="bottom"/>
          </w:tcPr>
          <w:p w14:paraId="6F223193" w14:textId="033D016E" w:rsidR="00243502" w:rsidRPr="00C7102F" w:rsidRDefault="009C3412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A455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7102F" w:rsidRPr="00C71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DD4C925" w14:textId="3D66AD7F" w:rsidR="00243502" w:rsidRPr="0082412F" w:rsidRDefault="00406767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3543EB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bottom"/>
          </w:tcPr>
          <w:p w14:paraId="117B600C" w14:textId="48851EF4" w:rsidR="00243502" w:rsidRPr="0082412F" w:rsidRDefault="00406767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45205F63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bottom"/>
          </w:tcPr>
          <w:p w14:paraId="05F82732" w14:textId="6E257193" w:rsidR="00243502" w:rsidRPr="0082412F" w:rsidRDefault="00406767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1C044E8E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  <w:vAlign w:val="bottom"/>
          </w:tcPr>
          <w:p w14:paraId="6C466990" w14:textId="15677657" w:rsidR="00243502" w:rsidRPr="0082412F" w:rsidRDefault="00406767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271C5" w:rsidRPr="00B165D6" w14:paraId="60137050" w14:textId="77777777" w:rsidTr="0088713C">
        <w:trPr>
          <w:trHeight w:val="405"/>
          <w:tblHeader/>
        </w:trPr>
        <w:tc>
          <w:tcPr>
            <w:tcW w:w="2077" w:type="pct"/>
            <w:vAlign w:val="bottom"/>
          </w:tcPr>
          <w:p w14:paraId="69C444C2" w14:textId="77777777" w:rsidR="000271C5" w:rsidRPr="0082412F" w:rsidRDefault="000271C5" w:rsidP="00BC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3" w:type="pct"/>
            <w:gridSpan w:val="13"/>
            <w:vAlign w:val="bottom"/>
          </w:tcPr>
          <w:p w14:paraId="298EA31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B33" w:rsidRPr="00B165D6" w14:paraId="2456E7BC" w14:textId="77777777" w:rsidTr="0088713C">
        <w:trPr>
          <w:trHeight w:val="405"/>
        </w:trPr>
        <w:tc>
          <w:tcPr>
            <w:tcW w:w="2077" w:type="pct"/>
            <w:vAlign w:val="bottom"/>
          </w:tcPr>
          <w:p w14:paraId="4F623A77" w14:textId="36147DC4" w:rsidR="00BB3B33" w:rsidRPr="0082412F" w:rsidRDefault="00BB3B33" w:rsidP="00345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23" w:type="pct"/>
            <w:gridSpan w:val="13"/>
            <w:vAlign w:val="bottom"/>
          </w:tcPr>
          <w:p w14:paraId="0669CFD6" w14:textId="77777777" w:rsidR="00BB3B33" w:rsidRPr="0082412F" w:rsidRDefault="00BB3B3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8713C" w:rsidRPr="00B165D6" w14:paraId="0BD3CC5D" w14:textId="77777777" w:rsidTr="0088713C">
        <w:trPr>
          <w:trHeight w:val="389"/>
        </w:trPr>
        <w:tc>
          <w:tcPr>
            <w:tcW w:w="2077" w:type="pct"/>
            <w:vAlign w:val="bottom"/>
          </w:tcPr>
          <w:p w14:paraId="64C8876D" w14:textId="77777777" w:rsidR="0088713C" w:rsidRPr="0082412F" w:rsidRDefault="0088713C" w:rsidP="0088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276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3" w:type="pct"/>
            <w:vAlign w:val="bottom"/>
          </w:tcPr>
          <w:p w14:paraId="7C003CAE" w14:textId="731E4AF6" w:rsidR="0088713C" w:rsidRPr="0082412F" w:rsidRDefault="00406767" w:rsidP="0088713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8871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  <w:r w:rsidR="008871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141" w:type="pct"/>
            <w:vAlign w:val="bottom"/>
          </w:tcPr>
          <w:p w14:paraId="3024E87B" w14:textId="77777777" w:rsidR="0088713C" w:rsidRPr="0082412F" w:rsidRDefault="0088713C" w:rsidP="0088713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vAlign w:val="bottom"/>
          </w:tcPr>
          <w:p w14:paraId="12F78789" w14:textId="1FC02E60" w:rsidR="0088713C" w:rsidRPr="0082412F" w:rsidRDefault="00406767" w:rsidP="0088713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871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933</w:t>
            </w:r>
            <w:r w:rsidR="008871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138" w:type="pct"/>
            <w:gridSpan w:val="2"/>
            <w:vAlign w:val="bottom"/>
          </w:tcPr>
          <w:p w14:paraId="3D1745DF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0E05135" w14:textId="1F9D3181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789825E2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vAlign w:val="bottom"/>
          </w:tcPr>
          <w:p w14:paraId="7FF241D0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8713C" w:rsidRPr="00B165D6" w14:paraId="2213D22F" w14:textId="77777777" w:rsidTr="0088713C">
        <w:trPr>
          <w:trHeight w:val="389"/>
        </w:trPr>
        <w:tc>
          <w:tcPr>
            <w:tcW w:w="2077" w:type="pct"/>
            <w:vAlign w:val="bottom"/>
          </w:tcPr>
          <w:p w14:paraId="66BD7A2C" w14:textId="0A60BDF9" w:rsidR="0088713C" w:rsidRPr="00E62768" w:rsidRDefault="0088713C" w:rsidP="0088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0E04D5F6" w14:textId="3C465FED" w:rsidR="0088713C" w:rsidRPr="00CF0C3F" w:rsidRDefault="00406767" w:rsidP="0088713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871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41" w:type="pct"/>
            <w:vAlign w:val="bottom"/>
          </w:tcPr>
          <w:p w14:paraId="6A90E806" w14:textId="77777777" w:rsidR="0088713C" w:rsidRPr="0082412F" w:rsidRDefault="0088713C" w:rsidP="0088713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vAlign w:val="bottom"/>
          </w:tcPr>
          <w:p w14:paraId="54222E15" w14:textId="1EC6DF90" w:rsidR="0088713C" w:rsidRPr="00CF0C3F" w:rsidRDefault="00406767" w:rsidP="0088713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</w:p>
        </w:tc>
        <w:tc>
          <w:tcPr>
            <w:tcW w:w="138" w:type="pct"/>
            <w:gridSpan w:val="2"/>
            <w:vAlign w:val="bottom"/>
          </w:tcPr>
          <w:p w14:paraId="3E4EB7CB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6CEDAA41" w14:textId="6C80E871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74A972B3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vAlign w:val="bottom"/>
          </w:tcPr>
          <w:p w14:paraId="23A23D3B" w14:textId="4D86892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713C" w:rsidRPr="00B165D6" w14:paraId="5CBAF8FF" w14:textId="77777777" w:rsidTr="0088713C">
        <w:trPr>
          <w:trHeight w:val="389"/>
        </w:trPr>
        <w:tc>
          <w:tcPr>
            <w:tcW w:w="2077" w:type="pct"/>
            <w:vAlign w:val="bottom"/>
          </w:tcPr>
          <w:p w14:paraId="5753D2BE" w14:textId="0791ADAB" w:rsidR="0088713C" w:rsidRPr="0082412F" w:rsidRDefault="0088713C" w:rsidP="0088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7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5C89D63" w14:textId="6D6C3C79" w:rsidR="0088713C" w:rsidRPr="0082412F" w:rsidRDefault="00406767" w:rsidP="0088713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141" w:type="pct"/>
            <w:vAlign w:val="bottom"/>
          </w:tcPr>
          <w:p w14:paraId="3C4ABB0D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vAlign w:val="bottom"/>
          </w:tcPr>
          <w:p w14:paraId="19F6C4A1" w14:textId="0178CD9A" w:rsidR="0088713C" w:rsidRPr="0082412F" w:rsidRDefault="00406767" w:rsidP="0088713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38" w:type="pct"/>
            <w:gridSpan w:val="2"/>
            <w:vAlign w:val="bottom"/>
          </w:tcPr>
          <w:p w14:paraId="2AE22556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vAlign w:val="bottom"/>
          </w:tcPr>
          <w:p w14:paraId="40BF2DB5" w14:textId="28623B4D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01494DF4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bottom w:val="single" w:sz="4" w:space="0" w:color="auto"/>
            </w:tcBorders>
            <w:vAlign w:val="bottom"/>
          </w:tcPr>
          <w:p w14:paraId="74402AE8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8713C" w:rsidRPr="00B165D6" w14:paraId="13B7BF39" w14:textId="77777777" w:rsidTr="0088713C">
        <w:trPr>
          <w:trHeight w:val="389"/>
        </w:trPr>
        <w:tc>
          <w:tcPr>
            <w:tcW w:w="2077" w:type="pct"/>
            <w:vAlign w:val="bottom"/>
          </w:tcPr>
          <w:p w14:paraId="0BEF379D" w14:textId="77777777" w:rsidR="0088713C" w:rsidRPr="008A36B8" w:rsidRDefault="0088713C" w:rsidP="0088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733547DE" w14:textId="22771316" w:rsidR="0088713C" w:rsidRPr="00C54CD7" w:rsidRDefault="00406767" w:rsidP="0088713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8871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607</w:t>
            </w:r>
            <w:r w:rsidR="008871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365</w:t>
            </w:r>
          </w:p>
        </w:tc>
        <w:tc>
          <w:tcPr>
            <w:tcW w:w="141" w:type="pct"/>
            <w:vAlign w:val="bottom"/>
          </w:tcPr>
          <w:p w14:paraId="5E12F493" w14:textId="77777777" w:rsidR="0088713C" w:rsidRPr="00C54CD7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  <w:vAlign w:val="bottom"/>
          </w:tcPr>
          <w:p w14:paraId="183D9F05" w14:textId="2662BE82" w:rsidR="0088713C" w:rsidRPr="00C54CD7" w:rsidRDefault="00406767" w:rsidP="0088713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88713C" w:rsidRPr="00C54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  <w:r w:rsidR="0088713C" w:rsidRPr="00C54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057</w:t>
            </w:r>
          </w:p>
        </w:tc>
        <w:tc>
          <w:tcPr>
            <w:tcW w:w="138" w:type="pct"/>
            <w:gridSpan w:val="2"/>
            <w:vAlign w:val="bottom"/>
          </w:tcPr>
          <w:p w14:paraId="0F0A40B6" w14:textId="77777777" w:rsidR="0088713C" w:rsidRPr="00C54CD7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  <w:vAlign w:val="bottom"/>
          </w:tcPr>
          <w:p w14:paraId="17613AF2" w14:textId="5B89C360" w:rsidR="0088713C" w:rsidRPr="00C54CD7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CD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081F0B91" w14:textId="77777777" w:rsidR="0088713C" w:rsidRPr="00C54CD7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</w:tcBorders>
            <w:vAlign w:val="bottom"/>
          </w:tcPr>
          <w:p w14:paraId="2A0B6F40" w14:textId="77777777" w:rsidR="0088713C" w:rsidRPr="00C54CD7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CD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88713C" w:rsidRPr="00B165D6" w14:paraId="6DB4D101" w14:textId="77777777" w:rsidTr="0088713C">
        <w:trPr>
          <w:trHeight w:val="389"/>
        </w:trPr>
        <w:tc>
          <w:tcPr>
            <w:tcW w:w="2077" w:type="pct"/>
            <w:vAlign w:val="bottom"/>
          </w:tcPr>
          <w:p w14:paraId="0B2FA070" w14:textId="72BC5D3F" w:rsidR="0088713C" w:rsidRPr="00BB3B33" w:rsidRDefault="0088713C" w:rsidP="0088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2"/>
              <w:rPr>
                <w:rFonts w:ascii="Angsana New" w:hAnsi="Angsana New"/>
                <w:i/>
                <w:iCs/>
                <w:spacing w:val="-6"/>
                <w:sz w:val="30"/>
                <w:szCs w:val="30"/>
                <w:highlight w:val="cyan"/>
              </w:rPr>
            </w:pPr>
            <w:r w:rsidRPr="00BB3B3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B3B3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ค่าเผื่อ</w:t>
            </w:r>
            <w:r w:rsidRPr="00BB3B33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3D2A9B0A" w14:textId="0DBC9DF8" w:rsidR="0088713C" w:rsidRPr="0082412F" w:rsidRDefault="0088713C" w:rsidP="008871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68AAADF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vAlign w:val="bottom"/>
          </w:tcPr>
          <w:p w14:paraId="30C9F77E" w14:textId="77777777" w:rsidR="0088713C" w:rsidRPr="0082412F" w:rsidRDefault="0088713C" w:rsidP="008871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14:paraId="4F286561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vAlign w:val="bottom"/>
          </w:tcPr>
          <w:p w14:paraId="5BC61473" w14:textId="4F1921E0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590B744A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bottom w:val="single" w:sz="4" w:space="0" w:color="auto"/>
            </w:tcBorders>
            <w:vAlign w:val="bottom"/>
          </w:tcPr>
          <w:p w14:paraId="27792608" w14:textId="77777777" w:rsidR="0088713C" w:rsidRPr="0082412F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8713C" w:rsidRPr="00B165D6" w14:paraId="78F23BF2" w14:textId="77777777" w:rsidTr="0088713C">
        <w:trPr>
          <w:trHeight w:val="405"/>
        </w:trPr>
        <w:tc>
          <w:tcPr>
            <w:tcW w:w="2077" w:type="pct"/>
            <w:vAlign w:val="bottom"/>
          </w:tcPr>
          <w:p w14:paraId="4CC2F3DF" w14:textId="77777777" w:rsidR="0088713C" w:rsidRPr="0082412F" w:rsidRDefault="0088713C" w:rsidP="0088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28A0D" w14:textId="6D5AAA31" w:rsidR="0088713C" w:rsidRPr="00583EEB" w:rsidRDefault="00406767" w:rsidP="0088713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8871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607</w:t>
            </w:r>
            <w:r w:rsidR="008871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365</w:t>
            </w:r>
          </w:p>
        </w:tc>
        <w:tc>
          <w:tcPr>
            <w:tcW w:w="141" w:type="pct"/>
            <w:vAlign w:val="bottom"/>
          </w:tcPr>
          <w:p w14:paraId="5846FEF8" w14:textId="77777777" w:rsidR="0088713C" w:rsidRPr="00583EEB" w:rsidRDefault="0088713C" w:rsidP="0088713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05FD0" w14:textId="0C8FFFFE" w:rsidR="0088713C" w:rsidRPr="00583EEB" w:rsidRDefault="00406767" w:rsidP="0088713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88713C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  <w:r w:rsidR="0088713C"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057</w:t>
            </w:r>
          </w:p>
        </w:tc>
        <w:tc>
          <w:tcPr>
            <w:tcW w:w="138" w:type="pct"/>
            <w:gridSpan w:val="2"/>
            <w:vAlign w:val="bottom"/>
          </w:tcPr>
          <w:p w14:paraId="275881BC" w14:textId="77777777" w:rsidR="0088713C" w:rsidRPr="00583EEB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5D49A" w14:textId="12356CB6" w:rsidR="0088713C" w:rsidRPr="00583EEB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0869E07B" w14:textId="77777777" w:rsidR="0088713C" w:rsidRPr="00583EEB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57B90" w14:textId="77777777" w:rsidR="0088713C" w:rsidRPr="00583EEB" w:rsidRDefault="0088713C" w:rsidP="00887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3E1959" w:rsidRPr="00205050" w14:paraId="4EBA41B1" w14:textId="77777777" w:rsidTr="0088713C">
        <w:trPr>
          <w:gridAfter w:val="1"/>
          <w:wAfter w:w="5" w:type="pct"/>
          <w:tblHeader/>
        </w:trPr>
        <w:tc>
          <w:tcPr>
            <w:tcW w:w="2077" w:type="pct"/>
            <w:vAlign w:val="bottom"/>
          </w:tcPr>
          <w:p w14:paraId="1CC5C8A2" w14:textId="6A3B0FA7" w:rsidR="00243502" w:rsidRPr="00205050" w:rsidRDefault="00243502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3" w:type="pct"/>
            <w:vAlign w:val="bottom"/>
          </w:tcPr>
          <w:p w14:paraId="6AAEC025" w14:textId="7A7CF2D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4D0E4EB7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8EEA550" w14:textId="65AB5F89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3648B7F1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EC57623" w14:textId="0C8F0479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1851F189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1AABDFED" w14:textId="29110239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5C8C" w:rsidRPr="00B165D6" w14:paraId="0C1D4BBE" w14:textId="77777777" w:rsidTr="0088713C">
        <w:trPr>
          <w:gridAfter w:val="1"/>
          <w:wAfter w:w="5" w:type="pct"/>
          <w:tblHeader/>
        </w:trPr>
        <w:tc>
          <w:tcPr>
            <w:tcW w:w="2077" w:type="pct"/>
            <w:vAlign w:val="bottom"/>
          </w:tcPr>
          <w:p w14:paraId="00BF242A" w14:textId="5E16E0BE" w:rsidR="00075C8C" w:rsidRPr="009D7D94" w:rsidRDefault="00075C8C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7D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3" w:type="pct"/>
            <w:vAlign w:val="bottom"/>
          </w:tcPr>
          <w:p w14:paraId="3FDB1535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52C963B4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1302C058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6B999C2D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7F094AA1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2280EC10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6ECF91B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C8C" w:rsidRPr="00B165D6" w14:paraId="7E0C351F" w14:textId="77777777" w:rsidTr="0088713C">
        <w:trPr>
          <w:gridAfter w:val="1"/>
          <w:wAfter w:w="5" w:type="pct"/>
          <w:tblHeader/>
        </w:trPr>
        <w:tc>
          <w:tcPr>
            <w:tcW w:w="2077" w:type="pct"/>
            <w:vAlign w:val="bottom"/>
          </w:tcPr>
          <w:p w14:paraId="5AEF5DB6" w14:textId="5A2BD0EC" w:rsidR="00075C8C" w:rsidRPr="00075C8C" w:rsidRDefault="00075C8C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3" w:type="pct"/>
            <w:tcBorders>
              <w:bottom w:val="double" w:sz="4" w:space="0" w:color="auto"/>
            </w:tcBorders>
            <w:vAlign w:val="bottom"/>
          </w:tcPr>
          <w:p w14:paraId="2BEAF6F8" w14:textId="4B986E86" w:rsidR="00075C8C" w:rsidRPr="00583EEB" w:rsidRDefault="00406767" w:rsidP="00084335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84335" w:rsidRPr="00AC4A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  <w:gridSpan w:val="2"/>
            <w:vAlign w:val="bottom"/>
          </w:tcPr>
          <w:p w14:paraId="7011587D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  <w:vAlign w:val="bottom"/>
          </w:tcPr>
          <w:p w14:paraId="647CAFCA" w14:textId="6B81B54C" w:rsidR="00075C8C" w:rsidRPr="00583EEB" w:rsidRDefault="00075C8C" w:rsidP="00A86B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E70C64E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bottom w:val="double" w:sz="4" w:space="0" w:color="auto"/>
            </w:tcBorders>
            <w:vAlign w:val="bottom"/>
          </w:tcPr>
          <w:p w14:paraId="677463B8" w14:textId="05E5663E" w:rsidR="00075C8C" w:rsidRPr="00583EEB" w:rsidRDefault="0088713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77226B53" w14:textId="77777777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vAlign w:val="bottom"/>
          </w:tcPr>
          <w:p w14:paraId="7E7C350D" w14:textId="784B6304" w:rsidR="00075C8C" w:rsidRPr="00583EEB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075C8C" w:rsidRPr="00C54CD7" w14:paraId="0C00C1BB" w14:textId="77777777" w:rsidTr="0088713C">
        <w:trPr>
          <w:gridAfter w:val="1"/>
          <w:wAfter w:w="5" w:type="pct"/>
          <w:trHeight w:val="225"/>
          <w:tblHeader/>
        </w:trPr>
        <w:tc>
          <w:tcPr>
            <w:tcW w:w="2077" w:type="pct"/>
            <w:vAlign w:val="bottom"/>
          </w:tcPr>
          <w:p w14:paraId="355EDAC7" w14:textId="77777777" w:rsidR="00075C8C" w:rsidRPr="00C54CD7" w:rsidRDefault="00075C8C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12FBC928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6060B43C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vAlign w:val="bottom"/>
          </w:tcPr>
          <w:p w14:paraId="78EF3E2E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D31697E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  <w:vAlign w:val="bottom"/>
          </w:tcPr>
          <w:p w14:paraId="3BA8C723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4EC64AD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vAlign w:val="bottom"/>
          </w:tcPr>
          <w:p w14:paraId="0BDF2E52" w14:textId="77777777" w:rsidR="00075C8C" w:rsidRPr="00C54CD7" w:rsidRDefault="00075C8C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57E4" w:rsidRPr="00C54CD7" w14:paraId="05C61247" w14:textId="77777777" w:rsidTr="0088713C">
        <w:trPr>
          <w:gridAfter w:val="1"/>
          <w:wAfter w:w="5" w:type="pct"/>
          <w:trHeight w:val="225"/>
          <w:tblHeader/>
        </w:trPr>
        <w:tc>
          <w:tcPr>
            <w:tcW w:w="2077" w:type="pct"/>
            <w:vAlign w:val="bottom"/>
          </w:tcPr>
          <w:p w14:paraId="2DFAA67D" w14:textId="77777777" w:rsidR="009457E4" w:rsidRPr="00C54CD7" w:rsidRDefault="009457E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3" w:type="pct"/>
            <w:vAlign w:val="bottom"/>
          </w:tcPr>
          <w:p w14:paraId="03D1E786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26ABB88D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24D3CDE5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6C8E8768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32ED89FB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DD33CEC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1" w:type="pct"/>
            <w:vAlign w:val="bottom"/>
          </w:tcPr>
          <w:p w14:paraId="0BD5024E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57E4" w:rsidRPr="00C54CD7" w14:paraId="178B275A" w14:textId="77777777" w:rsidTr="0088713C">
        <w:trPr>
          <w:gridAfter w:val="1"/>
          <w:wAfter w:w="5" w:type="pct"/>
          <w:trHeight w:val="225"/>
          <w:tblHeader/>
        </w:trPr>
        <w:tc>
          <w:tcPr>
            <w:tcW w:w="2077" w:type="pct"/>
            <w:vAlign w:val="bottom"/>
          </w:tcPr>
          <w:p w14:paraId="64CD278E" w14:textId="77777777" w:rsidR="009457E4" w:rsidRPr="00C54CD7" w:rsidRDefault="009457E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3" w:type="pct"/>
            <w:vAlign w:val="bottom"/>
          </w:tcPr>
          <w:p w14:paraId="2D735B30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3D7E09CB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274A83EB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70B399AC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351B4A61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73013E7B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1" w:type="pct"/>
            <w:vAlign w:val="bottom"/>
          </w:tcPr>
          <w:p w14:paraId="11C6ED52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57E4" w:rsidRPr="00C54CD7" w14:paraId="51F89AD6" w14:textId="77777777" w:rsidTr="0088713C">
        <w:trPr>
          <w:gridAfter w:val="1"/>
          <w:wAfter w:w="5" w:type="pct"/>
          <w:trHeight w:val="225"/>
          <w:tblHeader/>
        </w:trPr>
        <w:tc>
          <w:tcPr>
            <w:tcW w:w="2077" w:type="pct"/>
            <w:vAlign w:val="bottom"/>
          </w:tcPr>
          <w:p w14:paraId="23C975CC" w14:textId="77777777" w:rsidR="009457E4" w:rsidRPr="00C54CD7" w:rsidRDefault="009457E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3" w:type="pct"/>
            <w:vAlign w:val="bottom"/>
          </w:tcPr>
          <w:p w14:paraId="02B8E41C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A13C737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3CE2F92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803D36B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5D25CDE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42417A31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1" w:type="pct"/>
            <w:vAlign w:val="bottom"/>
          </w:tcPr>
          <w:p w14:paraId="64F97B35" w14:textId="77777777" w:rsidR="009457E4" w:rsidRPr="00C54CD7" w:rsidRDefault="009457E4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1959" w:rsidRPr="00B165D6" w14:paraId="2DF617C5" w14:textId="77777777" w:rsidTr="0088713C">
        <w:trPr>
          <w:gridAfter w:val="1"/>
          <w:wAfter w:w="5" w:type="pct"/>
          <w:tblHeader/>
        </w:trPr>
        <w:tc>
          <w:tcPr>
            <w:tcW w:w="2077" w:type="pct"/>
            <w:vAlign w:val="bottom"/>
          </w:tcPr>
          <w:p w14:paraId="5A76FEC9" w14:textId="73C86797" w:rsidR="00243502" w:rsidRPr="0082412F" w:rsidRDefault="00BB3B33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เงินจ่ายล่วงหน้าและลูกหนี้หมุนเวียนอื่น</w:t>
            </w:r>
          </w:p>
        </w:tc>
        <w:tc>
          <w:tcPr>
            <w:tcW w:w="663" w:type="pct"/>
            <w:vAlign w:val="bottom"/>
          </w:tcPr>
          <w:p w14:paraId="22195CE8" w14:textId="4D258E2A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420DFBBC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2D7F31C4" w14:textId="7C6F192B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3A4F736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6AAC7F46" w14:textId="2B51CE96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769B8428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729E9AB" w14:textId="267D2DC6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959" w:rsidRPr="00310E87" w14:paraId="7800F5BA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1A27CC1D" w14:textId="77777777" w:rsidR="000271C5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3" w:type="pct"/>
            <w:vAlign w:val="bottom"/>
          </w:tcPr>
          <w:p w14:paraId="03CE2FBC" w14:textId="4D45A373" w:rsidR="000271C5" w:rsidRPr="00583EEB" w:rsidRDefault="00406767" w:rsidP="00A86BC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91A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145" w:type="pct"/>
            <w:gridSpan w:val="2"/>
            <w:vAlign w:val="bottom"/>
          </w:tcPr>
          <w:p w14:paraId="1809DF72" w14:textId="77777777" w:rsidR="000271C5" w:rsidRPr="00583EEB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4DCDC8F8" w14:textId="1EEC12CC" w:rsidR="000271C5" w:rsidRPr="00583EEB" w:rsidRDefault="00406767" w:rsidP="00A86B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B13E9" w:rsidRPr="00583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144" w:type="pct"/>
            <w:gridSpan w:val="2"/>
            <w:vAlign w:val="bottom"/>
          </w:tcPr>
          <w:p w14:paraId="6AA3A08B" w14:textId="77777777" w:rsidR="000271C5" w:rsidRPr="00583EEB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2252D528" w14:textId="733B5E7F" w:rsidR="000271C5" w:rsidRPr="00583EEB" w:rsidRDefault="00991A6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5EC81F25" w14:textId="77777777" w:rsidR="000271C5" w:rsidRPr="00583EEB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E5FB073" w14:textId="656437A9" w:rsidR="000271C5" w:rsidRPr="00583EEB" w:rsidRDefault="00406767" w:rsidP="008F22E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F22E8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</w:tr>
      <w:tr w:rsidR="003E1959" w:rsidRPr="00310E87" w14:paraId="6857E7E2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57DFEB7C" w14:textId="517C4CE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3F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</w:tcPr>
          <w:p w14:paraId="4459EB42" w14:textId="63A1358E" w:rsidR="003733F8" w:rsidRPr="00583EEB" w:rsidRDefault="00991A68" w:rsidP="0050471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48A31C71" w14:textId="77777777" w:rsidR="003733F8" w:rsidRPr="00583EEB" w:rsidRDefault="003733F8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3486F03F" w14:textId="77777777" w:rsidR="003733F8" w:rsidRPr="00583EEB" w:rsidRDefault="003733F8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EE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37BB6885" w14:textId="77777777" w:rsidR="003733F8" w:rsidRPr="00583EEB" w:rsidRDefault="003733F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2BA582AB" w14:textId="44A83C53" w:rsidR="003733F8" w:rsidRPr="00583EEB" w:rsidRDefault="00406767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991A68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047</w:t>
            </w:r>
          </w:p>
        </w:tc>
        <w:tc>
          <w:tcPr>
            <w:tcW w:w="146" w:type="pct"/>
            <w:gridSpan w:val="2"/>
            <w:vAlign w:val="bottom"/>
          </w:tcPr>
          <w:p w14:paraId="0792B77C" w14:textId="77777777" w:rsidR="003733F8" w:rsidRPr="00583EEB" w:rsidRDefault="003733F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295CFF6" w14:textId="4847A54A" w:rsidR="003733F8" w:rsidRPr="00583EEB" w:rsidRDefault="00406767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3733F8" w:rsidRPr="00583E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3E1959" w:rsidRPr="00310E87" w14:paraId="3CABF9F1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4F42E262" w14:textId="289F290A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53F3B32D" w14:textId="09D3FF14" w:rsidR="00310E87" w:rsidRPr="00583EEB" w:rsidRDefault="00406767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145" w:type="pct"/>
            <w:gridSpan w:val="2"/>
            <w:vAlign w:val="bottom"/>
          </w:tcPr>
          <w:p w14:paraId="472DA807" w14:textId="77777777" w:rsidR="00310E87" w:rsidRPr="00583EEB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D93F6D9" w14:textId="416F1B24" w:rsidR="00310E87" w:rsidRPr="00583EEB" w:rsidRDefault="00406767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144" w:type="pct"/>
            <w:gridSpan w:val="2"/>
            <w:vAlign w:val="bottom"/>
          </w:tcPr>
          <w:p w14:paraId="7071C8A8" w14:textId="77777777" w:rsidR="00310E87" w:rsidRPr="00583EEB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582BCF77" w14:textId="338E7244" w:rsidR="00310E87" w:rsidRPr="00583EEB" w:rsidRDefault="00406767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146" w:type="pct"/>
            <w:gridSpan w:val="2"/>
            <w:vAlign w:val="bottom"/>
          </w:tcPr>
          <w:p w14:paraId="23C2DA94" w14:textId="77777777" w:rsidR="00310E87" w:rsidRPr="00583EEB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5482B26" w14:textId="105151EE" w:rsidR="00310E87" w:rsidRPr="00583EEB" w:rsidRDefault="00406767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</w:tr>
      <w:tr w:rsidR="003E1959" w:rsidRPr="00310E87" w14:paraId="0942F23B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2CA061AD" w14:textId="4D851242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3" w:type="pct"/>
            <w:vAlign w:val="bottom"/>
          </w:tcPr>
          <w:p w14:paraId="1FCFFC7F" w14:textId="7237ECEC" w:rsidR="00310E87" w:rsidRPr="00583EEB" w:rsidRDefault="00406767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991A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45" w:type="pct"/>
            <w:gridSpan w:val="2"/>
            <w:vAlign w:val="bottom"/>
          </w:tcPr>
          <w:p w14:paraId="09165507" w14:textId="77777777" w:rsidR="00310E87" w:rsidRPr="00583EEB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8C8AC8F" w14:textId="303711AA" w:rsidR="00310E87" w:rsidRPr="00583EEB" w:rsidRDefault="00406767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310E87" w:rsidRPr="00583E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</w:t>
            </w:r>
          </w:p>
        </w:tc>
        <w:tc>
          <w:tcPr>
            <w:tcW w:w="144" w:type="pct"/>
            <w:gridSpan w:val="2"/>
            <w:vAlign w:val="bottom"/>
          </w:tcPr>
          <w:p w14:paraId="0590BA93" w14:textId="77777777" w:rsidR="00310E87" w:rsidRPr="00583EEB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C525DF7" w14:textId="1212270C" w:rsidR="00310E87" w:rsidRPr="00583EEB" w:rsidRDefault="00406767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991A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  <w:tc>
          <w:tcPr>
            <w:tcW w:w="146" w:type="pct"/>
            <w:gridSpan w:val="2"/>
            <w:vAlign w:val="bottom"/>
          </w:tcPr>
          <w:p w14:paraId="1EEB87ED" w14:textId="77777777" w:rsidR="00310E87" w:rsidRPr="00583EEB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CCA559B" w14:textId="132B9381" w:rsidR="00310E87" w:rsidRPr="00583EEB" w:rsidRDefault="00406767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310E87" w:rsidRPr="00583E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</w:tr>
      <w:tr w:rsidR="003E1959" w:rsidRPr="00B165D6" w14:paraId="2CB34CCF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24E0F436" w14:textId="77777777" w:rsidR="003733F8" w:rsidRPr="0082412F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8A97" w14:textId="2CCC6521" w:rsidR="003733F8" w:rsidRPr="00583EEB" w:rsidRDefault="00406767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991A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077</w:t>
            </w:r>
          </w:p>
        </w:tc>
        <w:tc>
          <w:tcPr>
            <w:tcW w:w="145" w:type="pct"/>
            <w:gridSpan w:val="2"/>
            <w:vAlign w:val="bottom"/>
          </w:tcPr>
          <w:p w14:paraId="20A2ADEE" w14:textId="77777777" w:rsidR="003733F8" w:rsidRPr="00583EEB" w:rsidRDefault="003733F8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74C98" w14:textId="252AAC41" w:rsidR="003733F8" w:rsidRPr="00583EEB" w:rsidRDefault="00406767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3733F8" w:rsidRPr="00583E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44" w:type="pct"/>
            <w:gridSpan w:val="2"/>
            <w:vAlign w:val="bottom"/>
          </w:tcPr>
          <w:p w14:paraId="7942217B" w14:textId="77777777" w:rsidR="003733F8" w:rsidRPr="00583EEB" w:rsidRDefault="003733F8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B69B6" w14:textId="4B3DD43C" w:rsidR="003733F8" w:rsidRPr="00583EEB" w:rsidRDefault="00406767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="00991A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866</w:t>
            </w:r>
          </w:p>
        </w:tc>
        <w:tc>
          <w:tcPr>
            <w:tcW w:w="146" w:type="pct"/>
            <w:gridSpan w:val="2"/>
            <w:vAlign w:val="bottom"/>
          </w:tcPr>
          <w:p w14:paraId="45E35909" w14:textId="77777777" w:rsidR="003733F8" w:rsidRPr="00583EEB" w:rsidRDefault="003733F8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B9A18" w14:textId="5AF75612" w:rsidR="003733F8" w:rsidRPr="00583EEB" w:rsidRDefault="00406767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3733F8" w:rsidRPr="00583E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  <w:tr w:rsidR="006B2EB6" w:rsidRPr="00B165D6" w14:paraId="57F6BE60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4FB91B96" w14:textId="77777777" w:rsidR="006B2EB6" w:rsidRPr="0082412F" w:rsidRDefault="006B2EB6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0B642163" w14:textId="77777777" w:rsidR="006B2EB6" w:rsidRPr="00583EEB" w:rsidRDefault="006B2EB6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1B6188EA" w14:textId="77777777" w:rsidR="006B2EB6" w:rsidRPr="00583EEB" w:rsidRDefault="006B2EB6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vAlign w:val="bottom"/>
          </w:tcPr>
          <w:p w14:paraId="07CE4A75" w14:textId="77777777" w:rsidR="006B2EB6" w:rsidRPr="00583EEB" w:rsidRDefault="006B2EB6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100B2EFE" w14:textId="77777777" w:rsidR="006B2EB6" w:rsidRPr="00583EEB" w:rsidRDefault="006B2EB6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  <w:vAlign w:val="bottom"/>
          </w:tcPr>
          <w:p w14:paraId="18167A80" w14:textId="77777777" w:rsidR="006B2EB6" w:rsidRPr="00583EEB" w:rsidRDefault="006B2EB6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1664B21" w14:textId="77777777" w:rsidR="006B2EB6" w:rsidRPr="00583EEB" w:rsidRDefault="006B2EB6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vAlign w:val="bottom"/>
          </w:tcPr>
          <w:p w14:paraId="3C5D0788" w14:textId="77777777" w:rsidR="006B2EB6" w:rsidRPr="00583EEB" w:rsidRDefault="006B2EB6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B3B33" w:rsidRPr="00B165D6" w14:paraId="3E54640B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251263A1" w14:textId="4BF43B9A" w:rsidR="00BB3B33" w:rsidRPr="0082412F" w:rsidRDefault="00BB3B33" w:rsidP="00BB3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63" w:type="pct"/>
            <w:vAlign w:val="bottom"/>
          </w:tcPr>
          <w:p w14:paraId="4D84DA8C" w14:textId="77777777" w:rsidR="00BB3B33" w:rsidRPr="00583EEB" w:rsidRDefault="00BB3B33" w:rsidP="00BB3B3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7CC11C80" w14:textId="77777777" w:rsidR="00BB3B33" w:rsidRPr="00583EEB" w:rsidRDefault="00BB3B33" w:rsidP="00BB3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176F4D11" w14:textId="77777777" w:rsidR="00BB3B33" w:rsidRPr="00583EEB" w:rsidRDefault="00BB3B33" w:rsidP="00BB3B3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23EC54AD" w14:textId="77777777" w:rsidR="00BB3B33" w:rsidRPr="00583EEB" w:rsidRDefault="00BB3B33" w:rsidP="00BB3B3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3C793FF9" w14:textId="77777777" w:rsidR="00BB3B33" w:rsidRPr="00583EEB" w:rsidRDefault="00BB3B33" w:rsidP="00BB3B3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1298061B" w14:textId="77777777" w:rsidR="00BB3B33" w:rsidRPr="00583EEB" w:rsidRDefault="00BB3B33" w:rsidP="00BB3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D2EFAB2" w14:textId="77777777" w:rsidR="00BB3B33" w:rsidRPr="00583EEB" w:rsidRDefault="00BB3B33" w:rsidP="00BB3B3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1A68" w:rsidRPr="00B165D6" w14:paraId="1C334724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680518F5" w14:textId="739F688C" w:rsidR="00991A68" w:rsidRPr="0082412F" w:rsidRDefault="00991A68" w:rsidP="00991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269B6ED5" w14:textId="7E909713" w:rsidR="00991A68" w:rsidRPr="00583EEB" w:rsidRDefault="00991A68" w:rsidP="00991A6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33F7B693" w14:textId="77777777" w:rsidR="00991A68" w:rsidRPr="00583EEB" w:rsidRDefault="00991A68" w:rsidP="00991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bottom"/>
          </w:tcPr>
          <w:p w14:paraId="4123ED09" w14:textId="7F30CAD2" w:rsidR="00991A68" w:rsidRPr="00583EEB" w:rsidRDefault="00991A68" w:rsidP="00991A6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A493EA0" w14:textId="77777777" w:rsidR="00991A68" w:rsidRPr="00583EEB" w:rsidRDefault="00991A68" w:rsidP="00991A6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06F43720" w14:textId="28DAD062" w:rsidR="00991A68" w:rsidRPr="00583EEB" w:rsidRDefault="00406767" w:rsidP="00991A6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  <w:r w:rsidR="00991A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</w:p>
        </w:tc>
        <w:tc>
          <w:tcPr>
            <w:tcW w:w="146" w:type="pct"/>
            <w:gridSpan w:val="2"/>
            <w:vAlign w:val="bottom"/>
          </w:tcPr>
          <w:p w14:paraId="61F38689" w14:textId="77777777" w:rsidR="00991A68" w:rsidRPr="00583EEB" w:rsidRDefault="00991A68" w:rsidP="00991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567D33A6" w14:textId="1341E295" w:rsidR="00991A68" w:rsidRPr="00583EEB" w:rsidRDefault="00406767" w:rsidP="00991A6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  <w:r w:rsidR="00991A68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</w:tr>
      <w:tr w:rsidR="00991A68" w:rsidRPr="00B165D6" w14:paraId="175E9C8B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3E4CE3F2" w14:textId="77777777" w:rsidR="00991A68" w:rsidRPr="0082412F" w:rsidRDefault="00991A68" w:rsidP="00991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6D180F9" w14:textId="0C00B53B" w:rsidR="00991A68" w:rsidRPr="00553F7C" w:rsidRDefault="00991A68" w:rsidP="00991A6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4E4DA3ED" w14:textId="77777777" w:rsidR="00991A68" w:rsidRPr="00583EEB" w:rsidRDefault="00991A68" w:rsidP="00991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vAlign w:val="bottom"/>
          </w:tcPr>
          <w:p w14:paraId="1396A247" w14:textId="2AAABAFD" w:rsidR="00991A68" w:rsidRPr="00583EEB" w:rsidRDefault="00991A68" w:rsidP="00991A6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4DC35D8" w14:textId="77777777" w:rsidR="00991A68" w:rsidRPr="00583EEB" w:rsidRDefault="00991A68" w:rsidP="00991A6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  <w:vAlign w:val="bottom"/>
          </w:tcPr>
          <w:p w14:paraId="5F0A4DD9" w14:textId="54FAED76" w:rsidR="00991A68" w:rsidRPr="00583EEB" w:rsidRDefault="00406767" w:rsidP="00991A6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</w:t>
            </w:r>
            <w:r w:rsidR="00991A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</w:p>
        </w:tc>
        <w:tc>
          <w:tcPr>
            <w:tcW w:w="146" w:type="pct"/>
            <w:gridSpan w:val="2"/>
            <w:vAlign w:val="bottom"/>
          </w:tcPr>
          <w:p w14:paraId="29596862" w14:textId="77777777" w:rsidR="00991A68" w:rsidRPr="00583EEB" w:rsidRDefault="00991A68" w:rsidP="00991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66063651" w14:textId="0B7EBD58" w:rsidR="00991A68" w:rsidRPr="00583EEB" w:rsidRDefault="00406767" w:rsidP="00991A6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186</w:t>
            </w:r>
            <w:r w:rsidR="00991A68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  <w:tr w:rsidR="00991A68" w:rsidRPr="00B165D6" w14:paraId="32D63396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6D76AF49" w14:textId="69A0E321" w:rsidR="00991A68" w:rsidRPr="0082412F" w:rsidRDefault="00991A68" w:rsidP="00991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3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B3B3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ค่าเผื่อ</w:t>
            </w:r>
            <w:r w:rsidRPr="00BB3B33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7D2F8238" w14:textId="12355FB2" w:rsidR="00991A68" w:rsidRPr="00583EEB" w:rsidRDefault="00991A68" w:rsidP="00991A6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22A3A48B" w14:textId="77777777" w:rsidR="00991A68" w:rsidRPr="00583EEB" w:rsidRDefault="00991A68" w:rsidP="00991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bottom"/>
          </w:tcPr>
          <w:p w14:paraId="7AEC2842" w14:textId="56ED584B" w:rsidR="00991A68" w:rsidRPr="00583EEB" w:rsidRDefault="00991A68" w:rsidP="00991A6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50D15BEB" w14:textId="77777777" w:rsidR="00991A68" w:rsidRPr="00583EEB" w:rsidRDefault="00991A68" w:rsidP="00991A6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0AC02E9A" w14:textId="714D84FB" w:rsidR="00991A68" w:rsidRPr="00583EEB" w:rsidRDefault="00991A68" w:rsidP="00991A6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gridSpan w:val="2"/>
            <w:vAlign w:val="bottom"/>
          </w:tcPr>
          <w:p w14:paraId="09C87076" w14:textId="77777777" w:rsidR="00991A68" w:rsidRPr="00583EEB" w:rsidRDefault="00991A68" w:rsidP="00991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698F2047" w14:textId="3C6D8219" w:rsidR="00991A68" w:rsidRPr="00583EEB" w:rsidRDefault="00991A68" w:rsidP="00991A6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  <w:lang w:val="en-US"/>
              </w:rPr>
              <w:t>656</w:t>
            </w:r>
            <w:r w:rsidRPr="00583E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1A68" w:rsidRPr="00B165D6" w14:paraId="0B4E2818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075EF556" w14:textId="304EC2B8" w:rsidR="00991A68" w:rsidRPr="0082412F" w:rsidRDefault="00991A68" w:rsidP="00991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A67A" w14:textId="24A4D92D" w:rsidR="00991A68" w:rsidRPr="00553F7C" w:rsidRDefault="00991A68" w:rsidP="00991A6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3F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715D8609" w14:textId="77777777" w:rsidR="00991A68" w:rsidRPr="00583EEB" w:rsidRDefault="00991A68" w:rsidP="00991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C00CE" w14:textId="27E0186D" w:rsidR="00991A68" w:rsidRPr="00553F7C" w:rsidRDefault="00991A68" w:rsidP="00991A6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3F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7E7AA4B" w14:textId="77777777" w:rsidR="00991A68" w:rsidRPr="00583EEB" w:rsidRDefault="00991A68" w:rsidP="00991A6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CAF5A" w14:textId="2D80CAC0" w:rsidR="00991A68" w:rsidRPr="00583EEB" w:rsidRDefault="00406767" w:rsidP="00991A6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</w:t>
            </w:r>
            <w:r w:rsidR="00991A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337</w:t>
            </w:r>
          </w:p>
        </w:tc>
        <w:tc>
          <w:tcPr>
            <w:tcW w:w="146" w:type="pct"/>
            <w:gridSpan w:val="2"/>
            <w:vAlign w:val="bottom"/>
          </w:tcPr>
          <w:p w14:paraId="235FDAB3" w14:textId="77777777" w:rsidR="00991A68" w:rsidRPr="00583EEB" w:rsidRDefault="00991A68" w:rsidP="00991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5D80D" w14:textId="03BC6B16" w:rsidR="00991A68" w:rsidRPr="00583EEB" w:rsidRDefault="00406767" w:rsidP="00991A6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185</w:t>
            </w:r>
            <w:r w:rsidR="00991A68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617</w:t>
            </w:r>
          </w:p>
        </w:tc>
      </w:tr>
      <w:tr w:rsidR="002A5D42" w:rsidRPr="00205050" w14:paraId="627C1058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21508ED3" w14:textId="77777777" w:rsidR="002A5D42" w:rsidRPr="00205050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2A83EDC0" w14:textId="77777777" w:rsidR="002A5D42" w:rsidRPr="00205050" w:rsidRDefault="002A5D42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2244A1F6" w14:textId="77777777" w:rsidR="002A5D42" w:rsidRPr="00205050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vAlign w:val="bottom"/>
          </w:tcPr>
          <w:p w14:paraId="3E063196" w14:textId="77777777" w:rsidR="002A5D42" w:rsidRPr="00205050" w:rsidRDefault="002A5D42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EA90B75" w14:textId="77777777" w:rsidR="002A5D42" w:rsidRPr="00205050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  <w:vAlign w:val="bottom"/>
          </w:tcPr>
          <w:p w14:paraId="06293151" w14:textId="77777777" w:rsidR="002A5D42" w:rsidRPr="00205050" w:rsidRDefault="002A5D42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7555B189" w14:textId="77777777" w:rsidR="002A5D42" w:rsidRPr="00205050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vAlign w:val="bottom"/>
          </w:tcPr>
          <w:p w14:paraId="7388CF0D" w14:textId="77777777" w:rsidR="002A5D42" w:rsidRPr="00205050" w:rsidRDefault="002A5D42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2A5D42" w:rsidRPr="00B165D6" w14:paraId="04AFBFAD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393491E0" w14:textId="63613078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63" w:type="pct"/>
            <w:vAlign w:val="bottom"/>
          </w:tcPr>
          <w:p w14:paraId="30CD0C14" w14:textId="77777777" w:rsidR="002A5D42" w:rsidRPr="003733F8" w:rsidRDefault="002A5D42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45551C9A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6D3728C4" w14:textId="77777777" w:rsidR="002A5D42" w:rsidRDefault="002A5D42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7823EBD3" w14:textId="77777777" w:rsidR="002A5D42" w:rsidRPr="0082412F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51AEAFA" w14:textId="77777777" w:rsidR="002A5D42" w:rsidRPr="0082412F" w:rsidRDefault="002A5D42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44B52CE5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588303E" w14:textId="77777777" w:rsidR="002A5D42" w:rsidRDefault="002A5D42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5D42" w:rsidRPr="00B165D6" w14:paraId="6CDC1D62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132FE1E1" w14:textId="228D5804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  <w:vAlign w:val="bottom"/>
          </w:tcPr>
          <w:p w14:paraId="2EF93660" w14:textId="69A95C10" w:rsidR="002A5D42" w:rsidRPr="009D7D94" w:rsidRDefault="006F3E71" w:rsidP="009D7D94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29A7DF36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282AE865" w14:textId="6F1AEADC" w:rsidR="002A5D42" w:rsidRDefault="002A5D42" w:rsidP="002A5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1223300" w14:textId="77777777" w:rsidR="002A5D42" w:rsidRPr="0082412F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680B4557" w14:textId="007D67E4" w:rsidR="002A5D42" w:rsidRPr="009D7D94" w:rsidRDefault="00406767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6F3E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688</w:t>
            </w:r>
          </w:p>
        </w:tc>
        <w:tc>
          <w:tcPr>
            <w:tcW w:w="146" w:type="pct"/>
            <w:gridSpan w:val="2"/>
            <w:vAlign w:val="bottom"/>
          </w:tcPr>
          <w:p w14:paraId="136FF93E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9B982CF" w14:textId="2CC6ED28" w:rsidR="002A5D42" w:rsidRDefault="00406767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2A5D42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</w:tr>
      <w:tr w:rsidR="002A5D42" w:rsidRPr="00B165D6" w14:paraId="538A002C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407E405F" w14:textId="1CA59191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467858E6" w14:textId="1540BA48" w:rsidR="002A5D42" w:rsidRPr="009D7D94" w:rsidRDefault="00406767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45" w:type="pct"/>
            <w:gridSpan w:val="2"/>
            <w:vAlign w:val="bottom"/>
          </w:tcPr>
          <w:p w14:paraId="11F747F9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5690DBD2" w14:textId="5B422A9C" w:rsidR="002A5D42" w:rsidRDefault="00406767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44" w:type="pct"/>
            <w:gridSpan w:val="2"/>
            <w:vAlign w:val="bottom"/>
          </w:tcPr>
          <w:p w14:paraId="0E4DE241" w14:textId="77777777" w:rsidR="002A5D42" w:rsidRPr="0082412F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5CED9EB8" w14:textId="2FBB5BE0" w:rsidR="002A5D42" w:rsidRPr="009D7D94" w:rsidRDefault="00406767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46" w:type="pct"/>
            <w:gridSpan w:val="2"/>
            <w:vAlign w:val="bottom"/>
          </w:tcPr>
          <w:p w14:paraId="22EEE125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1401C49" w14:textId="0AB7D609" w:rsidR="002A5D42" w:rsidRDefault="00406767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  <w:lang w:val="en-US"/>
              </w:rPr>
              <w:t>154</w:t>
            </w:r>
          </w:p>
        </w:tc>
      </w:tr>
      <w:tr w:rsidR="002A5D42" w:rsidRPr="00B165D6" w14:paraId="1F9186D7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62E8F1F0" w14:textId="2444136C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1D96813F" w14:textId="1011E22C" w:rsidR="002A5D42" w:rsidRPr="009D7D94" w:rsidRDefault="00406767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 w:rsidR="006F3E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145" w:type="pct"/>
            <w:gridSpan w:val="2"/>
            <w:vAlign w:val="bottom"/>
          </w:tcPr>
          <w:p w14:paraId="31E9076F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bottom"/>
          </w:tcPr>
          <w:p w14:paraId="53CEF3FB" w14:textId="3A628C82" w:rsidR="002A5D42" w:rsidRDefault="00406767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2A5D42" w:rsidRPr="008D4A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</w:p>
        </w:tc>
        <w:tc>
          <w:tcPr>
            <w:tcW w:w="144" w:type="pct"/>
            <w:gridSpan w:val="2"/>
            <w:vAlign w:val="bottom"/>
          </w:tcPr>
          <w:p w14:paraId="4572C909" w14:textId="77777777" w:rsidR="002A5D42" w:rsidRPr="0082412F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5F974AD7" w14:textId="408E55DD" w:rsidR="002A5D42" w:rsidRPr="009D7D94" w:rsidRDefault="00406767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6F3E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146" w:type="pct"/>
            <w:gridSpan w:val="2"/>
            <w:vAlign w:val="bottom"/>
          </w:tcPr>
          <w:p w14:paraId="4A1EFB83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21A3AF87" w14:textId="4EC0AF81" w:rsidR="002A5D42" w:rsidRDefault="00406767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2A5D42" w:rsidRPr="008D4A0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</w:p>
        </w:tc>
      </w:tr>
      <w:tr w:rsidR="002A5D42" w:rsidRPr="00B165D6" w14:paraId="354BD32B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5BE5235D" w14:textId="215B05AE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A8D11" w14:textId="7D16724B" w:rsidR="002A5D42" w:rsidRPr="00583EEB" w:rsidRDefault="00406767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6F3E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145" w:type="pct"/>
            <w:gridSpan w:val="2"/>
            <w:vAlign w:val="bottom"/>
          </w:tcPr>
          <w:p w14:paraId="5E527654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2545A" w14:textId="62B2794C" w:rsidR="002A5D42" w:rsidRPr="00583EEB" w:rsidRDefault="00406767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2A5D42" w:rsidRPr="00583E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44" w:type="pct"/>
            <w:gridSpan w:val="2"/>
            <w:vAlign w:val="bottom"/>
          </w:tcPr>
          <w:p w14:paraId="34BACBD9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24C9" w14:textId="244E2A73" w:rsidR="002A5D42" w:rsidRPr="00583EEB" w:rsidRDefault="00406767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  <w:r w:rsidR="006F3E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003</w:t>
            </w:r>
          </w:p>
        </w:tc>
        <w:tc>
          <w:tcPr>
            <w:tcW w:w="146" w:type="pct"/>
            <w:gridSpan w:val="2"/>
            <w:vAlign w:val="bottom"/>
          </w:tcPr>
          <w:p w14:paraId="7B2F34DE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C209B" w14:textId="191EE186" w:rsidR="002A5D42" w:rsidRDefault="00406767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="002A5D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218</w:t>
            </w:r>
          </w:p>
        </w:tc>
      </w:tr>
      <w:tr w:rsidR="002A5D42" w:rsidRPr="00B165D6" w14:paraId="2A70CCC3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2E676293" w14:textId="09F221D6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F3D630A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10D54F9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77817BDE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3D79E252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07EC2DBF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AA3B695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5A01C77" w14:textId="77777777" w:rsidR="002A5D42" w:rsidRDefault="002A5D42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3412" w:rsidRPr="00B165D6" w14:paraId="687BEDD9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39B964DB" w14:textId="15B2DDC2" w:rsidR="009C3412" w:rsidRPr="00063EF2" w:rsidRDefault="009C341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63" w:type="pct"/>
            <w:vAlign w:val="bottom"/>
          </w:tcPr>
          <w:p w14:paraId="185EFF53" w14:textId="77777777" w:rsidR="009C3412" w:rsidRPr="00583EEB" w:rsidRDefault="009C3412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F75DDDC" w14:textId="77777777" w:rsidR="009C3412" w:rsidRPr="00583EEB" w:rsidRDefault="009C341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7CCF812" w14:textId="77777777" w:rsidR="009C3412" w:rsidRPr="00583EEB" w:rsidRDefault="009C3412" w:rsidP="002A5D4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4D559864" w14:textId="77777777" w:rsidR="009C3412" w:rsidRPr="00583EEB" w:rsidRDefault="009C341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67C4039A" w14:textId="77777777" w:rsidR="009C3412" w:rsidRPr="00583EEB" w:rsidRDefault="009C3412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5CB0B87" w14:textId="77777777" w:rsidR="009C3412" w:rsidRPr="00583EEB" w:rsidRDefault="009C341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986190E" w14:textId="77777777" w:rsidR="009C3412" w:rsidRPr="000D72D7" w:rsidRDefault="009C3412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D42" w:rsidRPr="00B165D6" w14:paraId="073FC05F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38DB9A41" w14:textId="7D4C4DC2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  <w:vAlign w:val="bottom"/>
          </w:tcPr>
          <w:p w14:paraId="5BB97525" w14:textId="55C5C333" w:rsidR="002A5D42" w:rsidRPr="00583EEB" w:rsidRDefault="006F3E71" w:rsidP="00986A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74CFFBDB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69FE0494" w14:textId="3BBBC905" w:rsidR="002A5D42" w:rsidRPr="00583EEB" w:rsidRDefault="002A5D42" w:rsidP="00986A5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5102A411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6D5CF524" w14:textId="67E4F773" w:rsidR="002A5D42" w:rsidRPr="00583EEB" w:rsidRDefault="00406767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F3E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  <w:r w:rsidR="006F3E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146" w:type="pct"/>
            <w:gridSpan w:val="2"/>
            <w:vAlign w:val="bottom"/>
          </w:tcPr>
          <w:p w14:paraId="22356589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584EB31" w14:textId="39269445" w:rsidR="002A5D42" w:rsidRDefault="00406767" w:rsidP="00A86BC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A5D42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  <w:r w:rsidR="002A5D42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</w:tr>
      <w:tr w:rsidR="002A5D42" w:rsidRPr="00B165D6" w14:paraId="07269063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14C81C1D" w14:textId="258B787D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5BEB4965" w14:textId="78AB3200" w:rsidR="002A5D42" w:rsidRPr="00583EEB" w:rsidRDefault="00406767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6F3E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145" w:type="pct"/>
            <w:gridSpan w:val="2"/>
            <w:vAlign w:val="bottom"/>
          </w:tcPr>
          <w:p w14:paraId="6C6B7EC1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72EAB4DC" w14:textId="4BBD6EAC" w:rsidR="002A5D42" w:rsidRPr="00583EEB" w:rsidRDefault="00406767" w:rsidP="00A86BC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A5D4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44" w:type="pct"/>
            <w:gridSpan w:val="2"/>
            <w:vAlign w:val="bottom"/>
          </w:tcPr>
          <w:p w14:paraId="31295AC7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A8C4BB4" w14:textId="1AA43F5E" w:rsidR="002A5D42" w:rsidRPr="00583EEB" w:rsidRDefault="00406767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6F3E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46" w:type="pct"/>
            <w:gridSpan w:val="2"/>
            <w:vAlign w:val="bottom"/>
          </w:tcPr>
          <w:p w14:paraId="1340EFD7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D3DCE77" w14:textId="1C53A61E" w:rsidR="002A5D42" w:rsidRDefault="00406767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A5D42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</w:tr>
      <w:tr w:rsidR="002A5D42" w:rsidRPr="00B165D6" w14:paraId="2EDD8266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0537FE2C" w14:textId="0918DB4F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01E9701" w14:textId="78A8BDAD" w:rsidR="002A5D42" w:rsidRPr="00583EEB" w:rsidRDefault="00406767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679</w:t>
            </w:r>
            <w:r w:rsidR="006F3E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145" w:type="pct"/>
            <w:gridSpan w:val="2"/>
            <w:vAlign w:val="bottom"/>
          </w:tcPr>
          <w:p w14:paraId="4093E3F8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bottom"/>
          </w:tcPr>
          <w:p w14:paraId="049D7C6F" w14:textId="335A0DF9" w:rsidR="002A5D42" w:rsidRPr="00583EEB" w:rsidRDefault="00406767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  <w:r w:rsidR="002A5D4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144" w:type="pct"/>
            <w:gridSpan w:val="2"/>
            <w:vAlign w:val="bottom"/>
          </w:tcPr>
          <w:p w14:paraId="28BB71E9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3A0DCB57" w14:textId="29124283" w:rsidR="002A5D42" w:rsidRPr="00583EEB" w:rsidRDefault="00406767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  <w:r w:rsidR="006F3E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146" w:type="pct"/>
            <w:gridSpan w:val="2"/>
            <w:vAlign w:val="bottom"/>
          </w:tcPr>
          <w:p w14:paraId="3E3E9E53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034CA834" w14:textId="3F3584BB" w:rsidR="002A5D42" w:rsidRDefault="00406767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  <w:r w:rsidR="002A5D42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</w:tr>
      <w:tr w:rsidR="002A5D42" w:rsidRPr="00B165D6" w14:paraId="696C0706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0AB5F3FB" w14:textId="7777777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015DAD2B" w14:textId="4E55CF44" w:rsidR="002A5D42" w:rsidRPr="00583EEB" w:rsidRDefault="00406767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712</w:t>
            </w:r>
            <w:r w:rsidR="006F3E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145" w:type="pct"/>
            <w:gridSpan w:val="2"/>
            <w:vAlign w:val="bottom"/>
          </w:tcPr>
          <w:p w14:paraId="01C8FAF4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vAlign w:val="bottom"/>
          </w:tcPr>
          <w:p w14:paraId="16501C31" w14:textId="3CDD756E" w:rsidR="002A5D42" w:rsidRPr="00583EEB" w:rsidRDefault="00406767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663</w:t>
            </w:r>
            <w:r w:rsidR="002A5D42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395</w:t>
            </w:r>
          </w:p>
        </w:tc>
        <w:tc>
          <w:tcPr>
            <w:tcW w:w="144" w:type="pct"/>
            <w:gridSpan w:val="2"/>
            <w:vAlign w:val="bottom"/>
          </w:tcPr>
          <w:p w14:paraId="1A562F99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  <w:vAlign w:val="bottom"/>
          </w:tcPr>
          <w:p w14:paraId="776CB6B7" w14:textId="28462528" w:rsidR="002A5D42" w:rsidRPr="00583EEB" w:rsidRDefault="00406767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6F3E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456</w:t>
            </w:r>
            <w:r w:rsidR="006F3E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46" w:type="pct"/>
            <w:gridSpan w:val="2"/>
            <w:vAlign w:val="bottom"/>
          </w:tcPr>
          <w:p w14:paraId="20AA8088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4811AECF" w14:textId="153B04AA" w:rsidR="002A5D42" w:rsidRDefault="00406767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A5D42"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  <w:r w:rsidR="002A5D42"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843</w:t>
            </w:r>
          </w:p>
        </w:tc>
      </w:tr>
      <w:tr w:rsidR="002A5D42" w:rsidRPr="00B165D6" w14:paraId="5B6BEA97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0F80A3FA" w14:textId="59125AA8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3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B3B3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ค่าเผื่อ</w:t>
            </w:r>
            <w:r w:rsidRPr="00BB3B33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51F753A" w14:textId="00A5E015" w:rsidR="002A5D42" w:rsidRPr="00583EEB" w:rsidRDefault="006F3E71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433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  <w:gridSpan w:val="2"/>
            <w:vAlign w:val="bottom"/>
          </w:tcPr>
          <w:p w14:paraId="32E10FE2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bottom"/>
          </w:tcPr>
          <w:p w14:paraId="7F2B1475" w14:textId="3C17C4D8" w:rsidR="002A5D42" w:rsidRPr="00583EEB" w:rsidRDefault="002A5D42" w:rsidP="006B2EB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  <w:r w:rsidRPr="00583E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  <w:vAlign w:val="bottom"/>
          </w:tcPr>
          <w:p w14:paraId="32BCD806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11B81A0D" w14:textId="64EF79EB" w:rsidR="002A5D42" w:rsidRPr="00583EEB" w:rsidRDefault="006F3E71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gridSpan w:val="2"/>
            <w:vAlign w:val="bottom"/>
          </w:tcPr>
          <w:p w14:paraId="5ECC1D38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5789C589" w14:textId="28919498" w:rsidR="002A5D42" w:rsidRDefault="002A5D42" w:rsidP="00A86BC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 w:hint="cs"/>
                <w:sz w:val="30"/>
                <w:szCs w:val="30"/>
                <w:lang w:val="en-US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="00406767" w:rsidRPr="00406767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5D42" w:rsidRPr="00B165D6" w14:paraId="358EBD2A" w14:textId="77777777" w:rsidTr="0088713C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187F5E9D" w14:textId="614DC4C7" w:rsidR="002A5D42" w:rsidRPr="0082412F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D7EB4" w14:textId="72690BE8" w:rsidR="002A5D42" w:rsidRPr="00583EEB" w:rsidRDefault="00406767" w:rsidP="002A5D4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705</w:t>
            </w:r>
            <w:r w:rsidR="006F3E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145" w:type="pct"/>
            <w:gridSpan w:val="2"/>
            <w:vAlign w:val="bottom"/>
          </w:tcPr>
          <w:p w14:paraId="42D2BF25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BBCAB" w14:textId="674E9877" w:rsidR="002A5D42" w:rsidRPr="00583EEB" w:rsidRDefault="00406767" w:rsidP="002A5D4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656</w:t>
            </w:r>
            <w:r w:rsidR="002A5D42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144" w:type="pct"/>
            <w:gridSpan w:val="2"/>
            <w:vAlign w:val="bottom"/>
          </w:tcPr>
          <w:p w14:paraId="3981B7E0" w14:textId="77777777" w:rsidR="002A5D42" w:rsidRPr="00583EEB" w:rsidRDefault="002A5D42" w:rsidP="002A5D4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7D85A" w14:textId="267E1C93" w:rsidR="002A5D42" w:rsidRPr="00583EEB" w:rsidRDefault="00406767" w:rsidP="002A5D4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6F3E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  <w:r w:rsidR="006F3E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46" w:type="pct"/>
            <w:gridSpan w:val="2"/>
            <w:vAlign w:val="bottom"/>
          </w:tcPr>
          <w:p w14:paraId="50B3D594" w14:textId="77777777" w:rsidR="002A5D42" w:rsidRPr="00583EEB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5634A" w14:textId="5A53C6A7" w:rsidR="002A5D42" w:rsidRDefault="00406767" w:rsidP="002A5D4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A5D42"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804</w:t>
            </w:r>
            <w:r w:rsidR="002A5D42"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098</w:t>
            </w:r>
          </w:p>
        </w:tc>
      </w:tr>
    </w:tbl>
    <w:p w14:paraId="247D97C4" w14:textId="220107A6" w:rsidR="003E1959" w:rsidRPr="009457E4" w:rsidRDefault="003E1959" w:rsidP="00810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p w14:paraId="0890F537" w14:textId="3C1BFE25" w:rsidR="006B2EB6" w:rsidRPr="008103F3" w:rsidRDefault="006B2EB6" w:rsidP="00810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pPr w:leftFromText="180" w:rightFromText="180" w:vertAnchor="text" w:horzAnchor="margin" w:tblpX="396" w:tblpY="31"/>
        <w:tblW w:w="9918" w:type="dxa"/>
        <w:tblLayout w:type="fixed"/>
        <w:tblLook w:val="0000" w:firstRow="0" w:lastRow="0" w:firstColumn="0" w:lastColumn="0" w:noHBand="0" w:noVBand="0"/>
      </w:tblPr>
      <w:tblGrid>
        <w:gridCol w:w="2718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5"/>
      </w:tblGrid>
      <w:tr w:rsidR="002A5D42" w:rsidRPr="00D93034" w14:paraId="360580D4" w14:textId="77777777" w:rsidTr="00C742FB">
        <w:tc>
          <w:tcPr>
            <w:tcW w:w="2718" w:type="dxa"/>
            <w:vAlign w:val="bottom"/>
          </w:tcPr>
          <w:p w14:paraId="1BFB5435" w14:textId="79072A4D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ลูกหนี้ตามสัญญาเช่า</w:t>
            </w:r>
          </w:p>
        </w:tc>
        <w:tc>
          <w:tcPr>
            <w:tcW w:w="7200" w:type="dxa"/>
            <w:gridSpan w:val="11"/>
            <w:vAlign w:val="bottom"/>
          </w:tcPr>
          <w:p w14:paraId="13DA3A91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A5D42" w:rsidRPr="00D93034" w14:paraId="70FFADDB" w14:textId="77777777" w:rsidTr="00C742FB">
        <w:tc>
          <w:tcPr>
            <w:tcW w:w="2718" w:type="dxa"/>
            <w:vAlign w:val="bottom"/>
          </w:tcPr>
          <w:p w14:paraId="0C2C08AE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1055AF84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423B0630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6D6931DB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77AA9744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6679FD84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5D42" w:rsidRPr="00D93034" w14:paraId="2CAFDAE3" w14:textId="77777777" w:rsidTr="00C742FB">
        <w:tc>
          <w:tcPr>
            <w:tcW w:w="2718" w:type="dxa"/>
            <w:vAlign w:val="bottom"/>
          </w:tcPr>
          <w:p w14:paraId="1BBDA2E5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51EFA3D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2072E834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7342D7E6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6661778E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44347D18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A5D42" w:rsidRPr="00D93034" w14:paraId="28DA9C54" w14:textId="77777777" w:rsidTr="00C742FB">
        <w:tc>
          <w:tcPr>
            <w:tcW w:w="2718" w:type="dxa"/>
            <w:vAlign w:val="bottom"/>
          </w:tcPr>
          <w:p w14:paraId="716CEFC8" w14:textId="430C6333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B37CA22" w14:textId="4C30BB23" w:rsidR="002A5D42" w:rsidRPr="00D93034" w:rsidRDefault="00406767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30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0338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vAlign w:val="bottom"/>
          </w:tcPr>
          <w:p w14:paraId="26526B92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2F58533" w14:textId="7345D0DB" w:rsidR="002A5D42" w:rsidRPr="00D93034" w:rsidRDefault="00406767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31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5D42" w:rsidRPr="00D930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003C21A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B3A51B7" w14:textId="037D4FDE" w:rsidR="002A5D42" w:rsidRPr="00D93034" w:rsidRDefault="00406767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30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0338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75D8D08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3AF8448C" w14:textId="7F8CD952" w:rsidR="002A5D42" w:rsidRPr="00D93034" w:rsidRDefault="00406767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31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5D42" w:rsidRPr="00D930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16A8420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E5BB496" w14:textId="3A40A7D6" w:rsidR="002A5D42" w:rsidRPr="00D93034" w:rsidRDefault="00406767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30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0338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F2BCD16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E67A2BA" w14:textId="34119E92" w:rsidR="002A5D42" w:rsidRPr="00D93034" w:rsidRDefault="00406767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31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5D42" w:rsidRPr="00D930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A5D42" w:rsidRPr="00D93034" w14:paraId="380BABA4" w14:textId="77777777" w:rsidTr="00C742FB">
        <w:tc>
          <w:tcPr>
            <w:tcW w:w="2718" w:type="dxa"/>
            <w:vAlign w:val="bottom"/>
          </w:tcPr>
          <w:p w14:paraId="7A466924" w14:textId="5D855022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A3C7A9E" w14:textId="13AB4F33" w:rsidR="002A5D42" w:rsidRPr="00D93034" w:rsidRDefault="00406767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bottom"/>
          </w:tcPr>
          <w:p w14:paraId="7D38F901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B59413" w14:textId="5143E352" w:rsidR="002A5D42" w:rsidRPr="00D93034" w:rsidRDefault="00406767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  <w:vAlign w:val="bottom"/>
          </w:tcPr>
          <w:p w14:paraId="09FE685C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FF64186" w14:textId="7979775B" w:rsidR="002A5D42" w:rsidRPr="00D93034" w:rsidRDefault="00406767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253CA30C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2247D675" w14:textId="3A780CD2" w:rsidR="002A5D42" w:rsidRPr="00D93034" w:rsidRDefault="00406767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38FB0AD7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DBA6C3" w14:textId="08D737CC" w:rsidR="002A5D42" w:rsidRPr="00D93034" w:rsidRDefault="00406767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32993359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A53B320" w14:textId="43C86B00" w:rsidR="002A5D42" w:rsidRPr="00D93034" w:rsidRDefault="00406767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A5D42" w:rsidRPr="00D93034" w14:paraId="59A06CC7" w14:textId="77777777" w:rsidTr="00C742FB">
        <w:tc>
          <w:tcPr>
            <w:tcW w:w="2718" w:type="dxa"/>
            <w:vAlign w:val="bottom"/>
          </w:tcPr>
          <w:p w14:paraId="65AC056D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1359084F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5D42" w:rsidRPr="00D93034" w14:paraId="2BD9B1AA" w14:textId="77777777" w:rsidTr="00C742FB">
        <w:tc>
          <w:tcPr>
            <w:tcW w:w="2718" w:type="dxa"/>
            <w:vAlign w:val="bottom"/>
          </w:tcPr>
          <w:p w14:paraId="65C7559E" w14:textId="5E57ABB8" w:rsidR="002A5D42" w:rsidRPr="00A86BC0" w:rsidRDefault="00A86BC0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6B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B2C74FA" w14:textId="15C2E100" w:rsidR="002A5D42" w:rsidRPr="00D93034" w:rsidRDefault="002A5D42" w:rsidP="002A5D42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9067D8" w14:textId="77777777" w:rsidR="002A5D42" w:rsidRPr="00D93034" w:rsidRDefault="002A5D42" w:rsidP="002A5D4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ECBF2F" w14:textId="5D22A939" w:rsidR="002A5D42" w:rsidRPr="00D93034" w:rsidRDefault="002A5D42" w:rsidP="002A5D42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66F2F43" w14:textId="152C3CBC" w:rsidR="002A5D42" w:rsidRPr="00D93034" w:rsidRDefault="002A5D42" w:rsidP="002A5D42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274F83B" w14:textId="78EC1D48" w:rsidR="002A5D42" w:rsidRPr="00D93034" w:rsidRDefault="002A5D42" w:rsidP="002A5D4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63AF92" w14:textId="77777777" w:rsidR="002A5D42" w:rsidRPr="00D93034" w:rsidRDefault="002A5D42" w:rsidP="002A5D4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536076" w14:textId="4E7851EF" w:rsidR="002A5D42" w:rsidRPr="00D93034" w:rsidRDefault="002A5D42" w:rsidP="002A5D4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A87957" w14:textId="77777777" w:rsidR="002A5D42" w:rsidRPr="00D93034" w:rsidRDefault="002A5D42" w:rsidP="002A5D4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E43DCCA" w14:textId="17C3D2BD" w:rsidR="002A5D42" w:rsidRPr="00D93034" w:rsidRDefault="002A5D42" w:rsidP="002A5D4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7A1795" w14:textId="77777777" w:rsidR="002A5D42" w:rsidRPr="00D93034" w:rsidRDefault="002A5D42" w:rsidP="002A5D4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2E7A60B" w14:textId="71DF1F61" w:rsidR="002A5D42" w:rsidRPr="00D93034" w:rsidRDefault="002A5D42" w:rsidP="002A5D4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86BC0" w:rsidRPr="00D93034" w14:paraId="19B035F8" w14:textId="77777777" w:rsidTr="00C742FB">
        <w:tc>
          <w:tcPr>
            <w:tcW w:w="2718" w:type="dxa"/>
            <w:vAlign w:val="bottom"/>
          </w:tcPr>
          <w:p w14:paraId="627D48E9" w14:textId="4FDEE5D2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B630D99" w14:textId="621C4385" w:rsidR="00A86BC0" w:rsidRDefault="00406767" w:rsidP="00A86BC0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D965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  <w:r w:rsidR="00D965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343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0DA98F" w14:textId="77777777" w:rsidR="00A86BC0" w:rsidRPr="00D93034" w:rsidRDefault="00A86BC0" w:rsidP="00A86BC0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2E99E9" w14:textId="18E8A271" w:rsidR="00A86BC0" w:rsidRPr="00492DC5" w:rsidRDefault="00406767" w:rsidP="00A86BC0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A86BC0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297</w:t>
            </w:r>
            <w:r w:rsidR="00A86BC0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D333A4" w14:textId="17DDE945" w:rsidR="00A86BC0" w:rsidRPr="00D93034" w:rsidRDefault="00A86BC0" w:rsidP="00A86BC0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8711D08" w14:textId="0757770A" w:rsidR="00A86BC0" w:rsidRDefault="00406767" w:rsidP="00A86BC0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D965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287</w:t>
            </w:r>
            <w:r w:rsidR="00D965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73840F" w14:textId="77777777" w:rsidR="00A86BC0" w:rsidRPr="00D93034" w:rsidRDefault="00A86BC0" w:rsidP="00A86BC0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489E3094" w14:textId="27FA34E0" w:rsidR="00A86BC0" w:rsidRPr="00492DC5" w:rsidRDefault="00406767" w:rsidP="00A86BC0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A86BC0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724</w:t>
            </w:r>
            <w:r w:rsidR="00A86BC0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690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BA84CA" w14:textId="77777777" w:rsidR="00A86BC0" w:rsidRPr="00D93034" w:rsidRDefault="00A86BC0" w:rsidP="00A86BC0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9853038" w14:textId="4371C7C5" w:rsidR="00A86BC0" w:rsidRDefault="00406767" w:rsidP="00A86BC0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D965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895</w:t>
            </w:r>
            <w:r w:rsidR="00D965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627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7B17C" w14:textId="77777777" w:rsidR="00A86BC0" w:rsidRPr="00D93034" w:rsidRDefault="00A86BC0" w:rsidP="00A86BC0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7808D0D" w14:textId="2FCFD57B" w:rsidR="00A86BC0" w:rsidRPr="00492DC5" w:rsidRDefault="00406767" w:rsidP="00A86BC0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A86BC0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021</w:t>
            </w:r>
            <w:r w:rsidR="00A86BC0"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</w:p>
        </w:tc>
      </w:tr>
      <w:tr w:rsidR="00A86BC0" w:rsidRPr="00D93034" w14:paraId="1DA629CC" w14:textId="77777777" w:rsidTr="00C742FB">
        <w:tc>
          <w:tcPr>
            <w:tcW w:w="2718" w:type="dxa"/>
            <w:vAlign w:val="bottom"/>
          </w:tcPr>
          <w:p w14:paraId="59818D0A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D9303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CA102" w14:textId="0DA139F3" w:rsidR="00A86BC0" w:rsidRPr="00D93034" w:rsidRDefault="00D965F7" w:rsidP="00A86BC0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285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708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89A48A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A21AC" w14:textId="7F808CA4" w:rsidR="00A86BC0" w:rsidRPr="00D93034" w:rsidRDefault="00A86BC0" w:rsidP="00A86BC0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488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791</w:t>
            </w: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6A674D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9C812" w14:textId="6CFFC748" w:rsidR="00A86BC0" w:rsidRPr="00D93034" w:rsidRDefault="00D965F7" w:rsidP="00A86BC0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373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468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4D1EE0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64406" w14:textId="0F4C2663" w:rsidR="00A86BC0" w:rsidRPr="00D93034" w:rsidRDefault="00A86BC0" w:rsidP="00A86BC0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</w:rPr>
              <w:t>(</w:t>
            </w:r>
            <w:r w:rsidR="00406767" w:rsidRPr="00406767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D93034"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 w:hint="cs"/>
                <w:sz w:val="28"/>
                <w:szCs w:val="28"/>
                <w:lang w:val="en-US"/>
              </w:rPr>
              <w:t>969</w:t>
            </w:r>
            <w:r w:rsidRPr="00D93034"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 w:hint="cs"/>
                <w:sz w:val="28"/>
                <w:szCs w:val="28"/>
                <w:lang w:val="en-US"/>
              </w:rPr>
              <w:t>382</w:t>
            </w:r>
            <w:r w:rsidRPr="00D9303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8C936B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01F74" w14:textId="22198B75" w:rsidR="00A86BC0" w:rsidRPr="00D93034" w:rsidRDefault="00D965F7" w:rsidP="00A86BC0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659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176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C365BA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28070" w14:textId="1F7D5E72" w:rsidR="00A86BC0" w:rsidRPr="00D93034" w:rsidRDefault="00A86BC0" w:rsidP="00A86BC0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458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</w:tr>
      <w:tr w:rsidR="00A86BC0" w:rsidRPr="00D93034" w14:paraId="528B735C" w14:textId="77777777" w:rsidTr="00C742FB">
        <w:tc>
          <w:tcPr>
            <w:tcW w:w="2718" w:type="dxa"/>
            <w:vAlign w:val="bottom"/>
          </w:tcPr>
          <w:p w14:paraId="0A9E3A2C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A7343" w14:textId="66B2610A" w:rsidR="00A86BC0" w:rsidRPr="00D93034" w:rsidRDefault="00406767" w:rsidP="00A86BC0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D965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322</w:t>
            </w:r>
            <w:r w:rsidR="00D965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94C3E8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6AC7" w14:textId="0DCBA0E1" w:rsidR="00A86BC0" w:rsidRPr="00D93034" w:rsidRDefault="00406767" w:rsidP="00A86BC0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808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0949C7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504E" w14:textId="4C90D355" w:rsidR="00A86BC0" w:rsidRPr="00D93034" w:rsidRDefault="00406767" w:rsidP="00A86BC0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D965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913</w:t>
            </w:r>
            <w:r w:rsidR="00D965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5814C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E2CF4" w14:textId="326CB2F0" w:rsidR="00A86BC0" w:rsidRPr="00D93034" w:rsidRDefault="00406767" w:rsidP="00A86BC0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06767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06767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755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06767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BF7F82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B632A" w14:textId="373741E1" w:rsidR="00A86BC0" w:rsidRPr="00D93034" w:rsidRDefault="00406767" w:rsidP="00A86BC0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D965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236</w:t>
            </w:r>
            <w:r w:rsidR="00D965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7F9EF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BF7BB" w14:textId="141C7E54" w:rsidR="00A86BC0" w:rsidRPr="00D93034" w:rsidRDefault="00406767" w:rsidP="00A86BC0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563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723</w:t>
            </w:r>
          </w:p>
        </w:tc>
      </w:tr>
      <w:tr w:rsidR="00A86BC0" w:rsidRPr="00D93034" w14:paraId="485EDCFD" w14:textId="77777777" w:rsidTr="00C742FB">
        <w:tc>
          <w:tcPr>
            <w:tcW w:w="2718" w:type="dxa"/>
            <w:vAlign w:val="bottom"/>
          </w:tcPr>
          <w:p w14:paraId="3B0E205E" w14:textId="7F5D7C9A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Pr="00D93034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79C1ADD8" w14:textId="27FC8BDE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726D1" w14:textId="7404DAEB" w:rsidR="00A86BC0" w:rsidRPr="00D93034" w:rsidRDefault="00D965F7" w:rsidP="00A86BC0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D8D067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ED44" w14:textId="2CA87286" w:rsidR="00A86BC0" w:rsidRPr="00D93034" w:rsidRDefault="00A86BC0" w:rsidP="00A86BC0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FE081E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A4C81" w14:textId="12181213" w:rsidR="00A86BC0" w:rsidRPr="00D93034" w:rsidRDefault="00D965F7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5B007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EDB1B" w14:textId="25A84533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06767" w:rsidRPr="0040676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</w:rPr>
              <w:t>644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85721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348EE" w14:textId="3EACB03B" w:rsidR="00A86BC0" w:rsidRPr="00D93034" w:rsidRDefault="00D965F7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1B849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7C2F4" w14:textId="2FCD14B2" w:rsidR="00A86BC0" w:rsidRPr="00D93034" w:rsidRDefault="00A86BC0" w:rsidP="00A86BC0">
            <w:pPr>
              <w:pStyle w:val="a2"/>
              <w:tabs>
                <w:tab w:val="decimal" w:pos="814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06767" w:rsidRPr="00406767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644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86BC0" w:rsidRPr="00D93034" w14:paraId="006AD772" w14:textId="77777777" w:rsidTr="00C742FB">
        <w:trPr>
          <w:trHeight w:val="400"/>
        </w:trPr>
        <w:tc>
          <w:tcPr>
            <w:tcW w:w="2718" w:type="dxa"/>
            <w:vAlign w:val="bottom"/>
          </w:tcPr>
          <w:p w14:paraId="7A50A149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86363" w14:textId="2F8ADDAC" w:rsidR="00A86BC0" w:rsidRPr="00D93034" w:rsidRDefault="00406767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76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965F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</w:rPr>
              <w:t>322</w:t>
            </w:r>
            <w:r w:rsidR="00D965F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</w:rPr>
              <w:t>635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1975CD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C91317" w14:textId="28EC294D" w:rsidR="00A86BC0" w:rsidRPr="00D93034" w:rsidRDefault="00406767" w:rsidP="00A86BC0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808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EE2D20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460151" w14:textId="050A6272" w:rsidR="00A86BC0" w:rsidRPr="00D93034" w:rsidRDefault="00406767" w:rsidP="00A86BC0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D965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912</w:t>
            </w:r>
            <w:r w:rsidR="00D965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AD27FC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E3EB28" w14:textId="1509BF2E" w:rsidR="00A86BC0" w:rsidRPr="00D93034" w:rsidRDefault="00406767" w:rsidP="00A86BC0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753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11F3E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D872D5" w14:textId="2053BDEE" w:rsidR="00A86BC0" w:rsidRPr="00D93034" w:rsidRDefault="00406767" w:rsidP="00A86BC0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D965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234</w:t>
            </w:r>
            <w:r w:rsidR="00D965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B9F8AC" w14:textId="77777777" w:rsidR="00A86BC0" w:rsidRPr="00D93034" w:rsidRDefault="00A86BC0" w:rsidP="00A8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85A729" w14:textId="642BD094" w:rsidR="00A86BC0" w:rsidRPr="00D93034" w:rsidRDefault="00406767" w:rsidP="00A86BC0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562</w:t>
            </w:r>
            <w:r w:rsidR="00A86BC0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079</w:t>
            </w:r>
          </w:p>
        </w:tc>
      </w:tr>
    </w:tbl>
    <w:p w14:paraId="0AF9D2AF" w14:textId="77777777" w:rsidR="006B2EB6" w:rsidRDefault="006B2EB6" w:rsidP="00F5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14:paraId="0C4078D0" w14:textId="02AEDEEE" w:rsidR="00B02723" w:rsidRPr="0082412F" w:rsidRDefault="00B02723" w:rsidP="00DB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ผลรวมของลูกหนี้และผลตอบแทนตามสัญญาเช่า ณ วันที่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Pr="0082412F">
        <w:rPr>
          <w:rFonts w:ascii="Angsana New" w:hAnsi="Angsana New" w:hint="cs"/>
          <w:sz w:val="30"/>
          <w:szCs w:val="30"/>
          <w:cs/>
        </w:rPr>
        <w:t xml:space="preserve"> </w:t>
      </w:r>
      <w:r w:rsidR="00E0338F">
        <w:rPr>
          <w:rFonts w:ascii="Angsana New" w:hAnsi="Angsana New" w:hint="cs"/>
          <w:sz w:val="30"/>
          <w:szCs w:val="30"/>
          <w:cs/>
        </w:rPr>
        <w:t>มิถุนายน</w:t>
      </w:r>
      <w:r w:rsidRPr="0082412F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 w:hint="cs"/>
          <w:sz w:val="30"/>
          <w:szCs w:val="30"/>
        </w:rPr>
        <w:t>256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Pr="0082412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06767" w:rsidRPr="00406767">
        <w:rPr>
          <w:rFonts w:ascii="Angsana New" w:hAnsi="Angsana New" w:hint="cs"/>
          <w:sz w:val="30"/>
          <w:szCs w:val="30"/>
        </w:rPr>
        <w:t>31</w:t>
      </w:r>
      <w:r w:rsidRPr="0082412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06767" w:rsidRPr="00406767">
        <w:rPr>
          <w:rFonts w:ascii="Angsana New" w:hAnsi="Angsana New" w:hint="cs"/>
          <w:sz w:val="30"/>
          <w:szCs w:val="30"/>
        </w:rPr>
        <w:t>256</w:t>
      </w:r>
      <w:r w:rsidR="00406767" w:rsidRPr="00406767">
        <w:rPr>
          <w:rFonts w:ascii="Angsana New" w:hAnsi="Angsana New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105EAF4" w14:textId="0A423BE2" w:rsidR="008103F3" w:rsidRDefault="008103F3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332"/>
        <w:gridCol w:w="265"/>
        <w:gridCol w:w="1355"/>
        <w:gridCol w:w="273"/>
        <w:gridCol w:w="1406"/>
        <w:gridCol w:w="265"/>
        <w:gridCol w:w="1296"/>
      </w:tblGrid>
      <w:tr w:rsidR="00F949D5" w:rsidRPr="00164E1C" w14:paraId="6C978484" w14:textId="77777777" w:rsidTr="00CD33C5">
        <w:tc>
          <w:tcPr>
            <w:tcW w:w="3078" w:type="dxa"/>
            <w:shd w:val="clear" w:color="auto" w:fill="auto"/>
            <w:vAlign w:val="bottom"/>
          </w:tcPr>
          <w:p w14:paraId="2034BB7F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71187236"/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2209CA02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3BC0" w:rsidRPr="00164E1C" w14:paraId="2561072E" w14:textId="77777777" w:rsidTr="00CD33C5">
        <w:tc>
          <w:tcPr>
            <w:tcW w:w="3078" w:type="dxa"/>
            <w:shd w:val="clear" w:color="auto" w:fill="auto"/>
            <w:vAlign w:val="bottom"/>
          </w:tcPr>
          <w:p w14:paraId="0BC3BB56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EF67DA0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013E437D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4CAFB64D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0BF1820B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B16854F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A05131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6FB97E8A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3A386EA4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1F962D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750D293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72AB4BC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30864325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29CAAB0C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10C59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78668E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23031A5F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9177E9C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949D5" w:rsidRPr="00164E1C" w14:paraId="7C20E4F4" w14:textId="77777777" w:rsidTr="00CD33C5">
        <w:tc>
          <w:tcPr>
            <w:tcW w:w="3078" w:type="dxa"/>
            <w:shd w:val="clear" w:color="auto" w:fill="auto"/>
            <w:vAlign w:val="bottom"/>
          </w:tcPr>
          <w:p w14:paraId="165D47C1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14:paraId="13967B00" w14:textId="029D2A87" w:rsidR="00F949D5" w:rsidRPr="0082412F" w:rsidRDefault="00406767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06767">
              <w:rPr>
                <w:rFonts w:ascii="Angsana New" w:hAnsi="Angsana New"/>
                <w:sz w:val="30"/>
                <w:szCs w:val="30"/>
              </w:rPr>
              <w:t>0</w:t>
            </w:r>
            <w:r w:rsidR="0034457C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0338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3445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EF97835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shd w:val="clear" w:color="auto" w:fill="auto"/>
            <w:vAlign w:val="bottom"/>
          </w:tcPr>
          <w:p w14:paraId="13854E7E" w14:textId="44099D0F" w:rsidR="00F949D5" w:rsidRPr="0082412F" w:rsidRDefault="00406767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4457C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4457C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3445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949D5" w:rsidRPr="00164E1C" w14:paraId="4B57428F" w14:textId="77777777" w:rsidTr="00CD33C5">
        <w:tc>
          <w:tcPr>
            <w:tcW w:w="3078" w:type="dxa"/>
            <w:shd w:val="clear" w:color="auto" w:fill="auto"/>
            <w:vAlign w:val="bottom"/>
          </w:tcPr>
          <w:p w14:paraId="14FC52CA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2F00C376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5002" w:rsidRPr="00164E1C" w14:paraId="02818AE0" w14:textId="77777777" w:rsidTr="00CD33C5">
        <w:tc>
          <w:tcPr>
            <w:tcW w:w="3078" w:type="dxa"/>
            <w:shd w:val="clear" w:color="auto" w:fill="auto"/>
            <w:vAlign w:val="bottom"/>
          </w:tcPr>
          <w:p w14:paraId="6DA146BB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F236B84" w14:textId="5F3A5697" w:rsidR="00C75002" w:rsidRPr="0082412F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</w:t>
            </w:r>
            <w:r w:rsidR="00B32804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608</w:t>
            </w:r>
            <w:r w:rsidR="00B32804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E0A34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0E401EF" w14:textId="22CC3099" w:rsidR="00C75002" w:rsidRPr="0082412F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9125C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322</w:t>
            </w:r>
            <w:r w:rsidR="009125C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62AD11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73A53494" w14:textId="59F79A4E" w:rsidR="00C75002" w:rsidRPr="00C75002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4</w:t>
            </w:r>
            <w:r w:rsidR="004F1AF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297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65" w:type="dxa"/>
            <w:vAlign w:val="bottom"/>
          </w:tcPr>
          <w:p w14:paraId="23DEFE6A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3CD2EAAC" w14:textId="23A27F7C" w:rsidR="00C75002" w:rsidRPr="00C75002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808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C75002" w:rsidRPr="00164E1C" w14:paraId="3D30345A" w14:textId="77777777" w:rsidTr="00CD33C5">
        <w:tc>
          <w:tcPr>
            <w:tcW w:w="3078" w:type="dxa"/>
            <w:shd w:val="clear" w:color="auto" w:fill="auto"/>
            <w:vAlign w:val="bottom"/>
          </w:tcPr>
          <w:p w14:paraId="3EB9644E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6949CF44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A146C2" w14:textId="7039FD7F" w:rsidR="00C75002" w:rsidRPr="0082412F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</w:t>
            </w:r>
            <w:r w:rsidR="00B32804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001</w:t>
            </w:r>
            <w:r w:rsidR="00B32804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9245F4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675E91" w14:textId="74FFEE58" w:rsidR="00C75002" w:rsidRPr="0082412F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6</w:t>
            </w:r>
            <w:r w:rsidR="009125C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639</w:t>
            </w:r>
            <w:r w:rsidR="009125C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FA3904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30E1F491" w14:textId="15008DB2" w:rsidR="00C75002" w:rsidRPr="00C75002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670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65" w:type="dxa"/>
            <w:vAlign w:val="bottom"/>
          </w:tcPr>
          <w:p w14:paraId="6770282E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4C24DD1" w14:textId="67DA5AC0" w:rsidR="00C75002" w:rsidRPr="00C75002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6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766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962</w:t>
            </w:r>
          </w:p>
        </w:tc>
      </w:tr>
      <w:tr w:rsidR="00C75002" w:rsidRPr="00164E1C" w14:paraId="0D8B8B6C" w14:textId="77777777" w:rsidTr="00CD33C5">
        <w:tc>
          <w:tcPr>
            <w:tcW w:w="3078" w:type="dxa"/>
            <w:shd w:val="clear" w:color="auto" w:fill="auto"/>
            <w:vAlign w:val="bottom"/>
          </w:tcPr>
          <w:p w14:paraId="7D5529F9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82806" w14:textId="51079D00" w:rsidR="00C75002" w:rsidRPr="0082412F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285</w:t>
            </w:r>
            <w:r w:rsidR="00B32804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643DA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0B56" w14:textId="3AA8C47B" w:rsidR="00C75002" w:rsidRPr="0082412F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273</w:t>
            </w:r>
            <w:r w:rsidR="009125C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082B4E3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1624FB8" w14:textId="37ADB959" w:rsidR="00C75002" w:rsidRPr="00C75002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053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65" w:type="dxa"/>
            <w:vAlign w:val="bottom"/>
          </w:tcPr>
          <w:p w14:paraId="039904DD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5C3C8C" w14:textId="0E5401C9" w:rsidR="00C75002" w:rsidRPr="00C75002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988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C75002" w:rsidRPr="00164E1C" w14:paraId="33D03D10" w14:textId="77777777" w:rsidTr="00CD33C5">
        <w:tc>
          <w:tcPr>
            <w:tcW w:w="3078" w:type="dxa"/>
            <w:shd w:val="clear" w:color="auto" w:fill="auto"/>
            <w:vAlign w:val="bottom"/>
          </w:tcPr>
          <w:p w14:paraId="3D70696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6779" w14:textId="5A29DA2F" w:rsidR="00C75002" w:rsidRPr="0082412F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B328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  <w:r w:rsidR="00B328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533D8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990A" w14:textId="3F0C7E48" w:rsidR="00C75002" w:rsidRPr="0082412F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9125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  <w:r w:rsidR="009125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CDAF54A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700FDDD" w14:textId="2D71D41C" w:rsidR="00C75002" w:rsidRPr="00C75002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65" w:type="dxa"/>
            <w:vAlign w:val="bottom"/>
          </w:tcPr>
          <w:p w14:paraId="4C17C2ED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9DEE6A" w14:textId="0B6C2DB9" w:rsidR="00C75002" w:rsidRPr="00C75002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723</w:t>
            </w:r>
          </w:p>
        </w:tc>
      </w:tr>
      <w:tr w:rsidR="00C75002" w:rsidRPr="00164E1C" w14:paraId="5E05FA1D" w14:textId="77777777" w:rsidTr="00CD33C5">
        <w:tc>
          <w:tcPr>
            <w:tcW w:w="3078" w:type="dxa"/>
            <w:shd w:val="clear" w:color="auto" w:fill="auto"/>
            <w:vAlign w:val="bottom"/>
          </w:tcPr>
          <w:p w14:paraId="56C35F82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33F01F" w14:textId="576688C0" w:rsidR="004A7793" w:rsidRPr="0082412F" w:rsidRDefault="00B32804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659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8F8C57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5078620" w14:textId="0010198F" w:rsidR="00C75002" w:rsidRPr="0082412F" w:rsidRDefault="00F926F2" w:rsidP="00F9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CB14D04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38E49906" w14:textId="7E0BEA6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4</w:t>
            </w:r>
            <w:r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458</w:t>
            </w:r>
            <w:r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173</w:t>
            </w:r>
            <w:r w:rsidRPr="00C7500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34CF5DB6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24AE37D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345C8" w:rsidRPr="00164E1C" w14:paraId="25813DCE" w14:textId="77777777" w:rsidTr="00CD33C5">
        <w:tc>
          <w:tcPr>
            <w:tcW w:w="3078" w:type="dxa"/>
            <w:shd w:val="clear" w:color="auto" w:fill="auto"/>
            <w:vAlign w:val="bottom"/>
          </w:tcPr>
          <w:p w14:paraId="26592438" w14:textId="77777777" w:rsidR="00A345C8" w:rsidRPr="00E25D09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E25D09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</w:t>
            </w:r>
          </w:p>
          <w:p w14:paraId="44CF5195" w14:textId="77777777" w:rsidR="00A345C8" w:rsidRPr="0082412F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5D0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ที่คาดว่าจะเกิดขึ้น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9A7C7" w14:textId="17B7BFD9" w:rsidR="00A345C8" w:rsidRPr="0082412F" w:rsidRDefault="00B32804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62677A7" w14:textId="77777777" w:rsidR="00A345C8" w:rsidRPr="0082412F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90CE5" w14:textId="79FE38C8" w:rsidR="00A345C8" w:rsidRPr="0082412F" w:rsidRDefault="00F926F2" w:rsidP="00F9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800951E" w14:textId="77777777" w:rsidR="00A345C8" w:rsidRPr="0082412F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9657757" w14:textId="1A805A30" w:rsidR="00A345C8" w:rsidRPr="00C75002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(</w:t>
            </w:r>
            <w:r w:rsidR="00406767" w:rsidRPr="00406767">
              <w:rPr>
                <w:rFonts w:ascii="Angsana New" w:hAnsi="Angsana New" w:hint="cs"/>
                <w:sz w:val="30"/>
                <w:szCs w:val="30"/>
                <w:lang w:bidi="ar-SA"/>
              </w:rPr>
              <w:t>1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  <w:lang w:bidi="ar-SA"/>
              </w:rPr>
              <w:t>644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5" w:type="dxa"/>
            <w:vAlign w:val="bottom"/>
          </w:tcPr>
          <w:p w14:paraId="24A01D79" w14:textId="77777777" w:rsidR="00A345C8" w:rsidRPr="00C75002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76EC5" w14:textId="1FECD8FB" w:rsidR="00A345C8" w:rsidRPr="00C75002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(</w:t>
            </w:r>
            <w:r w:rsidR="00406767" w:rsidRPr="00406767">
              <w:rPr>
                <w:rFonts w:ascii="Angsana New" w:hAnsi="Angsana New" w:hint="cs"/>
                <w:sz w:val="30"/>
                <w:szCs w:val="30"/>
                <w:lang w:bidi="ar-SA"/>
              </w:rPr>
              <w:t>1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  <w:lang w:bidi="ar-SA"/>
              </w:rPr>
              <w:t>644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)</w:t>
            </w:r>
          </w:p>
        </w:tc>
      </w:tr>
      <w:tr w:rsidR="00C75002" w:rsidRPr="00164E1C" w14:paraId="678B027B" w14:textId="77777777" w:rsidTr="00CD33C5">
        <w:tc>
          <w:tcPr>
            <w:tcW w:w="3078" w:type="dxa"/>
            <w:shd w:val="clear" w:color="auto" w:fill="auto"/>
            <w:vAlign w:val="bottom"/>
          </w:tcPr>
          <w:p w14:paraId="6A2CD130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217F8" w14:textId="71C20926" w:rsidR="00C75002" w:rsidRPr="0082412F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328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  <w:r w:rsidR="00B328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3E76C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5EDF5F" w14:textId="7C39E7D3" w:rsidR="00C75002" w:rsidRPr="0082412F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9125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  <w:r w:rsidR="009125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AC12C1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vAlign w:val="bottom"/>
          </w:tcPr>
          <w:p w14:paraId="37586EC0" w14:textId="394625FF" w:rsidR="00C75002" w:rsidRPr="00C75002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1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562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079</w:t>
            </w:r>
          </w:p>
        </w:tc>
        <w:tc>
          <w:tcPr>
            <w:tcW w:w="265" w:type="dxa"/>
            <w:vAlign w:val="bottom"/>
          </w:tcPr>
          <w:p w14:paraId="569D804F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73503841" w14:textId="6D281A39" w:rsidR="00C75002" w:rsidRPr="00C75002" w:rsidRDefault="00406767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6767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1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562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079</w:t>
            </w:r>
          </w:p>
        </w:tc>
      </w:tr>
      <w:bookmarkEnd w:id="0"/>
    </w:tbl>
    <w:p w14:paraId="38602D82" w14:textId="4D466149" w:rsidR="008F3025" w:rsidRPr="002A5D42" w:rsidRDefault="008F3025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406"/>
        <w:gridCol w:w="991"/>
        <w:gridCol w:w="270"/>
        <w:gridCol w:w="991"/>
        <w:gridCol w:w="270"/>
        <w:gridCol w:w="989"/>
        <w:gridCol w:w="272"/>
        <w:gridCol w:w="987"/>
      </w:tblGrid>
      <w:tr w:rsidR="002A5D42" w:rsidRPr="00700441" w14:paraId="38A68D12" w14:textId="77777777" w:rsidTr="00A86BC0">
        <w:trPr>
          <w:tblHeader/>
        </w:trPr>
        <w:tc>
          <w:tcPr>
            <w:tcW w:w="2401" w:type="pct"/>
            <w:hideMark/>
          </w:tcPr>
          <w:p w14:paraId="4E4EFE50" w14:textId="77777777" w:rsidR="002A5D42" w:rsidRPr="00063EF2" w:rsidRDefault="002A5D42" w:rsidP="00C710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pct"/>
            <w:gridSpan w:val="3"/>
            <w:hideMark/>
          </w:tcPr>
          <w:p w14:paraId="477F145C" w14:textId="77777777" w:rsidR="002A5D42" w:rsidRPr="00063EF2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13CEA55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pct"/>
            <w:gridSpan w:val="3"/>
            <w:hideMark/>
          </w:tcPr>
          <w:p w14:paraId="48F6A1B6" w14:textId="77777777" w:rsidR="002A5D42" w:rsidRPr="00063EF2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D42" w:rsidRPr="00700441" w14:paraId="1C8A7BBE" w14:textId="77777777" w:rsidTr="00A86BC0">
        <w:trPr>
          <w:tblHeader/>
        </w:trPr>
        <w:tc>
          <w:tcPr>
            <w:tcW w:w="2401" w:type="pct"/>
            <w:hideMark/>
          </w:tcPr>
          <w:p w14:paraId="687ED017" w14:textId="77777777" w:rsidR="002A5D42" w:rsidRPr="00063EF2" w:rsidRDefault="002A5D42" w:rsidP="00C710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hideMark/>
          </w:tcPr>
          <w:p w14:paraId="6401F96A" w14:textId="69AB23FE" w:rsidR="002A5D42" w:rsidRPr="00700441" w:rsidRDefault="00406767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ACA4966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hideMark/>
          </w:tcPr>
          <w:p w14:paraId="7D6EAB7D" w14:textId="7D1F120D" w:rsidR="002A5D42" w:rsidRPr="00700441" w:rsidRDefault="00406767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9B5C7A9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hideMark/>
          </w:tcPr>
          <w:p w14:paraId="6DB94B93" w14:textId="424ACC81" w:rsidR="002A5D42" w:rsidRPr="00700441" w:rsidRDefault="00406767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7895348B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hideMark/>
          </w:tcPr>
          <w:p w14:paraId="0F0DB94D" w14:textId="3575D367" w:rsidR="002A5D42" w:rsidRPr="00700441" w:rsidRDefault="00406767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A5D42" w:rsidRPr="00700441" w14:paraId="600B28FD" w14:textId="77777777" w:rsidTr="00A86BC0">
        <w:trPr>
          <w:trHeight w:val="209"/>
          <w:tblHeader/>
        </w:trPr>
        <w:tc>
          <w:tcPr>
            <w:tcW w:w="2401" w:type="pct"/>
          </w:tcPr>
          <w:p w14:paraId="07B9E76B" w14:textId="77777777" w:rsidR="002A5D42" w:rsidRPr="00700441" w:rsidRDefault="002A5D42" w:rsidP="00C710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pct"/>
            <w:gridSpan w:val="7"/>
            <w:hideMark/>
          </w:tcPr>
          <w:p w14:paraId="01EF9A9D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D42" w:rsidRPr="00700441" w14:paraId="2D9430ED" w14:textId="77777777" w:rsidTr="00A86BC0">
        <w:trPr>
          <w:trHeight w:val="209"/>
          <w:tblHeader/>
        </w:trPr>
        <w:tc>
          <w:tcPr>
            <w:tcW w:w="2401" w:type="pct"/>
          </w:tcPr>
          <w:p w14:paraId="27305558" w14:textId="73CEC4EF" w:rsidR="002A5D42" w:rsidRPr="00C85AA0" w:rsidRDefault="002A5D42" w:rsidP="00C7102F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94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85A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 w:rsidR="00344F50" w:rsidRPr="00C85AA0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จะ</w:t>
            </w:r>
            <w:r w:rsidR="00C85AA0" w:rsidRPr="00C85A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2599" w:type="pct"/>
            <w:gridSpan w:val="7"/>
          </w:tcPr>
          <w:p w14:paraId="0446DCE0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A5D42" w:rsidRPr="00700441" w14:paraId="5A81BBDF" w14:textId="77777777" w:rsidTr="00A86BC0">
        <w:tc>
          <w:tcPr>
            <w:tcW w:w="2401" w:type="pct"/>
          </w:tcPr>
          <w:p w14:paraId="2925CCBD" w14:textId="40A1CA1B" w:rsidR="002A5D42" w:rsidRPr="009E4AEF" w:rsidRDefault="002A5D42" w:rsidP="009E4AEF">
            <w:pPr>
              <w:pStyle w:val="BodyText"/>
              <w:tabs>
                <w:tab w:val="clear" w:pos="3742"/>
                <w:tab w:val="left" w:pos="156"/>
                <w:tab w:val="left" w:pos="3486"/>
              </w:tabs>
              <w:spacing w:after="0" w:line="240" w:lineRule="auto"/>
              <w:ind w:left="156" w:right="-108" w:hanging="17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4AE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9E4AE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E0338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9E4AE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9E4AE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E0338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0" w:type="pct"/>
          </w:tcPr>
          <w:p w14:paraId="2A2C43EE" w14:textId="77777777" w:rsidR="002A5D42" w:rsidRDefault="002A5D42" w:rsidP="00C710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7F36D00F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74D8BE0A" w14:textId="77777777" w:rsidR="002A5D42" w:rsidRPr="00700441" w:rsidRDefault="002A5D42" w:rsidP="00C710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9FF89BB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9" w:type="pct"/>
          </w:tcPr>
          <w:p w14:paraId="1B53ADC4" w14:textId="77777777" w:rsidR="002A5D42" w:rsidRPr="00A86BC0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743E0214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</w:tcPr>
          <w:p w14:paraId="09E2BD38" w14:textId="77777777" w:rsidR="002A5D42" w:rsidRPr="000D72D7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D42" w:rsidRPr="00700441" w14:paraId="53D173D7" w14:textId="77777777" w:rsidTr="00A86BC0">
        <w:tc>
          <w:tcPr>
            <w:tcW w:w="2401" w:type="pct"/>
            <w:hideMark/>
          </w:tcPr>
          <w:p w14:paraId="3E11527F" w14:textId="77777777" w:rsidR="002A5D42" w:rsidRPr="00700441" w:rsidRDefault="002A5D42" w:rsidP="00C7102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pct"/>
          </w:tcPr>
          <w:p w14:paraId="3996AEF9" w14:textId="6749D71B" w:rsidR="002A5D42" w:rsidRPr="006F3E71" w:rsidRDefault="006F3E71" w:rsidP="00C710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3E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64C36251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369FB1CA" w14:textId="577E9C4F" w:rsidR="002A5D42" w:rsidRPr="00344F50" w:rsidRDefault="00344F50" w:rsidP="00C710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27746F98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9" w:type="pct"/>
          </w:tcPr>
          <w:p w14:paraId="38E9F28F" w14:textId="584D3DEA" w:rsidR="002A5D42" w:rsidRPr="009E4AEF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48" w:type="pct"/>
          </w:tcPr>
          <w:p w14:paraId="020B37B6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</w:tcPr>
          <w:p w14:paraId="0364F9D8" w14:textId="28AF38B8" w:rsidR="002A5D42" w:rsidRPr="009E4AEF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A5D42" w:rsidRPr="00700441" w14:paraId="5B2DAA24" w14:textId="77777777" w:rsidTr="00A86BC0">
        <w:tc>
          <w:tcPr>
            <w:tcW w:w="2401" w:type="pct"/>
            <w:hideMark/>
          </w:tcPr>
          <w:p w14:paraId="2555DB8F" w14:textId="77777777" w:rsidR="002A5D42" w:rsidRPr="00700441" w:rsidRDefault="002A5D42" w:rsidP="00C7102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40" w:type="pct"/>
          </w:tcPr>
          <w:p w14:paraId="69D4CD0C" w14:textId="7594E249" w:rsidR="002A5D42" w:rsidRPr="006F3E71" w:rsidRDefault="006F3E71" w:rsidP="007D6217">
            <w:pPr>
              <w:pStyle w:val="a2"/>
              <w:tabs>
                <w:tab w:val="decimal" w:pos="70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F3E7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  <w:r w:rsidRPr="006F3E7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23CB25DE" w14:textId="77777777" w:rsidR="002A5D42" w:rsidRPr="003A7FA7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3788DB0" w14:textId="5B038F56" w:rsidR="002A5D42" w:rsidRPr="009E4AEF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47" w:type="pct"/>
          </w:tcPr>
          <w:p w14:paraId="02E08331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9" w:type="pct"/>
          </w:tcPr>
          <w:p w14:paraId="7A1591A4" w14:textId="49635104" w:rsidR="002A5D42" w:rsidRPr="009E4AEF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7</w:t>
            </w:r>
            <w:r w:rsidR="006F3E71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48" w:type="pct"/>
          </w:tcPr>
          <w:p w14:paraId="28812C2E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8" w:type="pct"/>
          </w:tcPr>
          <w:p w14:paraId="7E88A4F8" w14:textId="062FF72F" w:rsidR="002A5D42" w:rsidRPr="00A238B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6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2A5D42" w:rsidRPr="00700441" w14:paraId="7261F5A9" w14:textId="77777777" w:rsidTr="00A86BC0">
        <w:tc>
          <w:tcPr>
            <w:tcW w:w="2401" w:type="pct"/>
            <w:hideMark/>
          </w:tcPr>
          <w:p w14:paraId="01E4FE39" w14:textId="77777777" w:rsidR="002A5D42" w:rsidRPr="00700441" w:rsidRDefault="002A5D42" w:rsidP="00C7102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pacing w:val="4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540" w:type="pct"/>
          </w:tcPr>
          <w:p w14:paraId="48F98DB3" w14:textId="4169DEF0" w:rsidR="002A5D42" w:rsidRPr="006F3E71" w:rsidRDefault="001D2ECB" w:rsidP="00A238BB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28BDE053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1753A7E5" w14:textId="0D03E53C" w:rsidR="002A5D42" w:rsidRPr="00700441" w:rsidRDefault="00344F50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F5CCA90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5D3F65E" w14:textId="6A93C142" w:rsidR="002A5D42" w:rsidRPr="00B51914" w:rsidRDefault="001D2ECB" w:rsidP="009E4AE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" w:type="pct"/>
          </w:tcPr>
          <w:p w14:paraId="4F9F37F5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2A329A9B" w14:textId="4956F2D5" w:rsidR="002A5D42" w:rsidRPr="00E94E28" w:rsidRDefault="00344F50" w:rsidP="00F56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00F0B7B" w14:textId="7C383EFA" w:rsidR="002A5D42" w:rsidRPr="006B2EB6" w:rsidRDefault="002A5D42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02"/>
      </w:tblGrid>
      <w:tr w:rsidR="00F949D5" w:rsidRPr="00B165D6" w14:paraId="0BBBFDC7" w14:textId="77777777" w:rsidTr="00A86BC0">
        <w:trPr>
          <w:tblHeader/>
        </w:trPr>
        <w:tc>
          <w:tcPr>
            <w:tcW w:w="4410" w:type="dxa"/>
            <w:vAlign w:val="bottom"/>
          </w:tcPr>
          <w:p w14:paraId="4457FD5C" w14:textId="77777777" w:rsidR="00F949D5" w:rsidRPr="0082412F" w:rsidRDefault="00F949D5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E9F96F9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B6FC585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2" w:type="dxa"/>
            <w:gridSpan w:val="3"/>
            <w:vAlign w:val="bottom"/>
          </w:tcPr>
          <w:p w14:paraId="19F94AEC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9D5" w:rsidRPr="00B165D6" w14:paraId="232DC514" w14:textId="77777777" w:rsidTr="00A86BC0">
        <w:trPr>
          <w:tblHeader/>
        </w:trPr>
        <w:tc>
          <w:tcPr>
            <w:tcW w:w="4410" w:type="dxa"/>
            <w:vAlign w:val="bottom"/>
          </w:tcPr>
          <w:p w14:paraId="46037E0E" w14:textId="77777777" w:rsidR="00F949D5" w:rsidRPr="0082412F" w:rsidRDefault="00F949D5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07B2DC" w14:textId="629FE27B" w:rsidR="00F949D5" w:rsidRPr="0082412F" w:rsidRDefault="00406767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06767">
              <w:rPr>
                <w:rFonts w:ascii="Angsana New" w:hAnsi="Angsana New"/>
                <w:sz w:val="30"/>
                <w:szCs w:val="30"/>
              </w:rPr>
              <w:t>0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44F5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565583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736D1" w14:textId="35D1EF57" w:rsidR="00F949D5" w:rsidRPr="0082412F" w:rsidRDefault="00406767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5FE9FC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457E4C" w14:textId="57549511" w:rsidR="00F949D5" w:rsidRPr="0082412F" w:rsidRDefault="00406767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06767">
              <w:rPr>
                <w:rFonts w:ascii="Angsana New" w:hAnsi="Angsana New"/>
                <w:sz w:val="30"/>
                <w:szCs w:val="30"/>
              </w:rPr>
              <w:t>0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44F5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90B08FE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764DAE1" w14:textId="664AA099" w:rsidR="00F949D5" w:rsidRPr="0082412F" w:rsidRDefault="00406767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5F1EAD73" w14:textId="77777777" w:rsidTr="00A86BC0">
        <w:trPr>
          <w:tblHeader/>
        </w:trPr>
        <w:tc>
          <w:tcPr>
            <w:tcW w:w="4410" w:type="dxa"/>
            <w:vAlign w:val="bottom"/>
          </w:tcPr>
          <w:p w14:paraId="2DEE53DA" w14:textId="61B132CC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13A5E4" w14:textId="0B2AA0E3" w:rsidR="00243502" w:rsidRPr="0082412F" w:rsidRDefault="00406767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FF18C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7259E7" w14:textId="0A1E455E" w:rsidR="00243502" w:rsidRPr="0082412F" w:rsidRDefault="00406767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EFEF26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B664C9" w14:textId="3592E4F8" w:rsidR="00243502" w:rsidRPr="0082412F" w:rsidRDefault="00406767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56702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C8D9875" w14:textId="03CDA7A9" w:rsidR="00243502" w:rsidRPr="0082412F" w:rsidRDefault="00406767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949D5" w:rsidRPr="00B165D6" w14:paraId="1673B6CF" w14:textId="77777777" w:rsidTr="00A86BC0">
        <w:trPr>
          <w:tblHeader/>
        </w:trPr>
        <w:tc>
          <w:tcPr>
            <w:tcW w:w="4410" w:type="dxa"/>
            <w:vAlign w:val="bottom"/>
          </w:tcPr>
          <w:p w14:paraId="36F0F2D0" w14:textId="77777777" w:rsidR="00F949D5" w:rsidRPr="0082412F" w:rsidRDefault="00F949D5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2" w:type="dxa"/>
            <w:gridSpan w:val="7"/>
            <w:vAlign w:val="bottom"/>
          </w:tcPr>
          <w:p w14:paraId="549FEDD4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502" w:rsidRPr="00583EEB" w14:paraId="6C81B41B" w14:textId="77777777" w:rsidTr="00A86BC0">
        <w:tc>
          <w:tcPr>
            <w:tcW w:w="4410" w:type="dxa"/>
            <w:vAlign w:val="bottom"/>
          </w:tcPr>
          <w:p w14:paraId="7038E00A" w14:textId="013520A3" w:rsidR="00243502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50F7CC5A" w14:textId="50E704E9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67881D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DD9E33" w14:textId="026F1468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0ABFF4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72BAAC" w14:textId="534631A7" w:rsidR="00243502" w:rsidRPr="00583EEB" w:rsidRDefault="00243502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7039D1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1366DEE5" w14:textId="0BE8F0EB" w:rsidR="00243502" w:rsidRPr="00583EEB" w:rsidRDefault="00243502" w:rsidP="004F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4E28" w:rsidRPr="00583EEB" w14:paraId="242F1B68" w14:textId="77777777" w:rsidTr="00A86BC0">
        <w:tc>
          <w:tcPr>
            <w:tcW w:w="4410" w:type="dxa"/>
            <w:vAlign w:val="bottom"/>
          </w:tcPr>
          <w:p w14:paraId="61D2100F" w14:textId="6C3737BE" w:rsidR="00E94E28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2BEF9EC" w14:textId="0D8D6EE4" w:rsidR="00E94E28" w:rsidRPr="00583EEB" w:rsidRDefault="008641E8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86B0D9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13B2DB3" w14:textId="1D6252A9" w:rsidR="00E94E28" w:rsidRPr="00583EEB" w:rsidRDefault="00E94E28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55270F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BC84E07" w14:textId="0AB0B59C" w:rsidR="00E94E28" w:rsidRPr="00583EEB" w:rsidRDefault="00406767" w:rsidP="0086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641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  <w:r w:rsidR="008641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E664BBE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457492C3" w14:textId="3998AC8D" w:rsidR="00E94E28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94E28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  <w:r w:rsidR="00E94E28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E94E28" w:rsidRPr="00583EEB" w14:paraId="4D31007F" w14:textId="77777777" w:rsidTr="00A86BC0">
        <w:tc>
          <w:tcPr>
            <w:tcW w:w="4410" w:type="dxa"/>
            <w:vAlign w:val="bottom"/>
          </w:tcPr>
          <w:p w14:paraId="435F2A3E" w14:textId="77777777" w:rsidR="00E94E28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E466E3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4BEE8D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0B7A21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5914D7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812F36" w14:textId="77777777" w:rsidR="00E94E28" w:rsidRPr="00583EEB" w:rsidRDefault="00E94E28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CD973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112ED869" w14:textId="77777777" w:rsidR="00E94E28" w:rsidRPr="00583EEB" w:rsidRDefault="00E94E28" w:rsidP="004F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4E28" w:rsidRPr="00583EEB" w14:paraId="61D154B0" w14:textId="77777777" w:rsidTr="00A86BC0">
        <w:tc>
          <w:tcPr>
            <w:tcW w:w="4410" w:type="dxa"/>
            <w:vAlign w:val="bottom"/>
          </w:tcPr>
          <w:p w14:paraId="7FADCA4B" w14:textId="6912B092" w:rsidR="00E94E28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4936A8AA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F160B1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174575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D08D92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D3DB61" w14:textId="77777777" w:rsidR="00E94E28" w:rsidRPr="00583EEB" w:rsidRDefault="00E94E28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93DAB4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6239E349" w14:textId="77777777" w:rsidR="00E94E28" w:rsidRPr="00583EEB" w:rsidRDefault="00E94E28" w:rsidP="004F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4E28" w:rsidRPr="00583EEB" w14:paraId="55E122F5" w14:textId="77777777" w:rsidTr="00A86BC0">
        <w:tc>
          <w:tcPr>
            <w:tcW w:w="4410" w:type="dxa"/>
            <w:vAlign w:val="bottom"/>
          </w:tcPr>
          <w:p w14:paraId="4EABE0A4" w14:textId="36646A62" w:rsidR="00E94E28" w:rsidRPr="00583EEB" w:rsidRDefault="00E94E28" w:rsidP="00E9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90" w:type="dxa"/>
            <w:vAlign w:val="bottom"/>
          </w:tcPr>
          <w:p w14:paraId="32D5DF2D" w14:textId="126ED44D" w:rsidR="00E94E28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47</w:t>
            </w:r>
            <w:r w:rsidR="00E46E7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70" w:type="dxa"/>
            <w:vAlign w:val="bottom"/>
          </w:tcPr>
          <w:p w14:paraId="51DF94E4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5FDCFA" w14:textId="06C724D2" w:rsidR="00E94E28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78</w:t>
            </w:r>
            <w:r w:rsidR="00E94E28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  <w:vAlign w:val="bottom"/>
          </w:tcPr>
          <w:p w14:paraId="3DAD16BF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E7282" w14:textId="03831C46" w:rsidR="00E94E28" w:rsidRPr="00583EEB" w:rsidRDefault="00E46E76" w:rsidP="009E4AE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08BA5E4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4867EC4D" w14:textId="78DB30B8" w:rsidR="00E94E28" w:rsidRPr="00583EEB" w:rsidRDefault="00E94E28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502" w:rsidRPr="00583EEB" w14:paraId="358BD626" w14:textId="77777777" w:rsidTr="00A86BC0">
        <w:tc>
          <w:tcPr>
            <w:tcW w:w="4410" w:type="dxa"/>
            <w:vAlign w:val="bottom"/>
          </w:tcPr>
          <w:p w14:paraId="46E7637F" w14:textId="2FA6B8D5" w:rsidR="00243502" w:rsidRPr="00583EEB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5E0EA5C" w14:textId="3AB34AE4" w:rsidR="00243502" w:rsidRPr="00583EEB" w:rsidRDefault="00E46E76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8BA27E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571CC" w14:textId="77777777" w:rsidR="00243502" w:rsidRPr="00583EEB" w:rsidRDefault="00243502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4B7787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353669" w14:textId="57EB59C4" w:rsidR="00243502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17</w:t>
            </w:r>
            <w:r w:rsidR="00E46E7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70" w:type="dxa"/>
            <w:vAlign w:val="bottom"/>
          </w:tcPr>
          <w:p w14:paraId="6E750EBE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1BC37C7F" w14:textId="4D3E92F3" w:rsidR="00243502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12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  <w:tr w:rsidR="00243502" w:rsidRPr="00583EEB" w14:paraId="6EBEFCCB" w14:textId="77777777" w:rsidTr="00A86BC0">
        <w:tc>
          <w:tcPr>
            <w:tcW w:w="4410" w:type="dxa"/>
            <w:vAlign w:val="bottom"/>
          </w:tcPr>
          <w:p w14:paraId="3EF9E768" w14:textId="2A0D83D2" w:rsidR="00243502" w:rsidRPr="00583EEB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142F439F" w14:textId="775E2DC3" w:rsidR="00243502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36</w:t>
            </w:r>
            <w:r w:rsidR="00E46E7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  <w:vAlign w:val="bottom"/>
          </w:tcPr>
          <w:p w14:paraId="7441DF22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1A1A48" w14:textId="6E2DC418" w:rsidR="00243502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16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  <w:vAlign w:val="bottom"/>
          </w:tcPr>
          <w:p w14:paraId="6A6F0A9B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F6BCF7" w14:textId="4E410C62" w:rsidR="00243502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14</w:t>
            </w:r>
            <w:r w:rsidR="00E46E7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70" w:type="dxa"/>
            <w:vAlign w:val="bottom"/>
          </w:tcPr>
          <w:p w14:paraId="54BC35B5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536542C2" w14:textId="55D16361" w:rsidR="00243502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15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052</w:t>
            </w:r>
          </w:p>
        </w:tc>
      </w:tr>
      <w:tr w:rsidR="00243502" w:rsidRPr="00583EEB" w14:paraId="495415CF" w14:textId="77777777" w:rsidTr="00A86BC0">
        <w:tc>
          <w:tcPr>
            <w:tcW w:w="4410" w:type="dxa"/>
            <w:vAlign w:val="bottom"/>
          </w:tcPr>
          <w:p w14:paraId="458CCA00" w14:textId="77777777" w:rsidR="00243502" w:rsidRPr="00583EEB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2E3060" w14:textId="769B429D" w:rsidR="00243502" w:rsidRPr="00583EEB" w:rsidRDefault="00E46E76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02AC91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A2FA69" w14:textId="42F130F8" w:rsidR="00243502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70" w:type="dxa"/>
            <w:vAlign w:val="bottom"/>
          </w:tcPr>
          <w:p w14:paraId="3C6D6FC7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65F2C5" w14:textId="3D5783A3" w:rsidR="00243502" w:rsidRPr="00583EEB" w:rsidRDefault="00E46E76" w:rsidP="009E4AE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1F425C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5941B89C" w14:textId="5A2357E8" w:rsidR="00243502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042</w:t>
            </w:r>
          </w:p>
        </w:tc>
      </w:tr>
      <w:tr w:rsidR="00243502" w:rsidRPr="00583EEB" w14:paraId="69D14BA2" w14:textId="77777777" w:rsidTr="00A86BC0">
        <w:tc>
          <w:tcPr>
            <w:tcW w:w="4410" w:type="dxa"/>
            <w:vAlign w:val="bottom"/>
          </w:tcPr>
          <w:p w14:paraId="39D57792" w14:textId="77777777" w:rsidR="00243502" w:rsidRPr="00583EEB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8FFEB" w14:textId="00680E3F" w:rsidR="00243502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E46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0" w:type="dxa"/>
            <w:vAlign w:val="bottom"/>
          </w:tcPr>
          <w:p w14:paraId="6A5EB914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EF24E2" w14:textId="11C5E8E7" w:rsidR="00243502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243502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270" w:type="dxa"/>
            <w:vAlign w:val="bottom"/>
          </w:tcPr>
          <w:p w14:paraId="4766CC2A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34DD6" w14:textId="0A53E758" w:rsidR="00243502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46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0" w:type="dxa"/>
            <w:vAlign w:val="bottom"/>
          </w:tcPr>
          <w:p w14:paraId="72BDD7C4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780B6FEA" w14:textId="34D5F83B" w:rsidR="00243502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243502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</w:tr>
      <w:tr w:rsidR="00E94E28" w:rsidRPr="00583EEB" w14:paraId="4BC9240D" w14:textId="77777777" w:rsidTr="00A86BC0">
        <w:tc>
          <w:tcPr>
            <w:tcW w:w="4410" w:type="dxa"/>
            <w:vAlign w:val="bottom"/>
          </w:tcPr>
          <w:p w14:paraId="253F1086" w14:textId="77777777" w:rsidR="00E94E28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F69B9B8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06CE45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E23DB73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0A68EF6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0C75871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98E887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471D5816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94E28" w:rsidRPr="00583EEB" w14:paraId="34247B89" w14:textId="77777777" w:rsidTr="00A86BC0">
        <w:tc>
          <w:tcPr>
            <w:tcW w:w="4410" w:type="dxa"/>
            <w:vAlign w:val="bottom"/>
          </w:tcPr>
          <w:p w14:paraId="7CA515BD" w14:textId="252C8567" w:rsidR="00E94E28" w:rsidRPr="00583EEB" w:rsidRDefault="00E94E28" w:rsidP="00E9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83E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990" w:type="dxa"/>
            <w:vAlign w:val="bottom"/>
          </w:tcPr>
          <w:p w14:paraId="643FF403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80F6C7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87E20B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1F7B137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565010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4A61C9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78962C0A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94E28" w:rsidRPr="00583EEB" w14:paraId="0FC54326" w14:textId="77777777" w:rsidTr="00A86BC0">
        <w:tc>
          <w:tcPr>
            <w:tcW w:w="4410" w:type="dxa"/>
            <w:vAlign w:val="bottom"/>
          </w:tcPr>
          <w:p w14:paraId="60FF83A1" w14:textId="6F7591DD" w:rsidR="00E94E28" w:rsidRPr="00583EEB" w:rsidRDefault="00E94E28" w:rsidP="00E9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569B4D8" w14:textId="5AE1AF8A" w:rsidR="00E94E28" w:rsidRPr="00583EEB" w:rsidRDefault="00406767" w:rsidP="009E4A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B1C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270" w:type="dxa"/>
            <w:vAlign w:val="bottom"/>
          </w:tcPr>
          <w:p w14:paraId="034B97E4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60EBC01" w14:textId="7A179C67" w:rsidR="00E94E28" w:rsidRPr="004C37C8" w:rsidRDefault="00406767" w:rsidP="004C3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94E28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70" w:type="dxa"/>
            <w:vAlign w:val="bottom"/>
          </w:tcPr>
          <w:p w14:paraId="7E4F325A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F4B9C2D" w14:textId="5ADF3D8F" w:rsidR="00E94E28" w:rsidRPr="00583EEB" w:rsidRDefault="00406767" w:rsidP="004C3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B1C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270" w:type="dxa"/>
            <w:vAlign w:val="bottom"/>
          </w:tcPr>
          <w:p w14:paraId="52B32DDB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3EF31DA6" w14:textId="3D725946" w:rsidR="00E94E28" w:rsidRPr="004C37C8" w:rsidRDefault="00406767" w:rsidP="004C3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94E28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</w:tr>
    </w:tbl>
    <w:p w14:paraId="7A9137F4" w14:textId="4394E2A8" w:rsidR="00771F1A" w:rsidRDefault="00771F1A" w:rsidP="00487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</w:rPr>
      </w:pPr>
    </w:p>
    <w:p w14:paraId="41C81136" w14:textId="184772FD" w:rsidR="006B2EB6" w:rsidRDefault="006B2EB6" w:rsidP="00487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3CF1CA08" w14:textId="738FE029" w:rsidR="005F680B" w:rsidRPr="006243DC" w:rsidRDefault="005F680B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snapToGrid w:val="0"/>
          <w:sz w:val="30"/>
          <w:szCs w:val="30"/>
          <w:lang w:val="th-TH" w:eastAsia="th-TH"/>
        </w:rPr>
      </w:pPr>
      <w:bookmarkStart w:id="1" w:name="_Hlk71187429"/>
      <w:r w:rsidRPr="006243D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สัญญาที่สำคัญในระหว่างไตรมาส</w:t>
      </w:r>
    </w:p>
    <w:p w14:paraId="3E8A9186" w14:textId="77777777" w:rsidR="005F680B" w:rsidRPr="006243DC" w:rsidRDefault="005F680B" w:rsidP="00CD3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1"/>
    <w:p w14:paraId="3725EB93" w14:textId="5E8E138B" w:rsidR="0035292C" w:rsidRPr="006243DC" w:rsidRDefault="0035292C" w:rsidP="0035292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43D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6243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0B909A82" w14:textId="45842CFE" w:rsidR="0035292C" w:rsidRPr="00A45505" w:rsidRDefault="0035292C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61EF446" w14:textId="49E97F08" w:rsidR="0035292C" w:rsidRPr="00653DAE" w:rsidRDefault="0035292C" w:rsidP="0035292C">
      <w:pPr>
        <w:ind w:left="540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6243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06767" w:rsidRPr="00406767">
        <w:rPr>
          <w:rFonts w:ascii="Angsana New" w:hAnsi="Angsana New"/>
          <w:sz w:val="30"/>
          <w:szCs w:val="30"/>
        </w:rPr>
        <w:t>1</w:t>
      </w:r>
      <w:r w:rsidRPr="006243DC">
        <w:rPr>
          <w:rFonts w:ascii="Angsana New" w:hAnsi="Angsana New"/>
          <w:sz w:val="30"/>
          <w:szCs w:val="30"/>
        </w:rPr>
        <w:t xml:space="preserve"> </w:t>
      </w:r>
      <w:r w:rsidRPr="006243D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06767" w:rsidRPr="00406767">
        <w:rPr>
          <w:rFonts w:ascii="Angsana New" w:hAnsi="Angsana New"/>
          <w:sz w:val="30"/>
          <w:szCs w:val="30"/>
        </w:rPr>
        <w:t>2565</w:t>
      </w:r>
      <w:r w:rsidRPr="006243DC">
        <w:rPr>
          <w:rFonts w:ascii="Angsana New" w:hAnsi="Angsana New" w:hint="cs"/>
          <w:sz w:val="30"/>
          <w:szCs w:val="30"/>
          <w:cs/>
        </w:rPr>
        <w:t xml:space="preserve"> บริษัทได้ลงนามในสัญญาเงินกู้กับบริษัท ติงส์ ออน เน็ต จำกัด ซึ่งเป็นการร่วมค้าทางตรง โดยมีวงเงินให้กู้ยืมตามสัดส่วนการลงทุนเป็นจำนวนเงิน </w:t>
      </w:r>
      <w:r w:rsidR="00406767" w:rsidRPr="00406767">
        <w:rPr>
          <w:rFonts w:ascii="Angsana New" w:hAnsi="Angsana New"/>
          <w:sz w:val="30"/>
          <w:szCs w:val="30"/>
        </w:rPr>
        <w:t>35</w:t>
      </w:r>
      <w:r w:rsidRPr="006243DC">
        <w:rPr>
          <w:rFonts w:ascii="Angsana New" w:hAnsi="Angsana New"/>
          <w:sz w:val="30"/>
          <w:szCs w:val="30"/>
        </w:rPr>
        <w:t xml:space="preserve"> </w:t>
      </w:r>
      <w:r w:rsidRPr="006243DC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อัตราดอกเบี้ยคงที่ร้อยละ 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Pr="006243DC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30</w:t>
      </w:r>
      <w:r w:rsidRPr="006243DC">
        <w:rPr>
          <w:rFonts w:ascii="Angsana New" w:hAnsi="Angsana New"/>
          <w:sz w:val="30"/>
          <w:szCs w:val="30"/>
        </w:rPr>
        <w:t xml:space="preserve"> </w:t>
      </w:r>
      <w:r w:rsidRPr="006243DC">
        <w:rPr>
          <w:rFonts w:ascii="Angsana New" w:hAnsi="Angsana New" w:hint="cs"/>
          <w:sz w:val="30"/>
          <w:szCs w:val="30"/>
          <w:cs/>
        </w:rPr>
        <w:t xml:space="preserve">ต่อปี มีกำหนดชำระคืนเงินต้นและดอกเบี้ยตามที่ระบุไว้ในสัญญา ณ วันที่ </w:t>
      </w:r>
      <w:r w:rsidR="00406767" w:rsidRPr="00406767">
        <w:rPr>
          <w:rFonts w:ascii="Angsana New" w:hAnsi="Angsana New"/>
          <w:sz w:val="30"/>
          <w:szCs w:val="30"/>
        </w:rPr>
        <w:t>30</w:t>
      </w:r>
      <w:r w:rsidRPr="006243DC">
        <w:rPr>
          <w:rFonts w:ascii="Angsana New" w:hAnsi="Angsana New" w:hint="cs"/>
          <w:sz w:val="30"/>
          <w:szCs w:val="30"/>
          <w:cs/>
        </w:rPr>
        <w:t xml:space="preserve"> </w:t>
      </w:r>
      <w:r w:rsidR="000D3293" w:rsidRPr="006243DC">
        <w:rPr>
          <w:rFonts w:ascii="Angsana New" w:hAnsi="Angsana New" w:hint="cs"/>
          <w:sz w:val="30"/>
          <w:szCs w:val="30"/>
          <w:cs/>
        </w:rPr>
        <w:t>มิถุนายน</w:t>
      </w:r>
      <w:r w:rsidRPr="006243DC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256</w:t>
      </w:r>
      <w:r w:rsidR="00406767" w:rsidRPr="00406767">
        <w:rPr>
          <w:rFonts w:ascii="Angsana New" w:hAnsi="Angsana New" w:hint="cs"/>
          <w:sz w:val="30"/>
          <w:szCs w:val="30"/>
        </w:rPr>
        <w:t>5</w:t>
      </w:r>
      <w:r w:rsidRPr="006243DC">
        <w:rPr>
          <w:rFonts w:ascii="Angsana New" w:hAnsi="Angsana New"/>
          <w:sz w:val="30"/>
          <w:szCs w:val="30"/>
        </w:rPr>
        <w:t xml:space="preserve"> </w:t>
      </w:r>
      <w:r w:rsidRPr="006243DC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Pr="006243DC">
        <w:rPr>
          <w:rFonts w:ascii="Angsana New" w:hAnsi="Angsana New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14</w:t>
      </w:r>
      <w:r w:rsidR="00A456CA" w:rsidRPr="006243DC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70</w:t>
      </w:r>
      <w:r w:rsidRPr="006243DC">
        <w:rPr>
          <w:rFonts w:ascii="Angsana New" w:hAnsi="Angsana New"/>
          <w:sz w:val="30"/>
          <w:szCs w:val="30"/>
        </w:rPr>
        <w:t xml:space="preserve"> </w:t>
      </w:r>
      <w:r w:rsidRPr="006243DC">
        <w:rPr>
          <w:rFonts w:ascii="Angsana New" w:hAnsi="Angsana New" w:hint="cs"/>
          <w:sz w:val="30"/>
          <w:szCs w:val="30"/>
          <w:cs/>
        </w:rPr>
        <w:t>ล้านบาท</w:t>
      </w:r>
    </w:p>
    <w:p w14:paraId="07DC7D7E" w14:textId="5F773165" w:rsidR="00283CCA" w:rsidRDefault="00283CCA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8595E37" w14:textId="721D989A" w:rsidR="00A63939" w:rsidRDefault="00A63939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74744088" w14:textId="2ADC9386" w:rsidR="00A63939" w:rsidRPr="00A63939" w:rsidRDefault="00A63939" w:rsidP="00A6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178"/>
        <w:gridCol w:w="1082"/>
        <w:gridCol w:w="180"/>
        <w:gridCol w:w="1170"/>
      </w:tblGrid>
      <w:tr w:rsidR="00A63939" w:rsidRPr="00DC1894" w14:paraId="269C764E" w14:textId="77777777" w:rsidTr="00873C93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8A8032E" w14:textId="77777777" w:rsidR="00A63939" w:rsidRPr="007D233C" w:rsidRDefault="00A63939" w:rsidP="00873C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08EAA78" w14:textId="77777777" w:rsidR="00A63939" w:rsidRPr="007D233C" w:rsidRDefault="00A63939" w:rsidP="00873C9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D233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C2E7E41" w14:textId="77777777" w:rsidR="00A63939" w:rsidRPr="007D233C" w:rsidRDefault="00A63939" w:rsidP="00873C9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1EAE7A74" w14:textId="77777777" w:rsidR="00A63939" w:rsidRPr="007D233C" w:rsidRDefault="00A63939" w:rsidP="00873C9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D233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3939" w:rsidRPr="00DC1894" w14:paraId="20DE93C5" w14:textId="77777777" w:rsidTr="00873C93">
        <w:trPr>
          <w:cantSplit/>
          <w:tblHeader/>
        </w:trPr>
        <w:tc>
          <w:tcPr>
            <w:tcW w:w="4140" w:type="dxa"/>
            <w:vAlign w:val="bottom"/>
          </w:tcPr>
          <w:p w14:paraId="5B7350B9" w14:textId="77777777" w:rsidR="00A63939" w:rsidRPr="007D233C" w:rsidRDefault="00A63939" w:rsidP="00873C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ECA07F" w14:textId="5AB66892" w:rsidR="00A63939" w:rsidRPr="007D233C" w:rsidRDefault="00406767" w:rsidP="00873C9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06767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30</w:t>
            </w:r>
            <w:r w:rsidR="00A63939"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344F50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A63939"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406767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DD6196E" w14:textId="77777777" w:rsidR="00A63939" w:rsidRPr="007D233C" w:rsidRDefault="00A63939" w:rsidP="00873C9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9A5D04" w14:textId="1AC97F04" w:rsidR="00A63939" w:rsidRPr="007D233C" w:rsidRDefault="00406767" w:rsidP="00873C9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06767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="00A63939"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A63939" w:rsidRPr="007D233C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A63939"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406767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71EF23F0" w14:textId="77777777" w:rsidR="00A63939" w:rsidRPr="007D233C" w:rsidRDefault="00A63939" w:rsidP="00873C9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E42A4F2" w14:textId="763338E3" w:rsidR="00A63939" w:rsidRPr="007D233C" w:rsidRDefault="00406767" w:rsidP="00873C93">
            <w:pPr>
              <w:pStyle w:val="acctmergecolhdg"/>
              <w:spacing w:line="240" w:lineRule="auto"/>
              <w:ind w:right="-75"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30</w:t>
            </w:r>
            <w:r w:rsidR="00A63939"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344F50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A63939"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06767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5DBED45E" w14:textId="77777777" w:rsidR="00A63939" w:rsidRPr="007D233C" w:rsidRDefault="00A63939" w:rsidP="00873C9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E60F1C" w14:textId="59933E33" w:rsidR="00A63939" w:rsidRPr="007D233C" w:rsidRDefault="00406767" w:rsidP="00873C9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06767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="00A63939"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A63939" w:rsidRPr="007D233C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A63939"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406767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A63939" w:rsidRPr="00DC1894" w14:paraId="32CBD6D3" w14:textId="77777777" w:rsidTr="00873C93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5D7A3F1" w14:textId="77777777" w:rsidR="00A63939" w:rsidRPr="007D233C" w:rsidRDefault="00A63939" w:rsidP="00873C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CB910F2" w14:textId="77777777" w:rsidR="00A63939" w:rsidRPr="007D233C" w:rsidRDefault="00A63939" w:rsidP="00873C9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D233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F6B43" w:rsidRPr="00C87D64" w14:paraId="5DCF3E5B" w14:textId="77777777" w:rsidTr="00873C93">
        <w:trPr>
          <w:cantSplit/>
        </w:trPr>
        <w:tc>
          <w:tcPr>
            <w:tcW w:w="4140" w:type="dxa"/>
            <w:hideMark/>
          </w:tcPr>
          <w:p w14:paraId="0B2D9E1F" w14:textId="77777777" w:rsidR="00EF6B43" w:rsidRPr="007D233C" w:rsidRDefault="00EF6B43" w:rsidP="00EF6B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017C029" w14:textId="31E41B65" w:rsidR="00EF6B43" w:rsidRPr="007D233C" w:rsidRDefault="00406767" w:rsidP="00EF6B4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EF6B4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  <w:r w:rsidR="00EF6B4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80" w:type="dxa"/>
          </w:tcPr>
          <w:p w14:paraId="5A33C7E0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87B445" w14:textId="298A8E8A" w:rsidR="00EF6B43" w:rsidRPr="007D233C" w:rsidRDefault="00406767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</w:t>
            </w:r>
            <w:r w:rsidR="00EF6B43" w:rsidRPr="007D233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550</w:t>
            </w:r>
            <w:r w:rsidR="00EF6B43" w:rsidRPr="007D233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78" w:type="dxa"/>
          </w:tcPr>
          <w:p w14:paraId="641B7103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CB77E7" w14:textId="3177F90E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C39D68" w14:textId="77777777" w:rsidR="00EF6B43" w:rsidRPr="007D233C" w:rsidRDefault="00EF6B43" w:rsidP="00EF6B4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7A5302" w14:textId="77777777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B43" w:rsidRPr="00C87D64" w14:paraId="55D1625F" w14:textId="77777777" w:rsidTr="00873C93">
        <w:trPr>
          <w:cantSplit/>
        </w:trPr>
        <w:tc>
          <w:tcPr>
            <w:tcW w:w="4140" w:type="dxa"/>
            <w:hideMark/>
          </w:tcPr>
          <w:p w14:paraId="7297FF99" w14:textId="77777777" w:rsidR="00EF6B43" w:rsidRPr="007D233C" w:rsidRDefault="00EF6B43" w:rsidP="00EF6B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4C3588EB" w14:textId="77777777" w:rsidR="00EF6B43" w:rsidRPr="007D233C" w:rsidRDefault="00EF6B43" w:rsidP="00EF6B4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CD26E6C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2F0E9" w14:textId="77777777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410604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90AC89" w14:textId="77777777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37B899" w14:textId="77777777" w:rsidR="00EF6B43" w:rsidRPr="007D233C" w:rsidRDefault="00EF6B43" w:rsidP="00EF6B4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17B3C" w14:textId="77777777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B43" w:rsidRPr="00C87D64" w14:paraId="4010442B" w14:textId="77777777" w:rsidTr="00873C93">
        <w:trPr>
          <w:cantSplit/>
        </w:trPr>
        <w:tc>
          <w:tcPr>
            <w:tcW w:w="4140" w:type="dxa"/>
            <w:hideMark/>
          </w:tcPr>
          <w:p w14:paraId="5CB7AB7B" w14:textId="08C19327" w:rsidR="00EF6B43" w:rsidRPr="007D233C" w:rsidRDefault="00EF6B43" w:rsidP="00EF6B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406767" w:rsidRPr="004067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D3A66C7" w14:textId="53885FEA" w:rsidR="00EF6B43" w:rsidRPr="007D233C" w:rsidRDefault="00406767" w:rsidP="00EF6B4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  <w:r w:rsidR="00EF6B43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</w:p>
        </w:tc>
        <w:tc>
          <w:tcPr>
            <w:tcW w:w="180" w:type="dxa"/>
          </w:tcPr>
          <w:p w14:paraId="148592A6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7A02D" w14:textId="404CEF90" w:rsidR="00EF6B43" w:rsidRPr="007D233C" w:rsidRDefault="00406767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223</w:t>
            </w:r>
            <w:r w:rsidR="00EF6B43" w:rsidRPr="007D233C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78" w:type="dxa"/>
          </w:tcPr>
          <w:p w14:paraId="33A8CF31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E215367" w14:textId="629A6C0B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899700" w14:textId="77777777" w:rsidR="00EF6B43" w:rsidRPr="007D233C" w:rsidRDefault="00EF6B43" w:rsidP="00EF6B4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282CA" w14:textId="77777777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B43" w:rsidRPr="00C87D64" w14:paraId="03358403" w14:textId="77777777" w:rsidTr="00873C93">
        <w:trPr>
          <w:cantSplit/>
        </w:trPr>
        <w:tc>
          <w:tcPr>
            <w:tcW w:w="4140" w:type="dxa"/>
          </w:tcPr>
          <w:p w14:paraId="11F74CDC" w14:textId="39CEDF89" w:rsidR="00EF6B43" w:rsidRPr="007D233C" w:rsidRDefault="00EF6B43" w:rsidP="00EF6B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06767" w:rsidRPr="004067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406767" w:rsidRPr="0040676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74C4FF0" w14:textId="065FEEFE" w:rsidR="00EF6B43" w:rsidRPr="007D233C" w:rsidRDefault="00EF6B43" w:rsidP="00EF6B43">
            <w:pPr>
              <w:pStyle w:val="acctfourfigures"/>
              <w:tabs>
                <w:tab w:val="decimal" w:pos="465"/>
              </w:tabs>
              <w:spacing w:line="240" w:lineRule="auto"/>
              <w:ind w:left="-83" w:right="269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A396FC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41180" w14:textId="701DEEC3" w:rsidR="00EF6B43" w:rsidRPr="00922CAB" w:rsidRDefault="00406767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78" w:type="dxa"/>
          </w:tcPr>
          <w:p w14:paraId="3B8007B5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B48B0A" w14:textId="592FD9A8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46C1C4" w14:textId="77777777" w:rsidR="00EF6B43" w:rsidRPr="007D233C" w:rsidRDefault="00EF6B43" w:rsidP="00EF6B4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472D0" w14:textId="5D38BA9A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B43" w:rsidRPr="00C87D64" w14:paraId="6F77B22B" w14:textId="77777777" w:rsidTr="00873C93">
        <w:trPr>
          <w:cantSplit/>
        </w:trPr>
        <w:tc>
          <w:tcPr>
            <w:tcW w:w="4140" w:type="dxa"/>
          </w:tcPr>
          <w:p w14:paraId="333EC040" w14:textId="6B0DB715" w:rsidR="00EF6B43" w:rsidRPr="007D233C" w:rsidRDefault="00EF6B43" w:rsidP="00EF6B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06767" w:rsidRPr="0040676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406767" w:rsidRPr="0040676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9623271" w14:textId="29603362" w:rsidR="00EF6B43" w:rsidRPr="007D233C" w:rsidRDefault="00EF6B43" w:rsidP="00EF6B43">
            <w:pPr>
              <w:pStyle w:val="acctfourfigures"/>
              <w:tabs>
                <w:tab w:val="decimal" w:pos="465"/>
              </w:tabs>
              <w:spacing w:line="240" w:lineRule="auto"/>
              <w:ind w:left="-83" w:right="269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35CEB4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784F8" w14:textId="4B9148E1" w:rsidR="00EF6B43" w:rsidRPr="00922CAB" w:rsidRDefault="00406767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78" w:type="dxa"/>
          </w:tcPr>
          <w:p w14:paraId="00C4CCB4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8EDC81F" w14:textId="1BBDDEF2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22FF9D" w14:textId="77777777" w:rsidR="00EF6B43" w:rsidRPr="007D233C" w:rsidRDefault="00EF6B43" w:rsidP="00EF6B4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511C6" w14:textId="645B8986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B43" w:rsidRPr="00C87D64" w14:paraId="52CABCAF" w14:textId="77777777" w:rsidTr="00301983">
        <w:trPr>
          <w:cantSplit/>
        </w:trPr>
        <w:tc>
          <w:tcPr>
            <w:tcW w:w="4140" w:type="dxa"/>
          </w:tcPr>
          <w:p w14:paraId="1F793D0E" w14:textId="1B2FCC34" w:rsidR="00EF6B43" w:rsidRPr="007D233C" w:rsidRDefault="00EF6B43" w:rsidP="00EF6B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406767" w:rsidRPr="0040676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27FDE2" w14:textId="6A9FF76A" w:rsidR="00EF6B43" w:rsidRPr="007D233C" w:rsidRDefault="00EF6B43" w:rsidP="00EF6B43">
            <w:pPr>
              <w:pStyle w:val="acctfourfigures"/>
              <w:tabs>
                <w:tab w:val="decimal" w:pos="465"/>
              </w:tabs>
              <w:spacing w:line="240" w:lineRule="auto"/>
              <w:ind w:left="-83" w:right="269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4378A1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7794CC" w14:textId="6A8D037B" w:rsidR="00EF6B43" w:rsidRPr="00922CAB" w:rsidRDefault="00406767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78" w:type="dxa"/>
          </w:tcPr>
          <w:p w14:paraId="4F944DEB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77E1B39" w14:textId="5E1EA661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E70DF0" w14:textId="77777777" w:rsidR="00EF6B43" w:rsidRPr="007D233C" w:rsidRDefault="00EF6B43" w:rsidP="00EF6B4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0E5474" w14:textId="26B7C2E2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B43" w:rsidRPr="00C87D64" w14:paraId="4D44FAA8" w14:textId="77777777" w:rsidTr="00301983">
        <w:trPr>
          <w:cantSplit/>
        </w:trPr>
        <w:tc>
          <w:tcPr>
            <w:tcW w:w="4140" w:type="dxa"/>
          </w:tcPr>
          <w:p w14:paraId="4B13F5B8" w14:textId="3287905D" w:rsidR="00EF6B43" w:rsidRPr="007D233C" w:rsidRDefault="00EF6B43" w:rsidP="00EF6B4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7C6745A" w14:textId="1CD990CB" w:rsidR="00EF6B43" w:rsidRPr="007D233C" w:rsidRDefault="00406767" w:rsidP="00EF6B4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EF6B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771</w:t>
            </w:r>
            <w:r w:rsidR="00EF6B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</w:t>
            </w:r>
          </w:p>
        </w:tc>
        <w:tc>
          <w:tcPr>
            <w:tcW w:w="180" w:type="dxa"/>
          </w:tcPr>
          <w:p w14:paraId="736A78BC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6A6AE8B" w14:textId="07084FA9" w:rsidR="00EF6B43" w:rsidRPr="007D233C" w:rsidRDefault="00406767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F6B43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  <w:r w:rsidR="00EF6B43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78" w:type="dxa"/>
          </w:tcPr>
          <w:p w14:paraId="5382FA37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62C5E326" w14:textId="58E1C77B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A81A78" w14:textId="77777777" w:rsidR="00EF6B43" w:rsidRPr="007D233C" w:rsidRDefault="00EF6B43" w:rsidP="00EF6B4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0C5C7D" w14:textId="77777777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F6B43" w:rsidRPr="00DC1894" w14:paraId="2E2341A0" w14:textId="77777777" w:rsidTr="00301983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2B82A9AB" w14:textId="77777777" w:rsidR="00EF6B43" w:rsidRPr="007D233C" w:rsidRDefault="00EF6B43" w:rsidP="00EF6B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D233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B3C961" w14:textId="7EBB4A71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417A48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4FD1984" w14:textId="77777777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CC88C01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B00544" w14:textId="68AE9744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C6C1C4" w14:textId="77777777" w:rsidR="00EF6B43" w:rsidRPr="007D233C" w:rsidRDefault="00EF6B43" w:rsidP="00EF6B4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0461A7" w14:textId="77777777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B43" w:rsidRPr="00DC1894" w14:paraId="6AB5EA4C" w14:textId="77777777" w:rsidTr="00873C93">
        <w:trPr>
          <w:cantSplit/>
        </w:trPr>
        <w:tc>
          <w:tcPr>
            <w:tcW w:w="4140" w:type="dxa"/>
            <w:hideMark/>
          </w:tcPr>
          <w:p w14:paraId="19995791" w14:textId="77777777" w:rsidR="00EF6B43" w:rsidRPr="007D233C" w:rsidRDefault="00EF6B43" w:rsidP="00EF6B4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1113F" w14:textId="238E95D8" w:rsidR="00EF6B43" w:rsidRPr="007D233C" w:rsidRDefault="00406767" w:rsidP="00EF6B4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EF6B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771</w:t>
            </w:r>
            <w:r w:rsidR="00EF6B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</w:t>
            </w:r>
          </w:p>
        </w:tc>
        <w:tc>
          <w:tcPr>
            <w:tcW w:w="180" w:type="dxa"/>
          </w:tcPr>
          <w:p w14:paraId="4BBF60DF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F433B1" w14:textId="1506A81B" w:rsidR="00EF6B43" w:rsidRPr="007D233C" w:rsidRDefault="00406767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F6B43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  <w:r w:rsidR="00EF6B43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78" w:type="dxa"/>
            <w:vAlign w:val="bottom"/>
          </w:tcPr>
          <w:p w14:paraId="3E6FB743" w14:textId="77777777" w:rsidR="00EF6B43" w:rsidRPr="007D233C" w:rsidRDefault="00EF6B43" w:rsidP="00EF6B4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65463" w14:textId="0CEE06E4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704C01" w14:textId="77777777" w:rsidR="00EF6B43" w:rsidRPr="007D233C" w:rsidRDefault="00EF6B43" w:rsidP="00EF6B4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20ADBC" w14:textId="77777777" w:rsidR="00EF6B43" w:rsidRPr="007D233C" w:rsidRDefault="00EF6B43" w:rsidP="00EF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08DC792" w14:textId="79EFA7BF" w:rsidR="00A63939" w:rsidRDefault="00A63939" w:rsidP="00A6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7A03324F" w14:textId="190973CE" w:rsidR="00E57436" w:rsidRDefault="00E57436" w:rsidP="00A6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FAE9F79" w14:textId="77777777" w:rsidR="002C042C" w:rsidRPr="0082412F" w:rsidRDefault="002C042C" w:rsidP="00D93034">
      <w:pPr>
        <w:framePr w:w="9578" w:wrap="auto" w:hAnchor="text" w:x="1710"/>
        <w:rPr>
          <w:rFonts w:ascii="Angsana New" w:hAnsi="Angsana New"/>
          <w:sz w:val="30"/>
          <w:szCs w:val="30"/>
          <w:cs/>
        </w:rPr>
        <w:sectPr w:rsidR="002C042C" w:rsidRPr="0082412F" w:rsidSect="00EE47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0BF1A8F" w14:textId="77777777" w:rsidR="00917903" w:rsidRPr="000535D3" w:rsidRDefault="00917903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535D3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6E6ACEFE" w14:textId="77777777" w:rsidR="00917903" w:rsidRPr="000535D3" w:rsidRDefault="00917903" w:rsidP="00917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8"/>
        <w:gridCol w:w="1112"/>
        <w:gridCol w:w="241"/>
        <w:gridCol w:w="1201"/>
        <w:gridCol w:w="271"/>
        <w:gridCol w:w="1175"/>
      </w:tblGrid>
      <w:tr w:rsidR="00917903" w:rsidRPr="000535D3" w14:paraId="2180428E" w14:textId="77777777" w:rsidTr="000978AC">
        <w:trPr>
          <w:trHeight w:val="419"/>
          <w:tblHeader/>
        </w:trPr>
        <w:tc>
          <w:tcPr>
            <w:tcW w:w="2086" w:type="pct"/>
            <w:vAlign w:val="bottom"/>
          </w:tcPr>
          <w:p w14:paraId="1293C79C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  <w:vAlign w:val="bottom"/>
          </w:tcPr>
          <w:p w14:paraId="4A5D5D59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  <w:vAlign w:val="bottom"/>
          </w:tcPr>
          <w:p w14:paraId="7AD30994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0D236256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903" w:rsidRPr="000535D3" w14:paraId="1D872EE9" w14:textId="77777777" w:rsidTr="000978AC">
        <w:trPr>
          <w:trHeight w:val="407"/>
          <w:tblHeader/>
        </w:trPr>
        <w:tc>
          <w:tcPr>
            <w:tcW w:w="2086" w:type="pct"/>
            <w:vAlign w:val="bottom"/>
          </w:tcPr>
          <w:p w14:paraId="5085F5BC" w14:textId="1F7D76EB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="00344F50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หก</w:t>
            </w:r>
            <w:r w:rsidRPr="000535D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="00406767" w:rsidRPr="00406767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>3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0</w:t>
            </w:r>
            <w:r w:rsidRPr="000535D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="00344F50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1" w:type="pct"/>
            <w:vAlign w:val="bottom"/>
          </w:tcPr>
          <w:p w14:paraId="3E311752" w14:textId="08740AA7" w:rsidR="00917903" w:rsidRPr="000535D3" w:rsidRDefault="00406767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bottom"/>
          </w:tcPr>
          <w:p w14:paraId="7C587F73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6A1E56BC" w14:textId="55C6EA47" w:rsidR="00917903" w:rsidRPr="000535D3" w:rsidRDefault="00406767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vAlign w:val="bottom"/>
          </w:tcPr>
          <w:p w14:paraId="28F26328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5D2CED8" w14:textId="38E91E80" w:rsidR="00917903" w:rsidRPr="000535D3" w:rsidRDefault="00406767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33562217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A669C4F" w14:textId="5FFF1519" w:rsidR="00917903" w:rsidRPr="000535D3" w:rsidRDefault="00406767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17903" w:rsidRPr="000535D3" w14:paraId="0F510ED0" w14:textId="77777777" w:rsidTr="000978AC">
        <w:trPr>
          <w:trHeight w:val="407"/>
          <w:tblHeader/>
        </w:trPr>
        <w:tc>
          <w:tcPr>
            <w:tcW w:w="2086" w:type="pct"/>
            <w:vAlign w:val="bottom"/>
          </w:tcPr>
          <w:p w14:paraId="661F5A90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5BE22FCF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7903" w:rsidRPr="000535D3" w14:paraId="29FB2A1E" w14:textId="77777777" w:rsidTr="000978AC">
        <w:trPr>
          <w:trHeight w:val="407"/>
        </w:trPr>
        <w:tc>
          <w:tcPr>
            <w:tcW w:w="2086" w:type="pct"/>
            <w:vAlign w:val="bottom"/>
          </w:tcPr>
          <w:p w14:paraId="33B209A5" w14:textId="30D153E1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06767" w:rsidRPr="0040676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535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535D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5028CEBD" w14:textId="345FCDD8" w:rsidR="00917903" w:rsidRPr="000535D3" w:rsidRDefault="00406767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51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067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028</w:t>
            </w:r>
          </w:p>
        </w:tc>
        <w:tc>
          <w:tcPr>
            <w:tcW w:w="128" w:type="pct"/>
            <w:vAlign w:val="bottom"/>
          </w:tcPr>
          <w:p w14:paraId="489013A8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A4EFC8E" w14:textId="0108C767" w:rsidR="00917903" w:rsidRPr="000535D3" w:rsidRDefault="00406767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40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787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30" w:type="pct"/>
            <w:vAlign w:val="bottom"/>
          </w:tcPr>
          <w:p w14:paraId="233BBC56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45B50689" w14:textId="65795968" w:rsidR="00917903" w:rsidRPr="000535D3" w:rsidRDefault="00406767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13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170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46" w:type="pct"/>
            <w:vAlign w:val="bottom"/>
          </w:tcPr>
          <w:p w14:paraId="4CC880B3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2FE1F14" w14:textId="0EC58A1D" w:rsidR="00917903" w:rsidRPr="000535D3" w:rsidRDefault="00406767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490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861</w:t>
            </w:r>
          </w:p>
        </w:tc>
      </w:tr>
      <w:tr w:rsidR="00917903" w:rsidRPr="000535D3" w14:paraId="446272E9" w14:textId="77777777" w:rsidTr="000978AC">
        <w:trPr>
          <w:trHeight w:val="407"/>
        </w:trPr>
        <w:tc>
          <w:tcPr>
            <w:tcW w:w="2086" w:type="pct"/>
            <w:vAlign w:val="bottom"/>
          </w:tcPr>
          <w:p w14:paraId="238B914C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C51E6A1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D09760C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F026FBE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B85AD80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525E13C4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E29213D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AED159A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160" w:rsidRPr="000535D3" w14:paraId="79688A08" w14:textId="77777777" w:rsidTr="000978AC">
        <w:trPr>
          <w:trHeight w:val="407"/>
        </w:trPr>
        <w:tc>
          <w:tcPr>
            <w:tcW w:w="2086" w:type="pct"/>
            <w:vAlign w:val="bottom"/>
          </w:tcPr>
          <w:p w14:paraId="0FDF36CE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535D3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01462E5E" w14:textId="736CC440" w:rsidR="00BA1160" w:rsidRPr="000535D3" w:rsidRDefault="00406767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</w:t>
            </w:r>
            <w:r w:rsidR="00DE0D6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108</w:t>
            </w:r>
            <w:r w:rsidR="00DE0D6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128" w:type="pct"/>
            <w:vAlign w:val="bottom"/>
          </w:tcPr>
          <w:p w14:paraId="7C6D8218" w14:textId="77777777" w:rsidR="00BA1160" w:rsidRPr="000535D3" w:rsidRDefault="00BA1160" w:rsidP="00BA1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024CA89" w14:textId="0FF8FD57" w:rsidR="00BA1160" w:rsidRPr="000535D3" w:rsidRDefault="00406767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</w:t>
            </w:r>
            <w:r w:rsidR="00BA116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011</w:t>
            </w:r>
            <w:r w:rsidR="00BA116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30" w:type="pct"/>
            <w:vAlign w:val="bottom"/>
          </w:tcPr>
          <w:p w14:paraId="6E7A9381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6F799C5E" w14:textId="373CB99C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770C08E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B97CB8C" w14:textId="09776130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160" w:rsidRPr="000535D3" w14:paraId="05C17BBB" w14:textId="77777777" w:rsidTr="000978AC">
        <w:trPr>
          <w:trHeight w:val="407"/>
        </w:trPr>
        <w:tc>
          <w:tcPr>
            <w:tcW w:w="2086" w:type="pct"/>
            <w:vAlign w:val="bottom"/>
          </w:tcPr>
          <w:p w14:paraId="3A843C62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Pr="000535D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0535D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535D3">
              <w:rPr>
                <w:rFonts w:ascii="Angsana New" w:hAnsi="Angsana New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E0D4F98" w14:textId="3DE6E567" w:rsidR="00BA1160" w:rsidRPr="00F01420" w:rsidRDefault="00406767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DE0D6B" w:rsidRPr="00237E78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778</w:t>
            </w:r>
            <w:r w:rsidR="00DE0D6B" w:rsidRPr="00237E78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128" w:type="pct"/>
            <w:vAlign w:val="bottom"/>
          </w:tcPr>
          <w:p w14:paraId="5FB36BCF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013BCC21" w14:textId="11075037" w:rsidR="00BA1160" w:rsidRPr="000535D3" w:rsidRDefault="00406767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865</w:t>
            </w:r>
            <w:r w:rsidR="00BA116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130" w:type="pct"/>
            <w:vAlign w:val="bottom"/>
          </w:tcPr>
          <w:p w14:paraId="6E12BEFD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6035E82B" w14:textId="2FA9731C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F18B388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1AC3030" w14:textId="43D82F40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7903" w:rsidRPr="000535D3" w14:paraId="464338F0" w14:textId="77777777" w:rsidTr="000978AC">
        <w:trPr>
          <w:trHeight w:val="407"/>
        </w:trPr>
        <w:tc>
          <w:tcPr>
            <w:tcW w:w="2086" w:type="pct"/>
            <w:vAlign w:val="bottom"/>
          </w:tcPr>
          <w:p w14:paraId="6AB463B0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เพิ่มเงินลงทุนในบริษัทร่วมและการร่วมค้า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25613DF7" w14:textId="13DF077B" w:rsidR="00917903" w:rsidRPr="000535D3" w:rsidRDefault="00406767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703</w:t>
            </w:r>
            <w:r w:rsidR="00DE0D6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28" w:type="pct"/>
            <w:vAlign w:val="bottom"/>
          </w:tcPr>
          <w:p w14:paraId="1E92FD35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080890E1" w14:textId="0202FA8B" w:rsidR="00917903" w:rsidRPr="000535D3" w:rsidRDefault="00406767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695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130" w:type="pct"/>
            <w:vAlign w:val="bottom"/>
          </w:tcPr>
          <w:p w14:paraId="4BAACB2C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241431A" w14:textId="3C10859E" w:rsidR="00917903" w:rsidRPr="000535D3" w:rsidRDefault="00406767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618</w:t>
            </w:r>
            <w:r w:rsidR="00BA116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46" w:type="pct"/>
            <w:vAlign w:val="bottom"/>
          </w:tcPr>
          <w:p w14:paraId="4CB840C5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3999703" w14:textId="06B10568" w:rsidR="00917903" w:rsidRPr="000535D3" w:rsidRDefault="00406767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951</w:t>
            </w:r>
            <w:r w:rsidR="00344F5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BA1160" w:rsidRPr="000535D3" w14:paraId="503E73F4" w14:textId="77777777" w:rsidTr="000978AC">
        <w:trPr>
          <w:trHeight w:val="407"/>
        </w:trPr>
        <w:tc>
          <w:tcPr>
            <w:tcW w:w="2086" w:type="pct"/>
            <w:vAlign w:val="bottom"/>
          </w:tcPr>
          <w:p w14:paraId="1BEC29C7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4E0B81EC" w14:textId="5348CE80" w:rsidR="00BA1160" w:rsidRPr="000535D3" w:rsidRDefault="00DE0D6B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241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396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2A841147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797A2C4" w14:textId="6061E210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309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vAlign w:val="bottom"/>
          </w:tcPr>
          <w:p w14:paraId="7F4C0819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2DFB18D" w14:textId="14B43F54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AAB3B78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6157537" w14:textId="031E34E9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160" w:rsidRPr="000535D3" w14:paraId="0D84A951" w14:textId="77777777" w:rsidTr="000978AC">
        <w:trPr>
          <w:trHeight w:val="419"/>
        </w:trPr>
        <w:tc>
          <w:tcPr>
            <w:tcW w:w="2086" w:type="pct"/>
            <w:vAlign w:val="bottom"/>
          </w:tcPr>
          <w:p w14:paraId="06F34198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D28118D" w14:textId="452AE5E5" w:rsidR="00BA1160" w:rsidRPr="000535D3" w:rsidRDefault="00406767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DE0D6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838</w:t>
            </w:r>
            <w:r w:rsidR="00DE0D6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28" w:type="pct"/>
            <w:vAlign w:val="bottom"/>
          </w:tcPr>
          <w:p w14:paraId="453623F1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(</w:t>
            </w:r>
          </w:p>
        </w:tc>
        <w:tc>
          <w:tcPr>
            <w:tcW w:w="599" w:type="pct"/>
            <w:vAlign w:val="bottom"/>
          </w:tcPr>
          <w:p w14:paraId="490DA699" w14:textId="519C01B4" w:rsidR="00BA1160" w:rsidRPr="000535D3" w:rsidRDefault="00406767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BA116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972</w:t>
            </w:r>
            <w:r w:rsidR="00BA116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30" w:type="pct"/>
            <w:vAlign w:val="bottom"/>
          </w:tcPr>
          <w:p w14:paraId="2BBD1174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0F5348C4" w14:textId="61EE3EF9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91B2E78" w14:textId="77777777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2D26BF6" w14:textId="38E082A5" w:rsidR="00BA1160" w:rsidRPr="000535D3" w:rsidRDefault="00BA1160" w:rsidP="00BA1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7903" w:rsidRPr="000535D3" w14:paraId="444F5779" w14:textId="77777777" w:rsidTr="000978AC">
        <w:trPr>
          <w:trHeight w:val="419"/>
        </w:trPr>
        <w:tc>
          <w:tcPr>
            <w:tcW w:w="2086" w:type="pct"/>
            <w:vAlign w:val="bottom"/>
          </w:tcPr>
          <w:p w14:paraId="35604019" w14:textId="4CC6DDBE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06767" w:rsidRPr="0040676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406767" w:rsidRPr="0040676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44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887D759" w14:textId="64BF4F13" w:rsidR="00917903" w:rsidRPr="000535D3" w:rsidRDefault="00406767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DE0D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  <w:r w:rsidR="00DE0D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128" w:type="pct"/>
            <w:vAlign w:val="bottom"/>
          </w:tcPr>
          <w:p w14:paraId="1E5D4A20" w14:textId="77777777" w:rsidR="00917903" w:rsidRPr="000535D3" w:rsidRDefault="00917903" w:rsidP="0009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16A77" w14:textId="06BEDF68" w:rsidR="00917903" w:rsidRPr="000535D3" w:rsidRDefault="00406767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344F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  <w:r w:rsidR="00344F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130" w:type="pct"/>
            <w:vAlign w:val="bottom"/>
          </w:tcPr>
          <w:p w14:paraId="778E43F3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1B0B3" w14:textId="414B53C6" w:rsidR="00917903" w:rsidRPr="000535D3" w:rsidRDefault="00406767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BA11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789</w:t>
            </w:r>
            <w:r w:rsidR="00BA11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146" w:type="pct"/>
            <w:vAlign w:val="bottom"/>
          </w:tcPr>
          <w:p w14:paraId="32747A67" w14:textId="77777777" w:rsidR="00917903" w:rsidRPr="000535D3" w:rsidRDefault="00917903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87DD0" w14:textId="17C5A7BB" w:rsidR="00917903" w:rsidRPr="000535D3" w:rsidRDefault="00406767" w:rsidP="0009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344F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442</w:t>
            </w:r>
            <w:r w:rsidR="00344F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819</w:t>
            </w:r>
          </w:p>
        </w:tc>
      </w:tr>
    </w:tbl>
    <w:p w14:paraId="4767B608" w14:textId="77777777" w:rsidR="00917903" w:rsidRPr="00A45505" w:rsidRDefault="00917903" w:rsidP="00A455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14:paraId="30DA1C37" w14:textId="6581778C" w:rsidR="00AC10D7" w:rsidRPr="000535D3" w:rsidRDefault="00AC10D7" w:rsidP="00AC10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535D3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การจ่ายชำระค่าหุ้น</w:t>
      </w:r>
    </w:p>
    <w:p w14:paraId="3A7928C5" w14:textId="77777777" w:rsidR="00AC10D7" w:rsidRPr="000535D3" w:rsidRDefault="00AC10D7" w:rsidP="00AC1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14:paraId="06CCF701" w14:textId="2AEDE958" w:rsidR="00AC10D7" w:rsidRPr="000535D3" w:rsidRDefault="00AC10D7" w:rsidP="00C74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4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535D3">
        <w:rPr>
          <w:rFonts w:ascii="Angsana New" w:hAnsi="Angsana New" w:hint="cs"/>
          <w:sz w:val="30"/>
          <w:szCs w:val="30"/>
          <w:cs/>
          <w:lang w:val="th-TH"/>
        </w:rPr>
        <w:t>ในระหว่างงวด</w:t>
      </w:r>
      <w:r w:rsidR="00344F50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0535D3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Pr="000535D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344F50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Pr="000535D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06767" w:rsidRPr="00406767">
        <w:rPr>
          <w:rFonts w:ascii="Angsana New" w:hAnsi="Angsana New" w:hint="cs"/>
          <w:sz w:val="30"/>
          <w:szCs w:val="30"/>
        </w:rPr>
        <w:t>256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Pr="000535D3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บริษัทร่วมและการร่วมค้าได้เรียกชำระค่าหุ้น โดยกลุ่มบริษัทได้จ่ายชำระค่าหุ้นดังกล่าวตามสัดส่วนการลงทุน ดังนี้</w:t>
      </w:r>
    </w:p>
    <w:p w14:paraId="787F8439" w14:textId="77777777" w:rsidR="00AC10D7" w:rsidRPr="000535D3" w:rsidRDefault="00AC10D7" w:rsidP="00AC1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860"/>
        <w:gridCol w:w="2970"/>
        <w:gridCol w:w="1440"/>
      </w:tblGrid>
      <w:tr w:rsidR="00AC10D7" w:rsidRPr="006E76E3" w14:paraId="47020298" w14:textId="77777777" w:rsidTr="00C74932">
        <w:trPr>
          <w:tblHeader/>
        </w:trPr>
        <w:tc>
          <w:tcPr>
            <w:tcW w:w="4860" w:type="dxa"/>
            <w:hideMark/>
          </w:tcPr>
          <w:p w14:paraId="4F008581" w14:textId="77777777" w:rsidR="00AC10D7" w:rsidRPr="006E76E3" w:rsidRDefault="00AC10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6E76E3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970" w:type="dxa"/>
            <w:hideMark/>
          </w:tcPr>
          <w:p w14:paraId="620E7702" w14:textId="77777777" w:rsidR="00AC10D7" w:rsidRPr="006E76E3" w:rsidRDefault="00AC10D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6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hideMark/>
          </w:tcPr>
          <w:p w14:paraId="5FF87D10" w14:textId="77777777" w:rsidR="00AC10D7" w:rsidRPr="006E76E3" w:rsidRDefault="00AC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79" w:right="-108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6E76E3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5AE2B9E2" w14:textId="77777777" w:rsidR="00AC10D7" w:rsidRPr="006E76E3" w:rsidRDefault="00AC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4"/>
              </w:tabs>
              <w:ind w:left="-79" w:right="-108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</w:pPr>
            <w:r w:rsidRPr="006E76E3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6E76E3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6E76E3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D724A3" w:rsidRPr="006E76E3" w14:paraId="74A96AEB" w14:textId="77777777" w:rsidTr="00C74932">
        <w:tc>
          <w:tcPr>
            <w:tcW w:w="4860" w:type="dxa"/>
          </w:tcPr>
          <w:p w14:paraId="4FAB8D14" w14:textId="3AE28940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76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ตรง</w:t>
            </w:r>
          </w:p>
        </w:tc>
        <w:tc>
          <w:tcPr>
            <w:tcW w:w="2970" w:type="dxa"/>
          </w:tcPr>
          <w:p w14:paraId="035014F5" w14:textId="77777777" w:rsidR="00D724A3" w:rsidRPr="006E76E3" w:rsidRDefault="00D724A3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40A291" w14:textId="77777777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D724A3" w:rsidRPr="006E76E3" w14:paraId="2140DAE5" w14:textId="77777777" w:rsidTr="00C74932">
        <w:tc>
          <w:tcPr>
            <w:tcW w:w="4860" w:type="dxa"/>
          </w:tcPr>
          <w:p w14:paraId="2277ACD6" w14:textId="25E02CF4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 หินกองเพาเวอร์ จำกัด </w:t>
            </w:r>
          </w:p>
        </w:tc>
        <w:tc>
          <w:tcPr>
            <w:tcW w:w="2970" w:type="dxa"/>
          </w:tcPr>
          <w:p w14:paraId="642E6422" w14:textId="24295DAD" w:rsidR="00D724A3" w:rsidRPr="006E76E3" w:rsidRDefault="00D724A3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62C456BF" w14:textId="364E7C7F" w:rsidR="00D724A3" w:rsidRPr="006E76E3" w:rsidRDefault="00406767" w:rsidP="003977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  <w:r w:rsidRPr="00406767">
              <w:rPr>
                <w:rFonts w:ascii="Angsana New" w:hAnsi="Angsana New"/>
                <w:spacing w:val="2"/>
                <w:sz w:val="30"/>
                <w:szCs w:val="30"/>
              </w:rPr>
              <w:t>463</w:t>
            </w:r>
            <w:r w:rsidR="00D724A3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406767">
              <w:rPr>
                <w:rFonts w:ascii="Angsana New" w:hAnsi="Angsana New"/>
                <w:spacing w:val="2"/>
                <w:sz w:val="30"/>
                <w:szCs w:val="30"/>
              </w:rPr>
              <w:t>59</w:t>
            </w:r>
          </w:p>
        </w:tc>
      </w:tr>
      <w:tr w:rsidR="00344F50" w:rsidRPr="006E76E3" w14:paraId="683D7A01" w14:textId="77777777" w:rsidTr="00C74932">
        <w:tc>
          <w:tcPr>
            <w:tcW w:w="4860" w:type="dxa"/>
          </w:tcPr>
          <w:p w14:paraId="4F74B747" w14:textId="79AF9EED" w:rsidR="00344F50" w:rsidRDefault="00344F50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อาร์ อี เอ็น โคราช เอนเนอร์ยี่ จำกัด</w:t>
            </w:r>
          </w:p>
        </w:tc>
        <w:tc>
          <w:tcPr>
            <w:tcW w:w="2970" w:type="dxa"/>
          </w:tcPr>
          <w:p w14:paraId="4BA7F5EF" w14:textId="25AFBAAE" w:rsidR="00344F50" w:rsidRDefault="00344F50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0592B52F" w14:textId="6AAFC0E8" w:rsidR="00344F50" w:rsidRPr="00397733" w:rsidRDefault="00406767" w:rsidP="0039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1240"/>
              </w:tabs>
              <w:ind w:left="-79" w:right="-553" w:firstLine="79"/>
              <w:jc w:val="center"/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</w:pPr>
            <w:r w:rsidRPr="00406767">
              <w:rPr>
                <w:rFonts w:ascii="Angsana New" w:hAnsi="Angsana New"/>
                <w:spacing w:val="2"/>
                <w:sz w:val="30"/>
                <w:szCs w:val="30"/>
              </w:rPr>
              <w:t>80</w:t>
            </w:r>
            <w:r w:rsidR="00344F50" w:rsidRPr="00397733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.</w:t>
            </w:r>
            <w:r w:rsidRPr="00406767">
              <w:rPr>
                <w:rFonts w:ascii="Angsana New" w:hAnsi="Angsana New"/>
                <w:spacing w:val="2"/>
                <w:sz w:val="30"/>
                <w:szCs w:val="30"/>
              </w:rPr>
              <w:t>00</w:t>
            </w:r>
          </w:p>
        </w:tc>
      </w:tr>
      <w:tr w:rsidR="00D724A3" w:rsidRPr="006E76E3" w14:paraId="214048EC" w14:textId="77777777" w:rsidTr="00C74932">
        <w:tc>
          <w:tcPr>
            <w:tcW w:w="4860" w:type="dxa"/>
          </w:tcPr>
          <w:p w14:paraId="627B1C11" w14:textId="77777777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27F092C4" w14:textId="77777777" w:rsidR="00D724A3" w:rsidRPr="006E76E3" w:rsidRDefault="00D724A3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3B33D5" w14:textId="77777777" w:rsidR="00D724A3" w:rsidRPr="006E76E3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D724A3" w:rsidRPr="006243DC" w14:paraId="1CE0A8B1" w14:textId="77777777" w:rsidTr="00C74932">
        <w:tc>
          <w:tcPr>
            <w:tcW w:w="4860" w:type="dxa"/>
            <w:hideMark/>
          </w:tcPr>
          <w:p w14:paraId="4BF5ADC7" w14:textId="77777777" w:rsidR="00D724A3" w:rsidRPr="006243DC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4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970" w:type="dxa"/>
          </w:tcPr>
          <w:p w14:paraId="2B18983E" w14:textId="77777777" w:rsidR="00D724A3" w:rsidRPr="006243DC" w:rsidRDefault="00D724A3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953A0B" w14:textId="77777777" w:rsidR="00D724A3" w:rsidRPr="006243DC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D724A3" w:rsidRPr="006243DC" w14:paraId="28721288" w14:textId="77777777" w:rsidTr="00C74932">
        <w:tc>
          <w:tcPr>
            <w:tcW w:w="4860" w:type="dxa"/>
          </w:tcPr>
          <w:p w14:paraId="3343F750" w14:textId="11AF247E" w:rsidR="00D724A3" w:rsidRPr="006243DC" w:rsidRDefault="00D724A3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3DC">
              <w:rPr>
                <w:rFonts w:ascii="Angsana New" w:hAnsi="Angsana New"/>
                <w:sz w:val="30"/>
                <w:szCs w:val="30"/>
              </w:rPr>
              <w:t>RATCH &amp; AIDC Wind Energy Pte. Ltd.</w:t>
            </w:r>
          </w:p>
        </w:tc>
        <w:tc>
          <w:tcPr>
            <w:tcW w:w="2970" w:type="dxa"/>
          </w:tcPr>
          <w:p w14:paraId="51737D25" w14:textId="640DF80B" w:rsidR="00D724A3" w:rsidRPr="006243DC" w:rsidRDefault="00D724A3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6243DC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</w:t>
            </w:r>
            <w:r w:rsidRPr="00095E24">
              <w:rPr>
                <w:rFonts w:ascii="Angsana New" w:hAnsi="Angsana New"/>
                <w:spacing w:val="2"/>
                <w:sz w:val="30"/>
                <w:szCs w:val="30"/>
                <w:cs/>
              </w:rPr>
              <w:t>เพิ่ม</w:t>
            </w:r>
            <w:r w:rsidR="00095E24" w:rsidRPr="00095E24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เติ</w:t>
            </w:r>
            <w:r w:rsidR="00095E24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ม</w:t>
            </w:r>
          </w:p>
        </w:tc>
        <w:tc>
          <w:tcPr>
            <w:tcW w:w="1440" w:type="dxa"/>
          </w:tcPr>
          <w:p w14:paraId="5694E069" w14:textId="55F94A1C" w:rsidR="00D724A3" w:rsidRPr="006243DC" w:rsidRDefault="00347C60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6243DC">
              <w:rPr>
                <w:rFonts w:ascii="Angsana New" w:hAnsi="Angsana New"/>
                <w:spacing w:val="2"/>
                <w:sz w:val="30"/>
                <w:szCs w:val="30"/>
              </w:rPr>
              <w:t xml:space="preserve">  </w:t>
            </w:r>
            <w:r w:rsidR="00406767" w:rsidRPr="00406767">
              <w:rPr>
                <w:rFonts w:ascii="Angsana New" w:hAnsi="Angsana New" w:hint="cs"/>
                <w:spacing w:val="2"/>
                <w:sz w:val="30"/>
                <w:szCs w:val="30"/>
              </w:rPr>
              <w:t>84</w:t>
            </w:r>
            <w:r w:rsidR="00634278" w:rsidRPr="006243D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="00406767" w:rsidRPr="00406767">
              <w:rPr>
                <w:rFonts w:ascii="Angsana New" w:hAnsi="Angsana New" w:hint="cs"/>
                <w:spacing w:val="2"/>
                <w:sz w:val="30"/>
                <w:szCs w:val="30"/>
              </w:rPr>
              <w:t>56</w:t>
            </w:r>
          </w:p>
        </w:tc>
      </w:tr>
      <w:tr w:rsidR="000A4FF9" w:rsidRPr="006243DC" w14:paraId="18EBE79E" w14:textId="77777777" w:rsidTr="00C74932">
        <w:tc>
          <w:tcPr>
            <w:tcW w:w="4860" w:type="dxa"/>
          </w:tcPr>
          <w:p w14:paraId="197637BE" w14:textId="77777777" w:rsidR="000A4FF9" w:rsidRPr="006243DC" w:rsidRDefault="000A4FF9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6745319D" w14:textId="77777777" w:rsidR="000A4FF9" w:rsidRPr="006243DC" w:rsidRDefault="000A4FF9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8D39B6" w14:textId="77777777" w:rsidR="000A4FF9" w:rsidRPr="006243DC" w:rsidRDefault="000A4FF9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0A4FF9" w:rsidRPr="006243DC" w14:paraId="78E877DD" w14:textId="77777777" w:rsidTr="00C74932">
        <w:tc>
          <w:tcPr>
            <w:tcW w:w="4860" w:type="dxa"/>
          </w:tcPr>
          <w:p w14:paraId="329C6D0F" w14:textId="3095DC3C" w:rsidR="000A4FF9" w:rsidRPr="006243DC" w:rsidRDefault="000A4FF9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43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2970" w:type="dxa"/>
          </w:tcPr>
          <w:p w14:paraId="36109644" w14:textId="77777777" w:rsidR="000A4FF9" w:rsidRPr="006243DC" w:rsidRDefault="000A4FF9" w:rsidP="00D724A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56182EC" w14:textId="77777777" w:rsidR="000A4FF9" w:rsidRPr="006243DC" w:rsidRDefault="000A4FF9" w:rsidP="00D7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0A4FF9" w:rsidRPr="00AC10D7" w14:paraId="690BC2A2" w14:textId="77777777" w:rsidTr="00C74932">
        <w:tc>
          <w:tcPr>
            <w:tcW w:w="4860" w:type="dxa"/>
          </w:tcPr>
          <w:p w14:paraId="5F1D38AC" w14:textId="707A1483" w:rsidR="000A4FF9" w:rsidRPr="006243DC" w:rsidRDefault="000A4FF9" w:rsidP="000A4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3D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พริ้นซิเพิล เฮลท์แคร์</w:t>
            </w:r>
            <w:r w:rsidR="00D0703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6243DC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="00D0703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6243DC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สกลนคร จำกัด</w:t>
            </w:r>
          </w:p>
        </w:tc>
        <w:tc>
          <w:tcPr>
            <w:tcW w:w="2970" w:type="dxa"/>
          </w:tcPr>
          <w:p w14:paraId="7F13FB64" w14:textId="03A1DE9C" w:rsidR="000A4FF9" w:rsidRPr="006243DC" w:rsidRDefault="000A4FF9" w:rsidP="000A4FF9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6243D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3CA03486" w14:textId="32E6D331" w:rsidR="000A4FF9" w:rsidRDefault="00406767" w:rsidP="000A4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406767">
              <w:rPr>
                <w:rFonts w:ascii="Angsana New" w:hAnsi="Angsana New"/>
                <w:spacing w:val="2"/>
                <w:sz w:val="30"/>
                <w:szCs w:val="30"/>
              </w:rPr>
              <w:t>75</w:t>
            </w:r>
            <w:r w:rsidR="000A4FF9" w:rsidRPr="006243DC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.</w:t>
            </w:r>
            <w:r w:rsidRPr="00406767">
              <w:rPr>
                <w:rFonts w:ascii="Angsana New" w:hAnsi="Angsana New"/>
                <w:spacing w:val="2"/>
                <w:sz w:val="30"/>
                <w:szCs w:val="30"/>
              </w:rPr>
              <w:t>00</w:t>
            </w:r>
          </w:p>
        </w:tc>
      </w:tr>
    </w:tbl>
    <w:p w14:paraId="50862326" w14:textId="323B912B" w:rsidR="00A96D8C" w:rsidRPr="00BE7C5F" w:rsidRDefault="00A96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21031902" w14:textId="3CCAF0D6" w:rsidR="004A3F87" w:rsidRDefault="004A3F87" w:rsidP="004A3F8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 xml:space="preserve">เงินลงทุนในบริษัท หินกองเพาเวอร์ จำกัด </w:t>
      </w:r>
    </w:p>
    <w:p w14:paraId="0EE32C35" w14:textId="77777777" w:rsidR="004A3F87" w:rsidRDefault="004A3F87" w:rsidP="004A3F8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5923026C" w14:textId="27F748BF" w:rsidR="004A3F87" w:rsidRDefault="004A3F87" w:rsidP="00C74932">
      <w:pPr>
        <w:tabs>
          <w:tab w:val="clear" w:pos="227"/>
          <w:tab w:val="clear" w:pos="454"/>
          <w:tab w:val="clear" w:pos="680"/>
          <w:tab w:val="left" w:pos="720"/>
        </w:tabs>
        <w:ind w:left="540" w:right="549"/>
        <w:jc w:val="thaiDistribute"/>
        <w:rPr>
          <w:rFonts w:ascii="Angsana New" w:hAnsi="Angsana New"/>
          <w:sz w:val="30"/>
          <w:szCs w:val="30"/>
          <w:lang w:val="th-TH"/>
        </w:rPr>
      </w:pPr>
      <w:r w:rsidRPr="00196F81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เมื่อวันที่ </w:t>
      </w:r>
      <w:r w:rsidR="00406767" w:rsidRPr="00406767">
        <w:rPr>
          <w:rFonts w:ascii="Angsana New" w:hAnsi="Angsana New"/>
          <w:spacing w:val="-4"/>
          <w:sz w:val="30"/>
          <w:szCs w:val="30"/>
        </w:rPr>
        <w:t>14</w:t>
      </w:r>
      <w:r w:rsidRPr="00196F81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กุมภาพันธ์ </w:t>
      </w:r>
      <w:r w:rsidR="00406767" w:rsidRPr="00406767">
        <w:rPr>
          <w:rFonts w:ascii="Angsana New" w:hAnsi="Angsana New"/>
          <w:spacing w:val="-4"/>
          <w:sz w:val="30"/>
          <w:szCs w:val="30"/>
        </w:rPr>
        <w:t>2565</w:t>
      </w:r>
      <w:r w:rsidRPr="00196F81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บริษัทได้เข้าซื้อหุ้นสามัญใน บริษัท หินกองเพาเวอร์ จำกัด (“</w:t>
      </w:r>
      <w:r w:rsidRPr="00196F81">
        <w:rPr>
          <w:rFonts w:ascii="Angsana New" w:hAnsi="Angsana New"/>
          <w:spacing w:val="-4"/>
          <w:sz w:val="30"/>
          <w:szCs w:val="30"/>
          <w:lang w:val="th-TH"/>
        </w:rPr>
        <w:t xml:space="preserve">HKP”) </w:t>
      </w:r>
      <w:r w:rsidRPr="00196F81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จาก บริษัท </w:t>
      </w:r>
      <w:r w:rsidR="003D6345" w:rsidRPr="00196F81">
        <w:rPr>
          <w:rFonts w:ascii="Angsana New" w:hAnsi="Angsana New"/>
          <w:spacing w:val="-4"/>
          <w:sz w:val="30"/>
          <w:szCs w:val="30"/>
          <w:cs/>
          <w:lang w:val="th-TH"/>
        </w:rPr>
        <w:br/>
      </w:r>
      <w:r w:rsidRPr="00196F81">
        <w:rPr>
          <w:rFonts w:ascii="Angsana New" w:hAnsi="Angsana New"/>
          <w:spacing w:val="-4"/>
          <w:sz w:val="30"/>
          <w:szCs w:val="30"/>
          <w:cs/>
          <w:lang w:val="th-TH"/>
        </w:rPr>
        <w:t>หินกองเพาเวอร์โฮลดิ้ง จำกัด (“</w:t>
      </w:r>
      <w:r w:rsidRPr="00196F81">
        <w:rPr>
          <w:rFonts w:ascii="Angsana New" w:hAnsi="Angsana New"/>
          <w:spacing w:val="-4"/>
          <w:sz w:val="30"/>
          <w:szCs w:val="30"/>
          <w:lang w:val="th-TH"/>
        </w:rPr>
        <w:t xml:space="preserve">HKH”) </w:t>
      </w:r>
      <w:r w:rsidRPr="00196F81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ซึ่งเป็นผู้ถือหุ้นเดิม เพื่อเข้าร่วมดำเนินงานโครงการโรงไฟฟ้าพลังความร้อนร่วมหินกอง ในจังหวัดราชบุรี โดยได้จ่ายชำระค่าหุ้นตามสัดส่วนการลงทุนร้อยละ </w:t>
      </w:r>
      <w:r w:rsidR="00406767" w:rsidRPr="00406767">
        <w:rPr>
          <w:rFonts w:ascii="Angsana New" w:hAnsi="Angsana New"/>
          <w:spacing w:val="-4"/>
          <w:sz w:val="30"/>
          <w:szCs w:val="30"/>
        </w:rPr>
        <w:t>51</w:t>
      </w:r>
      <w:r w:rsidRPr="00196F81">
        <w:rPr>
          <w:rFonts w:ascii="Angsana New" w:hAnsi="Angsana New"/>
          <w:spacing w:val="-4"/>
          <w:sz w:val="30"/>
          <w:szCs w:val="30"/>
        </w:rPr>
        <w:t xml:space="preserve"> </w:t>
      </w:r>
      <w:r w:rsidRPr="00196F81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="00406767" w:rsidRPr="00406767">
        <w:rPr>
          <w:rFonts w:ascii="Angsana New" w:hAnsi="Angsana New"/>
          <w:spacing w:val="-4"/>
          <w:sz w:val="30"/>
          <w:szCs w:val="30"/>
        </w:rPr>
        <w:t>463</w:t>
      </w:r>
      <w:r w:rsidRPr="00196F81">
        <w:rPr>
          <w:rFonts w:ascii="Angsana New" w:hAnsi="Angsana New"/>
          <w:spacing w:val="-4"/>
          <w:sz w:val="30"/>
          <w:szCs w:val="30"/>
        </w:rPr>
        <w:t>.</w:t>
      </w:r>
      <w:r w:rsidR="00406767" w:rsidRPr="00406767">
        <w:rPr>
          <w:rFonts w:ascii="Angsana New" w:hAnsi="Angsana New"/>
          <w:spacing w:val="-4"/>
          <w:sz w:val="30"/>
          <w:szCs w:val="30"/>
        </w:rPr>
        <w:t>59</w:t>
      </w:r>
      <w:r w:rsidRPr="00196F81">
        <w:rPr>
          <w:rFonts w:ascii="Angsana New" w:hAnsi="Angsana New"/>
          <w:spacing w:val="-4"/>
          <w:sz w:val="30"/>
          <w:szCs w:val="30"/>
        </w:rPr>
        <w:t xml:space="preserve"> </w:t>
      </w:r>
      <w:r w:rsidRPr="00196F81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20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ชำระเต็มมูลค่าที่ตราไว้หุ้นละ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10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บาท และหุ้นสามัญ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184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62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</w:t>
      </w:r>
      <w:r w:rsidR="00C74932">
        <w:rPr>
          <w:rFonts w:ascii="Angsana New" w:hAnsi="Angsana New"/>
          <w:i/>
          <w:iCs/>
          <w:sz w:val="30"/>
          <w:szCs w:val="30"/>
        </w:rPr>
        <w:br/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จ่ายชำระค่าหุ้นร้อยละ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25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>
        <w:rPr>
          <w:rFonts w:ascii="Angsana New" w:hAnsi="Angsana New"/>
          <w:sz w:val="30"/>
          <w:szCs w:val="30"/>
          <w:cs/>
        </w:rPr>
        <w:t xml:space="preserve">ภายหลังการโอนหุ้นบรรลุผลสำเร็จ ส่งผลให้โครงสร้างผู้ถือหุ้นใน </w:t>
      </w:r>
      <w:r>
        <w:rPr>
          <w:rFonts w:ascii="Angsana New" w:hAnsi="Angsana New"/>
          <w:sz w:val="30"/>
          <w:szCs w:val="30"/>
        </w:rPr>
        <w:t xml:space="preserve">HKP </w:t>
      </w:r>
      <w:r>
        <w:rPr>
          <w:rFonts w:ascii="Angsana New" w:hAnsi="Angsana New" w:hint="cs"/>
          <w:sz w:val="30"/>
          <w:szCs w:val="30"/>
          <w:cs/>
        </w:rPr>
        <w:t xml:space="preserve">ประกอบด้วยบริษัท ร้อยละ </w:t>
      </w:r>
      <w:r w:rsidR="00406767" w:rsidRPr="00406767">
        <w:rPr>
          <w:rFonts w:ascii="Angsana New" w:hAnsi="Angsana New"/>
          <w:sz w:val="30"/>
          <w:szCs w:val="30"/>
        </w:rPr>
        <w:t>51</w:t>
      </w:r>
      <w:r>
        <w:rPr>
          <w:rFonts w:ascii="Angsana New" w:hAnsi="Angsana New" w:hint="cs"/>
          <w:sz w:val="30"/>
          <w:szCs w:val="30"/>
          <w:cs/>
        </w:rPr>
        <w:t xml:space="preserve"> และ บริษัท กัลฟ์ เอ็นเนอร์จี ดีเวลลอปเมนท์ จำกัด (มหาชน) ร้อยละ </w:t>
      </w:r>
      <w:r w:rsidR="00406767" w:rsidRPr="00406767">
        <w:rPr>
          <w:rFonts w:ascii="Angsana New" w:hAnsi="Angsana New"/>
          <w:sz w:val="30"/>
          <w:szCs w:val="30"/>
        </w:rPr>
        <w:t>49</w:t>
      </w:r>
      <w:r w:rsidR="00480A33">
        <w:rPr>
          <w:rFonts w:ascii="Angsana New" w:hAnsi="Angsana New" w:hint="cs"/>
          <w:sz w:val="30"/>
          <w:szCs w:val="30"/>
          <w:cs/>
        </w:rPr>
        <w:t xml:space="preserve"> </w:t>
      </w:r>
      <w:r w:rsidR="00917903">
        <w:rPr>
          <w:rFonts w:ascii="Angsana New" w:hAnsi="Angsana New"/>
          <w:sz w:val="30"/>
          <w:szCs w:val="30"/>
          <w:cs/>
          <w:lang w:val="th-TH"/>
        </w:rPr>
        <w:t xml:space="preserve">ส่งผลให้ </w:t>
      </w:r>
      <w:r w:rsidR="00917903">
        <w:rPr>
          <w:rFonts w:ascii="Angsana New" w:hAnsi="Angsana New"/>
          <w:sz w:val="30"/>
          <w:szCs w:val="30"/>
          <w:lang w:val="th-TH"/>
        </w:rPr>
        <w:t xml:space="preserve">HKP </w:t>
      </w:r>
      <w:r w:rsidR="00917903">
        <w:rPr>
          <w:rFonts w:ascii="Angsana New" w:hAnsi="Angsana New"/>
          <w:sz w:val="30"/>
          <w:szCs w:val="30"/>
          <w:cs/>
          <w:lang w:val="th-TH"/>
        </w:rPr>
        <w:t>มีสถานะเป็นการร่วมค้าทางตรงของบริษัท</w:t>
      </w:r>
      <w:r w:rsidR="0091790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 xml:space="preserve">โครงการโรงไฟฟ้าพลังความร้อนร่วมหินกอง จังหวัดราชบุรี เป็นโรงไฟฟ้าพลังความร้อนร่วมจำนวน </w:t>
      </w:r>
      <w:r w:rsidR="00406767" w:rsidRPr="0040676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  <w:lang w:val="th-TH"/>
        </w:rPr>
        <w:t xml:space="preserve"> เครื่อง ขนาดกำลังผลิตรวม </w:t>
      </w:r>
      <w:r w:rsidR="00406767" w:rsidRPr="0040676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lang w:val="th-TH"/>
        </w:rPr>
        <w:t>,</w:t>
      </w:r>
      <w:r w:rsidR="00406767" w:rsidRPr="00406767">
        <w:rPr>
          <w:rFonts w:ascii="Angsana New" w:hAnsi="Angsana New"/>
          <w:sz w:val="30"/>
          <w:szCs w:val="30"/>
        </w:rPr>
        <w:t>400</w:t>
      </w:r>
      <w:r>
        <w:rPr>
          <w:rFonts w:ascii="Angsana New" w:hAnsi="Angsana New"/>
          <w:sz w:val="30"/>
          <w:szCs w:val="30"/>
          <w:cs/>
          <w:lang w:val="th-TH"/>
        </w:rPr>
        <w:t xml:space="preserve"> เมกะวัตต์ มีกำหนดเดินเครื่องเชิงพาณิชย์ในปี </w:t>
      </w:r>
      <w:r w:rsidR="00406767" w:rsidRPr="00406767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74932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="00406767" w:rsidRPr="00406767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ตามลำดับ</w:t>
      </w:r>
    </w:p>
    <w:p w14:paraId="47BEC97D" w14:textId="7D44936D" w:rsidR="00397733" w:rsidRPr="006243DC" w:rsidRDefault="00397733" w:rsidP="00C74932">
      <w:pPr>
        <w:tabs>
          <w:tab w:val="clear" w:pos="227"/>
          <w:tab w:val="clear" w:pos="454"/>
          <w:tab w:val="clear" w:pos="680"/>
          <w:tab w:val="left" w:pos="720"/>
        </w:tabs>
        <w:ind w:left="540" w:right="549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94B4525" w14:textId="60363C89" w:rsidR="00397733" w:rsidRPr="006243DC" w:rsidRDefault="00A70087" w:rsidP="00397733">
      <w:pPr>
        <w:ind w:left="127" w:firstLine="413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เงิน</w:t>
      </w:r>
      <w:r w:rsidR="00397733" w:rsidRPr="006243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ลงทุนในบริษัท พริ้นซิเพิล เฮลท์แคร์</w:t>
      </w:r>
      <w:r w:rsidR="006B584A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</w:t>
      </w:r>
      <w:r w:rsidR="00397733" w:rsidRPr="006243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-</w:t>
      </w:r>
      <w:r w:rsidR="006B584A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</w:t>
      </w:r>
      <w:r w:rsidR="00397733" w:rsidRPr="006243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สกลนคร จำกัด</w:t>
      </w:r>
    </w:p>
    <w:p w14:paraId="57A89C45" w14:textId="77777777" w:rsidR="00397733" w:rsidRPr="00A45505" w:rsidRDefault="00397733" w:rsidP="00A45505">
      <w:pPr>
        <w:tabs>
          <w:tab w:val="clear" w:pos="227"/>
          <w:tab w:val="clear" w:pos="454"/>
          <w:tab w:val="clear" w:pos="680"/>
          <w:tab w:val="left" w:pos="720"/>
        </w:tabs>
        <w:ind w:left="540" w:right="54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A7FD868" w14:textId="7189DFA6" w:rsidR="00397733" w:rsidRPr="006243DC" w:rsidRDefault="006541E0" w:rsidP="00397733">
      <w:pPr>
        <w:ind w:left="540" w:right="549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5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เมษายน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2565 </w:t>
      </w:r>
      <w:r w:rsidR="00397733"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บริษัทได้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เข้าซื้อหุ้นสามัญใน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 พริ้นซิเพิล เฮลท์แคร์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-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สกลนคร </w:t>
      </w:r>
      <w:r w:rsidR="00397733"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จำกัด (“</w:t>
      </w:r>
      <w:r w:rsidR="00397733"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>PRINH”)</w:t>
      </w:r>
      <w:r w:rsidR="00397733" w:rsidRPr="006243D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397733"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เพื่อลงทุนในธุรกิจโรงพยาบาลเอกชนภายใต้ชื่อโรงพยาบาล พริ้นซ์ สกลนคร โดยมีทุนจดทะเบียนจำนวน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300</w:t>
      </w:r>
      <w:r w:rsidR="00397733"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397733" w:rsidRPr="006243DC">
        <w:rPr>
          <w:rFonts w:ascii="Angsana New" w:hAnsi="Angsana New"/>
          <w:i/>
          <w:iCs/>
          <w:snapToGrid w:val="0"/>
          <w:sz w:val="30"/>
          <w:szCs w:val="30"/>
          <w:lang w:val="th-TH" w:eastAsia="th-TH"/>
        </w:rPr>
        <w:t>(</w:t>
      </w:r>
      <w:r w:rsidR="00397733"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30</w:t>
      </w:r>
      <w:r w:rsidR="00397733"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มูลค่าที่ตราไว้หุ้นละ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="00397733"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="00397733" w:rsidRPr="006243DC">
        <w:rPr>
          <w:rFonts w:ascii="Angsana New" w:hAnsi="Angsana New"/>
          <w:i/>
          <w:iCs/>
          <w:snapToGrid w:val="0"/>
          <w:sz w:val="30"/>
          <w:szCs w:val="30"/>
          <w:lang w:val="th-TH" w:eastAsia="th-TH"/>
        </w:rPr>
        <w:t>)</w:t>
      </w:r>
      <w:r w:rsidR="00397733"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="00397733"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บริษัท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ได้จ่ายชำระค่าหุ้น</w:t>
      </w:r>
      <w:r w:rsidRPr="006541E0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ตามสัดส่วนการลงทุนร้อยละ </w:t>
      </w:r>
      <w:r w:rsidR="00164EA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25</w:t>
      </w:r>
      <w:r w:rsidRPr="006541E0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เป็นจำนวนเงิน </w:t>
      </w:r>
      <w:r w:rsidR="00164EA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75</w:t>
      </w:r>
      <w:r w:rsidRPr="006541E0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397733" w:rsidRPr="006243D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</w:p>
    <w:p w14:paraId="344ACED2" w14:textId="34ED1027" w:rsidR="00522A9E" w:rsidRPr="006243DC" w:rsidRDefault="00522A9E" w:rsidP="00397733">
      <w:pPr>
        <w:ind w:left="540" w:right="549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66AE7FB8" w14:textId="22B703B1" w:rsidR="00522A9E" w:rsidRPr="006243DC" w:rsidRDefault="00A70087" w:rsidP="00522A9E">
      <w:pPr>
        <w:ind w:left="169" w:firstLine="371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เงินลงทุนใน</w:t>
      </w:r>
      <w:r w:rsidR="00522A9E" w:rsidRPr="006243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บริษัท อาร์ อี เอ็น โคราช เอนเนอร์ยี่ จำกัด </w:t>
      </w:r>
    </w:p>
    <w:p w14:paraId="4F6699DF" w14:textId="77777777" w:rsidR="00522A9E" w:rsidRPr="00A45505" w:rsidRDefault="00522A9E" w:rsidP="00A45505">
      <w:pPr>
        <w:tabs>
          <w:tab w:val="clear" w:pos="227"/>
          <w:tab w:val="clear" w:pos="454"/>
          <w:tab w:val="clear" w:pos="680"/>
          <w:tab w:val="left" w:pos="720"/>
        </w:tabs>
        <w:ind w:left="540" w:right="54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E29ECA9" w14:textId="093B22A9" w:rsidR="00522A9E" w:rsidRPr="006243DC" w:rsidRDefault="00522A9E" w:rsidP="007D6217">
      <w:pPr>
        <w:ind w:left="540" w:right="549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ในการประชุมสามัญผู้ถือหุ้นของบริษัท อาร์ อี เอ็น โคราช เอนเนอร์ยี่ </w:t>
      </w:r>
      <w:r w:rsidRPr="00C82F5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จำกัด </w:t>
      </w:r>
      <w:r w:rsidR="00C82F5F" w:rsidRPr="00C82F5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(</w:t>
      </w:r>
      <w:r w:rsidR="00C82F5F" w:rsidRPr="00C82F5F">
        <w:rPr>
          <w:rFonts w:ascii="Angsana New" w:hAnsi="Angsana New"/>
          <w:snapToGrid w:val="0"/>
          <w:sz w:val="30"/>
          <w:szCs w:val="30"/>
          <w:lang w:val="th-TH" w:eastAsia="th-TH"/>
        </w:rPr>
        <w:t>“REN”)</w:t>
      </w:r>
      <w:r w:rsidR="00C82F5F" w:rsidRPr="00C82F5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C82F5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ซึ่ง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เป็นการร่วมค้าทางตรง </w:t>
      </w:r>
      <w:r w:rsidR="00C82F5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/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29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มีนาคม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ผู้ถือหุ้นมีมติอนุมัติให้เพิ่มทุนจดทะเบียนจาก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300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(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มูลค่าที่ตราไว้หุ้นละ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) เป็น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500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(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มูลค่าที่ตราไว้หุ้นละ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) โดยการออกหุ้นสามัญใหม่จำนวน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ล้านหุ้น มีมูลค่าที่ตราไว้หุ้นละ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บาท และเรียกชำระค่าหุ้นเพิ่มทุนเต็มจำนวนของทุนจดทะเบียนที่เพิ่ม เมื่อวันที่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เมษายน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บริษัทได้ชำระค่าหุ้นเพิ่มทุนดังกล่าวตามสัดส่วนการลงทุนร้อยละ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40</w:t>
      </w:r>
      <w:r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เป็นจำนวนเงินทั้งสิ้น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80</w:t>
      </w:r>
      <w:r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ล้านบาท</w:t>
      </w:r>
    </w:p>
    <w:p w14:paraId="5DD26800" w14:textId="2751E107" w:rsidR="00917903" w:rsidRPr="00A45505" w:rsidRDefault="00917903" w:rsidP="00A45505">
      <w:pPr>
        <w:tabs>
          <w:tab w:val="clear" w:pos="227"/>
          <w:tab w:val="clear" w:pos="454"/>
          <w:tab w:val="clear" w:pos="680"/>
          <w:tab w:val="left" w:pos="720"/>
        </w:tabs>
        <w:ind w:left="540" w:right="549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B328A82" w14:textId="5002DB1E" w:rsidR="00B06B8E" w:rsidRDefault="00B06B8E" w:rsidP="007D6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4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4FAD035E" w14:textId="2E066F26" w:rsidR="00B06B8E" w:rsidRPr="006243DC" w:rsidRDefault="00B06B8E" w:rsidP="00B06B8E">
      <w:pPr>
        <w:tabs>
          <w:tab w:val="clear" w:pos="227"/>
          <w:tab w:val="clear" w:pos="454"/>
          <w:tab w:val="clear" w:pos="680"/>
          <w:tab w:val="left" w:pos="720"/>
        </w:tabs>
        <w:ind w:left="540" w:right="549"/>
        <w:jc w:val="thaiDistribute"/>
        <w:rPr>
          <w:rFonts w:ascii="Angsana New" w:hAnsi="Angsana New"/>
          <w:sz w:val="30"/>
          <w:szCs w:val="30"/>
          <w:lang w:val="th-TH"/>
        </w:rPr>
      </w:pPr>
      <w:r w:rsidRPr="00917903">
        <w:rPr>
          <w:rFonts w:ascii="Angsana New" w:hAnsi="Angsana New" w:hint="cs"/>
          <w:sz w:val="30"/>
          <w:szCs w:val="30"/>
          <w:cs/>
          <w:lang w:val="th-TH"/>
        </w:rPr>
        <w:lastRenderedPageBreak/>
        <w:t>กลุ่มบริษัทและ</w:t>
      </w:r>
      <w:r w:rsidRPr="006243DC">
        <w:rPr>
          <w:rFonts w:ascii="Angsana New" w:hAnsi="Angsana New" w:hint="cs"/>
          <w:sz w:val="30"/>
          <w:szCs w:val="30"/>
          <w:cs/>
          <w:lang w:val="th-TH"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>ยกเว้นบริษัท บริการเชื้อเพลิงการบินกรุงเทพ จำกัด (มหาชน)</w:t>
      </w:r>
      <w:r w:rsidRPr="006243D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>ซึ่งเป็นบริษัท</w:t>
      </w:r>
      <w:r w:rsidRPr="006243DC">
        <w:rPr>
          <w:rFonts w:ascii="Angsana New" w:hAnsi="Angsana New"/>
          <w:sz w:val="30"/>
          <w:szCs w:val="30"/>
          <w:cs/>
          <w:lang w:val="th-TH"/>
        </w:rPr>
        <w:br/>
        <w:t xml:space="preserve">จดทะเบียนในตลาดหลักทรัพย์แห่งประเทศไทย ณ วันที่ </w:t>
      </w:r>
      <w:r w:rsidR="00406767" w:rsidRPr="00406767">
        <w:rPr>
          <w:rFonts w:ascii="Angsana New" w:hAnsi="Angsana New"/>
          <w:sz w:val="30"/>
          <w:szCs w:val="30"/>
        </w:rPr>
        <w:t>3</w:t>
      </w:r>
      <w:r w:rsidR="00406767" w:rsidRPr="00406767">
        <w:rPr>
          <w:rFonts w:ascii="Angsana New" w:hAnsi="Angsana New" w:hint="cs"/>
          <w:sz w:val="30"/>
          <w:szCs w:val="30"/>
        </w:rPr>
        <w:t>0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2565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มีราคาปิดอยู่ที่ </w:t>
      </w:r>
      <w:r w:rsidR="00406767" w:rsidRPr="00406767">
        <w:rPr>
          <w:rFonts w:ascii="Angsana New" w:hAnsi="Angsana New"/>
          <w:sz w:val="30"/>
          <w:szCs w:val="30"/>
        </w:rPr>
        <w:t>28</w:t>
      </w:r>
      <w:r w:rsidRPr="006243DC">
        <w:rPr>
          <w:rFonts w:ascii="Angsana New" w:hAnsi="Angsana New"/>
          <w:sz w:val="30"/>
          <w:szCs w:val="30"/>
          <w:lang w:val="th-TH"/>
        </w:rPr>
        <w:t>.</w:t>
      </w:r>
      <w:r w:rsidR="00406767" w:rsidRPr="00406767">
        <w:rPr>
          <w:rFonts w:ascii="Angsana New" w:hAnsi="Angsana New"/>
          <w:sz w:val="30"/>
          <w:szCs w:val="30"/>
        </w:rPr>
        <w:t>75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>บาท มูลค่ายุติธรรมของเงินลงทุนในบริษัท บริการเชื้อเพลิงการบินกรุงเทพ จำกัด (มหาชน)</w:t>
      </w:r>
      <w:r w:rsidRPr="006243D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เท่ากับ </w:t>
      </w:r>
      <w:r w:rsidR="00406767" w:rsidRPr="00406767">
        <w:rPr>
          <w:rFonts w:ascii="Angsana New" w:hAnsi="Angsana New"/>
          <w:sz w:val="30"/>
          <w:szCs w:val="30"/>
        </w:rPr>
        <w:t>2</w:t>
      </w:r>
      <w:r w:rsidRPr="006243DC">
        <w:rPr>
          <w:rFonts w:ascii="Angsana New" w:hAnsi="Angsana New"/>
          <w:sz w:val="30"/>
          <w:szCs w:val="30"/>
          <w:lang w:val="th-TH"/>
        </w:rPr>
        <w:t>,</w:t>
      </w:r>
      <w:r w:rsidR="00406767" w:rsidRPr="00406767">
        <w:rPr>
          <w:rFonts w:ascii="Angsana New" w:hAnsi="Angsana New"/>
          <w:sz w:val="30"/>
          <w:szCs w:val="30"/>
        </w:rPr>
        <w:t>845</w:t>
      </w:r>
      <w:r w:rsidRPr="006243DC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76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>ล้านบาท</w:t>
      </w:r>
    </w:p>
    <w:p w14:paraId="1723B394" w14:textId="77777777" w:rsidR="00B06B8E" w:rsidRPr="006243DC" w:rsidRDefault="00B06B8E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4"/>
          <w:szCs w:val="24"/>
        </w:rPr>
      </w:pPr>
    </w:p>
    <w:p w14:paraId="088A1594" w14:textId="5831F2FA" w:rsidR="00F45CD9" w:rsidRPr="006243DC" w:rsidRDefault="00F45CD9" w:rsidP="00F45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243D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346A7641" w14:textId="77777777" w:rsidR="00F45CD9" w:rsidRPr="006243DC" w:rsidRDefault="00F45CD9" w:rsidP="00F45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4"/>
          <w:szCs w:val="24"/>
        </w:rPr>
      </w:pPr>
    </w:p>
    <w:p w14:paraId="633D342B" w14:textId="3E0FB579" w:rsidR="00AC10D7" w:rsidRPr="001C1811" w:rsidRDefault="00AC10D7" w:rsidP="00C74932">
      <w:pPr>
        <w:ind w:left="540" w:right="549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เมื่อวันที่ </w:t>
      </w:r>
      <w:r w:rsidR="00406767" w:rsidRPr="00406767">
        <w:rPr>
          <w:rFonts w:ascii="Angsana New" w:hAnsi="Angsana New"/>
          <w:spacing w:val="-6"/>
          <w:sz w:val="30"/>
          <w:szCs w:val="30"/>
        </w:rPr>
        <w:t>23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กรกฎาคม </w:t>
      </w:r>
      <w:r w:rsidR="00406767" w:rsidRPr="00406767">
        <w:rPr>
          <w:rFonts w:ascii="Angsana New" w:hAnsi="Angsana New"/>
          <w:spacing w:val="-6"/>
          <w:sz w:val="30"/>
          <w:szCs w:val="30"/>
        </w:rPr>
        <w:t>2561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 w:rsidRPr="006243DC">
        <w:rPr>
          <w:rFonts w:ascii="Angsana New" w:hAnsi="Angsana New"/>
          <w:spacing w:val="-6"/>
          <w:sz w:val="30"/>
          <w:szCs w:val="30"/>
          <w:lang w:val="th-TH"/>
        </w:rPr>
        <w:t xml:space="preserve">D 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>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(</w:t>
      </w:r>
      <w:r w:rsidRPr="006243DC"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 w:rsidRPr="006243DC">
        <w:rPr>
          <w:rFonts w:ascii="Angsana New" w:hAnsi="Angsana New"/>
          <w:spacing w:val="-6"/>
          <w:sz w:val="30"/>
          <w:szCs w:val="30"/>
          <w:lang w:val="th-TH"/>
        </w:rPr>
        <w:t>National Investigation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6243DC">
        <w:rPr>
          <w:rFonts w:ascii="Angsana New" w:hAnsi="Angsana New"/>
          <w:spacing w:val="-6"/>
          <w:sz w:val="30"/>
          <w:szCs w:val="30"/>
          <w:lang w:val="th-TH"/>
        </w:rPr>
        <w:t xml:space="preserve">Committee 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>เพื่อตรวจสอบหาสาเหตุของเหตุการณ์ข้างต้น</w:t>
      </w:r>
      <w:r w:rsidR="004E7D6A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>เมื่อ</w:t>
      </w:r>
      <w:r w:rsidR="004E7D6A">
        <w:rPr>
          <w:rFonts w:ascii="Angsana New" w:hAnsi="Angsana New" w:hint="cs"/>
          <w:spacing w:val="-6"/>
          <w:sz w:val="30"/>
          <w:szCs w:val="30"/>
          <w:cs/>
          <w:lang w:val="th-TH"/>
        </w:rPr>
        <w:t>ปี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406767" w:rsidRPr="00406767">
        <w:rPr>
          <w:rFonts w:ascii="Angsana New" w:hAnsi="Angsana New"/>
          <w:spacing w:val="-6"/>
          <w:sz w:val="30"/>
          <w:szCs w:val="30"/>
        </w:rPr>
        <w:t>2562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คณะกรรมการ </w:t>
      </w:r>
      <w:r w:rsidRPr="006243DC">
        <w:rPr>
          <w:rFonts w:ascii="Angsana New" w:hAnsi="Angsana New"/>
          <w:spacing w:val="-6"/>
          <w:sz w:val="30"/>
          <w:szCs w:val="30"/>
          <w:lang w:val="th-TH"/>
        </w:rPr>
        <w:t>National Investigation Committee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 โดยระบุว่าไม่ได้เป็นเหตุสุดวิสัย (</w:t>
      </w:r>
      <w:r w:rsidRPr="006243DC">
        <w:rPr>
          <w:rFonts w:ascii="Angsana New" w:hAnsi="Angsana New"/>
          <w:spacing w:val="-6"/>
          <w:sz w:val="30"/>
          <w:szCs w:val="30"/>
          <w:lang w:val="th-TH"/>
        </w:rPr>
        <w:t xml:space="preserve">Force Majeure) 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ตามที่กำหนดไว้ในสัญญาสัมปทาน ในปี </w:t>
      </w:r>
      <w:r w:rsidR="00406767" w:rsidRPr="00406767">
        <w:rPr>
          <w:rFonts w:ascii="Angsana New" w:hAnsi="Angsana New"/>
          <w:spacing w:val="-6"/>
          <w:sz w:val="30"/>
          <w:szCs w:val="30"/>
        </w:rPr>
        <w:t>2563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</w:t>
      </w:r>
      <w:r w:rsidRPr="001C1811">
        <w:rPr>
          <w:rFonts w:ascii="Angsana New" w:hAnsi="Angsana New"/>
          <w:spacing w:val="-6"/>
          <w:sz w:val="30"/>
          <w:szCs w:val="30"/>
          <w:cs/>
          <w:lang w:val="th-TH"/>
        </w:rPr>
        <w:t>ลาว ซึ่ง</w:t>
      </w:r>
      <w:r w:rsidR="00D83544" w:rsidRPr="001C1811">
        <w:rPr>
          <w:rFonts w:ascii="Angsana New" w:hAnsi="Angsana New" w:hint="cs"/>
          <w:spacing w:val="-6"/>
          <w:sz w:val="30"/>
          <w:szCs w:val="30"/>
          <w:cs/>
          <w:lang w:val="th-TH"/>
        </w:rPr>
        <w:t>ปัจจุบันได้มีการ</w:t>
      </w:r>
      <w:r w:rsidR="0055627F">
        <w:rPr>
          <w:rFonts w:ascii="Angsana New" w:hAnsi="Angsana New" w:hint="cs"/>
          <w:spacing w:val="-6"/>
          <w:sz w:val="30"/>
          <w:szCs w:val="30"/>
          <w:cs/>
          <w:lang w:val="th-TH"/>
        </w:rPr>
        <w:t>ทยอยชำระ</w:t>
      </w:r>
      <w:r w:rsidR="001D1C3F" w:rsidRPr="001C1811">
        <w:rPr>
          <w:rFonts w:ascii="Angsana New" w:hAnsi="Angsana New" w:hint="cs"/>
          <w:spacing w:val="-6"/>
          <w:sz w:val="30"/>
          <w:szCs w:val="30"/>
          <w:cs/>
          <w:lang w:val="th-TH"/>
        </w:rPr>
        <w:t>ค่าชดเชย</w:t>
      </w:r>
      <w:r w:rsidR="0055627F">
        <w:rPr>
          <w:rFonts w:ascii="Angsana New" w:hAnsi="Angsana New" w:hint="cs"/>
          <w:spacing w:val="-6"/>
          <w:sz w:val="30"/>
          <w:szCs w:val="30"/>
          <w:cs/>
          <w:lang w:val="th-TH"/>
        </w:rPr>
        <w:t>บางส่วน</w:t>
      </w:r>
      <w:r w:rsidR="004E7D6A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="001C1811" w:rsidRPr="001C1811">
        <w:rPr>
          <w:rFonts w:ascii="Angsana New" w:hAnsi="Angsana New"/>
          <w:spacing w:val="-6"/>
          <w:sz w:val="30"/>
          <w:szCs w:val="30"/>
          <w:cs/>
          <w:lang w:val="th-TH"/>
        </w:rPr>
        <w:t>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="001C1811" w:rsidRPr="001C1811"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 w:rsidR="001C1811" w:rsidRPr="001C1811">
        <w:rPr>
          <w:rFonts w:ascii="Angsana New" w:hAnsi="Angsana New"/>
          <w:spacing w:val="-6"/>
          <w:sz w:val="30"/>
          <w:szCs w:val="30"/>
          <w:cs/>
          <w:lang w:val="th-TH"/>
        </w:rPr>
        <w:t>ทั้งนี้ โครงการดังกล่าวได้เดินเครื่องเชิงพาณิชย์แล้ว เมื่อวันที่ 6 ธันวาคม 2562</w:t>
      </w:r>
    </w:p>
    <w:p w14:paraId="253EDD3F" w14:textId="1323E56D" w:rsidR="00917903" w:rsidRPr="00A45505" w:rsidRDefault="00917903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4"/>
          <w:szCs w:val="24"/>
        </w:rPr>
      </w:pPr>
    </w:p>
    <w:p w14:paraId="436A1672" w14:textId="7B86D6A9" w:rsidR="00D625E7" w:rsidRPr="0082412F" w:rsidRDefault="0088136D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7EBDA25" w14:textId="77777777" w:rsidR="00620080" w:rsidRPr="00A45505" w:rsidRDefault="00620080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4"/>
          <w:szCs w:val="24"/>
          <w:cs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F813C9" w:rsidRPr="00B165D6" w14:paraId="1ACFA0BF" w14:textId="77777777" w:rsidTr="003E1959">
        <w:tc>
          <w:tcPr>
            <w:tcW w:w="4932" w:type="dxa"/>
            <w:shd w:val="clear" w:color="auto" w:fill="auto"/>
            <w:vAlign w:val="bottom"/>
          </w:tcPr>
          <w:p w14:paraId="0E1CA944" w14:textId="7AC92FD6" w:rsidR="00620080" w:rsidRPr="003D6345" w:rsidRDefault="003D634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D63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70" w:type="dxa"/>
            <w:vAlign w:val="bottom"/>
          </w:tcPr>
          <w:p w14:paraId="7C9657C9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EB2C22A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5A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5A0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813C9" w:rsidRPr="00B165D6" w14:paraId="23236516" w14:textId="77777777" w:rsidTr="003E1959">
        <w:tc>
          <w:tcPr>
            <w:tcW w:w="4932" w:type="dxa"/>
            <w:shd w:val="clear" w:color="auto" w:fill="auto"/>
            <w:vAlign w:val="bottom"/>
          </w:tcPr>
          <w:p w14:paraId="2A5690E9" w14:textId="04C87495" w:rsidR="00620080" w:rsidRPr="003A5A0D" w:rsidRDefault="003D6345" w:rsidP="001A3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D1D0C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</w:t>
            </w:r>
            <w:r w:rsidR="000A0F72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หรับ</w:t>
            </w:r>
            <w:r w:rsidR="000271C5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งวด</w:t>
            </w:r>
            <w:r w:rsidR="00344F5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="000271C5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0A0F72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06767" w:rsidRPr="004067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="00126C68" w:rsidRPr="00344F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344F50" w:rsidRPr="00344F5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6020619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B0C38D" w14:textId="7121197C" w:rsidR="00620080" w:rsidRPr="003A5A0D" w:rsidRDefault="004067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AC339" w14:textId="77777777" w:rsidR="00620080" w:rsidRPr="003A5A0D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305B17" w14:textId="0DF9F831" w:rsidR="00620080" w:rsidRPr="003A5A0D" w:rsidRDefault="004067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813C9" w:rsidRPr="00B165D6" w14:paraId="2411ED3A" w14:textId="77777777" w:rsidTr="003E1959">
        <w:tc>
          <w:tcPr>
            <w:tcW w:w="4932" w:type="dxa"/>
            <w:shd w:val="clear" w:color="auto" w:fill="auto"/>
            <w:vAlign w:val="bottom"/>
          </w:tcPr>
          <w:p w14:paraId="1FE9CDC4" w14:textId="77777777" w:rsidR="00620080" w:rsidRPr="003A5A0D" w:rsidRDefault="00620080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87AAB2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5AAC6E57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10D7" w:rsidRPr="00B165D6" w14:paraId="6FE0ED06" w14:textId="77777777" w:rsidTr="003E1959">
        <w:tc>
          <w:tcPr>
            <w:tcW w:w="4932" w:type="dxa"/>
            <w:vAlign w:val="bottom"/>
          </w:tcPr>
          <w:p w14:paraId="5EC699F1" w14:textId="26F8F1CE" w:rsidR="00AC10D7" w:rsidRPr="003A5A0D" w:rsidRDefault="00AC10D7" w:rsidP="00AC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06767" w:rsidRPr="004067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A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040CA485" w14:textId="77777777" w:rsidR="00AC10D7" w:rsidRPr="003A5A0D" w:rsidRDefault="00AC10D7" w:rsidP="00AC10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410405B" w14:textId="2B4504DC" w:rsidR="00AC10D7" w:rsidRPr="003A5A0D" w:rsidRDefault="00406767" w:rsidP="00AC10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434A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 w:rsidR="00434A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2E81CC2F" w14:textId="77777777" w:rsidR="00AC10D7" w:rsidRPr="003A5A0D" w:rsidRDefault="00AC10D7" w:rsidP="00AC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82FAEB" w14:textId="30CB1D95" w:rsidR="00AC10D7" w:rsidRPr="003A5A0D" w:rsidRDefault="00406767" w:rsidP="00AC10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AC1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836</w:t>
            </w:r>
            <w:r w:rsidR="00AC1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</w:tr>
      <w:tr w:rsidR="00434ABF" w:rsidRPr="00B165D6" w14:paraId="66B2441F" w14:textId="77777777" w:rsidTr="003E1959">
        <w:tc>
          <w:tcPr>
            <w:tcW w:w="4932" w:type="dxa"/>
            <w:vAlign w:val="bottom"/>
          </w:tcPr>
          <w:p w14:paraId="22F1EF59" w14:textId="77777777" w:rsidR="00434ABF" w:rsidRPr="003A5A0D" w:rsidRDefault="00434ABF" w:rsidP="0043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36780006" w14:textId="77777777" w:rsidR="00434ABF" w:rsidRPr="003A5A0D" w:rsidRDefault="00434ABF" w:rsidP="0043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A5C617" w14:textId="1CF59008" w:rsidR="00434ABF" w:rsidRDefault="00406767" w:rsidP="00434AB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1E29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  <w:vAlign w:val="bottom"/>
          </w:tcPr>
          <w:p w14:paraId="56AD2703" w14:textId="77777777" w:rsidR="00434ABF" w:rsidRPr="003A5A0D" w:rsidRDefault="00434ABF" w:rsidP="0043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BE82F1" w14:textId="21996D1D" w:rsidR="00434ABF" w:rsidRPr="00284463" w:rsidRDefault="00406767" w:rsidP="00434AB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30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434A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AC10D7" w:rsidRPr="00B165D6" w14:paraId="031E074F" w14:textId="77777777" w:rsidTr="003E1959">
        <w:tc>
          <w:tcPr>
            <w:tcW w:w="4932" w:type="dxa"/>
            <w:vAlign w:val="bottom"/>
          </w:tcPr>
          <w:p w14:paraId="652C1222" w14:textId="2B78A3EF" w:rsidR="00AC10D7" w:rsidRPr="003A5A0D" w:rsidRDefault="00AC10D7" w:rsidP="00AC10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06767" w:rsidRPr="00406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44F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66C085DB" w14:textId="77777777" w:rsidR="00AC10D7" w:rsidRPr="003A5A0D" w:rsidRDefault="00AC10D7" w:rsidP="00AC10D7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C04CB" w14:textId="012CB9D0" w:rsidR="00AC10D7" w:rsidRPr="003A5A0D" w:rsidRDefault="00406767" w:rsidP="00AC10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1E29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  <w:r w:rsidR="001E29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70" w:type="dxa"/>
            <w:vAlign w:val="bottom"/>
          </w:tcPr>
          <w:p w14:paraId="4DB0983E" w14:textId="77777777" w:rsidR="00AC10D7" w:rsidRPr="003A5A0D" w:rsidRDefault="00AC10D7" w:rsidP="00AC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D5AB8" w14:textId="28CE65C1" w:rsidR="00AC10D7" w:rsidRPr="003A5A0D" w:rsidRDefault="00406767" w:rsidP="00AC10D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="00AC1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036</w:t>
            </w:r>
            <w:r w:rsidR="00AC1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610</w:t>
            </w:r>
          </w:p>
        </w:tc>
      </w:tr>
    </w:tbl>
    <w:p w14:paraId="320B1999" w14:textId="26987637" w:rsidR="0062030F" w:rsidRPr="00A45505" w:rsidRDefault="0062030F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4"/>
          <w:szCs w:val="24"/>
        </w:rPr>
      </w:pPr>
    </w:p>
    <w:p w14:paraId="41FBDEF7" w14:textId="48EE701B" w:rsidR="007D6217" w:rsidRDefault="007D6217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22"/>
        </w:rPr>
      </w:pPr>
      <w:r>
        <w:rPr>
          <w:rFonts w:ascii="Angsana New" w:hAnsi="Angsana New"/>
          <w:sz w:val="22"/>
        </w:rPr>
        <w:br w:type="page"/>
      </w:r>
    </w:p>
    <w:p w14:paraId="1E04DADB" w14:textId="1EE8A167" w:rsidR="00921EC0" w:rsidRPr="00913F91" w:rsidRDefault="00921EC0" w:rsidP="00921E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b/>
          <w:bCs/>
          <w:sz w:val="30"/>
          <w:szCs w:val="30"/>
        </w:rPr>
      </w:pP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การซื้อหุ้นใน</w:t>
      </w: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บริษัท </w:t>
      </w:r>
      <w:r w:rsidRPr="00913F91">
        <w:rPr>
          <w:rFonts w:ascii="Angsana New" w:hAnsi="Angsana New"/>
          <w:b/>
          <w:bCs/>
          <w:i/>
          <w:iCs/>
          <w:sz w:val="30"/>
          <w:szCs w:val="30"/>
          <w:cs/>
        </w:rPr>
        <w:t>สหโคเจน (ชลบุรี) จำกัด (มหาชน)</w:t>
      </w: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13F91">
        <w:rPr>
          <w:rFonts w:ascii="Angsana New" w:hAnsi="Angsana New"/>
          <w:b/>
          <w:bCs/>
          <w:i/>
          <w:iCs/>
          <w:sz w:val="30"/>
          <w:szCs w:val="30"/>
        </w:rPr>
        <w:t>(“SCG”)</w:t>
      </w:r>
    </w:p>
    <w:p w14:paraId="093364A7" w14:textId="70EDCFF3" w:rsidR="00921EC0" w:rsidRPr="00A45505" w:rsidRDefault="00921EC0" w:rsidP="00A45505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D6D4536" w14:textId="74003D2E" w:rsidR="00921EC0" w:rsidRPr="006243DC" w:rsidRDefault="00921EC0" w:rsidP="00ED58B8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406767" w:rsidRPr="00406767">
        <w:rPr>
          <w:rFonts w:ascii="Angsana New" w:hAnsi="Angsana New"/>
          <w:sz w:val="30"/>
          <w:szCs w:val="30"/>
        </w:rPr>
        <w:t>13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406767" w:rsidRPr="00406767">
        <w:rPr>
          <w:rFonts w:ascii="Angsana New" w:hAnsi="Angsana New"/>
          <w:sz w:val="30"/>
          <w:szCs w:val="30"/>
        </w:rPr>
        <w:t>2564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 บริษัทได้เข้าซื้อหุ้นสามัญของบริษัท สหโคเจน (ชลบุรี) จำกัด (มหาชน) (“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SCG”) </w:t>
      </w:r>
      <w:r w:rsidR="0018607F">
        <w:rPr>
          <w:rFonts w:ascii="Angsana New" w:hAnsi="Angsana New"/>
          <w:sz w:val="30"/>
          <w:szCs w:val="30"/>
          <w:cs/>
          <w:lang w:val="th-TH"/>
        </w:rPr>
        <w:br/>
      </w:r>
      <w:r w:rsidR="00556DBA" w:rsidRPr="00ED58B8">
        <w:rPr>
          <w:rFonts w:ascii="Angsana New" w:hAnsi="Angsana New"/>
          <w:sz w:val="30"/>
          <w:szCs w:val="30"/>
          <w:cs/>
          <w:lang w:val="th-TH"/>
        </w:rPr>
        <w:t>ซึ่งเป็นบริษัทจดทะเบียนในตลาดหลักทรัพย์แห่งประเทศไทย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 คิดเป็นจำนวนเงินทั้งสิ้น </w:t>
      </w:r>
      <w:r w:rsidR="00406767" w:rsidRPr="00406767">
        <w:rPr>
          <w:rFonts w:ascii="Angsana New" w:hAnsi="Angsana New"/>
          <w:sz w:val="30"/>
          <w:szCs w:val="30"/>
        </w:rPr>
        <w:t>3</w:t>
      </w:r>
      <w:r w:rsidR="00C83378">
        <w:rPr>
          <w:rFonts w:ascii="Angsana New" w:hAnsi="Angsana New"/>
          <w:sz w:val="30"/>
          <w:szCs w:val="30"/>
        </w:rPr>
        <w:t>,</w:t>
      </w:r>
      <w:r w:rsidR="00406767" w:rsidRPr="00406767">
        <w:rPr>
          <w:rFonts w:ascii="Angsana New" w:hAnsi="Angsana New"/>
          <w:sz w:val="30"/>
          <w:szCs w:val="30"/>
        </w:rPr>
        <w:t>412</w:t>
      </w:r>
      <w:r w:rsidR="00C83378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54</w:t>
      </w:r>
      <w:r w:rsidR="00C83378">
        <w:rPr>
          <w:rFonts w:ascii="Angsana New" w:hAnsi="Angsana New"/>
          <w:sz w:val="30"/>
          <w:szCs w:val="30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ล้านบาท คิดเป็นสัดส่วนการถือหุ้นร้อยละ </w:t>
      </w:r>
      <w:r w:rsidR="00406767" w:rsidRPr="00406767">
        <w:rPr>
          <w:rFonts w:ascii="Angsana New" w:hAnsi="Angsana New"/>
          <w:sz w:val="30"/>
          <w:szCs w:val="30"/>
        </w:rPr>
        <w:t>51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 ของหุ้นที่ออกและจำหน่ายได้แล้วทั้งหมดของ 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SCG </w:t>
      </w:r>
      <w:r w:rsidR="00556DBA" w:rsidRPr="00ED58B8">
        <w:rPr>
          <w:rFonts w:ascii="Angsana New" w:hAnsi="Angsana New"/>
          <w:sz w:val="30"/>
          <w:szCs w:val="30"/>
          <w:cs/>
          <w:lang w:val="th-TH"/>
        </w:rPr>
        <w:t xml:space="preserve">การซื้อธุรกิจดังกล่าวข้างต้น </w:t>
      </w:r>
      <w:r w:rsidR="00CE6E27" w:rsidRPr="00ED58B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CE6E27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="00556DBA" w:rsidRPr="00ED58B8">
        <w:rPr>
          <w:rFonts w:ascii="Angsana New" w:hAnsi="Angsana New"/>
          <w:sz w:val="30"/>
          <w:szCs w:val="30"/>
          <w:cs/>
          <w:lang w:val="th-TH"/>
        </w:rPr>
        <w:t xml:space="preserve">รับรู้ประมาณการค่าความนิยมการซื้อธุรกิจเป็นจำนวนเงิน </w:t>
      </w:r>
      <w:r w:rsidR="00406767" w:rsidRPr="00406767">
        <w:rPr>
          <w:rFonts w:ascii="Angsana New" w:hAnsi="Angsana New"/>
          <w:sz w:val="30"/>
          <w:szCs w:val="30"/>
        </w:rPr>
        <w:t>1</w:t>
      </w:r>
      <w:r w:rsidR="00556DBA" w:rsidRPr="00ED58B8">
        <w:rPr>
          <w:rFonts w:ascii="Angsana New" w:hAnsi="Angsana New"/>
          <w:sz w:val="30"/>
          <w:szCs w:val="30"/>
          <w:lang w:val="th-TH"/>
        </w:rPr>
        <w:t>,</w:t>
      </w:r>
      <w:r w:rsidR="00406767" w:rsidRPr="00406767">
        <w:rPr>
          <w:rFonts w:ascii="Angsana New" w:hAnsi="Angsana New"/>
          <w:sz w:val="30"/>
          <w:szCs w:val="30"/>
        </w:rPr>
        <w:t>430</w:t>
      </w:r>
      <w:r w:rsidR="00556DBA" w:rsidRPr="00ED58B8">
        <w:rPr>
          <w:rFonts w:ascii="Angsana New" w:hAnsi="Angsana New"/>
          <w:sz w:val="30"/>
          <w:szCs w:val="30"/>
          <w:cs/>
          <w:lang w:val="th-TH"/>
        </w:rPr>
        <w:t>.</w:t>
      </w:r>
      <w:r w:rsidR="00406767" w:rsidRPr="00406767">
        <w:rPr>
          <w:rFonts w:ascii="Angsana New" w:hAnsi="Angsana New"/>
          <w:sz w:val="30"/>
          <w:szCs w:val="30"/>
        </w:rPr>
        <w:t>47</w:t>
      </w:r>
      <w:r w:rsidR="00556DBA" w:rsidRPr="00ED58B8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="00913F91"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บริษัทมีการใช้ผู้ประเมินราคาอิสระเพื่อหามูลค่ายุติธรรมของสินทรัพย์และหนี้สินสุทธิที่ได้มา </w:t>
      </w:r>
      <w:r w:rsidR="00913F91" w:rsidRPr="006243DC">
        <w:rPr>
          <w:rFonts w:ascii="Angsana New" w:hAnsi="Angsana New" w:hint="cs"/>
          <w:sz w:val="30"/>
          <w:szCs w:val="30"/>
          <w:cs/>
          <w:lang w:val="th-TH"/>
        </w:rPr>
        <w:t>ทั้งนี้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 ณ วันที่ </w:t>
      </w:r>
      <w:r w:rsidR="00406767" w:rsidRPr="00406767">
        <w:rPr>
          <w:rFonts w:ascii="Angsana New" w:hAnsi="Angsana New"/>
          <w:sz w:val="30"/>
          <w:szCs w:val="30"/>
        </w:rPr>
        <w:t>30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E477C" w:rsidRPr="006243DC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2565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 การประเมินมูลค่ายุติธรรมโดยเฉพาะในส่วนของสินทรัพย์ไม่มีตัวตนที่ได้มายังไม่เสร็จสมบูรณ์ จึงถูกบันทึกบัญชีด้วยประมาณการมูลค่าในงบแสดงฐานะการเงินรวม ซึ่งอาจมีการปรับปรุงมูลค่ายุติธรรมของสินทรัพย์ที่ได้มาและหนี้สินที่รับมาและค่าความนิยม เมื่อรายงานของผู้ประเมินแล้วเสร็จ</w:t>
      </w:r>
    </w:p>
    <w:p w14:paraId="4B2C4C82" w14:textId="6F73AE31" w:rsidR="00921EC0" w:rsidRPr="00A45505" w:rsidRDefault="00921EC0" w:rsidP="00ED58B8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3EE8BE8" w14:textId="70946637" w:rsidR="00913F91" w:rsidRPr="006243DC" w:rsidRDefault="00913F91" w:rsidP="009D4CA4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นอกจากนี้ เมื่อวันที่ </w:t>
      </w:r>
      <w:r w:rsidR="00406767" w:rsidRPr="00406767">
        <w:rPr>
          <w:rFonts w:ascii="Angsana New" w:hAnsi="Angsana New"/>
          <w:sz w:val="30"/>
          <w:szCs w:val="30"/>
        </w:rPr>
        <w:t>31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มกราคม </w:t>
      </w:r>
      <w:r w:rsidR="00406767" w:rsidRPr="00406767">
        <w:rPr>
          <w:rFonts w:ascii="Angsana New" w:hAnsi="Angsana New"/>
          <w:sz w:val="30"/>
          <w:szCs w:val="30"/>
        </w:rPr>
        <w:t>2565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ซึ่งเป็นวันสุดท้ายของการกำหนดรับซื้อหลักทรัพย์ มีผู้แสดงเจตนาขายหลักทรัพย์เป็นจำนวน </w:t>
      </w:r>
      <w:r w:rsidR="00406767" w:rsidRPr="00406767">
        <w:rPr>
          <w:rFonts w:ascii="Angsana New" w:hAnsi="Angsana New"/>
          <w:sz w:val="30"/>
          <w:szCs w:val="30"/>
        </w:rPr>
        <w:t>7</w:t>
      </w:r>
      <w:r w:rsidRPr="006243DC">
        <w:rPr>
          <w:rFonts w:ascii="Angsana New" w:hAnsi="Angsana New"/>
          <w:sz w:val="30"/>
          <w:szCs w:val="30"/>
          <w:lang w:val="th-TH"/>
        </w:rPr>
        <w:t>.</w:t>
      </w:r>
      <w:r w:rsidR="00406767" w:rsidRPr="00406767">
        <w:rPr>
          <w:rFonts w:ascii="Angsana New" w:hAnsi="Angsana New"/>
          <w:sz w:val="30"/>
          <w:szCs w:val="30"/>
        </w:rPr>
        <w:t>80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ล้านหุ้น คิดเป็นร้อยละ 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Pr="006243DC">
        <w:rPr>
          <w:rFonts w:ascii="Angsana New" w:hAnsi="Angsana New"/>
          <w:sz w:val="30"/>
          <w:szCs w:val="30"/>
          <w:lang w:val="th-TH"/>
        </w:rPr>
        <w:t>.</w:t>
      </w:r>
      <w:r w:rsidR="00406767" w:rsidRPr="00406767">
        <w:rPr>
          <w:rFonts w:ascii="Angsana New" w:hAnsi="Angsana New"/>
          <w:sz w:val="30"/>
          <w:szCs w:val="30"/>
        </w:rPr>
        <w:t>67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ของหุ้นที่ออกและจำหน่ายได้แล้วทั้งหมด ในราคาหุ้นละ 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Pr="006243DC">
        <w:rPr>
          <w:rFonts w:ascii="Angsana New" w:hAnsi="Angsana New"/>
          <w:sz w:val="30"/>
          <w:szCs w:val="30"/>
          <w:lang w:val="th-TH"/>
        </w:rPr>
        <w:t>.</w:t>
      </w:r>
      <w:r w:rsidR="00406767" w:rsidRPr="00406767">
        <w:rPr>
          <w:rFonts w:ascii="Angsana New" w:hAnsi="Angsana New"/>
          <w:sz w:val="30"/>
          <w:szCs w:val="30"/>
        </w:rPr>
        <w:t>75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บาท คิดเป็นจำนวนเงินทั้งสิ้น </w:t>
      </w:r>
      <w:r w:rsidR="00406767" w:rsidRPr="00406767">
        <w:rPr>
          <w:rFonts w:ascii="Angsana New" w:hAnsi="Angsana New"/>
          <w:sz w:val="30"/>
          <w:szCs w:val="30"/>
        </w:rPr>
        <w:t>44</w:t>
      </w:r>
      <w:r w:rsidRPr="006243DC">
        <w:rPr>
          <w:rFonts w:ascii="Angsana New" w:hAnsi="Angsana New"/>
          <w:sz w:val="30"/>
          <w:szCs w:val="30"/>
          <w:lang w:val="th-TH"/>
        </w:rPr>
        <w:t>.</w:t>
      </w:r>
      <w:r w:rsidR="00406767" w:rsidRPr="00406767">
        <w:rPr>
          <w:rFonts w:ascii="Angsana New" w:hAnsi="Angsana New"/>
          <w:sz w:val="30"/>
          <w:szCs w:val="30"/>
        </w:rPr>
        <w:t>83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ล้านบาท ส่งผลให้ภายหลังการทำคำเสนอซื้อ บริษัทถือหุ้นสามัญของ 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SCG 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เป็นจำนวนรวมทั้งสิ้น </w:t>
      </w:r>
      <w:r w:rsidR="00406767" w:rsidRPr="00406767">
        <w:rPr>
          <w:rFonts w:ascii="Angsana New" w:hAnsi="Angsana New"/>
          <w:sz w:val="30"/>
          <w:szCs w:val="30"/>
        </w:rPr>
        <w:t>601</w:t>
      </w:r>
      <w:r w:rsidRPr="006243DC">
        <w:rPr>
          <w:rFonts w:ascii="Angsana New" w:hAnsi="Angsana New"/>
          <w:sz w:val="30"/>
          <w:szCs w:val="30"/>
          <w:lang w:val="th-TH"/>
        </w:rPr>
        <w:t>.</w:t>
      </w:r>
      <w:r w:rsidR="00406767" w:rsidRPr="00406767">
        <w:rPr>
          <w:rFonts w:ascii="Angsana New" w:hAnsi="Angsana New"/>
          <w:sz w:val="30"/>
          <w:szCs w:val="30"/>
        </w:rPr>
        <w:t>28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 xml:space="preserve">ล้านหุ้น คิดเป็นสัดส่วนร้อยละ </w:t>
      </w:r>
      <w:r w:rsidR="00406767" w:rsidRPr="00406767">
        <w:rPr>
          <w:rFonts w:ascii="Angsana New" w:hAnsi="Angsana New"/>
          <w:sz w:val="30"/>
          <w:szCs w:val="30"/>
        </w:rPr>
        <w:t>51</w:t>
      </w:r>
      <w:r w:rsidRPr="006243DC">
        <w:rPr>
          <w:rFonts w:ascii="Angsana New" w:hAnsi="Angsana New"/>
          <w:sz w:val="30"/>
          <w:szCs w:val="30"/>
          <w:lang w:val="th-TH"/>
        </w:rPr>
        <w:t>.</w:t>
      </w:r>
      <w:r w:rsidR="00406767" w:rsidRPr="00406767">
        <w:rPr>
          <w:rFonts w:ascii="Angsana New" w:hAnsi="Angsana New"/>
          <w:sz w:val="30"/>
          <w:szCs w:val="30"/>
        </w:rPr>
        <w:t>67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>ของจำนวนหุ้นที่จำหน่ายได้แล้วทั้งหมด</w:t>
      </w:r>
    </w:p>
    <w:p w14:paraId="46B0B3F2" w14:textId="77777777" w:rsidR="00C74932" w:rsidRPr="006243DC" w:rsidRDefault="00C74932" w:rsidP="009D4CA4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AB24E50" w14:textId="573A0F94" w:rsidR="00FB074F" w:rsidRPr="006243DC" w:rsidRDefault="00FB074F" w:rsidP="00FB074F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  <w:r w:rsidRPr="006243DC">
        <w:rPr>
          <w:rFonts w:ascii="Angsana New" w:hAnsi="Angsana New" w:hint="cs"/>
          <w:sz w:val="30"/>
          <w:szCs w:val="30"/>
          <w:cs/>
          <w:lang w:val="th-TH"/>
        </w:rPr>
        <w:t>ผลกระทบของการเปลี่ยนแปลงในส่วนได้เสียในงบการเงินรวม ดังนี้</w:t>
      </w:r>
    </w:p>
    <w:p w14:paraId="35732496" w14:textId="77777777" w:rsidR="00FB074F" w:rsidRPr="00A45505" w:rsidRDefault="00FB074F" w:rsidP="00A45505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26"/>
        <w:gridCol w:w="1185"/>
        <w:gridCol w:w="270"/>
        <w:gridCol w:w="1189"/>
      </w:tblGrid>
      <w:tr w:rsidR="00FB074F" w:rsidRPr="006243DC" w14:paraId="44CFCD9B" w14:textId="77777777" w:rsidTr="00FB074F">
        <w:trPr>
          <w:trHeight w:val="360"/>
        </w:trPr>
        <w:tc>
          <w:tcPr>
            <w:tcW w:w="8081" w:type="dxa"/>
            <w:gridSpan w:val="3"/>
          </w:tcPr>
          <w:p w14:paraId="1D4F59F3" w14:textId="77777777" w:rsidR="00FB074F" w:rsidRPr="006243DC" w:rsidRDefault="00FB074F" w:rsidP="00D1478B">
            <w:pPr>
              <w:pStyle w:val="BodyText"/>
              <w:spacing w:after="0"/>
              <w:ind w:right="-130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083A6F63" w14:textId="77777777" w:rsidR="00FB074F" w:rsidRPr="006243DC" w:rsidRDefault="00FB074F" w:rsidP="00D1478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43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074F" w:rsidRPr="006243DC" w14:paraId="2CAAB00A" w14:textId="77777777" w:rsidTr="00FB074F">
        <w:trPr>
          <w:trHeight w:val="360"/>
        </w:trPr>
        <w:tc>
          <w:tcPr>
            <w:tcW w:w="6626" w:type="dxa"/>
          </w:tcPr>
          <w:p w14:paraId="730F8654" w14:textId="77777777" w:rsidR="00FB074F" w:rsidRPr="006243DC" w:rsidRDefault="00FB074F" w:rsidP="00D1478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43DC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185" w:type="dxa"/>
            <w:tcBorders>
              <w:left w:val="nil"/>
            </w:tcBorders>
          </w:tcPr>
          <w:p w14:paraId="35A1283F" w14:textId="77777777" w:rsidR="00FB074F" w:rsidRPr="006243DC" w:rsidRDefault="00FB074F" w:rsidP="00D147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91C9BD" w14:textId="77777777" w:rsidR="00FB074F" w:rsidRPr="006243DC" w:rsidRDefault="00FB074F" w:rsidP="00D1478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2DF50AC3" w14:textId="71B6F8BD" w:rsidR="00FB074F" w:rsidRPr="006243DC" w:rsidRDefault="00406767" w:rsidP="00D147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832807" w:rsidRPr="006243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089</w:t>
            </w:r>
          </w:p>
        </w:tc>
      </w:tr>
      <w:tr w:rsidR="00FB074F" w:rsidRPr="006243DC" w14:paraId="7A79F40A" w14:textId="77777777" w:rsidTr="00FB074F">
        <w:trPr>
          <w:trHeight w:val="360"/>
        </w:trPr>
        <w:tc>
          <w:tcPr>
            <w:tcW w:w="6626" w:type="dxa"/>
          </w:tcPr>
          <w:p w14:paraId="2B3027E8" w14:textId="77777777" w:rsidR="00FB074F" w:rsidRPr="006243DC" w:rsidRDefault="00FB074F" w:rsidP="00D1478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  <w:r w:rsidRPr="006243D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243D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185" w:type="dxa"/>
            <w:tcBorders>
              <w:left w:val="nil"/>
            </w:tcBorders>
          </w:tcPr>
          <w:p w14:paraId="7177B290" w14:textId="77777777" w:rsidR="00FB074F" w:rsidRPr="006243DC" w:rsidRDefault="00FB074F" w:rsidP="00D147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0A42DD" w14:textId="77777777" w:rsidR="00FB074F" w:rsidRPr="006243DC" w:rsidRDefault="00FB074F" w:rsidP="00D1478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CB3D833" w14:textId="40312EF6" w:rsidR="00FB074F" w:rsidRPr="006243DC" w:rsidRDefault="00FB074F" w:rsidP="00D147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43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832807" w:rsidRPr="006243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828</w:t>
            </w:r>
            <w:r w:rsidRPr="006243DC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B074F" w:rsidRPr="006243DC" w14:paraId="62004821" w14:textId="77777777" w:rsidTr="00FB074F">
        <w:trPr>
          <w:trHeight w:val="360"/>
        </w:trPr>
        <w:tc>
          <w:tcPr>
            <w:tcW w:w="6626" w:type="dxa"/>
          </w:tcPr>
          <w:p w14:paraId="339429D5" w14:textId="77777777" w:rsidR="00FB074F" w:rsidRPr="006243DC" w:rsidRDefault="00FB074F" w:rsidP="00D1478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3D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ส่วนได้เสียของกลุ่มบริษัทที่ลดลงจากการเพิ่มสัดส่วนในบริษัทย่อย</w:t>
            </w:r>
          </w:p>
        </w:tc>
        <w:tc>
          <w:tcPr>
            <w:tcW w:w="1185" w:type="dxa"/>
            <w:tcBorders>
              <w:left w:val="nil"/>
            </w:tcBorders>
          </w:tcPr>
          <w:p w14:paraId="56159024" w14:textId="77777777" w:rsidR="00FB074F" w:rsidRPr="006243DC" w:rsidRDefault="00FB074F" w:rsidP="00D147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47A506" w14:textId="77777777" w:rsidR="00FB074F" w:rsidRPr="006243DC" w:rsidRDefault="00FB074F" w:rsidP="00D1478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B9298E5" w14:textId="7F83D47F" w:rsidR="00FB074F" w:rsidRPr="006243DC" w:rsidRDefault="00FB074F" w:rsidP="00D147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243D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406767"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832807" w:rsidRPr="006243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06767"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739</w:t>
            </w:r>
            <w:r w:rsidRPr="006243D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CA5466C" w14:textId="5B8B5521" w:rsidR="00FB074F" w:rsidRPr="006243DC" w:rsidRDefault="00FB074F" w:rsidP="009D4CA4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3BB9B01" w14:textId="5139F1E9" w:rsidR="00FD0E3E" w:rsidRPr="00ED58B8" w:rsidRDefault="00FD0E3E" w:rsidP="00FD0E3E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  <w:r w:rsidRPr="006243DC">
        <w:rPr>
          <w:rFonts w:ascii="Angsana New" w:hAnsi="Angsana New"/>
          <w:sz w:val="30"/>
          <w:szCs w:val="30"/>
          <w:cs/>
          <w:lang w:val="th-TH"/>
        </w:rPr>
        <w:t>ทั้งนี้ 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การบันทึกบัญชีเกี่ยวกับการซื้อธุรกิจอาจจะถูกปรับปรุงใหม่</w:t>
      </w:r>
    </w:p>
    <w:p w14:paraId="0B4DC02A" w14:textId="77777777" w:rsidR="00FB074F" w:rsidRPr="00ED58B8" w:rsidRDefault="00FB074F" w:rsidP="009D4CA4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711F8CD" w14:textId="77777777" w:rsidR="00921EC0" w:rsidRDefault="00921EC0" w:rsidP="00ED58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ind w:left="518" w:right="63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45805F" w14:textId="13A90ADA" w:rsidR="00921EC0" w:rsidRDefault="00921EC0" w:rsidP="00921E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b/>
          <w:bCs/>
          <w:sz w:val="30"/>
          <w:szCs w:val="30"/>
        </w:rPr>
        <w:sectPr w:rsidR="00921EC0" w:rsidSect="00921EC0">
          <w:headerReference w:type="default" r:id="rId14"/>
          <w:pgSz w:w="11907" w:h="16840" w:code="9"/>
          <w:pgMar w:top="1152" w:right="576" w:bottom="1152" w:left="1152" w:header="720" w:footer="720" w:gutter="0"/>
          <w:cols w:space="708"/>
          <w:docGrid w:linePitch="360"/>
        </w:sectPr>
      </w:pPr>
    </w:p>
    <w:p w14:paraId="5D9CBFBD" w14:textId="68708B73" w:rsidR="00BB4E92" w:rsidRPr="009C3412" w:rsidRDefault="00BB4E92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3412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617490B2" w14:textId="77777777" w:rsidR="007664B1" w:rsidRPr="00D45E7F" w:rsidRDefault="007664B1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FDFF11A" w14:textId="654625CB" w:rsidR="002738BC" w:rsidRPr="0082412F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</w:t>
      </w:r>
      <w:r w:rsidR="000271C5" w:rsidRPr="0082412F">
        <w:rPr>
          <w:rFonts w:ascii="Angsana New" w:hAnsi="Angsana New" w:hint="cs"/>
          <w:sz w:val="30"/>
          <w:szCs w:val="30"/>
          <w:cs/>
        </w:rPr>
        <w:t>งวด</w:t>
      </w:r>
      <w:r w:rsidR="002F24E4">
        <w:rPr>
          <w:rFonts w:ascii="Angsana New" w:hAnsi="Angsana New" w:hint="cs"/>
          <w:sz w:val="30"/>
          <w:szCs w:val="30"/>
          <w:cs/>
        </w:rPr>
        <w:t>หก</w:t>
      </w:r>
      <w:r w:rsidR="000271C5" w:rsidRPr="0082412F">
        <w:rPr>
          <w:rFonts w:ascii="Angsana New" w:hAnsi="Angsana New" w:hint="cs"/>
          <w:sz w:val="30"/>
          <w:szCs w:val="30"/>
          <w:cs/>
        </w:rPr>
        <w:t>เดือน</w:t>
      </w:r>
      <w:r w:rsidRPr="0082412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="003C5988" w:rsidRPr="0082412F">
        <w:rPr>
          <w:rFonts w:ascii="Angsana New" w:hAnsi="Angsana New" w:hint="cs"/>
          <w:sz w:val="30"/>
          <w:szCs w:val="30"/>
          <w:cs/>
        </w:rPr>
        <w:t xml:space="preserve"> </w:t>
      </w:r>
      <w:r w:rsidR="002F24E4">
        <w:rPr>
          <w:rFonts w:ascii="Angsana New" w:hAnsi="Angsana New" w:hint="cs"/>
          <w:sz w:val="30"/>
          <w:szCs w:val="30"/>
          <w:cs/>
        </w:rPr>
        <w:t>มิถุนายน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D31569F" w14:textId="77777777" w:rsidR="002738BC" w:rsidRPr="00D45E7F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1"/>
        <w:gridCol w:w="1348"/>
        <w:gridCol w:w="242"/>
        <w:gridCol w:w="1473"/>
        <w:gridCol w:w="242"/>
        <w:gridCol w:w="1371"/>
        <w:gridCol w:w="242"/>
        <w:gridCol w:w="1288"/>
        <w:gridCol w:w="242"/>
        <w:gridCol w:w="1391"/>
        <w:gridCol w:w="290"/>
        <w:gridCol w:w="1320"/>
      </w:tblGrid>
      <w:tr w:rsidR="00D45E7F" w:rsidRPr="00CB07DC" w14:paraId="3F0AFD02" w14:textId="77777777" w:rsidTr="003E1959">
        <w:trPr>
          <w:trHeight w:val="434"/>
        </w:trPr>
        <w:tc>
          <w:tcPr>
            <w:tcW w:w="1678" w:type="pct"/>
            <w:shd w:val="clear" w:color="auto" w:fill="auto"/>
            <w:vAlign w:val="bottom"/>
          </w:tcPr>
          <w:p w14:paraId="48D50C58" w14:textId="77777777" w:rsidR="003C5988" w:rsidRPr="0082412F" w:rsidRDefault="003C598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bottom"/>
          </w:tcPr>
          <w:p w14:paraId="30476C1A" w14:textId="77777777" w:rsidR="003C5988" w:rsidRPr="00CB07DC" w:rsidRDefault="003C598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5E7F" w:rsidRPr="00CB07DC" w14:paraId="20DE3696" w14:textId="77777777" w:rsidTr="003E1959">
        <w:trPr>
          <w:trHeight w:val="434"/>
        </w:trPr>
        <w:tc>
          <w:tcPr>
            <w:tcW w:w="1678" w:type="pct"/>
            <w:shd w:val="clear" w:color="auto" w:fill="auto"/>
            <w:vAlign w:val="bottom"/>
          </w:tcPr>
          <w:p w14:paraId="23990E38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4" w:type="pct"/>
            <w:gridSpan w:val="5"/>
            <w:tcBorders>
              <w:bottom w:val="single" w:sz="4" w:space="0" w:color="auto"/>
            </w:tcBorders>
            <w:vAlign w:val="bottom"/>
          </w:tcPr>
          <w:p w14:paraId="41C341AD" w14:textId="0B5A4E28" w:rsidR="002738BC" w:rsidRPr="00CB07DC" w:rsidRDefault="004067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ABB60B0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pct"/>
            <w:gridSpan w:val="5"/>
            <w:tcBorders>
              <w:bottom w:val="single" w:sz="4" w:space="0" w:color="auto"/>
            </w:tcBorders>
            <w:vAlign w:val="bottom"/>
          </w:tcPr>
          <w:p w14:paraId="01792DC9" w14:textId="01B50464" w:rsidR="003C5988" w:rsidRPr="00CB07DC" w:rsidRDefault="00406767" w:rsidP="003C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9271A" w:rsidRPr="00CB07DC" w14:paraId="389108A2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1E79C86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93975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E1FE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A0DE5" w14:textId="2ECB7ACE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การโอนออก และ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4008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4277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1B9AD9B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2B45FCCF" w14:textId="68B64ED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700617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24A740DC" w14:textId="2D424FE8" w:rsidR="0099271A" w:rsidRPr="0099271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9271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การโอนออก และ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3F7007B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7E508D7" w14:textId="7635BD7B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99271A" w:rsidRPr="00CB07DC" w14:paraId="200177FF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2F04F13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6BA7887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52A951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DA59F98" w14:textId="6F87560F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5E84BB4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6BAD2F2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DF6C14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2E60F5F1" w14:textId="1E749EFA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8C7E6DB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7F04444" w14:textId="55898556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27779CFA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2CDE61B" w14:textId="3342AF0A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</w:tr>
      <w:tr w:rsidR="0099271A" w:rsidRPr="00CB07DC" w14:paraId="27C03A81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365317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0C27E5D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1AA59A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2F3F2E7F" w14:textId="55B0E51C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5E7804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3D31CC5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A79BCB7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6B498368" w14:textId="1B3F3976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E431F3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7010A916" w14:textId="1148928E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4A33AEC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BC5A10D" w14:textId="18EEE023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</w:tr>
      <w:tr w:rsidR="0099271A" w:rsidRPr="00CB07DC" w14:paraId="5FA8F550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51F4BA2E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349750E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C08624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8ADF608" w14:textId="32F019CA" w:rsidR="0099271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4C4875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228A01A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36E621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5CB536C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F03AC97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3B00E217" w14:textId="2C2A942D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2BEE5FE7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72E1E8B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5E7F" w:rsidRPr="00CB07DC" w14:paraId="212C32A9" w14:textId="77777777" w:rsidTr="0099271A">
        <w:trPr>
          <w:trHeight w:val="81"/>
        </w:trPr>
        <w:tc>
          <w:tcPr>
            <w:tcW w:w="1678" w:type="pct"/>
            <w:shd w:val="clear" w:color="auto" w:fill="auto"/>
            <w:vAlign w:val="bottom"/>
          </w:tcPr>
          <w:p w14:paraId="149124FB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bottom"/>
          </w:tcPr>
          <w:p w14:paraId="1F447AEA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71A" w:rsidRPr="00CB07DC" w14:paraId="57251D0C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37A0341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74" w:type="pct"/>
            <w:vAlign w:val="bottom"/>
          </w:tcPr>
          <w:p w14:paraId="17FB4720" w14:textId="512DC3F7" w:rsidR="0099271A" w:rsidRPr="00DD7E1B" w:rsidRDefault="007B279B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pct"/>
            <w:vAlign w:val="bottom"/>
          </w:tcPr>
          <w:p w14:paraId="1DE45844" w14:textId="77777777" w:rsidR="0099271A" w:rsidRPr="00DD7E1B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C1AE0AC" w14:textId="58EB5343" w:rsidR="0099271A" w:rsidRPr="00DD7E1B" w:rsidRDefault="00EC2D5C" w:rsidP="0028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7B279B"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531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E2A1AA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004C346F" w14:textId="0D730B8D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68444AB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1B4B0C65" w14:textId="481080FD" w:rsidR="0099271A" w:rsidRPr="00CB07DC" w:rsidRDefault="00133E45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2927505A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4424F31" w14:textId="304A3108" w:rsidR="0099271A" w:rsidRPr="00CB07DC" w:rsidRDefault="00133E45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300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5EE4FFBA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12335A8A" w14:textId="5276F402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9</w:t>
            </w:r>
            <w:r w:rsidR="00133E45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99271A" w:rsidRPr="00CB07DC" w14:paraId="03775C55" w14:textId="77777777" w:rsidTr="003E1959">
        <w:trPr>
          <w:trHeight w:val="310"/>
        </w:trPr>
        <w:tc>
          <w:tcPr>
            <w:tcW w:w="1678" w:type="pct"/>
            <w:shd w:val="clear" w:color="auto" w:fill="auto"/>
            <w:vAlign w:val="bottom"/>
          </w:tcPr>
          <w:p w14:paraId="45D8490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74" w:type="pct"/>
            <w:vAlign w:val="bottom"/>
          </w:tcPr>
          <w:p w14:paraId="15773C96" w14:textId="63B7DE24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7B279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85" w:type="pct"/>
            <w:vAlign w:val="bottom"/>
          </w:tcPr>
          <w:p w14:paraId="1A5BF73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527158D" w14:textId="45449D80" w:rsidR="0099271A" w:rsidRPr="00CB07DC" w:rsidRDefault="007B279B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7729AA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62A345F1" w14:textId="00A0E825" w:rsidR="0099271A" w:rsidRPr="00CB07DC" w:rsidRDefault="007B279B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809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CBF0984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37DCD410" w14:textId="509BE6F0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72</w:t>
            </w:r>
            <w:r w:rsidR="00133E45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85" w:type="pct"/>
            <w:vAlign w:val="bottom"/>
          </w:tcPr>
          <w:p w14:paraId="2DC02BC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405B3898" w14:textId="635B1692" w:rsidR="0099271A" w:rsidRPr="00CB07DC" w:rsidRDefault="00133E45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069702E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6A56152D" w14:textId="06AB822C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133E45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99271A" w:rsidRPr="00CB07DC" w14:paraId="1A02A44D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151DDB75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474" w:type="pct"/>
            <w:vAlign w:val="bottom"/>
          </w:tcPr>
          <w:p w14:paraId="3578E249" w14:textId="1B6FE519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vAlign w:val="bottom"/>
          </w:tcPr>
          <w:p w14:paraId="798DC8A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F56DEF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2B3B99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53E2A65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9157B4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08273ACC" w14:textId="345996D3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64075C14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9645F6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" w:type="pct"/>
            <w:vAlign w:val="bottom"/>
          </w:tcPr>
          <w:p w14:paraId="6AACE11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0543EDB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271A" w:rsidRPr="00CB07DC" w14:paraId="7D5C9C2A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265E141" w14:textId="72A83C22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และเครื่องมือเครื่องใช้ในการผลิตและบำรุงรักษา</w:t>
            </w:r>
          </w:p>
        </w:tc>
        <w:tc>
          <w:tcPr>
            <w:tcW w:w="474" w:type="pct"/>
            <w:vAlign w:val="bottom"/>
          </w:tcPr>
          <w:p w14:paraId="497F7F29" w14:textId="634BFE71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322FC9">
              <w:rPr>
                <w:rFonts w:ascii="Angsana New" w:hAnsi="Angsana New"/>
                <w:sz w:val="30"/>
                <w:szCs w:val="30"/>
              </w:rPr>
              <w:t>71</w:t>
            </w:r>
            <w:r w:rsidR="007B279B">
              <w:rPr>
                <w:rFonts w:ascii="Angsana New" w:hAnsi="Angsana New"/>
                <w:sz w:val="30"/>
                <w:szCs w:val="30"/>
              </w:rPr>
              <w:t>,</w:t>
            </w:r>
            <w:r w:rsidR="00322FC9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85" w:type="pct"/>
            <w:vAlign w:val="bottom"/>
          </w:tcPr>
          <w:p w14:paraId="3B3E2E2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B7E2580" w14:textId="65E9AE95" w:rsidR="0099271A" w:rsidRPr="00CB07DC" w:rsidRDefault="007B279B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22FC9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22FC9">
              <w:rPr>
                <w:rFonts w:ascii="Angsana New" w:hAnsi="Angsana New"/>
                <w:sz w:val="30"/>
                <w:szCs w:val="30"/>
              </w:rPr>
              <w:t>372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1717F5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4A2EC5EE" w14:textId="36B2307A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67</w:t>
            </w:r>
            <w:r w:rsidR="007B279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F6C246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72BEA285" w14:textId="29965D46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7</w:t>
            </w:r>
            <w:r w:rsidR="00133E45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830</w:t>
            </w:r>
            <w:r w:rsidR="00133E45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85" w:type="pct"/>
            <w:vAlign w:val="bottom"/>
          </w:tcPr>
          <w:p w14:paraId="166DAD3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89C1724" w14:textId="5A3A6822" w:rsidR="0099271A" w:rsidRPr="00CB07DC" w:rsidRDefault="00133E45" w:rsidP="00133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261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67307DF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A5D6E48" w14:textId="65CCFB44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711</w:t>
            </w:r>
            <w:r w:rsidR="00133E45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022</w:t>
            </w:r>
          </w:p>
        </w:tc>
      </w:tr>
      <w:tr w:rsidR="0099271A" w:rsidRPr="00CB07DC" w14:paraId="1D7CBF32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64DFF98E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474" w:type="pct"/>
            <w:vAlign w:val="bottom"/>
          </w:tcPr>
          <w:p w14:paraId="7F75B7FD" w14:textId="3F63B440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7B279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</w:t>
            </w:r>
            <w:r w:rsidR="00322FC9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85" w:type="pct"/>
            <w:vAlign w:val="bottom"/>
          </w:tcPr>
          <w:p w14:paraId="62206B54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0C270A0" w14:textId="18D831FE" w:rsidR="0099271A" w:rsidRPr="00CB07DC" w:rsidRDefault="007B279B" w:rsidP="0093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22FC9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E676E5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30FFB1C7" w14:textId="2BBAFDDC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C53FA6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1CBA3CD4" w14:textId="38D129F2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133E45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85" w:type="pct"/>
            <w:vAlign w:val="bottom"/>
          </w:tcPr>
          <w:p w14:paraId="2FBC4AB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58AFCB6" w14:textId="7153C068" w:rsidR="0099271A" w:rsidRPr="00CB07DC" w:rsidRDefault="00133E45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200DAEBB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7F502E4" w14:textId="6037BE6F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99271A" w:rsidRPr="00CB07DC" w14:paraId="074EC42B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55BF96E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74" w:type="pct"/>
            <w:vAlign w:val="bottom"/>
          </w:tcPr>
          <w:p w14:paraId="320C655F" w14:textId="655D28CE" w:rsidR="0099271A" w:rsidRPr="00CB07DC" w:rsidRDefault="00406767" w:rsidP="00F37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85" w:type="pct"/>
            <w:vAlign w:val="bottom"/>
          </w:tcPr>
          <w:p w14:paraId="2099BE5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528A8E3" w14:textId="49E0A8AD" w:rsidR="0099271A" w:rsidRPr="00CB07DC" w:rsidRDefault="007B279B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299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3E3E1A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1854D807" w14:textId="4BB96618" w:rsidR="0099271A" w:rsidRPr="00CB07DC" w:rsidRDefault="00406767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9F050E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635C3E8D" w14:textId="79EC6567" w:rsidR="0099271A" w:rsidRPr="00CB07DC" w:rsidRDefault="00133E45" w:rsidP="00F37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64D88D7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2B93F04" w14:textId="35094487" w:rsidR="0099271A" w:rsidRPr="00CB07DC" w:rsidRDefault="00133E45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77B35C4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6E84293" w14:textId="0A972DCD" w:rsidR="0099271A" w:rsidRPr="00CB07DC" w:rsidRDefault="00133E45" w:rsidP="00F37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271A" w:rsidRPr="00CB07DC" w14:paraId="245DD394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3C8530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6726103A" w14:textId="104F5747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88</w:t>
            </w:r>
            <w:r w:rsidR="00322FC9">
              <w:rPr>
                <w:rFonts w:ascii="Angsana New" w:hAnsi="Angsana New"/>
                <w:sz w:val="30"/>
                <w:szCs w:val="30"/>
              </w:rPr>
              <w:t>2</w:t>
            </w:r>
            <w:r w:rsidR="007B279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  <w:r w:rsidR="00322FC9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85" w:type="pct"/>
            <w:vAlign w:val="bottom"/>
          </w:tcPr>
          <w:p w14:paraId="3A49756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B0089" w14:textId="7D8793D1" w:rsidR="0099271A" w:rsidRPr="00CB07DC" w:rsidRDefault="007B279B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12</w:t>
            </w:r>
            <w:r w:rsidR="00322FC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0</w:t>
            </w:r>
            <w:r w:rsidR="00322FC9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FC0601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3233F1EE" w14:textId="43113212" w:rsidR="0099271A" w:rsidRPr="00CB07DC" w:rsidRDefault="007B279B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253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DD5168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42CEBF98" w14:textId="721524B0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293</w:t>
            </w:r>
            <w:r w:rsidR="00133E45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85" w:type="pct"/>
            <w:vAlign w:val="bottom"/>
          </w:tcPr>
          <w:p w14:paraId="1098EFAE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FA84C" w14:textId="1A309FF1" w:rsidR="0099271A" w:rsidRPr="00CB07DC" w:rsidRDefault="00133E45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550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7D584D6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DD0BE" w14:textId="7237651F" w:rsidR="0099271A" w:rsidRPr="00CB07DC" w:rsidRDefault="00406767" w:rsidP="00EC2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316</w:t>
            </w:r>
            <w:r w:rsidR="00133E45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99271A" w:rsidRPr="00B165D6" w14:paraId="44DB0AF7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3E8AA457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73B2" w14:textId="219DB1CC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B27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22FC9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7B27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22FC9"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85" w:type="pct"/>
            <w:vAlign w:val="bottom"/>
          </w:tcPr>
          <w:p w14:paraId="1C96688E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5D0D9" w14:textId="0A5A4AA1" w:rsidR="0099271A" w:rsidRPr="00CB07DC" w:rsidRDefault="007B279B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22FC9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22FC9"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899F6B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9A051" w14:textId="55A3F112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7B27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1A8303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00"/>
              </w:tabs>
              <w:spacing w:after="0"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ECAA8" w14:textId="30A1AA74" w:rsidR="0099271A" w:rsidRPr="00CB07DC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33E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  <w:r w:rsidR="00133E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85" w:type="pct"/>
            <w:tcBorders>
              <w:left w:val="nil"/>
            </w:tcBorders>
            <w:vAlign w:val="bottom"/>
          </w:tcPr>
          <w:p w14:paraId="35C1619A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6CA313A" w14:textId="6C36AF7B" w:rsidR="0099271A" w:rsidRPr="00CB07DC" w:rsidRDefault="00133E45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b/>
                <w:bCs/>
                <w:sz w:val="30"/>
                <w:szCs w:val="30"/>
              </w:rPr>
              <w:t>480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2" w:type="pct"/>
            <w:vAlign w:val="bottom"/>
          </w:tcPr>
          <w:p w14:paraId="25CF679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51C4A" w14:textId="4D192921" w:rsidR="0099271A" w:rsidRPr="00591FFA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33E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039</w:t>
            </w:r>
            <w:r w:rsidR="00133E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</w:p>
        </w:tc>
      </w:tr>
    </w:tbl>
    <w:p w14:paraId="22407588" w14:textId="77777777" w:rsidR="002738BC" w:rsidRPr="00D45E7F" w:rsidRDefault="002738BC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2"/>
          <w:szCs w:val="22"/>
        </w:rPr>
      </w:pPr>
    </w:p>
    <w:p w14:paraId="1DE9A70B" w14:textId="77777777" w:rsidR="002738BC" w:rsidRPr="0082412F" w:rsidRDefault="002738BC" w:rsidP="006A0DDA">
      <w:pPr>
        <w:pStyle w:val="ListParagraph"/>
        <w:numPr>
          <w:ilvl w:val="0"/>
          <w:numId w:val="22"/>
        </w:numPr>
        <w:spacing w:line="240" w:lineRule="auto"/>
        <w:rPr>
          <w:rFonts w:ascii="Angsana New" w:hAnsi="Angsana New"/>
          <w:sz w:val="2"/>
          <w:szCs w:val="2"/>
        </w:rPr>
        <w:sectPr w:rsidR="002738BC" w:rsidRPr="0082412F" w:rsidSect="002738BC"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078"/>
        <w:gridCol w:w="270"/>
        <w:gridCol w:w="1353"/>
        <w:gridCol w:w="270"/>
        <w:gridCol w:w="1077"/>
        <w:gridCol w:w="268"/>
        <w:gridCol w:w="1344"/>
      </w:tblGrid>
      <w:tr w:rsidR="00FD4825" w:rsidRPr="00CB07DC" w14:paraId="7D5F7772" w14:textId="77777777" w:rsidTr="003E1959">
        <w:tc>
          <w:tcPr>
            <w:tcW w:w="2005" w:type="pct"/>
            <w:shd w:val="clear" w:color="auto" w:fill="auto"/>
            <w:vAlign w:val="bottom"/>
          </w:tcPr>
          <w:p w14:paraId="27BA1329" w14:textId="77777777" w:rsidR="00FD4825" w:rsidRPr="003A5A0D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14:paraId="287DCE4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4825" w:rsidRPr="00CB07DC" w14:paraId="19144756" w14:textId="77777777" w:rsidTr="003E1959">
        <w:tc>
          <w:tcPr>
            <w:tcW w:w="2005" w:type="pct"/>
            <w:shd w:val="clear" w:color="auto" w:fill="auto"/>
            <w:vAlign w:val="bottom"/>
          </w:tcPr>
          <w:p w14:paraId="527641B4" w14:textId="2A7633CB" w:rsidR="00FD4825" w:rsidRPr="00CB07DC" w:rsidRDefault="00FD4825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F24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06767" w:rsidRPr="004067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F24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388CF" w14:textId="53FE40FF" w:rsidR="00FD4825" w:rsidRPr="00CB07DC" w:rsidRDefault="00406767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642EAF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FE656" w14:textId="7A75F845" w:rsidR="00FD4825" w:rsidRPr="00CB07DC" w:rsidRDefault="00406767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D4825" w:rsidRPr="00CB07DC" w14:paraId="2F548629" w14:textId="77777777" w:rsidTr="003E1959">
        <w:tc>
          <w:tcPr>
            <w:tcW w:w="2005" w:type="pct"/>
            <w:shd w:val="clear" w:color="auto" w:fill="auto"/>
            <w:vAlign w:val="bottom"/>
          </w:tcPr>
          <w:p w14:paraId="3A017CC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C52D4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70DF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0FD64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95D22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FAAE593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A360AF9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364FD2B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</w:tr>
      <w:tr w:rsidR="00FD4825" w:rsidRPr="00CB07DC" w14:paraId="2EAD0069" w14:textId="77777777" w:rsidTr="003E1959">
        <w:tc>
          <w:tcPr>
            <w:tcW w:w="2005" w:type="pct"/>
            <w:shd w:val="clear" w:color="auto" w:fill="auto"/>
            <w:vAlign w:val="bottom"/>
          </w:tcPr>
          <w:p w14:paraId="58ABA324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B9E8A86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35067B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39466152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C1048F3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77CB7B06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43B92D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0C7CE6C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</w:tr>
      <w:tr w:rsidR="00FD4825" w:rsidRPr="00CB07DC" w14:paraId="1E0DECF0" w14:textId="77777777" w:rsidTr="003E1959">
        <w:tc>
          <w:tcPr>
            <w:tcW w:w="2005" w:type="pct"/>
            <w:shd w:val="clear" w:color="auto" w:fill="auto"/>
            <w:vAlign w:val="bottom"/>
          </w:tcPr>
          <w:p w14:paraId="3DF57983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D43675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DE12D47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7292FC7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BEC753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9598EEF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BCD130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155FFA31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</w:t>
            </w:r>
          </w:p>
        </w:tc>
      </w:tr>
      <w:tr w:rsidR="00FD4825" w:rsidRPr="00CB07DC" w14:paraId="230477B5" w14:textId="77777777" w:rsidTr="003E1959">
        <w:tc>
          <w:tcPr>
            <w:tcW w:w="2005" w:type="pct"/>
            <w:shd w:val="clear" w:color="auto" w:fill="auto"/>
            <w:vAlign w:val="bottom"/>
          </w:tcPr>
          <w:p w14:paraId="1747837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D8A27C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824805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1B5D5AC9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70932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64CB347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2A86A2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71FD71D2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D4825" w:rsidRPr="00CB07DC" w14:paraId="0BD50BCC" w14:textId="77777777" w:rsidTr="003E1959">
        <w:tc>
          <w:tcPr>
            <w:tcW w:w="2005" w:type="pct"/>
            <w:shd w:val="clear" w:color="auto" w:fill="auto"/>
            <w:vAlign w:val="bottom"/>
          </w:tcPr>
          <w:p w14:paraId="7D711C5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14:paraId="775826CA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71A" w:rsidRPr="00B165D6" w14:paraId="6DD0A924" w14:textId="77777777" w:rsidTr="003E1959">
        <w:tc>
          <w:tcPr>
            <w:tcW w:w="2005" w:type="pct"/>
            <w:shd w:val="clear" w:color="auto" w:fill="auto"/>
            <w:vAlign w:val="bottom"/>
          </w:tcPr>
          <w:p w14:paraId="073240B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2DE886E4" w14:textId="09D4131B" w:rsidR="0099271A" w:rsidRPr="008C1037" w:rsidRDefault="00406767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C8BA255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23DF77FD" w14:textId="786E9692" w:rsidR="0099271A" w:rsidRPr="008C1037" w:rsidRDefault="005E6A5D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F0AE7F8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707204BC" w14:textId="474FEC40" w:rsidR="0099271A" w:rsidRPr="008C1037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3</w:t>
            </w:r>
            <w:r w:rsidR="00133E45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12C92DC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060AF7CA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C10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9271A" w:rsidRPr="00B165D6" w14:paraId="11A21333" w14:textId="77777777" w:rsidTr="003E1959">
        <w:tc>
          <w:tcPr>
            <w:tcW w:w="2005" w:type="pct"/>
            <w:shd w:val="clear" w:color="auto" w:fill="auto"/>
            <w:vAlign w:val="bottom"/>
          </w:tcPr>
          <w:p w14:paraId="78F5C31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A0A52" w14:textId="0D6A36FC" w:rsidR="0099271A" w:rsidRPr="008C1037" w:rsidRDefault="005E6A5D" w:rsidP="00E30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E7AB1D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A54E" w14:textId="45935128" w:rsidR="0099271A" w:rsidRPr="008C1037" w:rsidRDefault="005E6A5D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A36226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92A38" w14:textId="45A9B434" w:rsidR="0099271A" w:rsidRPr="008C1037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6B2206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ED554B9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027C1" w14:textId="46EAAFEB" w:rsidR="0099271A" w:rsidRPr="008C1037" w:rsidRDefault="006B2206" w:rsidP="006B2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550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271A" w:rsidRPr="00B165D6" w14:paraId="5D6A3148" w14:textId="77777777" w:rsidTr="003E1959">
        <w:tc>
          <w:tcPr>
            <w:tcW w:w="2005" w:type="pct"/>
            <w:shd w:val="clear" w:color="auto" w:fill="auto"/>
            <w:vAlign w:val="bottom"/>
          </w:tcPr>
          <w:p w14:paraId="11C73737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1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DE87D" w14:textId="76D5BEEE" w:rsidR="0099271A" w:rsidRPr="00292E78" w:rsidRDefault="00406767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EECBD08" w14:textId="77777777" w:rsidR="0099271A" w:rsidRPr="00292E78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CA987" w14:textId="3F9D3795" w:rsidR="0099271A" w:rsidRPr="00292E78" w:rsidRDefault="005E6A5D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5A0A724" w14:textId="77777777" w:rsidR="0099271A" w:rsidRPr="00292E78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38D6BC" w14:textId="57B7D705" w:rsidR="0099271A" w:rsidRPr="00292E78" w:rsidRDefault="00406767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B22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292CF26" w14:textId="77777777" w:rsidR="0099271A" w:rsidRPr="00292E78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1D160" w14:textId="12D15216" w:rsidR="0099271A" w:rsidRPr="00292E78" w:rsidRDefault="006B2206" w:rsidP="006B2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06767" w:rsidRPr="00406767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DF17617" w14:textId="77777777" w:rsidR="00FD4825" w:rsidRDefault="00FD4825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1C589ACB" w14:textId="77777777" w:rsidR="00E71E50" w:rsidRPr="0082412F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B07DC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0E372B86" w14:textId="77777777" w:rsidR="00E71E50" w:rsidRPr="0082412F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D7BFC" w14:textId="79351C4A" w:rsidR="002A5A79" w:rsidRPr="006A0472" w:rsidRDefault="002A5A79" w:rsidP="002A5A79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2DB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Pr="00DB2DB7">
        <w:rPr>
          <w:rFonts w:ascii="Angsana New" w:hAnsi="Angsana New" w:hint="cs"/>
          <w:sz w:val="30"/>
          <w:szCs w:val="30"/>
        </w:rPr>
        <w:t xml:space="preserve"> </w:t>
      </w:r>
      <w:r w:rsidR="002F24E4">
        <w:rPr>
          <w:rFonts w:ascii="Angsana New" w:hAnsi="Angsana New" w:hint="cs"/>
          <w:sz w:val="30"/>
          <w:szCs w:val="30"/>
          <w:cs/>
        </w:rPr>
        <w:t>มิถุนายน</w:t>
      </w:r>
      <w:r w:rsidRPr="00DB2DB7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 w:hint="cs"/>
          <w:sz w:val="30"/>
          <w:szCs w:val="30"/>
        </w:rPr>
        <w:t>256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Pr="00DB2DB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DB2DB7">
        <w:rPr>
          <w:rFonts w:ascii="Angsana New" w:hAnsi="Angsana New" w:hint="cs"/>
          <w:sz w:val="30"/>
          <w:szCs w:val="30"/>
        </w:rPr>
        <w:t xml:space="preserve"> </w:t>
      </w:r>
      <w:r w:rsidRPr="00DB2DB7">
        <w:rPr>
          <w:rFonts w:ascii="Angsana New" w:hAnsi="Angsana New" w:hint="cs"/>
          <w:sz w:val="30"/>
          <w:szCs w:val="30"/>
          <w:cs/>
        </w:rPr>
        <w:t>ราช-ออสเตรเลีย คอร์ปอเรชั่น จำกัด ซึ่งเป็นบริษัทย่อยทางอ้อม ได้จดจำนอง</w:t>
      </w:r>
      <w:r w:rsidR="00AB664D" w:rsidRPr="00DB2DB7">
        <w:rPr>
          <w:rFonts w:ascii="Angsana New" w:hAnsi="Angsana New"/>
          <w:sz w:val="30"/>
          <w:szCs w:val="30"/>
        </w:rPr>
        <w:br/>
      </w:r>
      <w:r w:rsidRPr="00DB2DB7">
        <w:rPr>
          <w:rFonts w:ascii="Angsana New" w:hAnsi="Angsana New" w:hint="cs"/>
          <w:sz w:val="30"/>
          <w:szCs w:val="30"/>
          <w:cs/>
        </w:rPr>
        <w:t xml:space="preserve">ที่ดิน อาคารและโรงไฟฟ้า </w:t>
      </w:r>
      <w:r w:rsidRPr="006243DC">
        <w:rPr>
          <w:rFonts w:ascii="Angsana New" w:hAnsi="Angsana New" w:hint="cs"/>
          <w:sz w:val="30"/>
          <w:szCs w:val="30"/>
          <w:cs/>
        </w:rPr>
        <w:t xml:space="preserve">และจดจำนำอุปกรณ์ของโรงไฟฟ้า </w:t>
      </w:r>
      <w:r w:rsidR="00406767" w:rsidRPr="00406767">
        <w:rPr>
          <w:rFonts w:ascii="Angsana New" w:hAnsi="Angsana New" w:hint="cs"/>
          <w:sz w:val="30"/>
          <w:szCs w:val="30"/>
        </w:rPr>
        <w:t>5</w:t>
      </w:r>
      <w:r w:rsidRPr="006243DC">
        <w:rPr>
          <w:rFonts w:ascii="Angsana New" w:hAnsi="Angsana New" w:hint="cs"/>
          <w:sz w:val="30"/>
          <w:szCs w:val="30"/>
          <w:cs/>
        </w:rPr>
        <w:t xml:space="preserve"> โครงการ มูลค่าสุทธิตามบัญชีจำนวน</w:t>
      </w:r>
      <w:r w:rsidR="00AB664D" w:rsidRPr="006243DC">
        <w:rPr>
          <w:rFonts w:ascii="Angsana New" w:hAnsi="Angsana New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965</w:t>
      </w:r>
      <w:r w:rsidR="00183FAE" w:rsidRPr="006243DC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36</w:t>
      </w:r>
      <w:r w:rsidR="008A608A" w:rsidRPr="006243DC">
        <w:rPr>
          <w:rFonts w:ascii="Angsana New" w:hAnsi="Angsana New"/>
          <w:sz w:val="30"/>
          <w:szCs w:val="30"/>
        </w:rPr>
        <w:t xml:space="preserve"> </w:t>
      </w:r>
      <w:r w:rsidR="006A0472" w:rsidRPr="006243DC">
        <w:rPr>
          <w:rFonts w:ascii="Angsana New" w:hAnsi="Angsana New"/>
          <w:sz w:val="30"/>
          <w:szCs w:val="30"/>
          <w:cs/>
        </w:rPr>
        <w:br/>
      </w:r>
      <w:r w:rsidRPr="006243DC">
        <w:rPr>
          <w:rFonts w:ascii="Angsana New" w:hAnsi="Angsana New" w:hint="cs"/>
          <w:sz w:val="30"/>
          <w:szCs w:val="30"/>
          <w:cs/>
        </w:rPr>
        <w:t>ล้</w:t>
      </w:r>
      <w:r w:rsidR="008A608A" w:rsidRPr="006243DC">
        <w:rPr>
          <w:rFonts w:ascii="Angsana New" w:hAnsi="Angsana New" w:hint="cs"/>
          <w:sz w:val="30"/>
          <w:szCs w:val="30"/>
          <w:cs/>
        </w:rPr>
        <w:t xml:space="preserve">านเหรียญออสเตรเลีย หรือเทียบเท่า </w:t>
      </w:r>
      <w:r w:rsidR="00406767" w:rsidRPr="00406767">
        <w:rPr>
          <w:rFonts w:ascii="Angsana New" w:hAnsi="Angsana New"/>
          <w:sz w:val="30"/>
          <w:szCs w:val="30"/>
        </w:rPr>
        <w:t>23</w:t>
      </w:r>
      <w:r w:rsidR="008A608A" w:rsidRPr="006243DC">
        <w:rPr>
          <w:rFonts w:ascii="Angsana New" w:hAnsi="Angsana New"/>
          <w:sz w:val="30"/>
          <w:szCs w:val="30"/>
        </w:rPr>
        <w:t>,</w:t>
      </w:r>
      <w:r w:rsidR="00406767" w:rsidRPr="00406767">
        <w:rPr>
          <w:rFonts w:ascii="Angsana New" w:hAnsi="Angsana New"/>
          <w:sz w:val="30"/>
          <w:szCs w:val="30"/>
        </w:rPr>
        <w:t>481</w:t>
      </w:r>
      <w:r w:rsidR="001E29EF" w:rsidRPr="006243DC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73</w:t>
      </w:r>
      <w:r w:rsidRPr="006243DC">
        <w:rPr>
          <w:rFonts w:ascii="Angsana New" w:hAnsi="Angsana New" w:hint="cs"/>
          <w:sz w:val="30"/>
          <w:szCs w:val="30"/>
        </w:rPr>
        <w:t xml:space="preserve"> </w:t>
      </w:r>
      <w:r w:rsidRPr="006243DC">
        <w:rPr>
          <w:rFonts w:ascii="Angsana New" w:hAnsi="Angsana New" w:hint="cs"/>
          <w:sz w:val="30"/>
          <w:szCs w:val="30"/>
          <w:cs/>
        </w:rPr>
        <w:t>ล้านบาท</w:t>
      </w:r>
      <w:r w:rsidR="00FD4825" w:rsidRPr="006243DC">
        <w:rPr>
          <w:rFonts w:ascii="Angsana New" w:hAnsi="Angsana New" w:hint="cs"/>
          <w:sz w:val="30"/>
          <w:szCs w:val="30"/>
          <w:cs/>
        </w:rPr>
        <w:t xml:space="preserve"> </w:t>
      </w:r>
      <w:r w:rsidRPr="006243DC">
        <w:rPr>
          <w:rFonts w:ascii="Angsana New" w:hAnsi="Angsana New" w:hint="cs"/>
          <w:sz w:val="30"/>
          <w:szCs w:val="30"/>
          <w:cs/>
        </w:rPr>
        <w:t>เพื่อเป็นหลักประกันเงินกู้ยืมระยะยาวจากสถาบันการเงิน</w:t>
      </w:r>
      <w:r w:rsidR="00B165D6" w:rsidRPr="006243DC">
        <w:rPr>
          <w:rFonts w:ascii="Angsana New" w:hAnsi="Angsana New"/>
          <w:sz w:val="30"/>
          <w:szCs w:val="30"/>
        </w:rPr>
        <w:t xml:space="preserve"> </w:t>
      </w:r>
      <w:r w:rsidR="00B165D6" w:rsidRPr="006243DC">
        <w:rPr>
          <w:rFonts w:ascii="Angsana New" w:hAnsi="Angsana New"/>
          <w:sz w:val="30"/>
          <w:szCs w:val="30"/>
        </w:rPr>
        <w:br/>
      </w:r>
      <w:r w:rsidRPr="006243DC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406767" w:rsidRPr="00406767">
        <w:rPr>
          <w:rFonts w:ascii="Angsana New" w:hAnsi="Angsana New"/>
          <w:sz w:val="30"/>
          <w:szCs w:val="30"/>
        </w:rPr>
        <w:t>7</w:t>
      </w:r>
      <w:r w:rsidRPr="006243DC">
        <w:rPr>
          <w:rFonts w:ascii="Angsana New" w:hAnsi="Angsana New" w:hint="cs"/>
          <w:sz w:val="30"/>
          <w:szCs w:val="30"/>
          <w:cs/>
        </w:rPr>
        <w:t>)</w:t>
      </w:r>
    </w:p>
    <w:p w14:paraId="4FDA5740" w14:textId="77777777" w:rsidR="002A5A79" w:rsidRPr="006A0472" w:rsidRDefault="002A5A79" w:rsidP="002A5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065210E3" w14:textId="5A186BD0" w:rsidR="002A5A79" w:rsidRPr="0082412F" w:rsidRDefault="002A5A79" w:rsidP="003E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047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="00FD4825" w:rsidRPr="006A0472">
        <w:rPr>
          <w:rFonts w:ascii="Angsana New" w:hAnsi="Angsana New" w:hint="cs"/>
          <w:sz w:val="30"/>
          <w:szCs w:val="30"/>
        </w:rPr>
        <w:t xml:space="preserve"> </w:t>
      </w:r>
      <w:r w:rsidR="002F24E4">
        <w:rPr>
          <w:rFonts w:ascii="Angsana New" w:hAnsi="Angsana New" w:hint="cs"/>
          <w:sz w:val="30"/>
          <w:szCs w:val="30"/>
          <w:cs/>
        </w:rPr>
        <w:t>มิถุนายน</w:t>
      </w:r>
      <w:r w:rsidR="00FD4825" w:rsidRPr="006A0472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 w:hint="cs"/>
          <w:sz w:val="30"/>
          <w:szCs w:val="30"/>
        </w:rPr>
        <w:t>256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="00FD4825" w:rsidRPr="006A0472">
        <w:rPr>
          <w:rFonts w:ascii="Angsana New" w:hAnsi="Angsana New" w:hint="cs"/>
          <w:sz w:val="30"/>
          <w:szCs w:val="30"/>
          <w:cs/>
        </w:rPr>
        <w:t xml:space="preserve"> </w:t>
      </w:r>
      <w:r w:rsidRPr="006A0472">
        <w:rPr>
          <w:rFonts w:ascii="Angsana New" w:hAnsi="Angsana New" w:hint="cs"/>
          <w:sz w:val="30"/>
          <w:szCs w:val="30"/>
          <w:cs/>
        </w:rPr>
        <w:t>บริษัท ราช โคเจนเนอเรชั่น จำกัด ซึ่งเป็นบริษัทย่อยทางตรง ได้จดจำนองที่ดิน</w:t>
      </w:r>
      <w:r w:rsidR="003E1A03" w:rsidRPr="006A0472">
        <w:rPr>
          <w:rFonts w:ascii="Angsana New" w:hAnsi="Angsana New" w:hint="cs"/>
          <w:sz w:val="30"/>
          <w:szCs w:val="30"/>
          <w:cs/>
        </w:rPr>
        <w:t>พร้อม</w:t>
      </w:r>
      <w:r w:rsidR="00B165D6" w:rsidRPr="006A0472">
        <w:rPr>
          <w:rFonts w:ascii="Angsana New" w:hAnsi="Angsana New"/>
          <w:sz w:val="30"/>
          <w:szCs w:val="30"/>
        </w:rPr>
        <w:br/>
      </w:r>
      <w:r w:rsidR="003E1A03" w:rsidRPr="006A0472">
        <w:rPr>
          <w:rFonts w:ascii="Angsana New" w:hAnsi="Angsana New" w:hint="cs"/>
          <w:sz w:val="30"/>
          <w:szCs w:val="30"/>
          <w:cs/>
        </w:rPr>
        <w:t>สิ่งปลูกสร้างบนที่ดิน</w:t>
      </w:r>
      <w:r w:rsidRPr="006A0472">
        <w:rPr>
          <w:rFonts w:ascii="Angsana New" w:hAnsi="Angsana New" w:hint="cs"/>
          <w:sz w:val="30"/>
          <w:szCs w:val="30"/>
          <w:cs/>
        </w:rPr>
        <w:t>ทั้งหมดและเครื่องจักรบางส่วนเพื่อเป็นหลักประกันเงินกู้ยืมระยะยาวจากสถาบันการเงิน</w:t>
      </w:r>
      <w:r w:rsidR="00B165D6" w:rsidRPr="006A0472">
        <w:rPr>
          <w:rFonts w:ascii="Angsana New" w:hAnsi="Angsana New"/>
          <w:sz w:val="30"/>
          <w:szCs w:val="30"/>
        </w:rPr>
        <w:t xml:space="preserve"> </w:t>
      </w:r>
      <w:r w:rsidR="00B165D6" w:rsidRPr="006A0472">
        <w:rPr>
          <w:rFonts w:ascii="Angsana New" w:hAnsi="Angsana New"/>
          <w:sz w:val="30"/>
          <w:szCs w:val="30"/>
        </w:rPr>
        <w:br/>
      </w:r>
      <w:r w:rsidRPr="006A0472">
        <w:rPr>
          <w:rFonts w:ascii="Angsana New" w:hAnsi="Angsana New" w:hint="cs"/>
          <w:sz w:val="30"/>
          <w:szCs w:val="30"/>
          <w:cs/>
        </w:rPr>
        <w:t>(ดู</w:t>
      </w:r>
      <w:r w:rsidRPr="001208B2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406767" w:rsidRPr="00406767">
        <w:rPr>
          <w:rFonts w:ascii="Angsana New" w:hAnsi="Angsana New"/>
          <w:sz w:val="30"/>
          <w:szCs w:val="30"/>
        </w:rPr>
        <w:t>7</w:t>
      </w:r>
      <w:r w:rsidRPr="001208B2">
        <w:rPr>
          <w:rFonts w:ascii="Angsana New" w:hAnsi="Angsana New" w:hint="cs"/>
          <w:sz w:val="30"/>
          <w:szCs w:val="30"/>
        </w:rPr>
        <w:t>)</w:t>
      </w:r>
    </w:p>
    <w:p w14:paraId="155E97C1" w14:textId="75967E9B" w:rsidR="002D526E" w:rsidRDefault="002D526E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49F336" w14:textId="77777777" w:rsidR="00A45505" w:rsidRDefault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3E9A839" w14:textId="49C6AF90" w:rsidR="002C23E0" w:rsidRPr="00643585" w:rsidRDefault="002C23E0" w:rsidP="002C23E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4358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5E76A4C" w14:textId="77777777" w:rsidR="002C23E0" w:rsidRDefault="002C23E0" w:rsidP="002C23E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E5CC6A" w14:textId="3A65B945" w:rsidR="002C23E0" w:rsidRDefault="002C23E0" w:rsidP="002C23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Pr="00D246FB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</w:t>
      </w:r>
      <w:r w:rsidRPr="00D246F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406767" w:rsidRPr="00406767">
        <w:rPr>
          <w:rFonts w:ascii="Angsana New" w:hAnsi="Angsana New" w:hint="cs"/>
          <w:spacing w:val="-2"/>
          <w:sz w:val="30"/>
          <w:szCs w:val="30"/>
        </w:rPr>
        <w:t>3</w:t>
      </w:r>
      <w:r w:rsidR="00406767" w:rsidRPr="00406767">
        <w:rPr>
          <w:rFonts w:ascii="Angsana New" w:hAnsi="Angsana New"/>
          <w:spacing w:val="-2"/>
          <w:sz w:val="30"/>
          <w:szCs w:val="30"/>
        </w:rPr>
        <w:t>0</w:t>
      </w:r>
      <w:r w:rsidRPr="00D246FB">
        <w:rPr>
          <w:rFonts w:ascii="Angsana New" w:hAnsi="Angsana New" w:hint="cs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406767" w:rsidRPr="00406767">
        <w:rPr>
          <w:rFonts w:ascii="Angsana New" w:hAnsi="Angsana New"/>
          <w:spacing w:val="-2"/>
          <w:sz w:val="30"/>
          <w:szCs w:val="30"/>
        </w:rPr>
        <w:t>2565</w:t>
      </w:r>
      <w:r w:rsidRPr="00D246F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FDFBA13" w14:textId="77777777" w:rsidR="002C23E0" w:rsidRDefault="002C23E0" w:rsidP="002C23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2C23E0" w:rsidRPr="007B227C" w14:paraId="2F842B3D" w14:textId="77777777" w:rsidTr="00377EEE">
        <w:trPr>
          <w:tblHeader/>
        </w:trPr>
        <w:tc>
          <w:tcPr>
            <w:tcW w:w="3150" w:type="dxa"/>
          </w:tcPr>
          <w:p w14:paraId="74F25440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hideMark/>
          </w:tcPr>
          <w:p w14:paraId="0F970414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3E0" w:rsidRPr="007B227C" w14:paraId="14148A46" w14:textId="77777777" w:rsidTr="00377EEE">
        <w:trPr>
          <w:tblHeader/>
        </w:trPr>
        <w:tc>
          <w:tcPr>
            <w:tcW w:w="3150" w:type="dxa"/>
          </w:tcPr>
          <w:p w14:paraId="7C7B90EF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2B740F7F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hideMark/>
          </w:tcPr>
          <w:p w14:paraId="1E83398E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hideMark/>
          </w:tcPr>
          <w:p w14:paraId="2B43BBD4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  <w:hideMark/>
          </w:tcPr>
          <w:p w14:paraId="6089732E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กำหนดชำระคืน</w:t>
            </w:r>
          </w:p>
        </w:tc>
      </w:tr>
      <w:tr w:rsidR="002C23E0" w:rsidRPr="007B227C" w14:paraId="56B2ECBF" w14:textId="77777777" w:rsidTr="00377EEE">
        <w:trPr>
          <w:tblHeader/>
        </w:trPr>
        <w:tc>
          <w:tcPr>
            <w:tcW w:w="3150" w:type="dxa"/>
          </w:tcPr>
          <w:p w14:paraId="73095BBF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1190B1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41E8BC21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22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B22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227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hideMark/>
          </w:tcPr>
          <w:p w14:paraId="18861210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22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B22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B227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</w:tcPr>
          <w:p w14:paraId="6A6F9BA5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C23E0" w:rsidRPr="007B227C" w14:paraId="1F3D8252" w14:textId="77777777" w:rsidTr="00377EEE">
        <w:tc>
          <w:tcPr>
            <w:tcW w:w="3150" w:type="dxa"/>
            <w:hideMark/>
          </w:tcPr>
          <w:p w14:paraId="29313321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5F83475D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559479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02DD00E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8938AB9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3E0" w:rsidRPr="007B227C" w14:paraId="7D4F4DD9" w14:textId="77777777" w:rsidTr="00377EEE">
        <w:tc>
          <w:tcPr>
            <w:tcW w:w="3150" w:type="dxa"/>
            <w:hideMark/>
          </w:tcPr>
          <w:p w14:paraId="15BD5696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1BAF8752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E70B90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35B364B0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E2A7174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3E0" w:rsidRPr="007B227C" w14:paraId="0F1E33CC" w14:textId="77777777" w:rsidTr="00377EEE">
        <w:tc>
          <w:tcPr>
            <w:tcW w:w="3150" w:type="dxa"/>
          </w:tcPr>
          <w:p w14:paraId="666A6E72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1C1C0BEB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B01FD8D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ตามที่ระบุ</w:t>
            </w:r>
            <w:r w:rsidRPr="007B227C">
              <w:rPr>
                <w:rFonts w:ascii="Angsana New" w:hAnsi="Angsana New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  <w:hideMark/>
          </w:tcPr>
          <w:p w14:paraId="1668F97E" w14:textId="32FE6ECF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 w:hint="cs"/>
                <w:sz w:val="30"/>
                <w:szCs w:val="30"/>
              </w:rPr>
              <w:t>1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 w:hint="cs"/>
                <w:sz w:val="30"/>
                <w:szCs w:val="30"/>
              </w:rPr>
              <w:t>646</w:t>
            </w:r>
          </w:p>
        </w:tc>
        <w:tc>
          <w:tcPr>
            <w:tcW w:w="1535" w:type="dxa"/>
            <w:hideMark/>
          </w:tcPr>
          <w:p w14:paraId="54382692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B227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hideMark/>
          </w:tcPr>
          <w:p w14:paraId="092C9A0A" w14:textId="6F54FAD6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</w:pPr>
            <w:r w:rsidRPr="007B227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ภายในเดือนสิงหาคม </w:t>
            </w:r>
            <w:r w:rsidR="00406767" w:rsidRPr="007B227C">
              <w:rPr>
                <w:rFonts w:ascii="Angsana New" w:hAnsi="Angsana New"/>
                <w:spacing w:val="-8"/>
                <w:sz w:val="30"/>
                <w:szCs w:val="30"/>
              </w:rPr>
              <w:t>2565</w:t>
            </w:r>
            <w:r w:rsidRPr="007B227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และ</w:t>
            </w:r>
            <w:r w:rsidRPr="007B227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2C23E0" w:rsidRPr="007B227C" w14:paraId="66E3015F" w14:textId="77777777" w:rsidTr="00377EEE">
        <w:tc>
          <w:tcPr>
            <w:tcW w:w="3150" w:type="dxa"/>
            <w:hideMark/>
          </w:tcPr>
          <w:p w14:paraId="14B5DB80" w14:textId="77777777" w:rsidR="002C23E0" w:rsidRPr="007B227C" w:rsidRDefault="002C23E0" w:rsidP="00377EE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2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1FB26E6E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2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  <w:hideMark/>
          </w:tcPr>
          <w:p w14:paraId="1B433CE4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27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</w:t>
            </w:r>
            <w:r w:rsidRPr="007B227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  <w:hideMark/>
          </w:tcPr>
          <w:p w14:paraId="7D83C2E0" w14:textId="6AD65456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 w:hint="cs"/>
                <w:sz w:val="30"/>
                <w:szCs w:val="30"/>
              </w:rPr>
              <w:t>2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 w:hint="cs"/>
                <w:sz w:val="30"/>
                <w:szCs w:val="30"/>
              </w:rPr>
              <w:t>181</w:t>
            </w:r>
          </w:p>
        </w:tc>
        <w:tc>
          <w:tcPr>
            <w:tcW w:w="1535" w:type="dxa"/>
            <w:hideMark/>
          </w:tcPr>
          <w:p w14:paraId="42D81997" w14:textId="5EF27C21" w:rsidR="002C23E0" w:rsidRPr="007B227C" w:rsidRDefault="00406767" w:rsidP="00377EE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highlight w:val="yellow"/>
              </w:rPr>
            </w:pPr>
            <w:r w:rsidRPr="007B227C">
              <w:rPr>
                <w:rFonts w:asciiTheme="majorBidi" w:hAnsiTheme="majorBidi"/>
                <w:spacing w:val="-2"/>
                <w:sz w:val="30"/>
                <w:szCs w:val="30"/>
              </w:rPr>
              <w:t>1</w:t>
            </w:r>
            <w:r w:rsidR="002C23E0" w:rsidRPr="007B227C">
              <w:rPr>
                <w:rFonts w:asciiTheme="majorBidi" w:hAnsiTheme="majorBidi"/>
                <w:spacing w:val="-2"/>
                <w:sz w:val="30"/>
                <w:szCs w:val="30"/>
              </w:rPr>
              <w:t>.</w:t>
            </w:r>
            <w:r w:rsidRPr="007B227C">
              <w:rPr>
                <w:rFonts w:asciiTheme="majorBidi" w:hAnsiTheme="majorBidi" w:hint="cs"/>
                <w:spacing w:val="-2"/>
                <w:sz w:val="30"/>
                <w:szCs w:val="30"/>
              </w:rPr>
              <w:t>55</w:t>
            </w:r>
            <w:r w:rsidR="002C23E0" w:rsidRPr="007B227C">
              <w:rPr>
                <w:rFonts w:asciiTheme="majorBidi" w:hAnsiTheme="majorBidi"/>
                <w:spacing w:val="-2"/>
                <w:sz w:val="30"/>
                <w:szCs w:val="30"/>
              </w:rPr>
              <w:t xml:space="preserve"> -  </w:t>
            </w:r>
            <w:r w:rsidRPr="007B227C">
              <w:rPr>
                <w:rFonts w:asciiTheme="majorBidi" w:hAnsiTheme="majorBidi"/>
                <w:spacing w:val="-2"/>
                <w:sz w:val="30"/>
                <w:szCs w:val="30"/>
              </w:rPr>
              <w:t>3</w:t>
            </w:r>
            <w:r w:rsidR="002C23E0" w:rsidRPr="007B227C">
              <w:rPr>
                <w:rFonts w:asciiTheme="majorBidi" w:hAnsiTheme="majorBidi"/>
                <w:spacing w:val="-2"/>
                <w:sz w:val="30"/>
                <w:szCs w:val="30"/>
              </w:rPr>
              <w:t>.</w:t>
            </w:r>
            <w:r w:rsidRPr="007B227C">
              <w:rPr>
                <w:rFonts w:asciiTheme="majorBidi" w:hAnsiTheme="majorBidi"/>
                <w:spacing w:val="-2"/>
                <w:sz w:val="30"/>
                <w:szCs w:val="30"/>
              </w:rPr>
              <w:t>23</w:t>
            </w:r>
          </w:p>
        </w:tc>
        <w:tc>
          <w:tcPr>
            <w:tcW w:w="2425" w:type="dxa"/>
            <w:hideMark/>
          </w:tcPr>
          <w:p w14:paraId="775A8666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B227C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2C23E0" w:rsidRPr="007B227C" w14:paraId="26EAA85B" w14:textId="77777777" w:rsidTr="00377EEE">
        <w:tc>
          <w:tcPr>
            <w:tcW w:w="3150" w:type="dxa"/>
          </w:tcPr>
          <w:p w14:paraId="2DB87F57" w14:textId="77777777" w:rsidR="002C23E0" w:rsidRPr="007B227C" w:rsidRDefault="002C23E0" w:rsidP="00377EE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19FA00AD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</w:tcPr>
          <w:p w14:paraId="26F8BF0C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</w:tcPr>
          <w:p w14:paraId="2FC5ECCD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571A4C36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2C23E0" w:rsidRPr="007B227C" w14:paraId="5F8C6032" w14:textId="77777777" w:rsidTr="00377EEE">
        <w:tc>
          <w:tcPr>
            <w:tcW w:w="3150" w:type="dxa"/>
            <w:hideMark/>
          </w:tcPr>
          <w:p w14:paraId="134984C0" w14:textId="77777777" w:rsidR="002C23E0" w:rsidRPr="007B227C" w:rsidRDefault="002C23E0" w:rsidP="00377EEE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06767D7D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B8DFAF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169E3AF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650A9BD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3E0" w:rsidRPr="007B227C" w14:paraId="72F237FB" w14:textId="77777777" w:rsidTr="00377EEE">
        <w:tc>
          <w:tcPr>
            <w:tcW w:w="3150" w:type="dxa"/>
            <w:hideMark/>
          </w:tcPr>
          <w:p w14:paraId="27534245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40221E51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F1EDAD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7380767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5B80B024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C23E0" w:rsidRPr="007B227C" w14:paraId="5F978A5C" w14:textId="77777777" w:rsidTr="00377EEE">
        <w:tc>
          <w:tcPr>
            <w:tcW w:w="3150" w:type="dxa"/>
            <w:hideMark/>
          </w:tcPr>
          <w:p w14:paraId="515A8F65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hideMark/>
          </w:tcPr>
          <w:p w14:paraId="1A3BEF3C" w14:textId="2D441434" w:rsidR="002C23E0" w:rsidRPr="007B227C" w:rsidRDefault="00406767" w:rsidP="00377EEE">
            <w:pPr>
              <w:pStyle w:val="BodyText"/>
              <w:tabs>
                <w:tab w:val="left" w:pos="974"/>
              </w:tabs>
              <w:spacing w:after="0"/>
              <w:ind w:right="-104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5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sz w:val="30"/>
                <w:szCs w:val="30"/>
              </w:rPr>
              <w:t>000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8558699" w14:textId="77777777" w:rsidR="002C23E0" w:rsidRPr="007B227C" w:rsidRDefault="002C23E0" w:rsidP="0093237A">
            <w:pPr>
              <w:pStyle w:val="BodyText"/>
              <w:tabs>
                <w:tab w:val="clear" w:pos="227"/>
                <w:tab w:val="left" w:pos="160"/>
                <w:tab w:val="left" w:pos="974"/>
              </w:tabs>
              <w:spacing w:after="0"/>
              <w:ind w:left="-2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hideMark/>
          </w:tcPr>
          <w:p w14:paraId="54195F17" w14:textId="385280F9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5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5" w:type="dxa"/>
            <w:hideMark/>
          </w:tcPr>
          <w:p w14:paraId="6C61E871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hideMark/>
          </w:tcPr>
          <w:p w14:paraId="031F3742" w14:textId="1FC04A0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ภายในเดือนมีนาคม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C23E0" w:rsidRPr="007B227C" w14:paraId="5807F1F9" w14:textId="77777777" w:rsidTr="00377EEE">
        <w:tc>
          <w:tcPr>
            <w:tcW w:w="3150" w:type="dxa"/>
          </w:tcPr>
          <w:p w14:paraId="53A3CBC8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4DCD98C3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6A5A43" w14:textId="7DB2B153" w:rsidR="002C23E0" w:rsidRPr="007B227C" w:rsidRDefault="00406767" w:rsidP="0093237A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4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sz w:val="30"/>
                <w:szCs w:val="30"/>
              </w:rPr>
              <w:t>632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br/>
            </w:r>
            <w:r w:rsidR="002C23E0" w:rsidRPr="007B227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  <w:p w14:paraId="0215ABFD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73AEC0" w14:textId="4B150F41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3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 w:hint="cs"/>
                <w:sz w:val="30"/>
                <w:szCs w:val="30"/>
              </w:rPr>
              <w:t>139</w:t>
            </w:r>
          </w:p>
          <w:p w14:paraId="3503CB2D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  <w:p w14:paraId="6D965C81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hideMark/>
          </w:tcPr>
          <w:p w14:paraId="3C67B4EE" w14:textId="5C8F471E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7B227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3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25" w:type="dxa"/>
          </w:tcPr>
          <w:p w14:paraId="7194CFDF" w14:textId="156A5D02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B227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="00406767" w:rsidRPr="007B227C">
              <w:rPr>
                <w:rFonts w:ascii="Angsana New" w:hAnsi="Angsana New"/>
                <w:spacing w:val="-8"/>
                <w:sz w:val="30"/>
                <w:szCs w:val="30"/>
              </w:rPr>
              <w:t>12</w:t>
            </w:r>
            <w:r w:rsidRPr="007B227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="00406767" w:rsidRPr="007B227C">
              <w:rPr>
                <w:rFonts w:ascii="Angsana New" w:hAnsi="Angsana New"/>
                <w:spacing w:val="-8"/>
                <w:sz w:val="30"/>
                <w:szCs w:val="30"/>
              </w:rPr>
              <w:t>2563</w:t>
            </w:r>
            <w:r w:rsidRPr="007B227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="00406767" w:rsidRPr="007B227C">
              <w:rPr>
                <w:rFonts w:ascii="Angsana New" w:hAnsi="Angsana New"/>
                <w:spacing w:val="-8"/>
                <w:sz w:val="30"/>
                <w:szCs w:val="30"/>
              </w:rPr>
              <w:t>2575</w:t>
            </w:r>
          </w:p>
          <w:p w14:paraId="74F78DCD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</w:tr>
      <w:tr w:rsidR="002C23E0" w:rsidRPr="007B227C" w14:paraId="239BFE57" w14:textId="77777777" w:rsidTr="00377EEE">
        <w:tc>
          <w:tcPr>
            <w:tcW w:w="3150" w:type="dxa"/>
            <w:hideMark/>
          </w:tcPr>
          <w:p w14:paraId="43DACB14" w14:textId="77777777" w:rsidR="002C23E0" w:rsidRPr="007B227C" w:rsidRDefault="002C23E0" w:rsidP="00377EE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7B22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3BAD8E24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  <w:hideMark/>
          </w:tcPr>
          <w:p w14:paraId="0C32C6AF" w14:textId="42199D6A" w:rsidR="002C23E0" w:rsidRPr="007B227C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2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sz w:val="30"/>
                <w:szCs w:val="30"/>
              </w:rPr>
              <w:t>205</w:t>
            </w:r>
          </w:p>
          <w:p w14:paraId="12FCE59E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hideMark/>
          </w:tcPr>
          <w:p w14:paraId="0B01A12A" w14:textId="3F24E528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535" w:type="dxa"/>
            <w:hideMark/>
          </w:tcPr>
          <w:p w14:paraId="589075AA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227C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อัตราร้อยละคงที่ และดอกเบี้ยลอยตัวเงินฝากประจำบวกด้วยอัตราร้อยละคงที่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38FED772" w14:textId="1B14DE5E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7</w:t>
            </w:r>
            <w:r w:rsidRPr="007B22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2560</w:t>
            </w:r>
            <w:r w:rsidRPr="007B22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ถึงเดือนธันวาคม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C23E0" w:rsidRPr="007B227C" w14:paraId="5AF6FD3E" w14:textId="77777777" w:rsidTr="00377EEE">
        <w:tc>
          <w:tcPr>
            <w:tcW w:w="3150" w:type="dxa"/>
          </w:tcPr>
          <w:p w14:paraId="327925D9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</w:tcPr>
          <w:p w14:paraId="6CADD24B" w14:textId="35F6EF36" w:rsidR="002C23E0" w:rsidRPr="007B227C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324</w:t>
            </w:r>
          </w:p>
          <w:p w14:paraId="636966A1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D93112B" w14:textId="2AF52096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535" w:type="dxa"/>
          </w:tcPr>
          <w:p w14:paraId="6E0680ED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</w:tcPr>
          <w:p w14:paraId="0A8CE9EE" w14:textId="2DEF6CAA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8</w:t>
            </w:r>
            <w:r w:rsidRPr="007B22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2560</w:t>
            </w:r>
            <w:r w:rsidRPr="007B22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ถึงเดือนธันวาคม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C23E0" w:rsidRPr="007B227C" w14:paraId="29742504" w14:textId="77777777" w:rsidTr="00377EEE">
        <w:tc>
          <w:tcPr>
            <w:tcW w:w="3150" w:type="dxa"/>
            <w:hideMark/>
          </w:tcPr>
          <w:p w14:paraId="43199B9F" w14:textId="77777777" w:rsidR="002C23E0" w:rsidRPr="007B227C" w:rsidRDefault="002C23E0" w:rsidP="00377EE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B22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4873FAE1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</w:tcPr>
          <w:p w14:paraId="246C5498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6AF6104D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7CDC45F1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C23E0" w:rsidRPr="007B227C" w14:paraId="7C4A17EB" w14:textId="77777777" w:rsidTr="00377EEE">
        <w:tc>
          <w:tcPr>
            <w:tcW w:w="3150" w:type="dxa"/>
            <w:hideMark/>
          </w:tcPr>
          <w:p w14:paraId="67BCC4AC" w14:textId="77777777" w:rsidR="002C23E0" w:rsidRPr="007B227C" w:rsidRDefault="002C23E0" w:rsidP="00377EE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4FD1D97E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919CE7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D3D1380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B21D737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C23E0" w:rsidRPr="007B227C" w14:paraId="021FEA26" w14:textId="77777777" w:rsidTr="00377EEE">
        <w:tc>
          <w:tcPr>
            <w:tcW w:w="3150" w:type="dxa"/>
            <w:hideMark/>
          </w:tcPr>
          <w:p w14:paraId="41848264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บริษัท ราช-ออสเตรเลีย </w:t>
            </w:r>
          </w:p>
          <w:p w14:paraId="138AFF16" w14:textId="77777777" w:rsidR="002C23E0" w:rsidRPr="007B227C" w:rsidRDefault="002C23E0" w:rsidP="007757A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1350" w:type="dxa"/>
            <w:hideMark/>
          </w:tcPr>
          <w:p w14:paraId="5668B0C7" w14:textId="554D428A" w:rsidR="002C23E0" w:rsidRPr="007B227C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312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br/>
            </w:r>
            <w:r w:rsidR="002C23E0" w:rsidRPr="007B227C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  <w:hideMark/>
          </w:tcPr>
          <w:p w14:paraId="0952AE91" w14:textId="49237D2D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5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 w:hint="cs"/>
                <w:sz w:val="30"/>
                <w:szCs w:val="30"/>
              </w:rPr>
              <w:t>024</w:t>
            </w:r>
          </w:p>
        </w:tc>
        <w:tc>
          <w:tcPr>
            <w:tcW w:w="1535" w:type="dxa"/>
            <w:hideMark/>
          </w:tcPr>
          <w:p w14:paraId="43FFB636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 xml:space="preserve">BBSY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43FDFEAC" w14:textId="6825714A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5</w:t>
            </w:r>
            <w:r w:rsidRPr="007B22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ตั้งแต่เดือนตุลาคม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2561</w:t>
            </w:r>
            <w:r w:rsidRPr="007B22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ถึงเดือนพฤษภาคม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C23E0" w:rsidRPr="007B227C" w14:paraId="16BCC4AF" w14:textId="77777777" w:rsidTr="00377EEE">
        <w:tc>
          <w:tcPr>
            <w:tcW w:w="3150" w:type="dxa"/>
          </w:tcPr>
          <w:p w14:paraId="1D66693B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7B227C">
              <w:rPr>
                <w:rFonts w:asciiTheme="minorBidi" w:hAnsiTheme="minorBidi"/>
                <w:sz w:val="30"/>
                <w:szCs w:val="30"/>
                <w:cs/>
              </w:rPr>
              <w:t xml:space="preserve">RATCH-Australia Collinsville Solar </w:t>
            </w:r>
            <w:r w:rsidRPr="007B227C">
              <w:rPr>
                <w:rFonts w:asciiTheme="minorBidi" w:hAnsiTheme="minorBidi"/>
                <w:sz w:val="30"/>
                <w:szCs w:val="30"/>
              </w:rPr>
              <w:t xml:space="preserve"> </w:t>
            </w:r>
          </w:p>
          <w:p w14:paraId="7CDFC377" w14:textId="77777777" w:rsidR="002C23E0" w:rsidRPr="007B227C" w:rsidRDefault="002C23E0" w:rsidP="007757AC">
            <w:pPr>
              <w:pStyle w:val="BodyText"/>
              <w:spacing w:after="0"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7B227C">
              <w:rPr>
                <w:rFonts w:asciiTheme="minorBidi" w:hAnsiTheme="minorBidi"/>
                <w:sz w:val="30"/>
                <w:szCs w:val="30"/>
              </w:rPr>
              <w:t xml:space="preserve">   </w:t>
            </w:r>
            <w:r w:rsidRPr="007B227C">
              <w:rPr>
                <w:rFonts w:asciiTheme="minorBidi" w:hAnsiTheme="minorBidi"/>
                <w:sz w:val="30"/>
                <w:szCs w:val="30"/>
                <w:cs/>
              </w:rPr>
              <w:t>PV Pty. Ltd.</w:t>
            </w:r>
            <w:r w:rsidRPr="007B227C">
              <w:rPr>
                <w:rFonts w:asciiTheme="minorBidi" w:hAnsiTheme="minorBidi"/>
                <w:sz w:val="30"/>
                <w:szCs w:val="30"/>
              </w:rPr>
              <w:t xml:space="preserve"> </w:t>
            </w:r>
          </w:p>
          <w:p w14:paraId="2F5AA491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Theme="minorBidi" w:hAnsiTheme="minorBidi"/>
                <w:i/>
                <w:iCs/>
                <w:sz w:val="30"/>
                <w:szCs w:val="30"/>
              </w:rPr>
            </w:pPr>
            <w:r w:rsidRPr="007B227C">
              <w:rPr>
                <w:rFonts w:asciiTheme="minorBidi" w:hAnsiTheme="minorBidi"/>
                <w:i/>
                <w:iCs/>
                <w:sz w:val="30"/>
                <w:szCs w:val="30"/>
                <w:cs/>
              </w:rPr>
              <w:t xml:space="preserve">   </w:t>
            </w:r>
            <w:r w:rsidRPr="007B227C">
              <w:rPr>
                <w:rFonts w:asciiTheme="minorBidi" w:hAnsiTheme="minorBidi"/>
                <w:i/>
                <w:iCs/>
                <w:sz w:val="30"/>
                <w:szCs w:val="30"/>
              </w:rPr>
              <w:t>(</w:t>
            </w:r>
            <w:r w:rsidRPr="007B227C">
              <w:rPr>
                <w:rFonts w:asciiTheme="minorBidi" w:hAnsiTheme="minorBidi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7B227C">
              <w:rPr>
                <w:rFonts w:asciiTheme="minorBidi" w:hAnsiTheme="minorBidi"/>
                <w:i/>
                <w:iCs/>
                <w:sz w:val="30"/>
                <w:szCs w:val="30"/>
              </w:rPr>
              <w:t>-</w:t>
            </w:r>
          </w:p>
          <w:p w14:paraId="43681DBA" w14:textId="5A9F929A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Theme="minorBidi" w:hAnsiTheme="minorBidi"/>
                <w:i/>
                <w:iCs/>
                <w:sz w:val="30"/>
                <w:szCs w:val="30"/>
              </w:rPr>
              <w:t xml:space="preserve">     </w:t>
            </w:r>
            <w:r w:rsidRPr="007B227C">
              <w:rPr>
                <w:rFonts w:asciiTheme="minorBidi" w:hAnsiTheme="min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0C493440" w14:textId="39DD2D6A" w:rsidR="002C23E0" w:rsidRPr="007B227C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 w:hint="cs"/>
                <w:sz w:val="30"/>
                <w:szCs w:val="30"/>
              </w:rPr>
              <w:t>60</w:t>
            </w:r>
            <w:r w:rsidR="002C23E0" w:rsidRPr="007B227C">
              <w:rPr>
                <w:rFonts w:ascii="Angsana New" w:hAnsi="Angsana New" w:hint="cs"/>
                <w:sz w:val="30"/>
                <w:szCs w:val="30"/>
              </w:rPr>
              <w:br/>
            </w:r>
            <w:r w:rsidR="002C23E0" w:rsidRPr="007B227C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6F664042" w14:textId="17936A8A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1535" w:type="dxa"/>
          </w:tcPr>
          <w:p w14:paraId="40BC08FB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08B15955" w14:textId="3ADBA059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="00406767" w:rsidRPr="007B227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7B227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ตั้งแต่เดือนมีนาคม </w:t>
            </w:r>
            <w:r w:rsidR="00406767" w:rsidRPr="007B227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3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ถึงเดือนเมษายน </w:t>
            </w:r>
            <w:r w:rsidR="00406767" w:rsidRPr="007B227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C23E0" w:rsidRPr="007B227C" w14:paraId="5CEA69B3" w14:textId="77777777" w:rsidTr="00377EEE">
        <w:tc>
          <w:tcPr>
            <w:tcW w:w="3150" w:type="dxa"/>
            <w:hideMark/>
          </w:tcPr>
          <w:p w14:paraId="62D226E4" w14:textId="77777777" w:rsidR="002C23E0" w:rsidRPr="007B227C" w:rsidRDefault="002C23E0" w:rsidP="00377EEE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Mount</w:t>
            </w: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227C">
              <w:rPr>
                <w:rFonts w:ascii="Angsana New" w:hAnsi="Angsana New"/>
                <w:sz w:val="30"/>
                <w:szCs w:val="30"/>
              </w:rPr>
              <w:t>Emerald</w:t>
            </w: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227C">
              <w:rPr>
                <w:rFonts w:ascii="Angsana New" w:hAnsi="Angsana New"/>
                <w:sz w:val="30"/>
                <w:szCs w:val="30"/>
              </w:rPr>
              <w:t>Wind Farm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227C">
              <w:rPr>
                <w:rFonts w:ascii="Angsana New" w:hAnsi="Angsana New" w:hint="cs"/>
                <w:sz w:val="30"/>
                <w:szCs w:val="30"/>
              </w:rPr>
              <w:t>Pty. Ltd.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332AF74F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22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7B22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B22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7B227C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</w:p>
          <w:p w14:paraId="125E5C8E" w14:textId="102BB0C0" w:rsidR="002C23E0" w:rsidRPr="007B227C" w:rsidRDefault="002C23E0" w:rsidP="007757A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="007757AC" w:rsidRPr="007B22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B22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</w:t>
            </w:r>
            <w:r w:rsidRPr="007B227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hideMark/>
          </w:tcPr>
          <w:p w14:paraId="491178AB" w14:textId="4B80AA4A" w:rsidR="002C23E0" w:rsidRPr="007B227C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252</w:t>
            </w:r>
          </w:p>
          <w:p w14:paraId="3E4F2418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  <w:shd w:val="clear" w:color="auto" w:fill="auto"/>
            <w:hideMark/>
          </w:tcPr>
          <w:p w14:paraId="7D287CBD" w14:textId="0E95A3B7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4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 w:hint="cs"/>
                <w:sz w:val="30"/>
                <w:szCs w:val="30"/>
              </w:rPr>
              <w:t>448</w:t>
            </w:r>
          </w:p>
        </w:tc>
        <w:tc>
          <w:tcPr>
            <w:tcW w:w="1535" w:type="dxa"/>
            <w:hideMark/>
          </w:tcPr>
          <w:p w14:paraId="15465E91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 xml:space="preserve">BBSY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47A6968D" w14:textId="0075AD95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5</w:t>
            </w:r>
            <w:r w:rsidRPr="007B22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ตั้งแต่เดือนธันวาคม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2561</w:t>
            </w:r>
            <w:r w:rsidRPr="007B22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ถึงเดือนตุลาคม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C23E0" w:rsidRPr="007B227C" w14:paraId="37D262EF" w14:textId="77777777" w:rsidTr="00377EEE">
        <w:tc>
          <w:tcPr>
            <w:tcW w:w="3150" w:type="dxa"/>
            <w:hideMark/>
          </w:tcPr>
          <w:p w14:paraId="27E5E6FF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Collector Wind Farm Pty. Ltd.</w:t>
            </w:r>
          </w:p>
          <w:p w14:paraId="39DB9EDA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B22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B22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7B227C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</w:p>
          <w:p w14:paraId="3969DF59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227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7B22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  <w:hideMark/>
          </w:tcPr>
          <w:p w14:paraId="2DAA1E1E" w14:textId="13DFA74C" w:rsidR="002C23E0" w:rsidRPr="007B227C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175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br/>
            </w:r>
            <w:r w:rsidR="002C23E0" w:rsidRPr="007B227C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  <w:hideMark/>
          </w:tcPr>
          <w:p w14:paraId="725234FE" w14:textId="7C4C54ED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4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1535" w:type="dxa"/>
            <w:hideMark/>
          </w:tcPr>
          <w:p w14:paraId="56C7FB25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 xml:space="preserve">BBSY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50FA927B" w14:textId="5698A940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5</w:t>
            </w:r>
            <w:r w:rsidRPr="007B22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2564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ถึงเดือนพฤษภาคม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C23E0" w:rsidRPr="007B227C" w14:paraId="630EC30C" w14:textId="77777777" w:rsidTr="00377EEE">
        <w:tc>
          <w:tcPr>
            <w:tcW w:w="3150" w:type="dxa"/>
            <w:vAlign w:val="bottom"/>
            <w:hideMark/>
          </w:tcPr>
          <w:p w14:paraId="1D2A3408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1350" w:type="dxa"/>
            <w:hideMark/>
          </w:tcPr>
          <w:p w14:paraId="771ADC23" w14:textId="7B6E85F0" w:rsidR="002C23E0" w:rsidRPr="007B227C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990" w:type="dxa"/>
            <w:hideMark/>
          </w:tcPr>
          <w:p w14:paraId="5C7C249F" w14:textId="5B8D7679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4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535" w:type="dxa"/>
            <w:hideMark/>
          </w:tcPr>
          <w:p w14:paraId="2195D5FC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7B227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ร้อยละคงที่</w:t>
            </w:r>
          </w:p>
        </w:tc>
        <w:tc>
          <w:tcPr>
            <w:tcW w:w="2425" w:type="dxa"/>
            <w:hideMark/>
          </w:tcPr>
          <w:p w14:paraId="0C3EDF72" w14:textId="140E9A75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="00EF413A" w:rsidRPr="007B227C">
              <w:rPr>
                <w:rFonts w:ascii="Angsana New" w:hAnsi="Angsana New"/>
                <w:sz w:val="30"/>
                <w:szCs w:val="30"/>
                <w:cs/>
              </w:rPr>
              <w:t xml:space="preserve">ในระยะเวลา </w:t>
            </w:r>
            <w:r w:rsidR="00406767" w:rsidRPr="007B227C">
              <w:rPr>
                <w:rFonts w:ascii="Angsana New" w:hAnsi="Angsana New" w:hint="cs"/>
                <w:sz w:val="30"/>
                <w:szCs w:val="30"/>
              </w:rPr>
              <w:t>7</w:t>
            </w:r>
            <w:r w:rsidR="00EF413A" w:rsidRPr="007B22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F413A" w:rsidRPr="007B227C">
              <w:rPr>
                <w:rFonts w:ascii="Angsana New" w:hAnsi="Angsana New" w:hint="cs"/>
                <w:sz w:val="30"/>
                <w:szCs w:val="30"/>
                <w:cs/>
              </w:rPr>
              <w:t>ปี ตั้งแต่</w:t>
            </w:r>
          </w:p>
        </w:tc>
      </w:tr>
      <w:tr w:rsidR="002C23E0" w:rsidRPr="007B227C" w14:paraId="3FD19F49" w14:textId="77777777" w:rsidTr="00377EEE">
        <w:tc>
          <w:tcPr>
            <w:tcW w:w="3150" w:type="dxa"/>
            <w:vAlign w:val="bottom"/>
          </w:tcPr>
          <w:p w14:paraId="485D8AC3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47A127CB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0C805F21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3CE3A4C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99F5020" w14:textId="0502A396" w:rsidR="002C23E0" w:rsidRPr="007B227C" w:rsidRDefault="00EF413A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7A4C35"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0D196A" w:rsidRPr="007B227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321313" w:rsidRPr="007B227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2C23E0" w:rsidRPr="007B227C" w14:paraId="15934327" w14:textId="77777777" w:rsidTr="00377EEE">
        <w:tc>
          <w:tcPr>
            <w:tcW w:w="3150" w:type="dxa"/>
          </w:tcPr>
          <w:p w14:paraId="67D88E2E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D372AB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7B227C">
              <w:rPr>
                <w:rFonts w:asciiTheme="majorBidi" w:hAnsiTheme="majorBidi" w:cstheme="majorBidi"/>
                <w:sz w:val="30"/>
                <w:szCs w:val="30"/>
                <w:cs/>
              </w:rPr>
              <w:t>หรัฐอเมริกา</w:t>
            </w:r>
          </w:p>
        </w:tc>
        <w:tc>
          <w:tcPr>
            <w:tcW w:w="990" w:type="dxa"/>
          </w:tcPr>
          <w:p w14:paraId="3FE302E8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2F350A2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4B68FBDE" w14:textId="5FC54018" w:rsidR="003827AB" w:rsidRPr="007B227C" w:rsidRDefault="007A4C35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406767" w:rsidRPr="007B227C">
              <w:rPr>
                <w:rFonts w:ascii="Angsana New" w:hAnsi="Angsana New" w:hint="cs"/>
                <w:sz w:val="30"/>
                <w:szCs w:val="30"/>
              </w:rPr>
              <w:t>2572</w:t>
            </w:r>
          </w:p>
        </w:tc>
      </w:tr>
      <w:tr w:rsidR="002C23E0" w:rsidRPr="007B227C" w14:paraId="3E3D7755" w14:textId="77777777" w:rsidTr="00377EEE">
        <w:tc>
          <w:tcPr>
            <w:tcW w:w="3150" w:type="dxa"/>
          </w:tcPr>
          <w:p w14:paraId="4D83EEEE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27C">
              <w:rPr>
                <w:rFonts w:asciiTheme="majorBidi" w:hAnsiTheme="majorBidi" w:cstheme="majorBidi"/>
                <w:sz w:val="30"/>
                <w:szCs w:val="30"/>
              </w:rPr>
              <w:t>PT Bajradaya Sentranusa</w:t>
            </w:r>
          </w:p>
          <w:p w14:paraId="59721067" w14:textId="5B10020E" w:rsidR="002C23E0" w:rsidRPr="007B227C" w:rsidRDefault="002C23E0" w:rsidP="007757A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B227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7B227C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7B227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Fareast Renewable</w:t>
            </w:r>
            <w:r w:rsidRPr="007B227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br/>
              <w:t xml:space="preserve">   </w:t>
            </w:r>
            <w:r w:rsidRPr="007B22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7757AC" w:rsidRPr="007B2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7B22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Development Pte. Ltd.</w:t>
            </w:r>
            <w:r w:rsidRPr="007B2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7EC277F" w14:textId="12CFFB57" w:rsidR="002C23E0" w:rsidRPr="007B227C" w:rsidRDefault="00406767" w:rsidP="00377EE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227C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  <w:p w14:paraId="09B3F215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AB2EB" w14:textId="60790E8C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 w:hint="cs"/>
                <w:sz w:val="30"/>
                <w:szCs w:val="30"/>
              </w:rPr>
              <w:t>6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1535" w:type="dxa"/>
          </w:tcPr>
          <w:p w14:paraId="4D8ED06A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Theme="majorBidi" w:hAnsiTheme="majorBidi" w:cstheme="majorBidi"/>
                <w:sz w:val="30"/>
                <w:szCs w:val="30"/>
              </w:rPr>
              <w:t xml:space="preserve">LIBOR </w:t>
            </w:r>
            <w:r w:rsidRPr="007B227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7ADE53B0" w14:textId="6D83E24F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Theme="majorBidi" w:hAnsi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="00406767" w:rsidRPr="007B227C">
              <w:rPr>
                <w:rFonts w:asciiTheme="majorBidi" w:hAnsiTheme="majorBidi"/>
                <w:sz w:val="30"/>
                <w:szCs w:val="30"/>
              </w:rPr>
              <w:t>15</w:t>
            </w:r>
            <w:r w:rsidRPr="007B227C">
              <w:rPr>
                <w:rFonts w:asciiTheme="majorBidi" w:hAnsiTheme="majorBidi"/>
                <w:sz w:val="30"/>
                <w:szCs w:val="30"/>
                <w:cs/>
              </w:rPr>
              <w:t xml:space="preserve"> ปี ตั้งแต่เดือนมีนาคม </w:t>
            </w:r>
            <w:r w:rsidR="00406767" w:rsidRPr="007B227C">
              <w:rPr>
                <w:rFonts w:asciiTheme="majorBidi" w:hAnsiTheme="majorBidi"/>
                <w:sz w:val="30"/>
                <w:szCs w:val="30"/>
              </w:rPr>
              <w:t>2565</w:t>
            </w:r>
            <w:r w:rsidRPr="007B227C">
              <w:rPr>
                <w:rFonts w:asciiTheme="majorBidi" w:hAnsiTheme="majorBidi"/>
                <w:sz w:val="30"/>
                <w:szCs w:val="30"/>
                <w:cs/>
              </w:rPr>
              <w:t xml:space="preserve"> ถึงเดือนธันวาคม </w:t>
            </w:r>
            <w:r w:rsidR="00406767" w:rsidRPr="007B227C">
              <w:rPr>
                <w:rFonts w:asciiTheme="majorBidi" w:hAnsiTheme="majorBidi"/>
                <w:sz w:val="30"/>
                <w:szCs w:val="30"/>
              </w:rPr>
              <w:t>2579</w:t>
            </w:r>
          </w:p>
        </w:tc>
      </w:tr>
      <w:tr w:rsidR="002C23E0" w:rsidRPr="007B227C" w14:paraId="313C1A2C" w14:textId="77777777" w:rsidTr="00377EEE">
        <w:tc>
          <w:tcPr>
            <w:tcW w:w="3150" w:type="dxa"/>
            <w:hideMark/>
          </w:tcPr>
          <w:p w14:paraId="5717BD09" w14:textId="77777777" w:rsidR="002C23E0" w:rsidRPr="007B227C" w:rsidRDefault="002C23E0" w:rsidP="00377EE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44BBF536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BAE484" w14:textId="19B35303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2C23E0" w:rsidRPr="007B22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1535" w:type="dxa"/>
            <w:hideMark/>
          </w:tcPr>
          <w:p w14:paraId="11DD9C3C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hideMark/>
          </w:tcPr>
          <w:p w14:paraId="7DBF5C12" w14:textId="77777777" w:rsidR="002C23E0" w:rsidRPr="007B227C" w:rsidRDefault="002C23E0" w:rsidP="00377EEE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C23E0" w:rsidRPr="007B227C" w14:paraId="713D2543" w14:textId="77777777" w:rsidTr="00377EEE">
        <w:tc>
          <w:tcPr>
            <w:tcW w:w="3150" w:type="dxa"/>
            <w:hideMark/>
          </w:tcPr>
          <w:p w14:paraId="69C4D8BB" w14:textId="6A47F69E" w:rsidR="002C23E0" w:rsidRPr="007B227C" w:rsidRDefault="002C23E0" w:rsidP="00321313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="00321313" w:rsidRPr="007B227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3FBB7A77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55FCBA" w14:textId="788488D5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7B227C">
              <w:rPr>
                <w:rFonts w:ascii="Angsana New" w:hAnsi="Angsana New" w:hint="cs"/>
                <w:sz w:val="30"/>
                <w:szCs w:val="30"/>
              </w:rPr>
              <w:t>764</w:t>
            </w:r>
            <w:r w:rsidRPr="007B22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7BCD28B5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089FB05A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2C23E0" w:rsidRPr="007B227C" w14:paraId="6A8FA5C8" w14:textId="77777777" w:rsidTr="00377EEE">
        <w:tc>
          <w:tcPr>
            <w:tcW w:w="3150" w:type="dxa"/>
            <w:hideMark/>
          </w:tcPr>
          <w:p w14:paraId="51CB80DC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071B6C24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1049FD" w14:textId="5E997633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2C23E0" w:rsidRPr="007B22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1535" w:type="dxa"/>
          </w:tcPr>
          <w:p w14:paraId="05F34F7F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623D73C8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C23E0" w:rsidRPr="007B227C" w14:paraId="0CD64F22" w14:textId="77777777" w:rsidTr="00377EEE">
        <w:tc>
          <w:tcPr>
            <w:tcW w:w="3150" w:type="dxa"/>
            <w:hideMark/>
          </w:tcPr>
          <w:p w14:paraId="23D7D99A" w14:textId="683552BB" w:rsidR="002C23E0" w:rsidRPr="007B227C" w:rsidRDefault="002C23E0" w:rsidP="007B227C">
            <w:pPr>
              <w:pStyle w:val="BodyText"/>
              <w:spacing w:after="0"/>
              <w:ind w:right="-17"/>
              <w:jc w:val="thaiDistribute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="0093237A" w:rsidRPr="007B227C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7B227C">
              <w:rPr>
                <w:rFonts w:ascii="Angsana New" w:hAnsi="Angsana New"/>
                <w:spacing w:val="-8"/>
                <w:sz w:val="30"/>
                <w:szCs w:val="30"/>
                <w:cs/>
              </w:rPr>
              <w:t>ส่วนที่ถึงกำหนดชำระภายในหนึ่ง</w:t>
            </w:r>
            <w:r w:rsidR="008F6F89" w:rsidRPr="007B227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2AC3AAA9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76D456" w14:textId="1D90BDA3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</w:t>
            </w:r>
            <w:r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348</w:t>
            </w:r>
            <w:r w:rsidRPr="007B22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7CBCB0E5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6DDB303C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C23E0" w:rsidRPr="007B227C" w14:paraId="7F24C996" w14:textId="77777777" w:rsidTr="00377EEE">
        <w:tc>
          <w:tcPr>
            <w:tcW w:w="3150" w:type="dxa"/>
            <w:hideMark/>
          </w:tcPr>
          <w:p w14:paraId="14A67D08" w14:textId="77777777" w:rsidR="002C23E0" w:rsidRPr="007B227C" w:rsidRDefault="002C23E0" w:rsidP="00377EEE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7B22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7B22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2175FCA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C2B7F3" w14:textId="0F71BE66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C23E0" w:rsidRPr="007B22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1535" w:type="dxa"/>
          </w:tcPr>
          <w:p w14:paraId="7A17D0DF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7EB4F4EB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C23E0" w:rsidRPr="007B227C" w14:paraId="2BC5DECF" w14:textId="77777777" w:rsidTr="00377EEE">
        <w:tc>
          <w:tcPr>
            <w:tcW w:w="3150" w:type="dxa"/>
            <w:hideMark/>
          </w:tcPr>
          <w:p w14:paraId="41568730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2F8D147B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52577691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006C8840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25" w:type="dxa"/>
          </w:tcPr>
          <w:p w14:paraId="5EB39E1E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C23E0" w:rsidRPr="007B227C" w14:paraId="1A0C37E1" w14:textId="77777777" w:rsidTr="00377EEE">
        <w:tc>
          <w:tcPr>
            <w:tcW w:w="3150" w:type="dxa"/>
          </w:tcPr>
          <w:p w14:paraId="282118A2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18BABBFF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CAE181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5839F0B9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41D4C166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C23E0" w:rsidRPr="007B227C" w14:paraId="673C0528" w14:textId="77777777" w:rsidTr="00377EEE">
        <w:tc>
          <w:tcPr>
            <w:tcW w:w="3150" w:type="dxa"/>
            <w:hideMark/>
          </w:tcPr>
          <w:p w14:paraId="61C873B3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350" w:type="dxa"/>
          </w:tcPr>
          <w:p w14:paraId="620B865F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2EDD60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73EF972B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49875105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C23E0" w:rsidRPr="007B227C" w14:paraId="3DC12BB7" w14:textId="77777777" w:rsidTr="00377EEE">
        <w:tc>
          <w:tcPr>
            <w:tcW w:w="3150" w:type="dxa"/>
            <w:hideMark/>
          </w:tcPr>
          <w:p w14:paraId="049EAF4B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สหโคเจน (ชลบุรี) จำกัด </w:t>
            </w:r>
            <w:r w:rsidRPr="007B227C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(มหาชน)</w:t>
            </w:r>
          </w:p>
        </w:tc>
        <w:tc>
          <w:tcPr>
            <w:tcW w:w="1350" w:type="dxa"/>
          </w:tcPr>
          <w:p w14:paraId="56B788F7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ตามที่ระบุ</w:t>
            </w:r>
            <w:r w:rsidRPr="007B227C">
              <w:rPr>
                <w:rFonts w:ascii="Angsana New" w:hAnsi="Angsana New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</w:tcPr>
          <w:p w14:paraId="5A0E58D3" w14:textId="06DB34B6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535" w:type="dxa"/>
          </w:tcPr>
          <w:p w14:paraId="73728279" w14:textId="35EBCCBC" w:rsidR="002C23E0" w:rsidRPr="007B227C" w:rsidRDefault="00406767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3</w:t>
            </w:r>
            <w:r w:rsidR="002C23E0" w:rsidRPr="007B22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B227C">
              <w:rPr>
                <w:rFonts w:ascii="Angsana New" w:hAnsi="Angsana New"/>
                <w:sz w:val="30"/>
                <w:szCs w:val="30"/>
              </w:rPr>
              <w:t>50</w:t>
            </w:r>
            <w:r w:rsidR="002C23E0" w:rsidRPr="007B227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B227C">
              <w:rPr>
                <w:rFonts w:ascii="Angsana New" w:hAnsi="Angsana New"/>
                <w:sz w:val="30"/>
                <w:szCs w:val="30"/>
              </w:rPr>
              <w:t>4</w:t>
            </w:r>
            <w:r w:rsidR="002C23E0" w:rsidRPr="007B22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B227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425" w:type="dxa"/>
          </w:tcPr>
          <w:p w14:paraId="0B044469" w14:textId="63B16D8D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ภายในปี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2569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ถึงปี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2570</w:t>
            </w:r>
            <w:r w:rsidRPr="007B22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7C44FE" w:rsidRPr="007B227C" w14:paraId="40EFA32A" w14:textId="77777777" w:rsidTr="00377EEE">
        <w:tc>
          <w:tcPr>
            <w:tcW w:w="3150" w:type="dxa"/>
          </w:tcPr>
          <w:p w14:paraId="1D1F502B" w14:textId="77777777" w:rsidR="007C44FE" w:rsidRPr="007B227C" w:rsidRDefault="007C44FE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533C37" w14:textId="77777777" w:rsidR="007C44FE" w:rsidRPr="007B227C" w:rsidRDefault="007C44FE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39E577" w14:textId="77777777" w:rsidR="007C44FE" w:rsidRPr="007B227C" w:rsidRDefault="007C44FE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924FE1E" w14:textId="77777777" w:rsidR="007C44FE" w:rsidRPr="007B227C" w:rsidRDefault="007C44FE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B35905A" w14:textId="77777777" w:rsidR="007C44FE" w:rsidRPr="007B227C" w:rsidRDefault="007C44FE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C23E0" w:rsidRPr="007B227C" w14:paraId="500A0F57" w14:textId="77777777" w:rsidTr="00377EEE">
        <w:trPr>
          <w:trHeight w:val="200"/>
        </w:trPr>
        <w:tc>
          <w:tcPr>
            <w:tcW w:w="3150" w:type="dxa"/>
          </w:tcPr>
          <w:p w14:paraId="75E31E37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250B2575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A8CE8C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208B0EA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277FBF8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C23E0" w:rsidRPr="007B227C" w14:paraId="6D74EC50" w14:textId="77777777" w:rsidTr="00377EEE">
        <w:tc>
          <w:tcPr>
            <w:tcW w:w="3150" w:type="dxa"/>
            <w:hideMark/>
          </w:tcPr>
          <w:p w14:paraId="2CFB69EE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441B9A77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2019A40" w14:textId="784201D3" w:rsidR="002C23E0" w:rsidRPr="007B227C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8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42876CFB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606CAA08" w14:textId="7D58C9E5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8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5" w:type="dxa"/>
          </w:tcPr>
          <w:p w14:paraId="43C3CE5F" w14:textId="19B8ACBE" w:rsidR="002C23E0" w:rsidRPr="007B227C" w:rsidRDefault="00406767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1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.</w:t>
            </w:r>
            <w:r w:rsidRPr="007B227C">
              <w:rPr>
                <w:rFonts w:ascii="Angsana New" w:hAnsi="Angsana New"/>
                <w:sz w:val="30"/>
                <w:szCs w:val="30"/>
              </w:rPr>
              <w:t>32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B227C">
              <w:rPr>
                <w:rFonts w:ascii="Angsana New" w:hAnsi="Angsana New"/>
                <w:sz w:val="30"/>
                <w:szCs w:val="30"/>
              </w:rPr>
              <w:t>2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.</w:t>
            </w:r>
            <w:r w:rsidRPr="007B227C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425" w:type="dxa"/>
          </w:tcPr>
          <w:p w14:paraId="6E55D262" w14:textId="5DE2F2CD" w:rsidR="002C23E0" w:rsidRPr="007B227C" w:rsidRDefault="002C23E0" w:rsidP="005B464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="00406767" w:rsidRPr="007B227C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Pr="007B227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="00406767" w:rsidRPr="007B227C">
              <w:rPr>
                <w:rFonts w:ascii="Angsana New" w:hAnsi="Angsana New"/>
                <w:spacing w:val="-10"/>
                <w:sz w:val="30"/>
                <w:szCs w:val="30"/>
              </w:rPr>
              <w:t>5</w:t>
            </w:r>
            <w:r w:rsidRPr="007B227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="00406767" w:rsidRPr="007B227C">
              <w:rPr>
                <w:rFonts w:ascii="Angsana New" w:hAnsi="Angsana New"/>
                <w:spacing w:val="-10"/>
                <w:sz w:val="30"/>
                <w:szCs w:val="30"/>
              </w:rPr>
              <w:t>10</w:t>
            </w:r>
            <w:r w:rsidR="007E33A3" w:rsidRPr="007B227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7E33A3" w:rsidRPr="007B227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ปี </w:t>
            </w:r>
            <w:r w:rsidRPr="007B227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และ </w:t>
            </w:r>
            <w:r w:rsidR="00406767" w:rsidRPr="007B227C">
              <w:rPr>
                <w:rFonts w:ascii="Angsana New" w:hAnsi="Angsana New"/>
                <w:spacing w:val="-10"/>
                <w:sz w:val="30"/>
                <w:szCs w:val="30"/>
              </w:rPr>
              <w:t>15</w:t>
            </w:r>
            <w:r w:rsidRPr="007B227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406767" w:rsidRPr="007B227C">
              <w:rPr>
                <w:rFonts w:ascii="Angsana New" w:hAnsi="Angsana New"/>
                <w:spacing w:val="-10"/>
                <w:sz w:val="30"/>
                <w:szCs w:val="30"/>
              </w:rPr>
              <w:t>2566</w:t>
            </w:r>
            <w:r w:rsidRPr="007B227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="00406767" w:rsidRPr="007B227C">
              <w:rPr>
                <w:rFonts w:ascii="Angsana New" w:hAnsi="Angsana New"/>
                <w:spacing w:val="-10"/>
                <w:sz w:val="30"/>
                <w:szCs w:val="30"/>
              </w:rPr>
              <w:t>2568</w:t>
            </w:r>
            <w:r w:rsidRPr="007B227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7B227C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ปี </w:t>
            </w:r>
            <w:r w:rsidR="00406767" w:rsidRPr="007B227C">
              <w:rPr>
                <w:rFonts w:ascii="Angsana New" w:hAnsi="Angsana New"/>
                <w:spacing w:val="-10"/>
                <w:sz w:val="30"/>
                <w:szCs w:val="30"/>
              </w:rPr>
              <w:t>2573</w:t>
            </w:r>
            <w:r w:rsidRPr="007B227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และปี </w:t>
            </w:r>
            <w:r w:rsidR="00406767" w:rsidRPr="007B227C">
              <w:rPr>
                <w:rFonts w:ascii="Angsana New" w:hAnsi="Angsana New"/>
                <w:spacing w:val="-10"/>
                <w:sz w:val="30"/>
                <w:szCs w:val="30"/>
              </w:rPr>
              <w:t>2578</w:t>
            </w:r>
            <w:r w:rsidRPr="007B227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2C23E0" w:rsidRPr="007B227C" w14:paraId="1DD42911" w14:textId="77777777" w:rsidTr="00377EEE">
        <w:tc>
          <w:tcPr>
            <w:tcW w:w="3150" w:type="dxa"/>
          </w:tcPr>
          <w:p w14:paraId="399ABCDD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7B227C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  <w:hideMark/>
          </w:tcPr>
          <w:p w14:paraId="004C313F" w14:textId="510933D0" w:rsidR="002C23E0" w:rsidRPr="007B227C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300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br/>
            </w:r>
            <w:r w:rsidR="002C23E0" w:rsidRPr="007B227C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hideMark/>
          </w:tcPr>
          <w:p w14:paraId="0609F1E4" w14:textId="76DC5706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10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535" w:type="dxa"/>
            <w:hideMark/>
          </w:tcPr>
          <w:p w14:paraId="46916D8E" w14:textId="0C83C4BF" w:rsidR="002C23E0" w:rsidRPr="007B227C" w:rsidRDefault="00406767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4</w:t>
            </w:r>
            <w:r w:rsidR="002C23E0" w:rsidRPr="007B227C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B227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425" w:type="dxa"/>
            <w:hideMark/>
          </w:tcPr>
          <w:p w14:paraId="5424AB80" w14:textId="0E9BC04D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หุ้นกู้มีอายุ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10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</w:tr>
      <w:tr w:rsidR="002C23E0" w:rsidRPr="007B227C" w14:paraId="48979309" w14:textId="77777777" w:rsidTr="00377EEE">
        <w:tc>
          <w:tcPr>
            <w:tcW w:w="3150" w:type="dxa"/>
            <w:hideMark/>
          </w:tcPr>
          <w:p w14:paraId="6F38234D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7B227C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  <w:hideMark/>
          </w:tcPr>
          <w:p w14:paraId="57AF2EAB" w14:textId="1B6C4EEA" w:rsidR="002C23E0" w:rsidRPr="007B227C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15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sz w:val="30"/>
                <w:szCs w:val="30"/>
              </w:rPr>
              <w:t>000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br/>
            </w:r>
            <w:r w:rsidR="002C23E0" w:rsidRPr="007B227C">
              <w:rPr>
                <w:rFonts w:ascii="Angsana New" w:hAnsi="Angsana New" w:hint="cs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9E2CF6" w14:textId="687E9339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3</w:t>
            </w:r>
            <w:r w:rsidR="002C23E0" w:rsidRPr="007B227C">
              <w:rPr>
                <w:rFonts w:ascii="Angsana New" w:hAnsi="Angsana New"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1535" w:type="dxa"/>
            <w:hideMark/>
          </w:tcPr>
          <w:p w14:paraId="2D2FC737" w14:textId="41CD2D66" w:rsidR="002C23E0" w:rsidRPr="007B227C" w:rsidRDefault="00406767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2</w:t>
            </w:r>
            <w:r w:rsidR="002C23E0" w:rsidRPr="007B227C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B227C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425" w:type="dxa"/>
            <w:hideMark/>
          </w:tcPr>
          <w:p w14:paraId="1CFA478C" w14:textId="4F058DB6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หุ้นกู้มีอายุ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15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2C23E0" w:rsidRPr="007B227C" w14:paraId="4FAF369F" w14:textId="77777777" w:rsidTr="00377EEE">
        <w:tc>
          <w:tcPr>
            <w:tcW w:w="3150" w:type="dxa"/>
            <w:hideMark/>
          </w:tcPr>
          <w:p w14:paraId="79F09D8D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1ED92FE6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0F3FD5" w14:textId="695535D8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2C23E0" w:rsidRPr="007B22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535" w:type="dxa"/>
            <w:hideMark/>
          </w:tcPr>
          <w:p w14:paraId="1D10877A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hideMark/>
          </w:tcPr>
          <w:p w14:paraId="1E2A1689" w14:textId="77777777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C23E0" w:rsidRPr="007B227C" w14:paraId="70578A10" w14:textId="77777777" w:rsidTr="00377EEE">
        <w:tc>
          <w:tcPr>
            <w:tcW w:w="3150" w:type="dxa"/>
            <w:vAlign w:val="bottom"/>
            <w:hideMark/>
          </w:tcPr>
          <w:p w14:paraId="0FCF5C17" w14:textId="779F1637" w:rsidR="002C23E0" w:rsidRPr="007B227C" w:rsidRDefault="002C23E0" w:rsidP="00321313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2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B227C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ค่าธรรมเนียมในการจัดหา</w:t>
            </w:r>
            <w:r w:rsidR="00321313" w:rsidRPr="007B227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7B227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</w:tcPr>
          <w:p w14:paraId="210C882B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09ABB" w14:textId="5D5B3E21" w:rsidR="002C23E0" w:rsidRPr="007B227C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27C"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7B227C">
              <w:rPr>
                <w:rFonts w:ascii="Angsana New" w:hAnsi="Angsana New"/>
                <w:sz w:val="30"/>
                <w:szCs w:val="30"/>
              </w:rPr>
              <w:t>29</w:t>
            </w:r>
            <w:r w:rsidRPr="007B22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</w:tcPr>
          <w:p w14:paraId="75CCF237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bottom"/>
          </w:tcPr>
          <w:p w14:paraId="5275129A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2C23E0" w:rsidRPr="007B227C" w14:paraId="7A26DF4C" w14:textId="77777777" w:rsidTr="00377EEE">
        <w:tc>
          <w:tcPr>
            <w:tcW w:w="3150" w:type="dxa"/>
            <w:hideMark/>
          </w:tcPr>
          <w:p w14:paraId="69588C22" w14:textId="77777777" w:rsidR="002C23E0" w:rsidRPr="007B227C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0504EC2A" w14:textId="77777777" w:rsidR="002C23E0" w:rsidRPr="007B227C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E4CBBE" w14:textId="5635E2BD" w:rsidR="002C23E0" w:rsidRPr="007B227C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B227C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2C23E0" w:rsidRPr="007B22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227C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535" w:type="dxa"/>
          </w:tcPr>
          <w:p w14:paraId="6C69129C" w14:textId="77777777" w:rsidR="002C23E0" w:rsidRPr="007B227C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15FBDBAB" w14:textId="77777777" w:rsidR="002C23E0" w:rsidRPr="007B227C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44EF320B" w14:textId="77777777" w:rsidR="002C23E0" w:rsidRDefault="002C23E0" w:rsidP="002C23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5FB00E" w14:textId="77777777" w:rsidR="002C23E0" w:rsidRDefault="002C23E0" w:rsidP="002C2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"/>
        <w:gridCol w:w="1344"/>
        <w:gridCol w:w="6"/>
        <w:gridCol w:w="984"/>
        <w:gridCol w:w="6"/>
        <w:gridCol w:w="1524"/>
        <w:gridCol w:w="11"/>
        <w:gridCol w:w="2329"/>
      </w:tblGrid>
      <w:tr w:rsidR="002C23E0" w:rsidRPr="002F24E4" w14:paraId="6CDABD9B" w14:textId="77777777" w:rsidTr="00377EEE">
        <w:trPr>
          <w:tblHeader/>
        </w:trPr>
        <w:tc>
          <w:tcPr>
            <w:tcW w:w="3156" w:type="dxa"/>
            <w:gridSpan w:val="2"/>
          </w:tcPr>
          <w:p w14:paraId="1CF1DDAF" w14:textId="77777777" w:rsidR="002C23E0" w:rsidRPr="00CE567B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4" w:type="dxa"/>
            <w:gridSpan w:val="7"/>
            <w:hideMark/>
          </w:tcPr>
          <w:p w14:paraId="05D238D4" w14:textId="77777777" w:rsidR="002C23E0" w:rsidRPr="00CE567B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56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3E0" w:rsidRPr="002F24E4" w14:paraId="34E24C5E" w14:textId="77777777" w:rsidTr="00377EEE">
        <w:trPr>
          <w:tblHeader/>
        </w:trPr>
        <w:tc>
          <w:tcPr>
            <w:tcW w:w="3156" w:type="dxa"/>
            <w:gridSpan w:val="2"/>
          </w:tcPr>
          <w:p w14:paraId="1EA8E40A" w14:textId="77777777" w:rsidR="002C23E0" w:rsidRPr="00CE567B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50410981" w14:textId="77777777" w:rsidR="002C23E0" w:rsidRPr="00CE567B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567B">
              <w:rPr>
                <w:rFonts w:ascii="Angsana New" w:hAnsi="Angsana New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gridSpan w:val="2"/>
            <w:hideMark/>
          </w:tcPr>
          <w:p w14:paraId="6A168AB4" w14:textId="77777777" w:rsidR="002C23E0" w:rsidRPr="00CE567B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7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gridSpan w:val="2"/>
            <w:hideMark/>
          </w:tcPr>
          <w:p w14:paraId="7DD40A5B" w14:textId="77777777" w:rsidR="002C23E0" w:rsidRPr="00CE567B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567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29" w:type="dxa"/>
            <w:hideMark/>
          </w:tcPr>
          <w:p w14:paraId="4A9E45A3" w14:textId="77777777" w:rsidR="002C23E0" w:rsidRPr="00CE567B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7B">
              <w:rPr>
                <w:rFonts w:ascii="Angsana New" w:hAnsi="Angsana New"/>
                <w:sz w:val="30"/>
                <w:szCs w:val="30"/>
                <w:cs/>
              </w:rPr>
              <w:t>กำหนดชำระคืน</w:t>
            </w:r>
          </w:p>
        </w:tc>
      </w:tr>
      <w:tr w:rsidR="002C23E0" w:rsidRPr="002F24E4" w14:paraId="241CC964" w14:textId="77777777" w:rsidTr="00377EEE">
        <w:trPr>
          <w:tblHeader/>
        </w:trPr>
        <w:tc>
          <w:tcPr>
            <w:tcW w:w="3156" w:type="dxa"/>
            <w:gridSpan w:val="2"/>
          </w:tcPr>
          <w:p w14:paraId="689876EE" w14:textId="77777777" w:rsidR="002C23E0" w:rsidRPr="00CE567B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C177EEC" w14:textId="77777777" w:rsidR="002C23E0" w:rsidRPr="00CE567B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hideMark/>
          </w:tcPr>
          <w:p w14:paraId="6C6D043D" w14:textId="77777777" w:rsidR="002C23E0" w:rsidRPr="00CE567B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567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56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E567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hideMark/>
          </w:tcPr>
          <w:p w14:paraId="2D489691" w14:textId="77777777" w:rsidR="002C23E0" w:rsidRPr="00CE567B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567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56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CE567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29" w:type="dxa"/>
          </w:tcPr>
          <w:p w14:paraId="54C4FCA3" w14:textId="77777777" w:rsidR="002C23E0" w:rsidRPr="00CE567B" w:rsidRDefault="002C23E0" w:rsidP="00377EEE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C23E0" w:rsidRPr="002F24E4" w14:paraId="66F047B0" w14:textId="77777777" w:rsidTr="00377EEE">
        <w:tc>
          <w:tcPr>
            <w:tcW w:w="3156" w:type="dxa"/>
            <w:gridSpan w:val="2"/>
            <w:hideMark/>
          </w:tcPr>
          <w:p w14:paraId="7F66C270" w14:textId="77777777" w:rsidR="002C23E0" w:rsidRPr="00CE567B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56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gridSpan w:val="2"/>
          </w:tcPr>
          <w:p w14:paraId="243E3CF9" w14:textId="77777777" w:rsidR="002C23E0" w:rsidRPr="00CE567B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2B5E0B9" w14:textId="77777777" w:rsidR="002C23E0" w:rsidRPr="00CE567B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167AB888" w14:textId="77777777" w:rsidR="002C23E0" w:rsidRPr="00CE567B" w:rsidRDefault="002C23E0" w:rsidP="00377EE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</w:tcPr>
          <w:p w14:paraId="7D05EA09" w14:textId="77777777" w:rsidR="002C23E0" w:rsidRPr="00CE567B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3E0" w:rsidRPr="002F24E4" w14:paraId="3EC1CB15" w14:textId="77777777" w:rsidTr="00377EEE">
        <w:tc>
          <w:tcPr>
            <w:tcW w:w="3156" w:type="dxa"/>
            <w:gridSpan w:val="2"/>
            <w:hideMark/>
          </w:tcPr>
          <w:p w14:paraId="2AFB24D9" w14:textId="77777777" w:rsidR="002C23E0" w:rsidRPr="00CE567B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56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FC1609C" w14:textId="77777777" w:rsidR="002C23E0" w:rsidRPr="00CE567B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8A44153" w14:textId="77777777" w:rsidR="002C23E0" w:rsidRPr="00CE567B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106AE259" w14:textId="77777777" w:rsidR="002C23E0" w:rsidRPr="00CE567B" w:rsidRDefault="002C23E0" w:rsidP="00377EE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</w:tcPr>
          <w:p w14:paraId="6F7A37F6" w14:textId="77777777" w:rsidR="002C23E0" w:rsidRPr="00CE567B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3E0" w:rsidRPr="002F24E4" w14:paraId="30BB2961" w14:textId="77777777" w:rsidTr="00377EEE">
        <w:tc>
          <w:tcPr>
            <w:tcW w:w="3156" w:type="dxa"/>
            <w:gridSpan w:val="2"/>
          </w:tcPr>
          <w:p w14:paraId="2B98C211" w14:textId="77777777" w:rsidR="002C23E0" w:rsidRPr="00CE567B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567B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1E59CD0F" w14:textId="77777777" w:rsidR="002C23E0" w:rsidRPr="00CE567B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761C8BD7" w14:textId="77777777" w:rsidR="002C23E0" w:rsidRPr="00CE567B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567B">
              <w:rPr>
                <w:rFonts w:ascii="Angsana New" w:hAnsi="Angsana New"/>
                <w:sz w:val="30"/>
                <w:szCs w:val="30"/>
                <w:cs/>
              </w:rPr>
              <w:t>ตามที่ระบุ</w:t>
            </w:r>
            <w:r w:rsidRPr="00CE567B">
              <w:rPr>
                <w:rFonts w:ascii="Angsana New" w:hAnsi="Angsana New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  <w:gridSpan w:val="2"/>
            <w:hideMark/>
          </w:tcPr>
          <w:p w14:paraId="402DBDAD" w14:textId="3174C0C5" w:rsidR="002C23E0" w:rsidRPr="00CE567B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 w:hint="cs"/>
                <w:sz w:val="30"/>
                <w:szCs w:val="30"/>
              </w:rPr>
              <w:t>1</w:t>
            </w:r>
            <w:r w:rsidR="002C23E0" w:rsidRPr="00CE567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 w:hint="cs"/>
                <w:sz w:val="30"/>
                <w:szCs w:val="30"/>
              </w:rPr>
              <w:t>646</w:t>
            </w:r>
          </w:p>
        </w:tc>
        <w:tc>
          <w:tcPr>
            <w:tcW w:w="1535" w:type="dxa"/>
            <w:gridSpan w:val="2"/>
            <w:hideMark/>
          </w:tcPr>
          <w:p w14:paraId="35D27861" w14:textId="77777777" w:rsidR="002C23E0" w:rsidRPr="00CE567B" w:rsidRDefault="002C23E0" w:rsidP="00377EEE">
            <w:pPr>
              <w:pStyle w:val="BodyText"/>
              <w:tabs>
                <w:tab w:val="clear" w:pos="680"/>
              </w:tabs>
              <w:spacing w:after="0"/>
              <w:ind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7B">
              <w:rPr>
                <w:rFonts w:ascii="Angsana New" w:hAnsi="Angsana New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29" w:type="dxa"/>
            <w:hideMark/>
          </w:tcPr>
          <w:p w14:paraId="6660F59B" w14:textId="09B24E35" w:rsidR="002C23E0" w:rsidRPr="00CE567B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CE567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ภายในเดือนสิงหาคม </w:t>
            </w:r>
            <w:r w:rsidR="00406767" w:rsidRPr="00406767">
              <w:rPr>
                <w:rFonts w:ascii="Angsana New" w:hAnsi="Angsana New"/>
                <w:spacing w:val="-8"/>
                <w:sz w:val="30"/>
                <w:szCs w:val="30"/>
              </w:rPr>
              <w:t>2565</w:t>
            </w:r>
            <w:r w:rsidRPr="00CE567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และ</w:t>
            </w:r>
            <w:r w:rsidRPr="00CE56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2C23E0" w:rsidRPr="002F24E4" w14:paraId="03E7A2AA" w14:textId="77777777" w:rsidTr="00377EEE">
        <w:tc>
          <w:tcPr>
            <w:tcW w:w="3156" w:type="dxa"/>
            <w:gridSpan w:val="2"/>
          </w:tcPr>
          <w:p w14:paraId="172F4190" w14:textId="77777777" w:rsidR="002C23E0" w:rsidRPr="002F24E4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gridSpan w:val="2"/>
          </w:tcPr>
          <w:p w14:paraId="0AF2E431" w14:textId="77777777" w:rsidR="002C23E0" w:rsidRPr="002F24E4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2328EC17" w14:textId="77777777" w:rsidR="002C23E0" w:rsidRPr="002F24E4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535" w:type="dxa"/>
            <w:gridSpan w:val="2"/>
          </w:tcPr>
          <w:p w14:paraId="73F60259" w14:textId="77777777" w:rsidR="002C23E0" w:rsidRPr="002F24E4" w:rsidRDefault="002C23E0" w:rsidP="00377EEE">
            <w:pPr>
              <w:pStyle w:val="BodyText"/>
              <w:tabs>
                <w:tab w:val="clear" w:pos="680"/>
              </w:tabs>
              <w:spacing w:after="0"/>
              <w:ind w:right="-93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29" w:type="dxa"/>
          </w:tcPr>
          <w:p w14:paraId="3FC501EC" w14:textId="77777777" w:rsidR="002C23E0" w:rsidRPr="002F24E4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</w:tr>
      <w:tr w:rsidR="002C23E0" w:rsidRPr="002F24E4" w14:paraId="6DC417C9" w14:textId="77777777" w:rsidTr="00377EEE">
        <w:tc>
          <w:tcPr>
            <w:tcW w:w="3150" w:type="dxa"/>
            <w:hideMark/>
          </w:tcPr>
          <w:p w14:paraId="685804C2" w14:textId="77777777" w:rsidR="002C23E0" w:rsidRPr="00CE567B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6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13BB7EBD" w14:textId="77777777" w:rsidR="002C23E0" w:rsidRPr="00CE567B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1AF9E098" w14:textId="77777777" w:rsidR="002C23E0" w:rsidRPr="00CE567B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7F29E914" w14:textId="77777777" w:rsidR="002C23E0" w:rsidRPr="00CE567B" w:rsidRDefault="002C23E0" w:rsidP="00377EE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5DF9782" w14:textId="77777777" w:rsidR="002C23E0" w:rsidRPr="00CE567B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C23E0" w:rsidRPr="002F24E4" w14:paraId="2D3212FA" w14:textId="77777777" w:rsidTr="00377EEE">
        <w:tc>
          <w:tcPr>
            <w:tcW w:w="3150" w:type="dxa"/>
          </w:tcPr>
          <w:p w14:paraId="16D177C1" w14:textId="77777777" w:rsidR="002C23E0" w:rsidRPr="00CE567B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67B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7CEBD2CB" w14:textId="77777777" w:rsidR="002C23E0" w:rsidRPr="00CE567B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7E02B1F9" w14:textId="7F99EDFC" w:rsidR="002C23E0" w:rsidRPr="00CE567B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10</w:t>
            </w:r>
            <w:r w:rsidR="002C23E0" w:rsidRPr="00CE567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000</w:t>
            </w:r>
            <w:r w:rsidR="002C23E0" w:rsidRPr="00CE567B">
              <w:rPr>
                <w:rFonts w:ascii="Angsana New" w:hAnsi="Angsana New"/>
                <w:sz w:val="30"/>
                <w:szCs w:val="30"/>
              </w:rPr>
              <w:br/>
            </w:r>
            <w:r w:rsidR="002C23E0" w:rsidRPr="00CE567B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hideMark/>
          </w:tcPr>
          <w:p w14:paraId="4872A3F4" w14:textId="66FE8CF3" w:rsidR="002C23E0" w:rsidRPr="00CE567B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  <w:r w:rsidR="002C23E0" w:rsidRPr="00CE567B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Pr="00406767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530" w:type="dxa"/>
            <w:gridSpan w:val="2"/>
            <w:hideMark/>
          </w:tcPr>
          <w:p w14:paraId="7108A346" w14:textId="6FEF3218" w:rsidR="002C23E0" w:rsidRPr="00CE567B" w:rsidRDefault="00406767" w:rsidP="00377EE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0</w:t>
            </w:r>
            <w:r w:rsidR="002C23E0" w:rsidRPr="004067C4">
              <w:rPr>
                <w:rFonts w:ascii="Angsana New" w:hAnsi="Angsana New"/>
                <w:sz w:val="30"/>
                <w:szCs w:val="30"/>
                <w:lang w:val="en-GB"/>
              </w:rPr>
              <w:t>.</w:t>
            </w:r>
            <w:r w:rsidRPr="00406767">
              <w:rPr>
                <w:rFonts w:ascii="Angsana New" w:hAnsi="Angsana New"/>
                <w:sz w:val="30"/>
                <w:szCs w:val="30"/>
              </w:rPr>
              <w:t>70</w:t>
            </w:r>
            <w:r w:rsidR="002C23E0" w:rsidRPr="004067C4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2C23E0" w:rsidRPr="004067C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06767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340" w:type="dxa"/>
            <w:gridSpan w:val="2"/>
            <w:hideMark/>
          </w:tcPr>
          <w:p w14:paraId="736CBA40" w14:textId="3C0E2173" w:rsidR="002C23E0" w:rsidRPr="00CE567B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73990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6</w:t>
            </w:r>
            <w:r w:rsidRPr="00273990">
              <w:rPr>
                <w:rFonts w:ascii="Angsana New" w:hAnsi="Angsana New"/>
                <w:sz w:val="30"/>
                <w:szCs w:val="30"/>
                <w:cs/>
              </w:rPr>
              <w:t xml:space="preserve"> เดือน ตั้งแต่เดือนกันยายน 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2565</w:t>
            </w:r>
            <w:r w:rsidRPr="00273990">
              <w:rPr>
                <w:rFonts w:ascii="Angsana New" w:hAnsi="Angsana New"/>
                <w:sz w:val="30"/>
                <w:szCs w:val="30"/>
                <w:cs/>
              </w:rPr>
              <w:t xml:space="preserve"> ถึงเดือนธันวาคม 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C23E0" w:rsidRPr="002F24E4" w14:paraId="6359098C" w14:textId="77777777" w:rsidTr="00377EEE">
        <w:tc>
          <w:tcPr>
            <w:tcW w:w="3150" w:type="dxa"/>
          </w:tcPr>
          <w:p w14:paraId="750EBFAF" w14:textId="77777777" w:rsidR="002C23E0" w:rsidRPr="002F24E4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51DC859F" w14:textId="77777777" w:rsidR="002C23E0" w:rsidRPr="002F24E4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13FF1814" w14:textId="77777777" w:rsidR="002C23E0" w:rsidRPr="002F24E4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gridSpan w:val="2"/>
          </w:tcPr>
          <w:p w14:paraId="3C4B7FA6" w14:textId="77777777" w:rsidR="002C23E0" w:rsidRPr="002F24E4" w:rsidRDefault="002C23E0" w:rsidP="00377EE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  <w:gridSpan w:val="2"/>
          </w:tcPr>
          <w:p w14:paraId="376CC89D" w14:textId="77777777" w:rsidR="002C23E0" w:rsidRPr="002F24E4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C23E0" w:rsidRPr="002F24E4" w14:paraId="151C1167" w14:textId="77777777" w:rsidTr="00377EEE">
        <w:tc>
          <w:tcPr>
            <w:tcW w:w="3156" w:type="dxa"/>
            <w:gridSpan w:val="2"/>
            <w:shd w:val="clear" w:color="auto" w:fill="auto"/>
            <w:hideMark/>
          </w:tcPr>
          <w:p w14:paraId="69D029E1" w14:textId="77777777" w:rsidR="002C23E0" w:rsidRPr="00273990" w:rsidRDefault="002C23E0" w:rsidP="00377EEE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39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1E39DC3" w14:textId="77777777" w:rsidR="002C23E0" w:rsidRPr="00273990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42839CD" w14:textId="77777777" w:rsidR="002C23E0" w:rsidRPr="00273990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563E3FF8" w14:textId="77777777" w:rsidR="002C23E0" w:rsidRPr="00273990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2D28E669" w14:textId="77777777" w:rsidR="002C23E0" w:rsidRPr="00273990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3E0" w:rsidRPr="002F24E4" w14:paraId="61ED8CC1" w14:textId="77777777" w:rsidTr="00377EEE">
        <w:tc>
          <w:tcPr>
            <w:tcW w:w="3156" w:type="dxa"/>
            <w:gridSpan w:val="2"/>
            <w:shd w:val="clear" w:color="auto" w:fill="auto"/>
            <w:hideMark/>
          </w:tcPr>
          <w:p w14:paraId="70D46C4A" w14:textId="77777777" w:rsidR="002C23E0" w:rsidRPr="00273990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39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04B44DA" w14:textId="77777777" w:rsidR="002C23E0" w:rsidRPr="00273990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29D1D51" w14:textId="77777777" w:rsidR="002C23E0" w:rsidRPr="00273990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607A4FCA" w14:textId="77777777" w:rsidR="002C23E0" w:rsidRPr="00273990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4F53EE66" w14:textId="77777777" w:rsidR="002C23E0" w:rsidRPr="00273990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C23E0" w:rsidRPr="002F24E4" w14:paraId="5AD1D884" w14:textId="77777777" w:rsidTr="00377EEE">
        <w:tc>
          <w:tcPr>
            <w:tcW w:w="3156" w:type="dxa"/>
            <w:gridSpan w:val="2"/>
            <w:shd w:val="clear" w:color="auto" w:fill="auto"/>
            <w:hideMark/>
          </w:tcPr>
          <w:p w14:paraId="713DAFD0" w14:textId="77777777" w:rsidR="002C23E0" w:rsidRPr="00273990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990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668EA763" w14:textId="2811847B" w:rsidR="002C23E0" w:rsidRPr="00273990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  <w:r w:rsidR="002C23E0" w:rsidRPr="0027399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000</w:t>
            </w:r>
            <w:r w:rsidR="002C23E0" w:rsidRPr="00273990">
              <w:rPr>
                <w:rFonts w:ascii="Angsana New" w:hAnsi="Angsana New"/>
                <w:sz w:val="30"/>
                <w:szCs w:val="30"/>
              </w:rPr>
              <w:br/>
            </w:r>
            <w:r w:rsidR="002C23E0" w:rsidRPr="0027399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9B85F4E" w14:textId="784C0A67" w:rsidR="002C23E0" w:rsidRPr="00273990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5</w:t>
            </w:r>
            <w:r w:rsidR="002C23E0" w:rsidRPr="0027399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012CDAC1" w14:textId="77777777" w:rsidR="002C23E0" w:rsidRPr="00273990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hideMark/>
          </w:tcPr>
          <w:p w14:paraId="30D0C00F" w14:textId="77777777" w:rsidR="002C23E0" w:rsidRPr="00273990" w:rsidRDefault="002C23E0" w:rsidP="00377EE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ind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990">
              <w:rPr>
                <w:rFonts w:ascii="Angsana New" w:hAnsi="Angsana New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29" w:type="dxa"/>
            <w:shd w:val="clear" w:color="auto" w:fill="auto"/>
            <w:hideMark/>
          </w:tcPr>
          <w:p w14:paraId="5364BDCA" w14:textId="2B359AE3" w:rsidR="002C23E0" w:rsidRPr="00273990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73990">
              <w:rPr>
                <w:rFonts w:ascii="Angsana New" w:hAnsi="Angsana New"/>
                <w:sz w:val="30"/>
                <w:szCs w:val="30"/>
                <w:cs/>
              </w:rPr>
              <w:t xml:space="preserve">ภายในเดือนมีนาคม 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C23E0" w:rsidRPr="002F24E4" w14:paraId="24F228BB" w14:textId="77777777" w:rsidTr="00377EEE">
        <w:tc>
          <w:tcPr>
            <w:tcW w:w="3156" w:type="dxa"/>
            <w:gridSpan w:val="2"/>
          </w:tcPr>
          <w:p w14:paraId="3F6C384A" w14:textId="77777777" w:rsidR="002C23E0" w:rsidRPr="002F24E4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35B83DC9" w14:textId="77777777" w:rsidR="002C23E0" w:rsidRPr="002F24E4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782705C2" w14:textId="77777777" w:rsidR="002C23E0" w:rsidRPr="002F24E4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  <w:gridSpan w:val="2"/>
          </w:tcPr>
          <w:p w14:paraId="0C14D718" w14:textId="77777777" w:rsidR="002C23E0" w:rsidRPr="002F24E4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29" w:type="dxa"/>
          </w:tcPr>
          <w:p w14:paraId="168C71B0" w14:textId="77777777" w:rsidR="002C23E0" w:rsidRPr="002F24E4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2C23E0" w:rsidRPr="002F24E4" w14:paraId="2EDFA3BE" w14:textId="77777777" w:rsidTr="00377EEE">
        <w:tc>
          <w:tcPr>
            <w:tcW w:w="3156" w:type="dxa"/>
            <w:gridSpan w:val="2"/>
            <w:hideMark/>
          </w:tcPr>
          <w:p w14:paraId="791165D2" w14:textId="77777777" w:rsidR="002C23E0" w:rsidRPr="00273990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9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2B7C2BF7" w14:textId="77777777" w:rsidR="002C23E0" w:rsidRPr="00273990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55AF742D" w14:textId="77777777" w:rsidR="002C23E0" w:rsidRPr="00273990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4708CD32" w14:textId="77777777" w:rsidR="002C23E0" w:rsidRPr="00273990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</w:tcPr>
          <w:p w14:paraId="37B4D1C1" w14:textId="77777777" w:rsidR="002C23E0" w:rsidRPr="00273990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3E0" w:rsidRPr="002F24E4" w14:paraId="2FCA714F" w14:textId="77777777" w:rsidTr="00377EEE">
        <w:tc>
          <w:tcPr>
            <w:tcW w:w="3156" w:type="dxa"/>
            <w:gridSpan w:val="2"/>
          </w:tcPr>
          <w:p w14:paraId="54998691" w14:textId="77777777" w:rsidR="002C23E0" w:rsidRPr="00273990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990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20CC3AA6" w14:textId="77777777" w:rsidR="002C23E0" w:rsidRPr="00273990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55F2C134" w14:textId="55B6F50A" w:rsidR="002C23E0" w:rsidRPr="00273990" w:rsidRDefault="00406767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8</w:t>
            </w:r>
            <w:r w:rsidR="002C23E0" w:rsidRPr="0027399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5CEACBFE" w14:textId="77777777" w:rsidR="002C23E0" w:rsidRPr="00273990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99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hideMark/>
          </w:tcPr>
          <w:p w14:paraId="36A0C2E4" w14:textId="3C4917AA" w:rsidR="002C23E0" w:rsidRPr="00273990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8</w:t>
            </w:r>
            <w:r w:rsidR="002C23E0" w:rsidRPr="00273990">
              <w:rPr>
                <w:rFonts w:ascii="Angsana New" w:hAnsi="Angsana New"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5" w:type="dxa"/>
            <w:gridSpan w:val="2"/>
            <w:hideMark/>
          </w:tcPr>
          <w:p w14:paraId="506162B8" w14:textId="02D2854D" w:rsidR="002C23E0" w:rsidRPr="00273990" w:rsidRDefault="00406767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="002C23E0" w:rsidRPr="00273990">
              <w:rPr>
                <w:rFonts w:ascii="Angsana New" w:hAnsi="Angsana New"/>
                <w:sz w:val="30"/>
                <w:szCs w:val="30"/>
              </w:rPr>
              <w:t>.</w:t>
            </w:r>
            <w:r w:rsidRPr="00406767">
              <w:rPr>
                <w:rFonts w:ascii="Angsana New" w:hAnsi="Angsana New"/>
                <w:sz w:val="30"/>
                <w:szCs w:val="30"/>
              </w:rPr>
              <w:t>32</w:t>
            </w:r>
            <w:r w:rsidR="002C23E0" w:rsidRPr="0027399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06767">
              <w:rPr>
                <w:rFonts w:ascii="Angsana New" w:hAnsi="Angsana New"/>
                <w:sz w:val="30"/>
                <w:szCs w:val="30"/>
              </w:rPr>
              <w:t>2</w:t>
            </w:r>
            <w:r w:rsidR="002C23E0" w:rsidRPr="00273990">
              <w:rPr>
                <w:rFonts w:ascii="Angsana New" w:hAnsi="Angsana New"/>
                <w:sz w:val="30"/>
                <w:szCs w:val="30"/>
              </w:rPr>
              <w:t>.</w:t>
            </w:r>
            <w:r w:rsidRPr="00406767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329" w:type="dxa"/>
            <w:hideMark/>
          </w:tcPr>
          <w:p w14:paraId="43150808" w14:textId="19395DDD" w:rsidR="002C23E0" w:rsidRPr="00273990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273990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="00406767" w:rsidRPr="00406767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Pr="0027399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="00406767" w:rsidRPr="00406767">
              <w:rPr>
                <w:rFonts w:ascii="Angsana New" w:hAnsi="Angsana New"/>
                <w:spacing w:val="-10"/>
                <w:sz w:val="30"/>
                <w:szCs w:val="30"/>
              </w:rPr>
              <w:t>5</w:t>
            </w:r>
            <w:r w:rsidRPr="0027399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="00406767" w:rsidRPr="00406767">
              <w:rPr>
                <w:rFonts w:ascii="Angsana New" w:hAnsi="Angsana New"/>
                <w:spacing w:val="-10"/>
                <w:sz w:val="30"/>
                <w:szCs w:val="30"/>
              </w:rPr>
              <w:t>10</w:t>
            </w:r>
            <w:r w:rsidR="00105675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105675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ปี </w:t>
            </w:r>
            <w:r w:rsidRPr="0027399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และ</w:t>
            </w:r>
            <w:r w:rsidR="00105675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406767" w:rsidRPr="00406767">
              <w:rPr>
                <w:rFonts w:ascii="Angsana New" w:hAnsi="Angsana New"/>
                <w:spacing w:val="-10"/>
                <w:sz w:val="30"/>
                <w:szCs w:val="30"/>
              </w:rPr>
              <w:t>15</w:t>
            </w:r>
            <w:r w:rsidRPr="0027399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406767" w:rsidRPr="00406767">
              <w:rPr>
                <w:rFonts w:ascii="Angsana New" w:hAnsi="Angsana New"/>
                <w:spacing w:val="-10"/>
                <w:sz w:val="30"/>
                <w:szCs w:val="30"/>
              </w:rPr>
              <w:t>2566</w:t>
            </w:r>
            <w:r w:rsidRPr="0027399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="00406767" w:rsidRPr="00406767">
              <w:rPr>
                <w:rFonts w:ascii="Angsana New" w:hAnsi="Angsana New"/>
                <w:spacing w:val="-10"/>
                <w:sz w:val="30"/>
                <w:szCs w:val="30"/>
              </w:rPr>
              <w:t>2568</w:t>
            </w:r>
            <w:r w:rsidRPr="0027399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</w:p>
          <w:p w14:paraId="18E1F6EC" w14:textId="56A9CCEB" w:rsidR="002C23E0" w:rsidRPr="00273990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28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73990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ปี </w:t>
            </w:r>
            <w:r w:rsidR="00406767" w:rsidRPr="00406767">
              <w:rPr>
                <w:rFonts w:ascii="Angsana New" w:hAnsi="Angsana New"/>
                <w:spacing w:val="-10"/>
                <w:sz w:val="30"/>
                <w:szCs w:val="30"/>
              </w:rPr>
              <w:t>2573</w:t>
            </w:r>
            <w:r w:rsidRPr="0027399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และปี </w:t>
            </w:r>
            <w:r w:rsidR="00406767" w:rsidRPr="00406767">
              <w:rPr>
                <w:rFonts w:ascii="Angsana New" w:hAnsi="Angsana New"/>
                <w:spacing w:val="-10"/>
                <w:sz w:val="30"/>
                <w:szCs w:val="30"/>
              </w:rPr>
              <w:t>2578</w:t>
            </w:r>
            <w:r w:rsidRPr="0027399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2C23E0" w:rsidRPr="002F24E4" w14:paraId="1649A8B8" w14:textId="77777777" w:rsidTr="00377EEE">
        <w:tc>
          <w:tcPr>
            <w:tcW w:w="3156" w:type="dxa"/>
            <w:gridSpan w:val="2"/>
            <w:vAlign w:val="bottom"/>
            <w:hideMark/>
          </w:tcPr>
          <w:p w14:paraId="0469B8AC" w14:textId="77777777" w:rsidR="002C23E0" w:rsidRPr="00273990" w:rsidRDefault="002C23E0" w:rsidP="00377EE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739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73990">
              <w:rPr>
                <w:rFonts w:ascii="Angsana New" w:hAnsi="Angsana New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27399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7399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66DE5135" w14:textId="77777777" w:rsidR="002C23E0" w:rsidRPr="00273990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E5D54" w14:textId="68FD1464" w:rsidR="002C23E0" w:rsidRPr="00273990" w:rsidRDefault="002C23E0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273990">
              <w:rPr>
                <w:rFonts w:ascii="Angsana New" w:hAnsi="Angsana New"/>
                <w:sz w:val="30"/>
                <w:szCs w:val="30"/>
              </w:rPr>
              <w:t>(</w:t>
            </w:r>
            <w:r w:rsidR="00406767" w:rsidRPr="00406767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2739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vAlign w:val="bottom"/>
          </w:tcPr>
          <w:p w14:paraId="62AF621D" w14:textId="77777777" w:rsidR="002C23E0" w:rsidRPr="00273990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vAlign w:val="bottom"/>
          </w:tcPr>
          <w:p w14:paraId="7D53E373" w14:textId="77777777" w:rsidR="002C23E0" w:rsidRPr="00273990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3E0" w14:paraId="6D8A2368" w14:textId="77777777" w:rsidTr="00377EEE">
        <w:tc>
          <w:tcPr>
            <w:tcW w:w="3156" w:type="dxa"/>
            <w:gridSpan w:val="2"/>
            <w:hideMark/>
          </w:tcPr>
          <w:p w14:paraId="22DA4ABA" w14:textId="77777777" w:rsidR="002C23E0" w:rsidRPr="00273990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9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2B7177AC" w14:textId="77777777" w:rsidR="002C23E0" w:rsidRPr="00273990" w:rsidRDefault="002C23E0" w:rsidP="00377EEE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08BA81" w14:textId="0AE63AFB" w:rsidR="002C23E0" w:rsidRPr="00273990" w:rsidRDefault="00406767" w:rsidP="0037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C23E0" w:rsidRPr="002739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40676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35" w:type="dxa"/>
            <w:gridSpan w:val="2"/>
          </w:tcPr>
          <w:p w14:paraId="58E7C978" w14:textId="77777777" w:rsidR="002C23E0" w:rsidRPr="00273990" w:rsidRDefault="002C23E0" w:rsidP="00377EE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4F28DBEE" w14:textId="77777777" w:rsidR="002C23E0" w:rsidRPr="00273990" w:rsidRDefault="002C23E0" w:rsidP="00377EE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77D46D6" w14:textId="77777777" w:rsidR="002C23E0" w:rsidRDefault="002C23E0" w:rsidP="002C23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ADC5AE" w14:textId="38869D1A" w:rsidR="00F37821" w:rsidRDefault="002C23E0" w:rsidP="002C2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C2A8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Pr="005C2A87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5C2A87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 w:hint="cs"/>
          <w:sz w:val="30"/>
          <w:szCs w:val="30"/>
        </w:rPr>
        <w:t>256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Pr="005C2A87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5C2A87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</w:t>
      </w:r>
      <w:r w:rsidRPr="004A4C7A">
        <w:rPr>
          <w:rFonts w:ascii="Angsana New" w:hAnsi="Angsana New" w:hint="cs"/>
          <w:sz w:val="30"/>
          <w:szCs w:val="30"/>
          <w:cs/>
        </w:rPr>
        <w:t>ช้เป็นจำนวนเงินรวม</w:t>
      </w:r>
      <w:r w:rsidRPr="004A4C7A">
        <w:rPr>
          <w:rFonts w:ascii="Angsana New" w:hAnsi="Angsana New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48</w:t>
      </w:r>
      <w:r w:rsidRPr="004A4C7A">
        <w:rPr>
          <w:rFonts w:ascii="Angsana New" w:hAnsi="Angsana New"/>
          <w:sz w:val="30"/>
          <w:szCs w:val="30"/>
        </w:rPr>
        <w:t>,</w:t>
      </w:r>
      <w:r w:rsidR="00406767" w:rsidRPr="00406767">
        <w:rPr>
          <w:rFonts w:ascii="Angsana New" w:hAnsi="Angsana New"/>
          <w:sz w:val="30"/>
          <w:szCs w:val="30"/>
        </w:rPr>
        <w:t>660</w:t>
      </w:r>
      <w:r w:rsidRPr="004A4C7A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00</w:t>
      </w:r>
      <w:r w:rsidRPr="004A4C7A">
        <w:rPr>
          <w:rFonts w:ascii="Angsana New" w:hAnsi="Angsana New"/>
          <w:sz w:val="30"/>
          <w:szCs w:val="30"/>
        </w:rPr>
        <w:t xml:space="preserve"> </w:t>
      </w:r>
      <w:r w:rsidRPr="004A4C7A">
        <w:rPr>
          <w:rFonts w:ascii="Angsana New" w:hAnsi="Angsana New" w:hint="cs"/>
          <w:sz w:val="30"/>
          <w:szCs w:val="30"/>
          <w:cs/>
        </w:rPr>
        <w:t>ล้านบาท</w:t>
      </w:r>
      <w:r w:rsidRPr="004A4C7A">
        <w:rPr>
          <w:rFonts w:ascii="Angsana New" w:hAnsi="Angsana New" w:hint="cs"/>
          <w:sz w:val="30"/>
          <w:szCs w:val="30"/>
        </w:rPr>
        <w:t xml:space="preserve"> </w:t>
      </w:r>
      <w:r w:rsidRPr="004A4C7A">
        <w:rPr>
          <w:rFonts w:ascii="Angsana New" w:hAnsi="Angsana New"/>
          <w:sz w:val="30"/>
          <w:szCs w:val="30"/>
        </w:rPr>
        <w:br/>
      </w:r>
      <w:r w:rsidR="00406767" w:rsidRPr="00406767">
        <w:rPr>
          <w:rFonts w:ascii="Angsana New" w:hAnsi="Angsana New"/>
          <w:sz w:val="30"/>
          <w:szCs w:val="30"/>
        </w:rPr>
        <w:t>420</w:t>
      </w:r>
      <w:r w:rsidRPr="004A4C7A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00</w:t>
      </w:r>
      <w:r w:rsidRPr="004A4C7A">
        <w:rPr>
          <w:rFonts w:ascii="Angsana New" w:hAnsi="Angsana New"/>
          <w:sz w:val="30"/>
          <w:szCs w:val="30"/>
        </w:rPr>
        <w:t xml:space="preserve"> </w:t>
      </w:r>
      <w:r w:rsidRPr="004A4C7A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Pr="004A4C7A">
        <w:rPr>
          <w:rFonts w:ascii="Angsana New" w:hAnsi="Angsana New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100</w:t>
      </w:r>
      <w:r w:rsidRPr="004A4C7A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00</w:t>
      </w:r>
      <w:r w:rsidRPr="004A4C7A">
        <w:rPr>
          <w:rFonts w:ascii="Angsana New" w:hAnsi="Angsana New" w:hint="cs"/>
          <w:sz w:val="30"/>
          <w:szCs w:val="30"/>
        </w:rPr>
        <w:t xml:space="preserve"> </w:t>
      </w:r>
      <w:r w:rsidRPr="004A4C7A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583EEB">
        <w:rPr>
          <w:rFonts w:ascii="Angsana New" w:hAnsi="Angsana New"/>
          <w:sz w:val="30"/>
          <w:szCs w:val="30"/>
        </w:rPr>
        <w:t xml:space="preserve"> </w:t>
      </w:r>
      <w:r w:rsidRPr="00583EEB">
        <w:rPr>
          <w:rFonts w:ascii="Angsana New" w:hAnsi="Angsana New"/>
          <w:i/>
          <w:iCs/>
          <w:sz w:val="30"/>
          <w:szCs w:val="30"/>
        </w:rPr>
        <w:t>(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31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EE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2564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: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50</w:t>
      </w:r>
      <w:r w:rsidRPr="00583EEB">
        <w:rPr>
          <w:rFonts w:ascii="Angsana New" w:hAnsi="Angsana New"/>
          <w:i/>
          <w:iCs/>
          <w:sz w:val="30"/>
          <w:szCs w:val="30"/>
        </w:rPr>
        <w:t>,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226</w:t>
      </w:r>
      <w:r w:rsidRPr="00583EEB"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00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EE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855</w:t>
      </w:r>
      <w:r w:rsidRPr="00583EEB"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00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EEB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100</w:t>
      </w:r>
      <w:r w:rsidRPr="00583EEB"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00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EE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14:paraId="08F8E8CB" w14:textId="77777777" w:rsidR="00762249" w:rsidRPr="002C23E0" w:rsidRDefault="00762249" w:rsidP="002C2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10D7AFC" w14:textId="77777777" w:rsidR="00A63B01" w:rsidRPr="00AC4A68" w:rsidRDefault="00A63B01" w:rsidP="00A63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03D">
        <w:rPr>
          <w:rFonts w:ascii="Angsana New" w:hAnsi="Angsana New" w:hint="cs"/>
          <w:sz w:val="30"/>
          <w:szCs w:val="30"/>
          <w:cs/>
          <w:lang w:val="th-TH"/>
        </w:rPr>
        <w:lastRenderedPageBreak/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  <w:lang w:val="th-TH"/>
        </w:rPr>
        <w:t>ทุกสัญญา</w:t>
      </w:r>
      <w:r w:rsidRPr="0056403D">
        <w:rPr>
          <w:rFonts w:ascii="Angsana New" w:hAnsi="Angsana New" w:hint="cs"/>
          <w:sz w:val="30"/>
          <w:szCs w:val="30"/>
          <w:cs/>
          <w:lang w:val="th-TH"/>
        </w:rPr>
        <w:t xml:space="preserve"> และสัญญาหุ้นกู้</w:t>
      </w:r>
      <w:r w:rsidRPr="0056403D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</w:t>
      </w:r>
      <w:r w:rsidRPr="005640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6403D">
        <w:rPr>
          <w:rFonts w:ascii="Angsana New" w:hAnsi="Angsana New"/>
          <w:sz w:val="30"/>
          <w:szCs w:val="30"/>
          <w:cs/>
          <w:lang w:val="th-TH"/>
        </w:rPr>
        <w:t>(สิงคโปร์) คอร์ปอเรชั่น จำกัด</w:t>
      </w:r>
    </w:p>
    <w:p w14:paraId="4927A5B9" w14:textId="77777777" w:rsidR="00A63B01" w:rsidRPr="00027C59" w:rsidRDefault="00A63B01" w:rsidP="00A63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71C6A531" w14:textId="1351EE17" w:rsidR="00963CE3" w:rsidRPr="00150F0F" w:rsidRDefault="00963CE3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150F0F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262E30D1" w14:textId="12EF2D0C" w:rsidR="00963CE3" w:rsidRPr="00027C59" w:rsidRDefault="00963CE3" w:rsidP="0096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</w:p>
    <w:tbl>
      <w:tblPr>
        <w:tblW w:w="8981" w:type="dxa"/>
        <w:tblInd w:w="450" w:type="dxa"/>
        <w:tblLook w:val="01E0" w:firstRow="1" w:lastRow="1" w:firstColumn="1" w:lastColumn="1" w:noHBand="0" w:noVBand="0"/>
      </w:tblPr>
      <w:tblGrid>
        <w:gridCol w:w="3090"/>
        <w:gridCol w:w="836"/>
        <w:gridCol w:w="1020"/>
        <w:gridCol w:w="259"/>
        <w:gridCol w:w="1112"/>
        <w:gridCol w:w="259"/>
        <w:gridCol w:w="1020"/>
        <w:gridCol w:w="259"/>
        <w:gridCol w:w="1119"/>
        <w:gridCol w:w="7"/>
      </w:tblGrid>
      <w:tr w:rsidR="00B842D5" w:rsidRPr="00150F0F" w14:paraId="32B95A8A" w14:textId="77777777" w:rsidTr="00655D42">
        <w:trPr>
          <w:tblHeader/>
        </w:trPr>
        <w:tc>
          <w:tcPr>
            <w:tcW w:w="3314" w:type="dxa"/>
          </w:tcPr>
          <w:p w14:paraId="0A6C3085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61" w:type="dxa"/>
          </w:tcPr>
          <w:p w14:paraId="738E2007" w14:textId="77777777" w:rsidR="00963CE3" w:rsidRPr="00150F0F" w:rsidRDefault="00963CE3" w:rsidP="00126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134" w:type="dxa"/>
            <w:gridSpan w:val="3"/>
            <w:shd w:val="clear" w:color="auto" w:fill="auto"/>
          </w:tcPr>
          <w:p w14:paraId="2E6F91D9" w14:textId="7D14D545" w:rsidR="00963CE3" w:rsidRPr="00150F0F" w:rsidRDefault="00406767" w:rsidP="001269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3" w:type="dxa"/>
            <w:shd w:val="clear" w:color="auto" w:fill="auto"/>
          </w:tcPr>
          <w:p w14:paraId="093AFB7D" w14:textId="77777777" w:rsidR="00963CE3" w:rsidRPr="00150F0F" w:rsidRDefault="00963CE3" w:rsidP="001269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4"/>
            <w:shd w:val="clear" w:color="auto" w:fill="auto"/>
          </w:tcPr>
          <w:p w14:paraId="36CEB317" w14:textId="6885BE80" w:rsidR="00963CE3" w:rsidRPr="00150F0F" w:rsidRDefault="00406767" w:rsidP="001269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655D42" w:rsidRPr="00150F0F" w14:paraId="39F6F2F3" w14:textId="77777777" w:rsidTr="00655D42">
        <w:trPr>
          <w:gridAfter w:val="1"/>
          <w:wAfter w:w="7" w:type="dxa"/>
          <w:tblHeader/>
        </w:trPr>
        <w:tc>
          <w:tcPr>
            <w:tcW w:w="3314" w:type="dxa"/>
          </w:tcPr>
          <w:p w14:paraId="0BD32A2A" w14:textId="2770C64E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14:paraId="3F05526B" w14:textId="77777777" w:rsidR="00963CE3" w:rsidRPr="00150F0F" w:rsidRDefault="00963CE3" w:rsidP="00126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0" w:type="dxa"/>
            <w:shd w:val="clear" w:color="auto" w:fill="auto"/>
          </w:tcPr>
          <w:p w14:paraId="4A379F73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52ECCAAE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14:paraId="61284F20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62705743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AD0A0FA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00BC3F10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50CBEAAE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655D42" w:rsidRPr="00150F0F" w14:paraId="3E836186" w14:textId="77777777" w:rsidTr="00655D42">
        <w:trPr>
          <w:tblHeader/>
        </w:trPr>
        <w:tc>
          <w:tcPr>
            <w:tcW w:w="3314" w:type="dxa"/>
          </w:tcPr>
          <w:p w14:paraId="51D31C22" w14:textId="2C745F00" w:rsidR="00963CE3" w:rsidRPr="00150F0F" w:rsidRDefault="00963CE3" w:rsidP="00126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1" w:type="dxa"/>
          </w:tcPr>
          <w:p w14:paraId="2AEB259C" w14:textId="77777777" w:rsidR="00963CE3" w:rsidRPr="00150F0F" w:rsidRDefault="00963CE3" w:rsidP="00126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06" w:type="dxa"/>
            <w:gridSpan w:val="8"/>
          </w:tcPr>
          <w:p w14:paraId="1A0EA2AC" w14:textId="1108F23E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655D42" w:rsidRPr="00150F0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655D42" w:rsidRPr="00150F0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5D42" w:rsidRPr="00150F0F" w14:paraId="14912AD9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51411EA1" w14:textId="39D68A1F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1" w:type="dxa"/>
          </w:tcPr>
          <w:p w14:paraId="4A40F53B" w14:textId="3ED2DE1B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0CC41B" w14:textId="14AF8206" w:rsidR="00655D42" w:rsidRPr="00150F0F" w:rsidRDefault="00655D42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9CC1A53" w14:textId="77777777" w:rsidR="00655D42" w:rsidRPr="00150F0F" w:rsidRDefault="00655D42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661AA5D0" w14:textId="4D8F7CB1" w:rsidR="00655D42" w:rsidRPr="00150F0F" w:rsidRDefault="00655D42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757F73A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4B43DAA" w14:textId="2C0D17DF" w:rsidR="00655D42" w:rsidRPr="00150F0F" w:rsidRDefault="00655D42" w:rsidP="00655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1AE9B8B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291F5D7" w14:textId="1E0E778D" w:rsidR="00655D42" w:rsidRPr="00150F0F" w:rsidRDefault="00655D42" w:rsidP="00655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D42" w:rsidRPr="00150F0F" w14:paraId="17CBAF0E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20259655" w14:textId="1D850F60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Pr="00150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F0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61" w:type="dxa"/>
          </w:tcPr>
          <w:p w14:paraId="5D050A00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5D9B03" w14:textId="77777777" w:rsidR="00655D42" w:rsidRPr="00150F0F" w:rsidRDefault="00655D42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31082FB" w14:textId="77777777" w:rsidR="00655D42" w:rsidRPr="00150F0F" w:rsidRDefault="00655D42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7B7D9632" w14:textId="77777777" w:rsidR="00655D42" w:rsidRPr="00150F0F" w:rsidRDefault="00655D42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BF7F327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237E3BB" w14:textId="77777777" w:rsidR="00655D42" w:rsidRPr="00150F0F" w:rsidRDefault="00655D42" w:rsidP="00655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5283822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2FE107E" w14:textId="77777777" w:rsidR="00655D42" w:rsidRPr="00150F0F" w:rsidRDefault="00655D42" w:rsidP="00655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2D5" w:rsidRPr="00150F0F" w14:paraId="2BB6CCB6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0D3813F9" w14:textId="21BB2BF8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50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5C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F0F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1" w:type="dxa"/>
          </w:tcPr>
          <w:p w14:paraId="3B630070" w14:textId="1450CCE7" w:rsidR="00655D42" w:rsidRPr="00150F0F" w:rsidRDefault="00406767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60149F61" w14:textId="4D550F09" w:rsidR="00655D42" w:rsidRPr="00150F0F" w:rsidRDefault="00406767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55D42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="00655D42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12332C26" w14:textId="77777777" w:rsidR="00655D42" w:rsidRPr="00150F0F" w:rsidRDefault="00655D42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50317476" w14:textId="41E637FB" w:rsidR="00655D42" w:rsidRPr="00150F0F" w:rsidRDefault="00406767" w:rsidP="00655D42">
            <w:pPr>
              <w:pStyle w:val="30"/>
              <w:tabs>
                <w:tab w:val="clear" w:pos="360"/>
                <w:tab w:val="clear" w:pos="720"/>
                <w:tab w:val="left" w:pos="73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55D42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655D42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144DB7B9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48DFA6B" w14:textId="348F02B4" w:rsidR="00655D42" w:rsidRPr="00150F0F" w:rsidRDefault="00406767" w:rsidP="00655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55D42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="00655D42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55CC95EA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24A010F2" w14:textId="34749237" w:rsidR="00655D42" w:rsidRPr="00150F0F" w:rsidRDefault="00406767" w:rsidP="00655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55D42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655D42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842D5" w:rsidRPr="00150F0F" w14:paraId="64DBCEB5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4F1A1AB8" w14:textId="7E596D30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1" w:type="dxa"/>
          </w:tcPr>
          <w:p w14:paraId="377FDDEF" w14:textId="14DB7712" w:rsidR="00655D42" w:rsidRPr="00150F0F" w:rsidRDefault="00406767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71F28A" w14:textId="3F9E1931" w:rsidR="00655D42" w:rsidRPr="00150F0F" w:rsidRDefault="00406767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  <w:r w:rsidR="00146A84" w:rsidRPr="00150F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63" w:type="dxa"/>
          </w:tcPr>
          <w:p w14:paraId="1172745F" w14:textId="77777777" w:rsidR="00655D42" w:rsidRPr="00150F0F" w:rsidRDefault="00655D42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EE72AFD" w14:textId="418BE7F1" w:rsidR="00655D42" w:rsidRPr="00150F0F" w:rsidRDefault="00406767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55D42" w:rsidRPr="00150F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  <w:r w:rsidR="00655D42" w:rsidRPr="00150F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263" w:type="dxa"/>
          </w:tcPr>
          <w:p w14:paraId="35691AE1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C390408" w14:textId="0D59809C" w:rsidR="00655D42" w:rsidRPr="00150F0F" w:rsidRDefault="00655D42" w:rsidP="00655D42">
            <w:pPr>
              <w:pStyle w:val="acctfourfigures"/>
              <w:tabs>
                <w:tab w:val="clear" w:pos="76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25C55A9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3B4F1B6C" w14:textId="3DA795CC" w:rsidR="00655D42" w:rsidRPr="00150F0F" w:rsidRDefault="00655D42" w:rsidP="00655D42">
            <w:pPr>
              <w:pStyle w:val="acctfourfigures"/>
              <w:tabs>
                <w:tab w:val="clear" w:pos="765"/>
              </w:tabs>
              <w:spacing w:line="240" w:lineRule="atLeast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42D5" w:rsidRPr="00150F0F" w14:paraId="64EE9B1A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0B4E7B30" w14:textId="23F62685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06767" w:rsidRPr="0040676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150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50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61" w:type="dxa"/>
          </w:tcPr>
          <w:p w14:paraId="5CD8A6F2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8968D4" w14:textId="77777777" w:rsidR="00655D42" w:rsidRPr="00150F0F" w:rsidRDefault="00655D42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88781D3" w14:textId="77777777" w:rsidR="00655D42" w:rsidRPr="00150F0F" w:rsidRDefault="00655D42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018C82C1" w14:textId="77777777" w:rsidR="00655D42" w:rsidRPr="00150F0F" w:rsidRDefault="00655D42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680C669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54868A4" w14:textId="77777777" w:rsidR="00655D42" w:rsidRPr="00150F0F" w:rsidRDefault="00655D42" w:rsidP="00655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5E306EC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418D4DCD" w14:textId="77777777" w:rsidR="00655D42" w:rsidRPr="00150F0F" w:rsidRDefault="00655D42" w:rsidP="00655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2D5" w:rsidRPr="00150F0F" w14:paraId="45F6802A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50B5C469" w14:textId="14191805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150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85C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1" w:type="dxa"/>
          </w:tcPr>
          <w:p w14:paraId="683CCABB" w14:textId="414CAE2C" w:rsidR="00655D42" w:rsidRPr="00150F0F" w:rsidRDefault="00406767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F3A58EC" w14:textId="5AF59C5C" w:rsidR="00655D42" w:rsidRPr="00150F0F" w:rsidRDefault="00406767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55D42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  <w:r w:rsidR="00655D42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</w:p>
        </w:tc>
        <w:tc>
          <w:tcPr>
            <w:tcW w:w="263" w:type="dxa"/>
          </w:tcPr>
          <w:p w14:paraId="7C7252A3" w14:textId="77777777" w:rsidR="00655D42" w:rsidRPr="00150F0F" w:rsidRDefault="00655D42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48D92FA0" w14:textId="0CD0F9CE" w:rsidR="00655D42" w:rsidRPr="00150F0F" w:rsidRDefault="00406767" w:rsidP="00655D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655D42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  <w:r w:rsidR="00655D42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263" w:type="dxa"/>
          </w:tcPr>
          <w:p w14:paraId="4F04E311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987EA22" w14:textId="404B4A11" w:rsidR="00655D42" w:rsidRPr="00150F0F" w:rsidRDefault="00406767" w:rsidP="00655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55D42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  <w:r w:rsidR="00655D42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3E2DBD7E" w14:textId="77777777" w:rsidR="00655D42" w:rsidRPr="00150F0F" w:rsidRDefault="00655D42" w:rsidP="0065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bottom"/>
          </w:tcPr>
          <w:p w14:paraId="7BCB6BE1" w14:textId="7D102F93" w:rsidR="00655D42" w:rsidRPr="00150F0F" w:rsidRDefault="00406767" w:rsidP="00655D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655D42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655D42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B842D5" w:rsidRPr="00150F0F" w14:paraId="654D3A23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12EC5CFA" w14:textId="77777777" w:rsidR="00655D42" w:rsidRPr="00150F0F" w:rsidRDefault="00655D42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14:paraId="10B79194" w14:textId="77777777" w:rsidR="00655D42" w:rsidRPr="00150F0F" w:rsidRDefault="00655D42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D589B6D" w14:textId="77777777" w:rsidR="00655D42" w:rsidRPr="00150F0F" w:rsidRDefault="00655D42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B4F9B6E" w14:textId="77777777" w:rsidR="00655D42" w:rsidRPr="00150F0F" w:rsidRDefault="00655D42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380ACE76" w14:textId="77777777" w:rsidR="00655D42" w:rsidRPr="00150F0F" w:rsidRDefault="00655D42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19F5651" w14:textId="77777777" w:rsidR="00655D42" w:rsidRPr="00150F0F" w:rsidRDefault="00655D42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28BF25E9" w14:textId="77777777" w:rsidR="00655D42" w:rsidRPr="00150F0F" w:rsidRDefault="00655D42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81E363C" w14:textId="77777777" w:rsidR="00655D42" w:rsidRPr="00150F0F" w:rsidRDefault="00655D42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bottom"/>
          </w:tcPr>
          <w:p w14:paraId="4A13666D" w14:textId="77777777" w:rsidR="00655D42" w:rsidRPr="00150F0F" w:rsidRDefault="00655D42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D42" w:rsidRPr="00150F0F" w14:paraId="6722CCDF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7C077A88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1" w:type="dxa"/>
          </w:tcPr>
          <w:p w14:paraId="45F4BA6D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A0CDB9" w14:textId="77777777" w:rsidR="00963CE3" w:rsidRPr="00150F0F" w:rsidRDefault="00963CE3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C012227" w14:textId="77777777" w:rsidR="00963CE3" w:rsidRPr="00150F0F" w:rsidRDefault="00963CE3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4287F3E1" w14:textId="77777777" w:rsidR="00963CE3" w:rsidRPr="00150F0F" w:rsidRDefault="00963CE3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4A3E40A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E7043A6" w14:textId="77777777" w:rsidR="00963CE3" w:rsidRPr="00150F0F" w:rsidRDefault="00963CE3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3E0266C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092EE563" w14:textId="77777777" w:rsidR="00963CE3" w:rsidRPr="00150F0F" w:rsidRDefault="00963CE3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D42" w:rsidRPr="00150F0F" w14:paraId="464D6D91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3D1A72E9" w14:textId="1E3D17FB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06767" w:rsidRPr="004067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0F0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1" w:type="dxa"/>
          </w:tcPr>
          <w:p w14:paraId="3AB71DB3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FB39B1" w14:textId="77777777" w:rsidR="00963CE3" w:rsidRPr="00150F0F" w:rsidRDefault="00963CE3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9E0F0B9" w14:textId="77777777" w:rsidR="00963CE3" w:rsidRPr="00150F0F" w:rsidRDefault="00963CE3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557FD69A" w14:textId="77777777" w:rsidR="00963CE3" w:rsidRPr="00150F0F" w:rsidRDefault="00963CE3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458B347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9E282C1" w14:textId="77777777" w:rsidR="00963CE3" w:rsidRPr="00150F0F" w:rsidRDefault="00963CE3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1BF2FC3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1E97F2E1" w14:textId="77777777" w:rsidR="00963CE3" w:rsidRPr="00150F0F" w:rsidRDefault="00963CE3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D42" w:rsidRPr="00150F0F" w14:paraId="593AA75B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23713DA0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1" w:type="dxa"/>
          </w:tcPr>
          <w:p w14:paraId="4A55F6D2" w14:textId="761F79FA" w:rsidR="00963CE3" w:rsidRPr="00150F0F" w:rsidRDefault="00406767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5EEAAC01" w14:textId="5D21D725" w:rsidR="00963CE3" w:rsidRPr="00150F0F" w:rsidRDefault="00406767" w:rsidP="00B842D5">
            <w:pPr>
              <w:pStyle w:val="30"/>
              <w:tabs>
                <w:tab w:val="clear" w:pos="360"/>
                <w:tab w:val="clear" w:pos="720"/>
                <w:tab w:val="left" w:pos="30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0676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B842D5" w:rsidRPr="00150F0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0676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450</w:t>
            </w:r>
            <w:r w:rsidR="00B842D5" w:rsidRPr="00150F0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0676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6BD59AC5" w14:textId="77777777" w:rsidR="00963CE3" w:rsidRPr="00150F0F" w:rsidRDefault="00963CE3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7C9F73CB" w14:textId="30225B0E" w:rsidR="00963CE3" w:rsidRPr="00150F0F" w:rsidRDefault="00406767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0676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14</w:t>
            </w:r>
            <w:r w:rsidR="00B842D5" w:rsidRPr="00150F0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0676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500</w:t>
            </w:r>
            <w:r w:rsidR="00B842D5" w:rsidRPr="00150F0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0676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0C2A393F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AE2DB29" w14:textId="30ECDE39" w:rsidR="00963CE3" w:rsidRPr="00150F0F" w:rsidRDefault="00406767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842D5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="00B842D5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7BFE935A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067CD44" w14:textId="0B18291A" w:rsidR="00963CE3" w:rsidRPr="00150F0F" w:rsidRDefault="00406767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B842D5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B842D5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55D42" w:rsidRPr="00150F0F" w14:paraId="5AF282AE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00AB2C5D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1" w:type="dxa"/>
          </w:tcPr>
          <w:p w14:paraId="41D19F69" w14:textId="40287DF9" w:rsidR="00963CE3" w:rsidRPr="00150F0F" w:rsidRDefault="00406767" w:rsidP="00126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bCs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DD5EC2" w14:textId="39027D6B" w:rsidR="00963CE3" w:rsidRPr="00150F0F" w:rsidRDefault="00406767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  <w:r w:rsidR="00B842D5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4488EEBA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543B1C87" w14:textId="1BF08576" w:rsidR="00963CE3" w:rsidRPr="00150F0F" w:rsidRDefault="00406767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842D5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="00B842D5"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7AC24167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9540EDF" w14:textId="77777777" w:rsidR="00963CE3" w:rsidRPr="00150F0F" w:rsidRDefault="00963CE3" w:rsidP="00B842D5">
            <w:pPr>
              <w:pStyle w:val="acctfourfigures"/>
              <w:tabs>
                <w:tab w:val="clear" w:pos="76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8CB3DA0" w14:textId="77777777" w:rsidR="00963CE3" w:rsidRPr="00150F0F" w:rsidRDefault="00963CE3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808214E" w14:textId="77777777" w:rsidR="00963CE3" w:rsidRPr="00150F0F" w:rsidRDefault="00963CE3" w:rsidP="00B842D5">
            <w:pPr>
              <w:pStyle w:val="acctfourfigures"/>
              <w:tabs>
                <w:tab w:val="clear" w:pos="765"/>
              </w:tabs>
              <w:spacing w:line="240" w:lineRule="atLeast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5D42" w:rsidRPr="00150F0F" w14:paraId="0630E046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248C22C8" w14:textId="74EC3B8E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06767" w:rsidRPr="00406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50F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61" w:type="dxa"/>
          </w:tcPr>
          <w:p w14:paraId="2F1F16C4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6B93B50" w14:textId="77777777" w:rsidR="00963CE3" w:rsidRPr="00150F0F" w:rsidRDefault="00963CE3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B254B4D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00C67748" w14:textId="77777777" w:rsidR="00963CE3" w:rsidRPr="00150F0F" w:rsidRDefault="00963CE3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8DAC25F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B5F9FB6" w14:textId="77777777" w:rsidR="00963CE3" w:rsidRPr="00150F0F" w:rsidRDefault="00963CE3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E7EEF51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6AFED56" w14:textId="77777777" w:rsidR="00963CE3" w:rsidRPr="00150F0F" w:rsidRDefault="00963CE3" w:rsidP="001269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D42" w:rsidRPr="00150F0F" w14:paraId="1A6FE562" w14:textId="77777777" w:rsidTr="00655D42">
        <w:trPr>
          <w:gridAfter w:val="1"/>
          <w:wAfter w:w="7" w:type="dxa"/>
        </w:trPr>
        <w:tc>
          <w:tcPr>
            <w:tcW w:w="3314" w:type="dxa"/>
          </w:tcPr>
          <w:p w14:paraId="0560F648" w14:textId="77777777" w:rsidR="00963CE3" w:rsidRPr="00150F0F" w:rsidRDefault="00963CE3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1" w:type="dxa"/>
          </w:tcPr>
          <w:p w14:paraId="73D4CB4B" w14:textId="767552B5" w:rsidR="00963CE3" w:rsidRPr="00150F0F" w:rsidRDefault="00406767" w:rsidP="001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8803B7" w14:textId="3822E154" w:rsidR="00963CE3" w:rsidRPr="00150F0F" w:rsidRDefault="00406767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842D5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  <w:r w:rsidR="00B842D5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0E036CE8" w14:textId="77777777" w:rsidR="00963CE3" w:rsidRPr="00150F0F" w:rsidRDefault="00963CE3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</w:tcPr>
          <w:p w14:paraId="3475C990" w14:textId="68A679B3" w:rsidR="00963CE3" w:rsidRPr="00150F0F" w:rsidRDefault="00406767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B842D5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  <w:r w:rsidR="00B842D5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25C26584" w14:textId="77777777" w:rsidR="00963CE3" w:rsidRPr="00150F0F" w:rsidRDefault="00963CE3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DBD4861" w14:textId="73AC5FEE" w:rsidR="00963CE3" w:rsidRPr="00150F0F" w:rsidRDefault="00406767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842D5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  <w:r w:rsidR="00B842D5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518E7965" w14:textId="77777777" w:rsidR="00963CE3" w:rsidRPr="00150F0F" w:rsidRDefault="00963CE3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61D3EE75" w14:textId="27310B0C" w:rsidR="00963CE3" w:rsidRPr="00150F0F" w:rsidRDefault="00406767" w:rsidP="001269B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B842D5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B842D5"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C9FF3CE" w14:textId="1F592CDC" w:rsidR="00963CE3" w:rsidRPr="00027C59" w:rsidRDefault="00963CE3" w:rsidP="00963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565756EE" w14:textId="2886722F" w:rsidR="00B842D5" w:rsidRDefault="00B842D5" w:rsidP="00B842D5">
      <w:pPr>
        <w:pStyle w:val="ListParagraph"/>
        <w:ind w:left="5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ในการประชุมสามัญผู้ถือหุ้น</w:t>
      </w:r>
      <w:r w:rsidR="004E7D6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ของบริษัท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27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เมษายน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4E7D6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ผู้ถือหุ้น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มีมติ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อนุมัติการเพิ่มทุนจดทะเบียนของบริษัทจาก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14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500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00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เป็น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22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192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โดยการออกหุ้นสามัญจำนวน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769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23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ล้านหุ้น มูลค่าที่ตราไว้หุ้นละ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บาท รวม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7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692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ล้านบาท เพื่อออกและเสนอขายให้แก่ผู้ถือหุ้นสามัญเดิมของบริษัทตามสัดส่วนการถือหุ้น โดยไม่จัดสรรให้ผู้ถือหุ้นที่จะทำให้บริษัทมีหน้าที่ตามกฎหมายต่างประเทศ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ทั้งนี้ เมื่อวันที่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12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พฤษภาคม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บริษัทพิจารณากำหนด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ราคาเสนอขาย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ต่อหุ้นสุดท้ายที่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34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48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บาทต่อหุ้น 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จำนวนหุ้นที่เสนอขายสุดท้าย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725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ล้านหุ้น และอัตราส่วนการเสนอขายต่อหุ้น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สุดท้าย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อยู่ที่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หุ้นสามัญเดิมต่อ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หุ้นสามัญที่ออกใหม่</w:t>
      </w:r>
      <w:r w:rsidR="008171A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8171A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ได้ดำเนินการจดทะเบียนเปลี่ยนแปลงทุนชำระแล้วในส่วนที่เพิ่มขึ้นจากการออกและเสนอขายหุ้นสามัญที่ออกใหม่กับกระทรวงพาณิชย์เมื่อวันที่ </w:t>
      </w:r>
      <w:r w:rsidR="008171A3">
        <w:rPr>
          <w:rFonts w:ascii="Angsana New" w:hAnsi="Angsana New"/>
          <w:snapToGrid w:val="0"/>
          <w:sz w:val="30"/>
          <w:szCs w:val="30"/>
          <w:lang w:eastAsia="th-TH"/>
        </w:rPr>
        <w:t xml:space="preserve">22 </w:t>
      </w:r>
      <w:r w:rsidR="008171A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="008171A3">
        <w:rPr>
          <w:rFonts w:ascii="Angsana New" w:hAnsi="Angsana New"/>
          <w:snapToGrid w:val="0"/>
          <w:sz w:val="30"/>
          <w:szCs w:val="30"/>
          <w:lang w:eastAsia="th-TH"/>
        </w:rPr>
        <w:t>2565</w:t>
      </w:r>
    </w:p>
    <w:p w14:paraId="4C417D4E" w14:textId="0770F474" w:rsidR="002C23E0" w:rsidRPr="00027C59" w:rsidRDefault="002C23E0" w:rsidP="00B842D5">
      <w:pPr>
        <w:pStyle w:val="ListParagraph"/>
        <w:ind w:left="518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4EC290E" w14:textId="7ECF4CEA" w:rsidR="0016555B" w:rsidRPr="00CB07DC" w:rsidRDefault="006B206E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130AF4"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E13A04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A32231E" w14:textId="02102B6A" w:rsidR="00FD4825" w:rsidRPr="0082412F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406767" w:rsidRPr="00406767">
        <w:rPr>
          <w:rFonts w:ascii="Angsana New" w:hAnsi="Angsana New" w:hint="cs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E13A04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1F32CD" w14:textId="1B66EB2D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06767" w:rsidRPr="00406767">
        <w:rPr>
          <w:rFonts w:ascii="Angsana New" w:hAnsi="Angsana New" w:hint="cs"/>
          <w:sz w:val="30"/>
          <w:szCs w:val="30"/>
        </w:rPr>
        <w:t>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25ECEB72" w14:textId="44B84463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06767" w:rsidRPr="00406767">
        <w:rPr>
          <w:rFonts w:ascii="Angsana New" w:hAnsi="Angsana New" w:hint="cs"/>
          <w:sz w:val="30"/>
          <w:szCs w:val="30"/>
        </w:rPr>
        <w:t>2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14:paraId="0D112964" w14:textId="05AA680A" w:rsidR="00381513" w:rsidRPr="0082412F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666DA4E9" w14:textId="561519DE" w:rsidR="00E52C82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06767" w:rsidRPr="00406767">
        <w:rPr>
          <w:rFonts w:ascii="Angsana New" w:hAnsi="Angsana New" w:hint="cs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587FA9">
        <w:rPr>
          <w:rFonts w:ascii="Angsana New" w:hAnsi="Angsana New" w:hint="cs"/>
          <w:sz w:val="30"/>
          <w:szCs w:val="30"/>
          <w:cs/>
        </w:rPr>
        <w:t>กลุ่มธุรกิจ</w:t>
      </w:r>
      <w:r w:rsidR="009B64B6" w:rsidRPr="00587FA9">
        <w:rPr>
          <w:rFonts w:ascii="Angsana New" w:hAnsi="Angsana New" w:hint="cs"/>
          <w:sz w:val="30"/>
          <w:szCs w:val="30"/>
          <w:cs/>
        </w:rPr>
        <w:t>เกี่ยวเนื่องและสาธารณูปโภค</w:t>
      </w:r>
    </w:p>
    <w:p w14:paraId="1A693A3C" w14:textId="77777777" w:rsidR="00C5297E" w:rsidRDefault="00C5297E" w:rsidP="00381513">
      <w:pPr>
        <w:ind w:left="540"/>
        <w:rPr>
          <w:rFonts w:ascii="Angsana New" w:hAnsi="Angsana New"/>
          <w:sz w:val="30"/>
          <w:szCs w:val="30"/>
          <w:cs/>
        </w:rPr>
      </w:pPr>
    </w:p>
    <w:p w14:paraId="518F671C" w14:textId="77777777" w:rsidR="00C51AB3" w:rsidRPr="00670BFB" w:rsidRDefault="00C51AB3" w:rsidP="00C51AB3">
      <w:pPr>
        <w:rPr>
          <w:rFonts w:ascii="Angsana New" w:hAnsi="Angsana New"/>
          <w:sz w:val="20"/>
          <w:szCs w:val="20"/>
        </w:rPr>
      </w:pPr>
    </w:p>
    <w:p w14:paraId="05736F39" w14:textId="77777777" w:rsidR="00C51AB3" w:rsidRPr="0082412F" w:rsidRDefault="00C51AB3" w:rsidP="00C51AB3">
      <w:pPr>
        <w:rPr>
          <w:rFonts w:ascii="Angsana New" w:hAnsi="Angsana New"/>
          <w:sz w:val="30"/>
          <w:szCs w:val="30"/>
        </w:rPr>
        <w:sectPr w:rsidR="00C51AB3" w:rsidRPr="0082412F" w:rsidSect="004B4FA2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387E8D36" w14:textId="77777777" w:rsidR="00C97FBE" w:rsidRPr="0082412F" w:rsidRDefault="006B206E" w:rsidP="000C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360" w:firstLine="9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2412F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252" w:tblpY="313"/>
        <w:tblW w:w="159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0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1074"/>
      </w:tblGrid>
      <w:tr w:rsidR="00F813C9" w:rsidRPr="00B165D6" w14:paraId="01032EC7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C3099" w14:textId="77777777" w:rsidR="000F511D" w:rsidRPr="0082412F" w:rsidRDefault="000F511D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5193" w14:textId="77777777" w:rsidR="000F511D" w:rsidRPr="0082412F" w:rsidRDefault="000F511D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B165D6" w14:paraId="7EBA74B5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62882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077A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A943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E564B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144E7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1A9A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3B9240C4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693B" w14:textId="77777777" w:rsidR="004B0018" w:rsidRPr="00236AEC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0E7F5" w14:textId="77777777" w:rsidR="004B0018" w:rsidRPr="00236AEC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  <w:r w:rsidR="00E06DDB"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เกี่ยวเนื่องและสาธารณูปโภค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6EA7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F5E7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13C9" w:rsidRPr="00B165D6" w14:paraId="00A36E4A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4322" w14:textId="648A50E7" w:rsidR="00A31DBC" w:rsidRPr="0082412F" w:rsidRDefault="00A31DBC" w:rsidP="002F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 w:rsidR="002F24E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หก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406767" w:rsidRPr="004067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0</w:t>
            </w:r>
            <w:r w:rsidR="00126C68"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F24E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8411A" w14:textId="23F9C492" w:rsidR="00A31DBC" w:rsidRPr="0082412F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3C70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98527" w14:textId="7CBE9BDC" w:rsidR="00A31DBC" w:rsidRPr="0082412F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61BBC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2CAB8" w14:textId="1A7DC177" w:rsidR="00A31DBC" w:rsidRPr="0082412F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7E35D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A3DA0" w14:textId="20B741C8" w:rsidR="00A31DBC" w:rsidRPr="0082412F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10F9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DEE0" w14:textId="4B917126" w:rsidR="00A31DBC" w:rsidRPr="0082412F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F69E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CA90" w14:textId="3722981B" w:rsidR="00A31DBC" w:rsidRPr="0082412F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D4DF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51B2" w14:textId="2B5E00DF" w:rsidR="00A31DBC" w:rsidRPr="0082412F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D59C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08123" w14:textId="48CBB46E" w:rsidR="00A31DBC" w:rsidRPr="0082412F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6EFC9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CFB8" w14:textId="2A50BC19" w:rsidR="00A31DBC" w:rsidRPr="0082412F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91F8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C5EA" w14:textId="7E41EB8D" w:rsidR="00A31DBC" w:rsidRPr="0082412F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813C9" w:rsidRPr="00B165D6" w14:paraId="7D0685A3" w14:textId="77777777" w:rsidTr="00164FC0">
        <w:trPr>
          <w:trHeight w:val="7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BCEA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E210B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01FB4" w:rsidRPr="00B165D6" w14:paraId="3B6CBCC9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B037" w14:textId="77777777" w:rsidR="00D01FB4" w:rsidRPr="0082412F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2917" w14:textId="26D0CE5C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29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288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1B9E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4215" w14:textId="5D53171E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13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154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F69E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072F" w14:textId="4230DD19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4C40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F33E" w14:textId="79F806EC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49A5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B1AA7" w14:textId="39E72911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514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5F17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012C" w14:textId="6F5FAC31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="002A320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606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948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CCBA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6C9F2" w14:textId="54219481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229A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2580B" w14:textId="11890084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FA1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10F7" w14:textId="5CF18F40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31</w:t>
            </w:r>
            <w:r w:rsidR="00A673D1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803</w:t>
            </w:r>
            <w:r w:rsidR="00A673D1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A687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57DF" w14:textId="0736A8E6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14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761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080</w:t>
            </w:r>
          </w:p>
        </w:tc>
      </w:tr>
      <w:tr w:rsidR="00D01FB4" w:rsidRPr="00B165D6" w14:paraId="5A173C5D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3C64" w14:textId="77777777" w:rsidR="00D01FB4" w:rsidRPr="0082412F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0AC36" w14:textId="5639FA73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822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4BF7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0CFC" w14:textId="771582C2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027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4F99B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8BC3F" w14:textId="679ED4BB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B059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4316" w14:textId="3B2E7802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8D77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EC58" w14:textId="753E736F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628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A4D8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0A0C6" w14:textId="022B25E5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AF83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F780" w14:textId="274AF660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CB35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84B2" w14:textId="4FE5955A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95B4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E9BE" w14:textId="489E3380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="00A673D1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451</w:t>
            </w:r>
            <w:r w:rsidR="00A673D1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5DF36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F581" w14:textId="17DB96D2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027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525</w:t>
            </w:r>
          </w:p>
        </w:tc>
      </w:tr>
      <w:tr w:rsidR="00D01FB4" w:rsidRPr="00B165D6" w14:paraId="2B55F57A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3A835" w14:textId="77777777" w:rsidR="00D01FB4" w:rsidRPr="0082412F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8CCBA" w14:textId="151A1F26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28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834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309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2BC63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1DA04" w14:textId="4AF83ECC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12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745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253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79D6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FCAED" w14:textId="5354032B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CB2E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75876" w14:textId="00BEAA5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7BEA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379B4" w14:textId="5B7D751C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211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428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0C2FB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51A29" w14:textId="299687E5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962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153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95DDB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24E8F" w14:textId="01DA8EBB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A00A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45C2D" w14:textId="359F8FE3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FB32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186A0" w14:textId="215E06EA" w:rsidR="00D01FB4" w:rsidRPr="00CB7C47" w:rsidRDefault="00A673D1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30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045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737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A3AF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23848" w14:textId="234C7C94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13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707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406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1FB4" w:rsidRPr="00B165D6" w14:paraId="38A3616F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2290" w14:textId="77777777" w:rsidR="00D01FB4" w:rsidRPr="00C422B2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5AE9A" w14:textId="3CAB46EE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277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1DF0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171C7" w14:textId="1D5560C5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436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C739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586B7" w14:textId="30CF9BB4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DC604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D24F62" w14:textId="2D997544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4AD4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F73F7" w14:textId="7C3170CD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931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B97A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842A0" w14:textId="08BA1388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644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795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0F500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3EB07" w14:textId="38A244D8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1FD7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E7312" w14:textId="455FCA69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2599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C30EE" w14:textId="343302C1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A673D1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208</w:t>
            </w:r>
            <w:r w:rsidR="00A673D1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DE5D7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7389C" w14:textId="4D8D9DE4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081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199</w:t>
            </w:r>
          </w:p>
        </w:tc>
      </w:tr>
      <w:tr w:rsidR="00D01FB4" w:rsidRPr="00B165D6" w14:paraId="71DBDF66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B1F8" w14:textId="77777777" w:rsidR="00D01FB4" w:rsidRPr="0082412F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17559" w14:textId="26A76C3E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B3B8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7242" w14:textId="6A426E22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34B3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B85B" w14:textId="2795163E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422B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2D8E" w14:textId="73348B3E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9ACD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5868" w14:textId="0DA7959E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B4E85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1BC2" w14:textId="08905A72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5BA58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85C8" w14:textId="412A759C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125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647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0BE5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198B" w14:textId="23633BDF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106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E308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755C" w14:textId="613297A2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131</w:t>
            </w:r>
            <w:r w:rsidR="00A673D1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120E3" w14:textId="77777777" w:rsidR="00D01FB4" w:rsidRPr="00CB7C47" w:rsidRDefault="00D01FB4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95D5" w14:textId="65483502" w:rsidR="00D01FB4" w:rsidRPr="00CB7C47" w:rsidRDefault="00406767" w:rsidP="00D0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107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046</w:t>
            </w:r>
          </w:p>
        </w:tc>
      </w:tr>
      <w:tr w:rsidR="00F00543" w:rsidRPr="00B165D6" w14:paraId="7E3AB6F2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2FC9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02DE" w14:textId="470601CE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17</w:t>
            </w:r>
            <w:r w:rsidR="007D488A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D81E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A5BB" w14:textId="7B70B214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25</w:t>
            </w:r>
            <w:r w:rsidR="00743A4A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BE91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8D06" w14:textId="76FCE294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22E7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CDE59" w14:textId="458BB7E7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BB6B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F5D4" w14:textId="5A26761D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66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8675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F212" w14:textId="52652F68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55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85E3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3E24" w14:textId="392D5AB1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30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BB66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2D77" w14:textId="54DEF592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23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832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2059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5C24F" w14:textId="219990A3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114</w:t>
            </w:r>
            <w:r w:rsidR="00A673D1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C3195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F5A6" w14:textId="45E68596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104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217</w:t>
            </w:r>
          </w:p>
        </w:tc>
      </w:tr>
      <w:tr w:rsidR="00743A4A" w:rsidRPr="00B165D6" w14:paraId="127D9EED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6D74A" w14:textId="77B24ED3" w:rsidR="00743A4A" w:rsidRPr="0082412F" w:rsidRDefault="00743A4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E1BD4" w14:textId="2CDB55BD" w:rsidR="00743A4A" w:rsidRPr="00CB7C47" w:rsidRDefault="00406767" w:rsidP="00F8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E8E39" w14:textId="77777777" w:rsidR="00743A4A" w:rsidRPr="00CB7C47" w:rsidRDefault="00743A4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30470" w14:textId="0F94993D" w:rsidR="00743A4A" w:rsidRPr="00CB7C47" w:rsidRDefault="00722F87" w:rsidP="0072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E0D75" w14:textId="77777777" w:rsidR="00743A4A" w:rsidRPr="00CB7C47" w:rsidRDefault="00743A4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3A5C" w14:textId="3348BA58" w:rsidR="00743A4A" w:rsidRPr="00CB7C47" w:rsidRDefault="00D01FB4" w:rsidP="00EC2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6DB19" w14:textId="77777777" w:rsidR="00743A4A" w:rsidRPr="00CB7C47" w:rsidRDefault="00743A4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3BB4" w14:textId="5873784E" w:rsidR="00743A4A" w:rsidRPr="00CB7C47" w:rsidRDefault="00722F87" w:rsidP="0072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F3857" w14:textId="77777777" w:rsidR="00743A4A" w:rsidRPr="00CB7C47" w:rsidRDefault="00743A4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342E" w14:textId="1B808049" w:rsidR="00743A4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24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B82A1" w14:textId="77777777" w:rsidR="00743A4A" w:rsidRPr="00CB7C47" w:rsidRDefault="00743A4A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F43FE" w14:textId="380B0289" w:rsidR="00743A4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56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1129" w14:textId="77777777" w:rsidR="00743A4A" w:rsidRPr="00CB7C47" w:rsidRDefault="00743A4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F19FB" w14:textId="25AAE3A6" w:rsidR="00743A4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31</w:t>
            </w:r>
            <w:r w:rsidRPr="00406767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472A0" w14:textId="77777777" w:rsidR="00743A4A" w:rsidRPr="00CB7C47" w:rsidRDefault="00743A4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1FB0" w14:textId="002C7B5C" w:rsidR="00743A4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2B2A7" w14:textId="77777777" w:rsidR="00743A4A" w:rsidRPr="00CB7C47" w:rsidRDefault="00743A4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C8A0F" w14:textId="0844F2CE" w:rsidR="00743A4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26</w:t>
            </w:r>
            <w:r w:rsidR="00A673D1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2FAC" w14:textId="77777777" w:rsidR="00743A4A" w:rsidRPr="00CB7C47" w:rsidRDefault="00743A4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CB9A" w14:textId="5F7005BD" w:rsidR="00743A4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58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830</w:t>
            </w:r>
          </w:p>
        </w:tc>
      </w:tr>
      <w:tr w:rsidR="00F00543" w:rsidRPr="00B165D6" w14:paraId="735F51C6" w14:textId="77777777" w:rsidTr="00164FC0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535B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A433" w14:textId="295FFE8C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49</w:t>
            </w:r>
            <w:r w:rsidR="007D488A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FFB5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0B206" w14:textId="6425550A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79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5FFB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E4D2" w14:textId="54602007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0E73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3A88" w14:textId="500C7ABB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2456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C22B" w14:textId="2F4DE698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14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DE09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E720" w14:textId="74C5F7B6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62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60A9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096A" w14:textId="39BFCC0F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60</w:t>
            </w:r>
            <w:r w:rsidRPr="00406767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FD73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0BBA" w14:textId="7D4F18A0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695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CE71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47FCB" w14:textId="18949BAC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64</w:t>
            </w:r>
            <w:r w:rsidR="00A673D1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7782C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F957" w14:textId="0FF47A7A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147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F00543" w:rsidRPr="00B165D6" w14:paraId="0D51DAE6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0A99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5830" w14:textId="222BACA6" w:rsidR="00F00543" w:rsidRPr="00CB7C47" w:rsidRDefault="007D488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238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698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03A7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CEBD1" w14:textId="7264D7C4" w:rsidR="00F00543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98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006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C13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5500" w14:textId="623CF8A8" w:rsidR="00F00543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12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C181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7046" w14:textId="3FD24446" w:rsidR="00F00543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7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BCAF3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5BBD9" w14:textId="52A184C2" w:rsidR="00F00543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357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167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446C8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C1D0D" w14:textId="7F6798AE" w:rsidR="00F00543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228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627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76FA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4D61" w14:textId="6CE24EC3" w:rsidR="00F00543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574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589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661F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6B9C" w14:textId="0BF2AE51" w:rsidR="00F00543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425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255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09ED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A32A" w14:textId="2A0C09A4" w:rsidR="00F00543" w:rsidRPr="00CB7C47" w:rsidRDefault="00A673D1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170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466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4279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E8FD" w14:textId="7F29614C" w:rsidR="00F00543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751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895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3FBA" w:rsidRPr="00B165D6" w14:paraId="5003C1DC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6ABF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6E16B" w14:textId="6CE002B7" w:rsidR="00043FBA" w:rsidRPr="00CB7C47" w:rsidRDefault="007D488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062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6E4B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2015" w14:textId="50FB1EC5" w:rsidR="00043FBA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356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85FF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E3C3D" w14:textId="476D1C0A" w:rsidR="00043FBA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B744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9400" w14:textId="20D68441" w:rsidR="00043FBA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BE35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7DAE9" w14:textId="539ACB7B" w:rsidR="00043FB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336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5E69A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6023" w14:textId="706E8A8D" w:rsidR="00043FB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144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EF6B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980A" w14:textId="7BF26D36" w:rsidR="00043FB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58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8C01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DCA12" w14:textId="1265CE0D" w:rsidR="00043FB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57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007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DE7DC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BC29" w14:textId="2F80D786" w:rsidR="00043FB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391</w:t>
            </w:r>
            <w:r w:rsidR="00A673D1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3578B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69DA" w14:textId="059D85AA" w:rsidR="00043FB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201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031</w:t>
            </w:r>
          </w:p>
        </w:tc>
      </w:tr>
      <w:tr w:rsidR="00043FBA" w:rsidRPr="00B165D6" w14:paraId="502F2DB6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103E4" w14:textId="4784A74A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</w:t>
            </w:r>
            <w:r w:rsidR="00164FC0">
              <w:rPr>
                <w:rFonts w:ascii="Angsana New" w:hAnsi="Angsana New"/>
                <w:sz w:val="26"/>
                <w:szCs w:val="26"/>
                <w:lang w:val="en-GB"/>
              </w:rPr>
              <w:br/>
              <w:t xml:space="preserve">  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มูลค่ายุติธรรมของอนุพันธ์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1C0A" w14:textId="0F3E2ABD" w:rsidR="00043FBA" w:rsidRPr="00CB7C47" w:rsidRDefault="007D488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773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A025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9697" w14:textId="40790294" w:rsidR="00043FB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18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EEF3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E726" w14:textId="3FD98B17" w:rsidR="00043FBA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74D9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6CB8" w14:textId="609C6F21" w:rsidR="00043FBA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980C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EFF4" w14:textId="1D15FC36" w:rsidR="00043FB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54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5D8C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B202" w14:textId="1A114F43" w:rsidR="00043FB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32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AACD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5D88" w14:textId="64EE51B5" w:rsidR="00043FBA" w:rsidRPr="00CB7C47" w:rsidRDefault="00D01FB4" w:rsidP="004D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E2D3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B03C" w14:textId="76AA2A43" w:rsidR="00043FBA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EA1A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CE79" w14:textId="12833B92" w:rsidR="00043FB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53</w:t>
            </w:r>
            <w:r w:rsidR="00EF1599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C86F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600F2" w14:textId="2B5DBB5D" w:rsidR="00043FBA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50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690</w:t>
            </w:r>
          </w:p>
        </w:tc>
      </w:tr>
      <w:tr w:rsidR="00043FBA" w:rsidRPr="00B165D6" w14:paraId="3CF4D1A5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8B3D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811F" w14:textId="2FE9FFFE" w:rsidR="00043FBA" w:rsidRPr="00CB7C47" w:rsidRDefault="007D488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93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785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5390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71DC" w14:textId="6428D27B" w:rsidR="00043FBA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88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387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E7C1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A0FD" w14:textId="17B9DAEF" w:rsidR="00043FBA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70DDC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85D1" w14:textId="6C6023B2" w:rsidR="00043FBA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750C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2A33" w14:textId="28DE8A86" w:rsidR="00043FBA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325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169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9C08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868A" w14:textId="2FFC6787" w:rsidR="00043FBA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639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172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5FB5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86A2" w14:textId="3ABC714C" w:rsidR="00043FBA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140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369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D390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0590" w14:textId="149066A1" w:rsidR="00043FBA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109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112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65BE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EA3D" w14:textId="4A13EC95" w:rsidR="00043FBA" w:rsidRPr="00CB7C47" w:rsidRDefault="00EF1599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559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323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F32F" w14:textId="77777777" w:rsidR="00043FBA" w:rsidRPr="00CB7C47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47C9" w14:textId="149D32CC" w:rsidR="00043FBA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836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671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0543" w:rsidRPr="00B165D6" w14:paraId="2F39E575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B88E0" w14:textId="0AA4F948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D158DF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BC5D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FE19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CD568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3C5D5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480E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E2C74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6982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745E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539AE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81AE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5D644" w14:textId="42284C52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B150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3643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66E7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9F74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28F1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6C82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E9197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29F2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0543" w:rsidRPr="00B165D6" w14:paraId="3DE18BAF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48A5A" w14:textId="75FBF3E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D158DF" w:rsidRPr="0082412F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7829" w14:textId="236ACD8E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460</w:t>
            </w:r>
            <w:r w:rsidR="007D488A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A9216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343FD" w14:textId="6E696A99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382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0D42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DA0B4" w14:textId="1E6449E6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157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902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AD974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51C98" w14:textId="642A94C3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168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6CACF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F4E01" w14:textId="5B629B7D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503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37EF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E8ED0" w14:textId="30B04001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497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83E0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4F8B4" w14:textId="7339C18C" w:rsidR="00F00543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12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981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BA14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5CF2" w14:textId="39BCB3FD" w:rsidR="00F00543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36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241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74ED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466BD" w14:textId="2980A38B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</w:t>
            </w:r>
            <w:r w:rsidR="00EF1599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108</w:t>
            </w:r>
            <w:r w:rsidR="00EF1599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34CF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49C01" w14:textId="06742E09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011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646</w:t>
            </w:r>
          </w:p>
        </w:tc>
      </w:tr>
      <w:tr w:rsidR="00F00543" w:rsidRPr="00B165D6" w14:paraId="047AB4DB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90B1" w14:textId="77777777" w:rsidR="00F00543" w:rsidRPr="00C422B2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3A128" w14:textId="1AD582B4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D488A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467</w:t>
            </w:r>
            <w:r w:rsidR="007D488A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409E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DB302" w14:textId="0D213FCC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754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23C0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D564A" w14:textId="43072508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157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310C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A5CDF" w14:textId="4AA543ED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168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A3BD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B637F" w14:textId="7466A98A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253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F72D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B2C60" w14:textId="69AA1BF3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624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979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2D19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90A32" w14:textId="2A151D21" w:rsidR="00F00543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510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  <w:r w:rsidR="00406767" w:rsidRPr="00406767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1282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7BFC0" w14:textId="70A11181" w:rsidR="00F00543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375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b/>
                <w:bCs/>
                <w:sz w:val="26"/>
                <w:szCs w:val="26"/>
              </w:rPr>
              <w:t>050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3D6E7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857ED" w14:textId="7EF48767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EF1599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369</w:t>
            </w:r>
            <w:r w:rsidR="00EF1599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EA2D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9A56" w14:textId="48D17EF6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173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221</w:t>
            </w:r>
          </w:p>
        </w:tc>
      </w:tr>
      <w:tr w:rsidR="00F00543" w:rsidRPr="00B165D6" w14:paraId="320E7C6A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8E057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5EF2" w14:textId="191534AF" w:rsidR="00F00543" w:rsidRPr="00CB7C47" w:rsidRDefault="007D488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179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35</w:t>
            </w:r>
            <w:r w:rsidR="00406767" w:rsidRPr="00406767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2EC7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53900" w14:textId="676A2EDD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70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6B07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E9D99" w14:textId="19C2F91B" w:rsidR="00F00543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0B6F3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73CE1" w14:textId="24428C39" w:rsidR="00F00543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4AD8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F28C4" w14:textId="08A35387" w:rsidR="00F00543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557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842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BE169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35CE0" w14:textId="37AC1EFE" w:rsidR="00F00543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35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409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CE25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75A4D" w14:textId="210896D9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="00D01FB4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0155D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05F03" w14:textId="364DB1EE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C1D7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E4772" w14:textId="7AA7DE4F" w:rsidR="00F00543" w:rsidRPr="00CB7C47" w:rsidRDefault="00EF1599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B7C47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734</w:t>
            </w:r>
            <w:r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671</w:t>
            </w:r>
            <w:r w:rsidRPr="00CB7C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C173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514DF" w14:textId="3DA40125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37</w:t>
            </w:r>
            <w:r w:rsidR="00722F87" w:rsidRPr="00CB7C47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489</w:t>
            </w:r>
          </w:p>
        </w:tc>
      </w:tr>
      <w:tr w:rsidR="00F00543" w:rsidRPr="00B165D6" w14:paraId="5E174ECF" w14:textId="77777777" w:rsidTr="00164FC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BA55" w14:textId="77777777" w:rsidR="00F00543" w:rsidRPr="00C422B2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44830" w14:textId="1F90D709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D488A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288</w:t>
            </w:r>
            <w:r w:rsidR="007D488A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23647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38F74C" w14:textId="29E3897E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825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072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C63F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93C19" w14:textId="63E1A5DD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157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  <w:r w:rsidRPr="00406767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37A6D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C7E4B" w14:textId="48004956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168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BCCA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87E68" w14:textId="7C5EFCBC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695</w:t>
            </w:r>
            <w:r w:rsidR="00D01FB4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757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1A46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3AB5A4" w14:textId="5FB5BE40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589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0F9F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F25B2" w14:textId="51F67E02" w:rsidR="00F00543" w:rsidRPr="00CB7C47" w:rsidRDefault="00D01FB4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507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678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5FCD3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D0F85A" w14:textId="39DA94AC" w:rsidR="00F00543" w:rsidRPr="00CB7C47" w:rsidRDefault="00722F8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372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531</w:t>
            </w:r>
            <w:r w:rsidRPr="00CB7C4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7C65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51784" w14:textId="6842BE2C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EF1599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634</w:t>
            </w:r>
            <w:r w:rsidR="00EF1599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40137" w14:textId="77777777" w:rsidR="00F00543" w:rsidRPr="00CB7C47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BF61CA" w14:textId="3B9549F5" w:rsidR="00F00543" w:rsidRPr="00CB7C47" w:rsidRDefault="00406767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210</w:t>
            </w:r>
            <w:r w:rsidR="00722F87" w:rsidRPr="00CB7C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710</w:t>
            </w:r>
          </w:p>
        </w:tc>
      </w:tr>
    </w:tbl>
    <w:p w14:paraId="3F373F87" w14:textId="03097CBE" w:rsidR="00AE2811" w:rsidRDefault="00424574" w:rsidP="004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  <w:sectPr w:rsidR="00AE2811" w:rsidSect="00A31DBC">
          <w:headerReference w:type="default" r:id="rId15"/>
          <w:footerReference w:type="default" r:id="rId16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  <w:r w:rsidRPr="0082412F">
        <w:rPr>
          <w:rFonts w:ascii="Angsana New" w:hAnsi="Angsana New" w:hint="cs"/>
          <w:sz w:val="28"/>
          <w:szCs w:val="28"/>
        </w:rPr>
        <w:br w:type="page"/>
      </w:r>
    </w:p>
    <w:tbl>
      <w:tblPr>
        <w:tblW w:w="157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A538CE" w:rsidRPr="00B165D6" w14:paraId="30AAF12F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58D0033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4D4D7C6B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6DDB" w:rsidRPr="00B165D6" w14:paraId="030ADEAE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8F3698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1D23FE2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A6BD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3E682E7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CB3B69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38B2FD1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45A536CC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34143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5EF84F3B" w14:textId="77777777" w:rsidR="00E06DDB" w:rsidRPr="008B45A5" w:rsidRDefault="009B64B6" w:rsidP="009B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</w:t>
            </w:r>
            <w:r w:rsidR="00E06DDB"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7046EC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001A1100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6DDB" w:rsidRPr="00B165D6" w14:paraId="3F648C74" w14:textId="77777777" w:rsidTr="00CA0645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30D7D19" w14:textId="7EDC33E2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 w:rsidR="00722F8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หก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406767" w:rsidRPr="004067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22F8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4FFA9" w14:textId="3A51BC21" w:rsidR="00E06DDB" w:rsidRPr="00F00543" w:rsidRDefault="00406767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DD4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588F7" w14:textId="79E09BA4" w:rsidR="00E06DDB" w:rsidRPr="0082412F" w:rsidRDefault="00406767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50F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2B00E" w14:textId="35ED1313" w:rsidR="00E06DDB" w:rsidRPr="0082412F" w:rsidRDefault="00406767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D5E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4646" w14:textId="4E294E91" w:rsidR="00E06DDB" w:rsidRPr="0082412F" w:rsidRDefault="00406767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EB8F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4EF2" w14:textId="29A3A4FF" w:rsidR="00E06DDB" w:rsidRPr="0082412F" w:rsidRDefault="00406767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8AF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9CC5" w14:textId="69F2C3A9" w:rsidR="00E06DDB" w:rsidRPr="0082412F" w:rsidRDefault="00406767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B066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CF1E" w14:textId="0C78BDD7" w:rsidR="00E06DDB" w:rsidRPr="0082412F" w:rsidRDefault="00406767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692D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B70D" w14:textId="151C5BC8" w:rsidR="00E06DDB" w:rsidRPr="0082412F" w:rsidRDefault="00406767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718E1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618E" w14:textId="3616FE54" w:rsidR="00E06DDB" w:rsidRPr="0082412F" w:rsidRDefault="00406767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5B0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F316" w14:textId="2A107AD3" w:rsidR="00E06DDB" w:rsidRPr="0082412F" w:rsidRDefault="00406767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06DDB" w:rsidRPr="00B165D6" w14:paraId="15CB6339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F6D028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6407AED7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06DDB" w:rsidRPr="00B165D6" w14:paraId="7E70D480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6AA318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3A441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52BD2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92EA39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4669F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15CE71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AA24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CCFF20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84E2E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501115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502AEE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2FC1F7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5012B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3EBB5D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AB3F5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8A99E6F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E2FDA2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CD0A4C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4DDF8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585F0B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DDB" w:rsidRPr="00B165D6" w14:paraId="18E11195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99536E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7EDE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1E49F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707CE8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8A4C4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19C638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A427C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F9724C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69FF0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16A174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E0C915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33031B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F0DA8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4FD4A9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23348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5A32FA9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068096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3CEE2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88800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DA4085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63EC" w:rsidRPr="00B165D6" w14:paraId="67756FBD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0D6C2D1D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0B7CEB" w14:textId="5C2C1C92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29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288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3EC81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550659" w14:textId="12A1662F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13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154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17D5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59259EF" w14:textId="7A27723F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0EBE2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4B61093" w14:textId="69C1CFD3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A69838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D2A5464" w14:textId="34A5A6E6" w:rsidR="003463EC" w:rsidRPr="0082412F" w:rsidRDefault="00E03D73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BF4551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7707E17" w14:textId="77CCF992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1F71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D9048A7" w14:textId="73136210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003B6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DB48A4" w14:textId="2CBAFEFC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7E882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3A326E" w14:textId="71687AE6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29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288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DA63D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CCF4ACC" w14:textId="44EA737A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13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154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132</w:t>
            </w:r>
          </w:p>
        </w:tc>
      </w:tr>
      <w:tr w:rsidR="003463EC" w:rsidRPr="00B165D6" w14:paraId="2B5F9CAC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1F4C9AC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DA7419" w14:textId="5B5BC3F3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4B89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D49C2E7" w14:textId="486F8729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C72084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F372087" w14:textId="5656CBA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793D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F1F6CCE" w14:textId="4B4EC125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E028A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FD42A97" w14:textId="4F3C3F09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476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972E77B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82720A5" w14:textId="58EC33BA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573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C0DF1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F4FB2A3" w14:textId="49A6069C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4FA1E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B7C481C" w14:textId="1CD4DD3F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E733B6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5B7A947" w14:textId="5D3E64E0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476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E5F2AB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D9B56D9" w14:textId="46251A8C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573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168</w:t>
            </w:r>
          </w:p>
        </w:tc>
      </w:tr>
      <w:tr w:rsidR="003463EC" w:rsidRPr="00B165D6" w14:paraId="7129A7CF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0E0A4429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58BEC" w14:textId="6A79175E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5AAF6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C6B20" w14:textId="79A11592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6503D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1150C" w14:textId="5ACFADBE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211B84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96C99" w14:textId="27548D12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7F4A9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1D162" w14:textId="56E8F379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38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ABA7C35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F4C4" w14:textId="1618C579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33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9D22D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0F36C" w14:textId="01585FD3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373F70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99749" w14:textId="2D38693E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07D9F11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C16F5" w14:textId="56E5BE46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38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198F4C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B055D" w14:textId="053A99B0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33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780</w:t>
            </w:r>
          </w:p>
        </w:tc>
      </w:tr>
      <w:tr w:rsidR="003463EC" w:rsidRPr="00B165D6" w14:paraId="429448E0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6617A709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FE168" w14:textId="398810AC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288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27242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2D00C" w14:textId="1FE721BC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154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43B12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AEBCC" w14:textId="6C493753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4A4D0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37FC8" w14:textId="71B4C334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9C252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09324" w14:textId="4080B49D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596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A998D44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D4498" w14:textId="52ECFEAD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606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948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CD3B5B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AFE7C" w14:textId="3660CA44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B1883A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40737" w14:textId="682A4191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55A36B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B22ED" w14:textId="511A9803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803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7BD09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BBB11" w14:textId="4E7AB256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761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080</w:t>
            </w:r>
          </w:p>
        </w:tc>
      </w:tr>
      <w:tr w:rsidR="003463EC" w:rsidRPr="00B165D6" w14:paraId="488FE6B7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4DBCA11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7C3EBA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7F43D5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A092F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F42DD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54FC9E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6BF544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AD1091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613C81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5AF2B0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31D0AE6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3805E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73B6C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BF632B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4C46A9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3F734C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237036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A434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4327B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56DE0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63EC" w:rsidRPr="00B165D6" w14:paraId="1898A632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5392DB36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09390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59D932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4EE43DB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AE0998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6B2C850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BB7278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9230B0F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6C1165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CE42C74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88A3309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8D4B26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CC832B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AD0BE32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1D5922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1F14672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02835C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1A37C70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E9C59C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E4E9AE2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463EC" w:rsidRPr="00B165D6" w14:paraId="70FA8858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332C9AB1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73990" w14:textId="20AE4CE7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29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282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A82B2B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48CF301" w14:textId="0E059952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13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152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5333CC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8F6E90E" w14:textId="4FDC5B2B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7B705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151B1A" w14:textId="3EB18FA9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D7795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2A15F60" w14:textId="0BC82EA8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476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3D4D451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6E21D96" w14:textId="54AA74C3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573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95EE7D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1EB19F0" w14:textId="3A3C576A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4ECE9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157B4B2" w14:textId="382253E8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CBBDB9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E42244" w14:textId="5255F274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31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758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0398FE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9111FB8" w14:textId="1B6AC4F5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14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725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837</w:t>
            </w:r>
          </w:p>
        </w:tc>
      </w:tr>
      <w:tr w:rsidR="003463EC" w:rsidRPr="00B165D6" w14:paraId="09E3F271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564D8224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687C0" w14:textId="34E6D19C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12C770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579E2BD" w14:textId="35927F1D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FC3856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A0A269D" w14:textId="53A26FBD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83A1D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95A45A6" w14:textId="3CE12448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EC65A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87C2464" w14:textId="181ACEFE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38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D8CE4EC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1370E5A" w14:textId="71ADA9E4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33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E334A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F72783F" w14:textId="37F2521A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BF070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EC3D393" w14:textId="17F9CB44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9894E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954E56" w14:textId="7261C5A7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44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B332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1162706" w14:textId="62902858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35</w:t>
            </w:r>
            <w:r w:rsidR="003463EC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243</w:t>
            </w:r>
          </w:p>
        </w:tc>
      </w:tr>
      <w:tr w:rsidR="003463EC" w:rsidRPr="00B165D6" w14:paraId="0CF6BBE4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08D883B0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0B7F9" w14:textId="76045600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288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DEBEC5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97A62" w14:textId="7A553C5E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154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E8F43D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EC4EA" w14:textId="19A58DD0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52F68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87FEC" w14:textId="2439A87D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506416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1C9AA7" w14:textId="60466A28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596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565B97B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98219" w14:textId="6738588D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606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948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0A77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5446A" w14:textId="66448C0E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E7B96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8049B" w14:textId="64F7BD54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458359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CF3C1" w14:textId="519BB36B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803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007DC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2A471B" w14:textId="72E3DBCF" w:rsidR="003463EC" w:rsidRPr="0082412F" w:rsidRDefault="00406767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761</w:t>
            </w:r>
            <w:r w:rsidR="003463E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080</w:t>
            </w:r>
          </w:p>
        </w:tc>
      </w:tr>
      <w:tr w:rsidR="003463EC" w:rsidRPr="00B165D6" w14:paraId="4D551A73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7092CE9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0BD8CF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895D56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CE6171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7D048B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40FD5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00EDB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C6D56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F5B55A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3AE48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95D2C84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8193E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3D77D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3EB6B2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F38DCD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93C1B8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97B9E4A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744CD6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B459F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B9F8F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63EC" w:rsidRPr="00B165D6" w14:paraId="4A621088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54E47E06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C39A9F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0FBBEC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1A937BC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CBE976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0C81641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A92E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BB29935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AC78AB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C9E200D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94043B9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1730878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18AB9A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E7BFBC7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76CA0D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32168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1966581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1C0A50A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881353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D5A4050" w14:textId="77777777" w:rsidR="003463EC" w:rsidRPr="0082412F" w:rsidRDefault="003463EC" w:rsidP="00346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03D73" w:rsidRPr="00B165D6" w14:paraId="53A330C9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F211895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8EA8A" w14:textId="52DAAE4E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29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282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0A84E1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6986FED" w14:textId="696312DD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13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152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0A95CF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2227AD" w14:textId="7F3E2A78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8ECE4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184C6E3" w14:textId="53017E14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CEC70E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0B76710" w14:textId="750F1140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2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476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6F997C6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0403AEE" w14:textId="473A7E5F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573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21988D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2E615C4" w14:textId="6EBDE26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DDD10E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BA9B930" w14:textId="0F272040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323BA1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7267D7C" w14:textId="1B9749EF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31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758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8CA67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869886B" w14:textId="003189D5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14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725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837</w:t>
            </w:r>
          </w:p>
        </w:tc>
      </w:tr>
      <w:tr w:rsidR="00E03D73" w:rsidRPr="00B165D6" w14:paraId="38FBF108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6936689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759A" w14:textId="7C039FA4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6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997B00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0719C" w14:textId="389E9FD0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1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359DE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B7E95" w14:textId="0EF0297E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3C0F2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DBAD6" w14:textId="7B4EA7B8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59A0E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3DDA9" w14:textId="1BA61A1F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38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17B5651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B248F" w14:textId="4175B712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33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A67890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BF466" w14:textId="05A38A26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8B967E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92468" w14:textId="6B0CFDD5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D96924F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7A329" w14:textId="34A8FEE0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44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B3A28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2D758" w14:textId="499BCC59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35</w:t>
            </w:r>
            <w:r w:rsidR="00E03D73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243</w:t>
            </w:r>
          </w:p>
        </w:tc>
      </w:tr>
      <w:tr w:rsidR="00E03D73" w:rsidRPr="00B165D6" w14:paraId="78F75812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345AA43C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B73F5" w14:textId="20AD4005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288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C2F89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850B8" w14:textId="5D8EAFAB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154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D744A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325BA" w14:textId="2E748FD4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B51AC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90C20" w14:textId="1385319C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2FCE6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CABCB" w14:textId="42142AB9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596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C752FB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71E8F" w14:textId="1A15F7CB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606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948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EC1057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BC2E2" w14:textId="6DF789AD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B02A72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94929" w14:textId="6C72B243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558532E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BE8C6" w14:textId="5BCB5030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803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219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DBE55" w14:textId="77777777" w:rsidR="00E03D73" w:rsidRPr="0082412F" w:rsidRDefault="00E03D73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BAAE2" w14:textId="29F34221" w:rsidR="00E03D73" w:rsidRPr="0082412F" w:rsidRDefault="00406767" w:rsidP="00E0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761</w:t>
            </w:r>
            <w:r w:rsidR="00E03D7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26"/>
                <w:szCs w:val="26"/>
              </w:rPr>
              <w:t>080</w:t>
            </w:r>
          </w:p>
        </w:tc>
      </w:tr>
    </w:tbl>
    <w:p w14:paraId="43FA9EAE" w14:textId="77777777" w:rsidR="004C4A9A" w:rsidRPr="0082412F" w:rsidRDefault="004C4A9A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A641AC" w14:textId="77777777" w:rsidR="004C4A9A" w:rsidRPr="0082412F" w:rsidRDefault="004C4A9A" w:rsidP="00D11124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4C4A9A" w:rsidRPr="0082412F" w:rsidSect="00A31DBC"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5320967" w14:textId="1655D88F" w:rsidR="00CA2AFD" w:rsidRPr="0082412F" w:rsidRDefault="00524220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</w:t>
      </w:r>
      <w:r w:rsidR="00B03387"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าษีเงินได้</w:t>
      </w:r>
    </w:p>
    <w:p w14:paraId="6B9F6472" w14:textId="77777777" w:rsidR="007619D7" w:rsidRPr="0082412F" w:rsidRDefault="007619D7" w:rsidP="0076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CDD5F4F" w14:textId="4A87A3E0" w:rsidR="00AD02AE" w:rsidRPr="00AF3F67" w:rsidRDefault="00586366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C2A8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918A9" w:rsidRPr="005C2A87">
        <w:rPr>
          <w:rFonts w:ascii="Angsana New" w:hAnsi="Angsana New"/>
          <w:sz w:val="30"/>
          <w:szCs w:val="30"/>
          <w:cs/>
        </w:rPr>
        <w:br/>
      </w:r>
      <w:r w:rsidRPr="000B1A46">
        <w:rPr>
          <w:rFonts w:ascii="Angsana New" w:hAnsi="Angsana New" w:hint="cs"/>
          <w:sz w:val="30"/>
          <w:szCs w:val="30"/>
          <w:cs/>
        </w:rPr>
        <w:t>ถ่วง</w:t>
      </w:r>
      <w:r w:rsidRPr="006243DC">
        <w:rPr>
          <w:rFonts w:ascii="Angsana New" w:hAnsi="Angsana New" w:hint="cs"/>
          <w:sz w:val="30"/>
          <w:szCs w:val="30"/>
          <w:cs/>
        </w:rPr>
        <w:t xml:space="preserve">น้ำหนักที่คาดไว้สำหรับปีทางการเงินเต็มปีที่ใช้กับรายได้ก่อนภาษีเงินได้ของงวดระหว่างกาล </w:t>
      </w:r>
      <w:r w:rsidR="007A443E" w:rsidRPr="006243DC">
        <w:rPr>
          <w:rFonts w:ascii="Angsana New" w:hAnsi="Angsana New" w:hint="cs"/>
          <w:sz w:val="30"/>
          <w:szCs w:val="30"/>
          <w:cs/>
        </w:rPr>
        <w:t>ทั้งนี้</w:t>
      </w:r>
      <w:r w:rsidRPr="006243DC">
        <w:rPr>
          <w:rFonts w:ascii="Angsana New" w:hAnsi="Angsana New" w:hint="cs"/>
          <w:sz w:val="30"/>
          <w:szCs w:val="30"/>
          <w:cs/>
        </w:rPr>
        <w:t>ภาษีเงินได้ของกลุ่มบริษัทในการดำเนินงานต่อเนื่องเป็นระยะเวลา</w:t>
      </w:r>
      <w:r w:rsidR="001E4629" w:rsidRPr="006243DC">
        <w:rPr>
          <w:rFonts w:ascii="Angsana New" w:hAnsi="Angsana New" w:hint="cs"/>
          <w:sz w:val="30"/>
          <w:szCs w:val="30"/>
          <w:cs/>
        </w:rPr>
        <w:t>หก</w:t>
      </w:r>
      <w:r w:rsidRPr="006243D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Pr="006243DC">
        <w:rPr>
          <w:rFonts w:ascii="Angsana New" w:hAnsi="Angsana New" w:hint="cs"/>
          <w:sz w:val="30"/>
          <w:szCs w:val="30"/>
        </w:rPr>
        <w:t xml:space="preserve"> </w:t>
      </w:r>
      <w:r w:rsidR="001E4629" w:rsidRPr="006243DC">
        <w:rPr>
          <w:rFonts w:ascii="Angsana New" w:hAnsi="Angsana New" w:hint="cs"/>
          <w:sz w:val="30"/>
          <w:szCs w:val="30"/>
          <w:cs/>
        </w:rPr>
        <w:t>มิถุนายน</w:t>
      </w:r>
      <w:r w:rsidRPr="006243DC">
        <w:rPr>
          <w:rFonts w:ascii="Angsana New" w:hAnsi="Angsana New" w:hint="cs"/>
          <w:sz w:val="30"/>
          <w:szCs w:val="30"/>
        </w:rPr>
        <w:t xml:space="preserve"> </w:t>
      </w:r>
      <w:r w:rsidR="00406767" w:rsidRPr="00406767">
        <w:rPr>
          <w:rFonts w:ascii="Angsana New" w:hAnsi="Angsana New" w:hint="cs"/>
          <w:sz w:val="30"/>
          <w:szCs w:val="30"/>
        </w:rPr>
        <w:t>256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Pr="006243DC">
        <w:rPr>
          <w:rFonts w:ascii="Angsana New" w:hAnsi="Angsana New" w:hint="cs"/>
          <w:sz w:val="30"/>
          <w:szCs w:val="30"/>
          <w:cs/>
        </w:rPr>
        <w:t xml:space="preserve"> </w:t>
      </w:r>
      <w:r w:rsidR="007A443E" w:rsidRPr="006243DC">
        <w:rPr>
          <w:rFonts w:ascii="Angsana New" w:hAnsi="Angsana New" w:hint="cs"/>
          <w:sz w:val="30"/>
          <w:szCs w:val="30"/>
          <w:cs/>
        </w:rPr>
        <w:t>แสดงเป็นค่าใช้จ่ายภาษีเงินได้</w:t>
      </w:r>
      <w:r w:rsidRPr="006243DC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406767" w:rsidRPr="00406767">
        <w:rPr>
          <w:rFonts w:ascii="Angsana New" w:hAnsi="Angsana New"/>
          <w:sz w:val="30"/>
          <w:szCs w:val="30"/>
        </w:rPr>
        <w:t>16</w:t>
      </w:r>
      <w:r w:rsidR="000B1A46" w:rsidRPr="006243DC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82</w:t>
      </w:r>
      <w:r w:rsidR="00870611" w:rsidRPr="006243DC">
        <w:rPr>
          <w:rFonts w:ascii="Angsana New" w:hAnsi="Angsana New"/>
          <w:i/>
          <w:iCs/>
          <w:sz w:val="30"/>
          <w:szCs w:val="30"/>
        </w:rPr>
        <w:t xml:space="preserve"> </w:t>
      </w:r>
      <w:r w:rsidRPr="006243DC">
        <w:rPr>
          <w:rFonts w:ascii="Angsana New" w:hAnsi="Angsana New" w:hint="cs"/>
          <w:i/>
          <w:iCs/>
          <w:sz w:val="30"/>
          <w:szCs w:val="30"/>
        </w:rPr>
        <w:t>(</w:t>
      </w:r>
      <w:r w:rsidR="00406767" w:rsidRPr="00406767">
        <w:rPr>
          <w:rFonts w:ascii="Angsana New" w:hAnsi="Angsana New" w:hint="cs"/>
          <w:i/>
          <w:iCs/>
          <w:sz w:val="30"/>
          <w:szCs w:val="30"/>
        </w:rPr>
        <w:t>3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0</w:t>
      </w:r>
      <w:r w:rsidRPr="006243DC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1E4629" w:rsidRPr="006243DC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6243D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 w:hint="cs"/>
          <w:i/>
          <w:iCs/>
          <w:sz w:val="30"/>
          <w:szCs w:val="30"/>
        </w:rPr>
        <w:t>256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4</w:t>
      </w:r>
      <w:r w:rsidRPr="006243DC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1E4629" w:rsidRPr="006243DC">
        <w:rPr>
          <w:rFonts w:ascii="Angsana New" w:hAnsi="Angsana New" w:hint="cs"/>
          <w:i/>
          <w:iCs/>
          <w:sz w:val="30"/>
          <w:szCs w:val="30"/>
          <w:cs/>
        </w:rPr>
        <w:t>รายได้ภาษีเงินได้</w:t>
      </w:r>
      <w:r w:rsidRPr="006243DC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0D19F0" w:rsidRPr="006243DC">
        <w:rPr>
          <w:rFonts w:ascii="Angsana New" w:hAnsi="Angsana New"/>
          <w:i/>
          <w:iCs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0</w:t>
      </w:r>
      <w:r w:rsidR="000D19F0" w:rsidRPr="006243DC"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90</w:t>
      </w:r>
      <w:r w:rsidRPr="006243DC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="007A443E" w:rsidRPr="006243DC">
        <w:rPr>
          <w:rFonts w:ascii="Angsana New" w:hAnsi="Angsana New" w:hint="cs"/>
          <w:sz w:val="30"/>
          <w:szCs w:val="30"/>
          <w:cs/>
        </w:rPr>
        <w:t>ซึ่งมีสาเหตุหลักจาก</w:t>
      </w:r>
      <w:r w:rsidR="00112CB3" w:rsidRPr="006243DC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06767" w:rsidRPr="00406767">
        <w:rPr>
          <w:rFonts w:ascii="Angsana New" w:hAnsi="Angsana New"/>
          <w:sz w:val="30"/>
          <w:szCs w:val="30"/>
        </w:rPr>
        <w:t>2564</w:t>
      </w:r>
      <w:r w:rsidR="00112CB3" w:rsidRPr="006243DC">
        <w:rPr>
          <w:rFonts w:ascii="Angsana New" w:hAnsi="Angsana New"/>
          <w:sz w:val="30"/>
          <w:szCs w:val="30"/>
        </w:rPr>
        <w:t xml:space="preserve"> </w:t>
      </w:r>
      <w:r w:rsidR="00112CB3" w:rsidRPr="006243DC">
        <w:rPr>
          <w:rFonts w:ascii="Angsana New" w:hAnsi="Angsana New" w:hint="cs"/>
          <w:sz w:val="30"/>
          <w:szCs w:val="30"/>
          <w:cs/>
        </w:rPr>
        <w:t>มี</w:t>
      </w:r>
      <w:r w:rsidR="007A443E" w:rsidRPr="006243DC">
        <w:rPr>
          <w:rFonts w:ascii="Angsana New" w:hAnsi="Angsana New" w:hint="cs"/>
          <w:sz w:val="30"/>
          <w:szCs w:val="30"/>
          <w:cs/>
        </w:rPr>
        <w:t>การใช้ประโยชน์จากผลขาดทุน</w:t>
      </w:r>
      <w:r w:rsidR="007A443E" w:rsidRPr="000B1A46">
        <w:rPr>
          <w:rFonts w:ascii="Angsana New" w:hAnsi="Angsana New" w:hint="cs"/>
          <w:sz w:val="30"/>
          <w:szCs w:val="30"/>
          <w:cs/>
        </w:rPr>
        <w:t>สะสมทางภาษี</w:t>
      </w:r>
    </w:p>
    <w:p w14:paraId="339E37E3" w14:textId="77777777" w:rsidR="00AD02AE" w:rsidRPr="003918A9" w:rsidRDefault="00AD02AE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27F7BB9" w14:textId="15BB8E7F" w:rsidR="001E4629" w:rsidRDefault="001E4629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5756647E" w14:textId="285A251E" w:rsidR="003A462A" w:rsidRPr="00A45505" w:rsidRDefault="003A462A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54EC698" w14:textId="338AF1CC" w:rsidR="003A462A" w:rsidRPr="003A462A" w:rsidRDefault="003A462A" w:rsidP="003A4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รายละเอียดเงินปันผลในระหว่างปี </w:t>
      </w:r>
      <w:r w:rsidR="00406767" w:rsidRPr="00406767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62825FF" w14:textId="1D4660F6" w:rsidR="003A462A" w:rsidRPr="00A45505" w:rsidRDefault="003A462A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530"/>
        <w:gridCol w:w="1260"/>
        <w:gridCol w:w="236"/>
        <w:gridCol w:w="1366"/>
      </w:tblGrid>
      <w:tr w:rsidR="003A462A" w:rsidRPr="00D246FB" w14:paraId="50906DC3" w14:textId="77777777" w:rsidTr="00594D57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686DC31D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5E31AFB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8EFB29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45FD8D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1D0A21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91A49DE" w14:textId="77777777" w:rsidR="003A462A" w:rsidRPr="00063EF2" w:rsidDel="00D43E7A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A462A" w:rsidRPr="00D246FB" w14:paraId="242BE7BE" w14:textId="77777777" w:rsidTr="00594D57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4FCFC0CF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249F69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0473A8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D5DF40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E297AE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4FE1CABF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462A" w:rsidRPr="00D246FB" w14:paraId="5E88D3F0" w14:textId="77777777" w:rsidTr="00594D57">
        <w:tc>
          <w:tcPr>
            <w:tcW w:w="3330" w:type="dxa"/>
            <w:shd w:val="clear" w:color="auto" w:fill="auto"/>
            <w:vAlign w:val="bottom"/>
          </w:tcPr>
          <w:p w14:paraId="505C7C23" w14:textId="42BB838B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="00406767"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133365" w14:textId="4C456CFB" w:rsidR="003A462A" w:rsidRPr="00063EF2" w:rsidRDefault="00406767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27</w:t>
            </w:r>
            <w:r w:rsidR="003A462A"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462A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067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A753A8" w14:textId="0EF954CF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0FCB7" w14:textId="491EB1EA" w:rsidR="003A462A" w:rsidRPr="00063EF2" w:rsidRDefault="00406767" w:rsidP="00594D5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3A462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2BEA85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3D0DBB0" w14:textId="784D8872" w:rsidR="003A462A" w:rsidRPr="00063EF2" w:rsidRDefault="00406767" w:rsidP="00594D5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3A462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625</w:t>
            </w:r>
          </w:p>
        </w:tc>
      </w:tr>
      <w:tr w:rsidR="003A462A" w:rsidRPr="00D246FB" w14:paraId="43BDB46C" w14:textId="77777777" w:rsidTr="00594D57">
        <w:tc>
          <w:tcPr>
            <w:tcW w:w="3330" w:type="dxa"/>
            <w:shd w:val="clear" w:color="auto" w:fill="auto"/>
            <w:vAlign w:val="bottom"/>
          </w:tcPr>
          <w:p w14:paraId="423798B2" w14:textId="1804964D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406767"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E9BDD4" w14:textId="364EC58F" w:rsidR="003A462A" w:rsidRPr="00063EF2" w:rsidRDefault="00406767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24</w:t>
            </w:r>
            <w:r w:rsidR="003A462A"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462A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067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244DB3" w14:textId="534D47BD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6767" w:rsidRPr="004067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5A424" w14:textId="6201FF1B" w:rsidR="003A462A" w:rsidRPr="00063EF2" w:rsidRDefault="003A462A" w:rsidP="00594D5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06767"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="00406767"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6EA4B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72AB2" w14:textId="2F4DF5BE" w:rsidR="003A462A" w:rsidRPr="00063EF2" w:rsidRDefault="003A462A" w:rsidP="00594D5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06767"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406767"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3A462A" w:rsidRPr="00D246FB" w14:paraId="4E786798" w14:textId="77777777" w:rsidTr="00594D57">
        <w:tc>
          <w:tcPr>
            <w:tcW w:w="3330" w:type="dxa"/>
            <w:shd w:val="clear" w:color="auto" w:fill="auto"/>
            <w:vAlign w:val="bottom"/>
          </w:tcPr>
          <w:p w14:paraId="5FBF7131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ที่จ่ายเพิ่ม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665C76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F5F7C7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7020" w14:textId="246AE851" w:rsidR="003A462A" w:rsidRPr="00063EF2" w:rsidRDefault="00406767" w:rsidP="00594D5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A462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D4581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04374" w14:textId="23312F16" w:rsidR="003A462A" w:rsidRPr="00063EF2" w:rsidRDefault="00406767" w:rsidP="00594D5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A462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958</w:t>
            </w:r>
          </w:p>
        </w:tc>
      </w:tr>
      <w:tr w:rsidR="003A462A" w:rsidRPr="00D246FB" w14:paraId="116773C9" w14:textId="77777777" w:rsidTr="00594D57">
        <w:tc>
          <w:tcPr>
            <w:tcW w:w="3330" w:type="dxa"/>
            <w:shd w:val="clear" w:color="auto" w:fill="auto"/>
            <w:vAlign w:val="bottom"/>
          </w:tcPr>
          <w:p w14:paraId="78D6C526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562A6E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A69FE5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0D72D" w14:textId="77777777" w:rsidR="003A462A" w:rsidRPr="00063EF2" w:rsidRDefault="003A462A" w:rsidP="00594D5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5BC206" w14:textId="77777777" w:rsidR="003A462A" w:rsidRPr="00063EF2" w:rsidRDefault="003A462A" w:rsidP="0059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F3094" w14:textId="54F93628" w:rsidR="003A462A" w:rsidRPr="00063EF2" w:rsidRDefault="00406767" w:rsidP="00594D5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A462A" w:rsidRPr="00063EF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958</w:t>
            </w:r>
          </w:p>
        </w:tc>
      </w:tr>
    </w:tbl>
    <w:p w14:paraId="30026F1F" w14:textId="77777777" w:rsidR="003A462A" w:rsidRPr="00A45505" w:rsidRDefault="003A462A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01E3E2" w14:textId="6373F4B4" w:rsidR="00B419DC" w:rsidRPr="0082412F" w:rsidRDefault="00FF4A19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290390F" w14:textId="77777777" w:rsidR="00FF4A19" w:rsidRPr="0082412F" w:rsidRDefault="00FF4A19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E9B3C4" w14:textId="77777777" w:rsidR="000C2275" w:rsidRPr="00F87895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7895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DA22C56" w14:textId="77777777" w:rsidR="000C2275" w:rsidRPr="0082412F" w:rsidRDefault="000C2275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8BB9AE" w14:textId="75826098" w:rsidR="003918A9" w:rsidRDefault="000E64A5" w:rsidP="007F334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F434F">
        <w:rPr>
          <w:rFonts w:asciiTheme="majorBidi" w:hAnsiTheme="majorBidi" w:cstheme="majorBidi"/>
          <w:sz w:val="30"/>
          <w:szCs w:val="30"/>
          <w:cs/>
          <w:lang w:bidi="th-TH"/>
        </w:rPr>
        <w:t>ที่วัดมูลค่าด้วยราคาทุนตัดจำหน่ายห</w:t>
      </w: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ากมูลค่าตามบัญชีใกล้เคียงกับมูลค่ายุติธรรมอย่างสมเหตุสมผล</w:t>
      </w:r>
    </w:p>
    <w:p w14:paraId="51EBE38B" w14:textId="618525B5" w:rsidR="009126A5" w:rsidRDefault="009126A5" w:rsidP="007F334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151B74C" w14:textId="77777777" w:rsidR="009126A5" w:rsidRPr="000E64A5" w:rsidRDefault="009126A5" w:rsidP="009126A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6F198C1" w14:textId="77777777" w:rsidR="009126A5" w:rsidRDefault="009126A5" w:rsidP="009126A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D7DFC28" w14:textId="77777777" w:rsidR="009126A5" w:rsidRPr="0082412F" w:rsidRDefault="009126A5" w:rsidP="009126A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9126A5" w:rsidRPr="0082412F" w:rsidSect="00881097">
          <w:head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9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236"/>
        <w:gridCol w:w="1294"/>
        <w:gridCol w:w="270"/>
        <w:gridCol w:w="1350"/>
        <w:gridCol w:w="270"/>
        <w:gridCol w:w="1170"/>
        <w:gridCol w:w="270"/>
        <w:gridCol w:w="1170"/>
        <w:gridCol w:w="270"/>
        <w:gridCol w:w="990"/>
        <w:gridCol w:w="270"/>
        <w:gridCol w:w="1080"/>
        <w:gridCol w:w="270"/>
        <w:gridCol w:w="900"/>
        <w:gridCol w:w="270"/>
        <w:gridCol w:w="991"/>
      </w:tblGrid>
      <w:tr w:rsidR="009126A5" w:rsidRPr="001F4B77" w14:paraId="78FE4C7F" w14:textId="77777777" w:rsidTr="00245C20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353F4E6B" w14:textId="77777777" w:rsidR="009126A5" w:rsidRPr="001F4B77" w:rsidRDefault="009126A5" w:rsidP="00C77CB9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331" w:type="dxa"/>
            <w:gridSpan w:val="17"/>
            <w:vAlign w:val="bottom"/>
          </w:tcPr>
          <w:p w14:paraId="58B02813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F4B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126A5" w:rsidRPr="001F4B77" w14:paraId="48F81FEF" w14:textId="77777777" w:rsidTr="00245C20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4EC99E0B" w14:textId="77777777" w:rsidR="009126A5" w:rsidRPr="001F4B77" w:rsidRDefault="009126A5" w:rsidP="00C77CB9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  <w:vAlign w:val="bottom"/>
          </w:tcPr>
          <w:p w14:paraId="27C0FA38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F4B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314BF13D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771" w:type="dxa"/>
            <w:gridSpan w:val="7"/>
            <w:tcBorders>
              <w:bottom w:val="single" w:sz="4" w:space="0" w:color="auto"/>
            </w:tcBorders>
            <w:vAlign w:val="bottom"/>
          </w:tcPr>
          <w:p w14:paraId="49728228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F4B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126A5" w:rsidRPr="001F4B77" w14:paraId="402C7795" w14:textId="77777777" w:rsidTr="00E53A5B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71EDE0C6" w14:textId="4BBFF365" w:rsidR="009126A5" w:rsidRPr="001F4B77" w:rsidRDefault="009126A5" w:rsidP="00C77CB9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F4B7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06767" w:rsidRPr="004067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0</w:t>
            </w:r>
            <w:r w:rsidR="0080224D" w:rsidRPr="001F4B7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0224D" w:rsidRPr="001F4B7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1F4B7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06767" w:rsidRPr="004067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D4FAAC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EA1844D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55D8CCA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0EEDCF3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69F3FA1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8C5CD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919CB" w14:textId="77777777" w:rsidR="009126A5" w:rsidRPr="001F4B77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F7629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4CE92" w14:textId="77777777" w:rsidR="009126A5" w:rsidRPr="001F4B77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5A269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35D47B39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38814D2" w14:textId="31EC4D60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1F4B7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06767" w:rsidRPr="00406767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06939156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3B49EF" w14:textId="6555DA76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1F4B7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06767" w:rsidRPr="00406767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B9050C9" w14:textId="77777777" w:rsidR="009126A5" w:rsidRPr="001F4B77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A77E545" w14:textId="0A03A850" w:rsidR="009126A5" w:rsidRPr="001F4B77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1F4B7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06767" w:rsidRPr="0040676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24A34F07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81B738C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126A5" w:rsidRPr="001F4B77" w14:paraId="738A1C5C" w14:textId="77777777" w:rsidTr="00245C20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04F4720A" w14:textId="77777777" w:rsidR="009126A5" w:rsidRPr="001F4B77" w:rsidRDefault="009126A5" w:rsidP="00C77CB9">
            <w:pPr>
              <w:ind w:left="-14" w:right="-90" w:firstLine="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31" w:type="dxa"/>
            <w:gridSpan w:val="17"/>
            <w:vAlign w:val="bottom"/>
          </w:tcPr>
          <w:p w14:paraId="30C7941E" w14:textId="77777777" w:rsidR="009126A5" w:rsidRPr="001F4B77" w:rsidRDefault="009126A5" w:rsidP="00C77C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1F4B7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126A5" w:rsidRPr="001F4B77" w14:paraId="47312930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46EF0FB" w14:textId="77777777" w:rsidR="009126A5" w:rsidRPr="001F4B77" w:rsidRDefault="009126A5" w:rsidP="00C77CB9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F4B7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7F1F94E3" w14:textId="77777777" w:rsidR="009126A5" w:rsidRPr="001F4B77" w:rsidRDefault="009126A5" w:rsidP="008F232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9FC225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0E8050C" w14:textId="77777777" w:rsidR="009126A5" w:rsidRPr="001F4B77" w:rsidRDefault="009126A5" w:rsidP="008F23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165DB9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165D2C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01338E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23AEDF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F86425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26D60E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EE9F3E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5FE44B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C5D1C3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0CE861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A3B901A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3A141E7F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0E2BAF1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52A6A00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9126A5" w:rsidRPr="001F4B77" w14:paraId="53E0F376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405F034" w14:textId="77777777" w:rsidR="009126A5" w:rsidRPr="001F4B77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F4B77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32DCC598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535BA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93B14C9" w14:textId="77777777" w:rsidR="009126A5" w:rsidRPr="001F4B77" w:rsidRDefault="009126A5" w:rsidP="008F23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99324B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2B47D4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6F6F07" w14:textId="77777777" w:rsidR="009126A5" w:rsidRPr="001F4B77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031F4E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D4E347" w14:textId="77777777" w:rsidR="009126A5" w:rsidRPr="001F4B77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200305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20A3B2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34A514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ADB9B3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B9BBCD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669504" w14:textId="77777777" w:rsidR="009126A5" w:rsidRPr="001F4B77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6FA9DF" w14:textId="77777777" w:rsidR="009126A5" w:rsidRPr="001F4B77" w:rsidRDefault="009126A5" w:rsidP="00C77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D4ADAC" w14:textId="77777777" w:rsidR="009126A5" w:rsidRPr="001F4B77" w:rsidRDefault="009126A5" w:rsidP="00C77CB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4177B46" w14:textId="77777777" w:rsidR="009126A5" w:rsidRPr="001F4B77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39BA" w:rsidRPr="001F4B77" w14:paraId="141CB480" w14:textId="77777777" w:rsidTr="001A2D25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7E8D732" w14:textId="77777777" w:rsidR="00C439BA" w:rsidRPr="001F4B77" w:rsidRDefault="00C439BA" w:rsidP="00C439BA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F4B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F4B77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A94977E" w14:textId="28D894EB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84A033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802C628" w14:textId="7D981625" w:rsidR="00C439BA" w:rsidRPr="001F4B77" w:rsidRDefault="00406767" w:rsidP="00C439B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896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397</w:t>
            </w:r>
          </w:p>
        </w:tc>
        <w:tc>
          <w:tcPr>
            <w:tcW w:w="270" w:type="dxa"/>
          </w:tcPr>
          <w:p w14:paraId="6D78A94C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03AE5D" w14:textId="7D259B0B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44F30A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2C8486" w14:textId="68A955D7" w:rsidR="00C439BA" w:rsidRPr="001F4B77" w:rsidRDefault="00406767" w:rsidP="00C439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</w:tcPr>
          <w:p w14:paraId="4BE4E3DE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0697AA" w14:textId="01A17CDF" w:rsidR="00C439BA" w:rsidRPr="001F4B77" w:rsidRDefault="00406767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936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397</w:t>
            </w:r>
          </w:p>
        </w:tc>
        <w:tc>
          <w:tcPr>
            <w:tcW w:w="270" w:type="dxa"/>
          </w:tcPr>
          <w:p w14:paraId="42F50A55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9A33D9" w14:textId="2D92EFAD" w:rsidR="00C439BA" w:rsidRPr="001F4B77" w:rsidRDefault="00C439BA" w:rsidP="00C439B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C3E4EC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320A74" w14:textId="7D25F1A9" w:rsidR="00C439BA" w:rsidRPr="001F4B77" w:rsidRDefault="00406767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896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270" w:type="dxa"/>
          </w:tcPr>
          <w:p w14:paraId="5FC7BA03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37F5EF" w14:textId="4BA1E7D9" w:rsidR="00C439BA" w:rsidRPr="001F4B77" w:rsidRDefault="00406767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59E29A6E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654B482C" w14:textId="48D82727" w:rsidR="00C439BA" w:rsidRPr="001F4B77" w:rsidRDefault="00406767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936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</w:tr>
      <w:tr w:rsidR="00C439BA" w:rsidRPr="001F4B77" w14:paraId="79BD2B2C" w14:textId="77777777" w:rsidTr="001A2D25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C455749" w14:textId="77777777" w:rsidR="00C439BA" w:rsidRPr="001F4B77" w:rsidRDefault="00C439BA" w:rsidP="00C439BA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F4B77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7B325B9D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F19CE8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11D4853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6C5C09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13B4D7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0D6156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5C1A27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6411F3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117190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83E9CCB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11FEC6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7C267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99C667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5D4738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81F51A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A4C469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280F9B15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39BA" w:rsidRPr="001F4B77" w14:paraId="63CF2193" w14:textId="77777777" w:rsidTr="001A2D25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92E402D" w14:textId="77777777" w:rsidR="00C439BA" w:rsidRPr="001F4B77" w:rsidRDefault="00C439BA" w:rsidP="00C439BA">
            <w:pPr>
              <w:ind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1F4B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F4B77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2E60EEAB" w14:textId="2063019B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B0D44F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5CDD1C3" w14:textId="114160D2" w:rsidR="00C439BA" w:rsidRPr="001F4B77" w:rsidRDefault="00C439BA" w:rsidP="00C439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F4F15E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C8095" w14:textId="63E6BAD5" w:rsidR="00C439BA" w:rsidRPr="001F4B77" w:rsidRDefault="00406767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541</w:t>
            </w:r>
          </w:p>
        </w:tc>
        <w:tc>
          <w:tcPr>
            <w:tcW w:w="270" w:type="dxa"/>
          </w:tcPr>
          <w:p w14:paraId="643DC15F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305345" w14:textId="7795BDD7" w:rsidR="00C439BA" w:rsidRPr="001F4B77" w:rsidRDefault="00C439BA" w:rsidP="00C439B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F75E46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E885F6" w14:textId="2D756C7E" w:rsidR="00C439BA" w:rsidRPr="001F4B77" w:rsidRDefault="00406767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541</w:t>
            </w:r>
          </w:p>
        </w:tc>
        <w:tc>
          <w:tcPr>
            <w:tcW w:w="270" w:type="dxa"/>
          </w:tcPr>
          <w:p w14:paraId="776802BC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3DD45D" w14:textId="15FF1053" w:rsidR="00C439BA" w:rsidRPr="001F4B77" w:rsidRDefault="00406767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265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270" w:type="dxa"/>
          </w:tcPr>
          <w:p w14:paraId="1B08ED8C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8DCDC7" w14:textId="3FADC9BC" w:rsidR="00C439BA" w:rsidRPr="001F4B77" w:rsidRDefault="00C439BA" w:rsidP="00C439B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1C34CB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4221FFF" w14:textId="4D90F3D3" w:rsidR="00C439BA" w:rsidRPr="001F4B77" w:rsidRDefault="00406767" w:rsidP="00C439B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454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270" w:type="dxa"/>
          </w:tcPr>
          <w:p w14:paraId="4C3241B8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3F0FFFA5" w14:textId="1CEBA6CB" w:rsidR="00C439BA" w:rsidRPr="001F4B77" w:rsidRDefault="00406767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</w:tr>
      <w:tr w:rsidR="00C439BA" w:rsidRPr="001F4B77" w14:paraId="5689D4AA" w14:textId="77777777" w:rsidTr="001A2D25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C47ECEE" w14:textId="77777777" w:rsidR="00C439BA" w:rsidRPr="001F4B77" w:rsidRDefault="00C439BA" w:rsidP="00C439BA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F4B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F4B77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0E5928DA" w14:textId="3B328429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80E420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4BC6A8E" w14:textId="1C04DB6F" w:rsidR="00C439BA" w:rsidRPr="001F4B77" w:rsidRDefault="00C439BA" w:rsidP="00C439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5095A3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897612" w14:textId="705D3BAD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833AB9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70AF29" w14:textId="5998684E" w:rsidR="00C439BA" w:rsidRPr="001F4B77" w:rsidRDefault="00406767" w:rsidP="00C439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566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</w:p>
        </w:tc>
        <w:tc>
          <w:tcPr>
            <w:tcW w:w="270" w:type="dxa"/>
          </w:tcPr>
          <w:p w14:paraId="23FC9DB9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3B9647" w14:textId="1C3A27D4" w:rsidR="00C439BA" w:rsidRPr="001F4B77" w:rsidRDefault="00406767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566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</w:p>
        </w:tc>
        <w:tc>
          <w:tcPr>
            <w:tcW w:w="270" w:type="dxa"/>
          </w:tcPr>
          <w:p w14:paraId="6200F3FD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9D14B7" w14:textId="462285E3" w:rsidR="00C439BA" w:rsidRPr="001F4B77" w:rsidRDefault="00C439BA" w:rsidP="00C439B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308838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E6C115" w14:textId="34D97EA6" w:rsidR="00C439BA" w:rsidRPr="001F4B77" w:rsidRDefault="00406767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 w:hint="cs"/>
                <w:sz w:val="26"/>
                <w:szCs w:val="26"/>
              </w:rPr>
              <w:t>166</w:t>
            </w:r>
          </w:p>
        </w:tc>
        <w:tc>
          <w:tcPr>
            <w:tcW w:w="270" w:type="dxa"/>
          </w:tcPr>
          <w:p w14:paraId="598A1C77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72F945" w14:textId="3B1355D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D17F18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130589F2" w14:textId="23FEDF2F" w:rsidR="00C439BA" w:rsidRPr="001F4B77" w:rsidRDefault="00406767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 w:hint="cs"/>
                <w:sz w:val="26"/>
                <w:szCs w:val="26"/>
              </w:rPr>
              <w:t>166</w:t>
            </w:r>
          </w:p>
        </w:tc>
      </w:tr>
      <w:tr w:rsidR="00C439BA" w:rsidRPr="001F4B77" w14:paraId="5CFB8455" w14:textId="77777777" w:rsidTr="001A2D25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0B0701A" w14:textId="77777777" w:rsidR="00C439BA" w:rsidRPr="001F4B77" w:rsidRDefault="00C439BA" w:rsidP="00C439BA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260" w:type="dxa"/>
          </w:tcPr>
          <w:p w14:paraId="0BC94FF8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0D8B40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3A3F765" w14:textId="0B4EBD13" w:rsidR="00C439BA" w:rsidRPr="001F4B77" w:rsidRDefault="00C439BA" w:rsidP="00C439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456B775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C8CE34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B9BA4C4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0CC10E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D57055D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757B00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BFCB45E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A086A4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15A0B3C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6DC57A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DBA81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28B0E5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7065A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715B7745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39BA" w:rsidRPr="001F4B77" w14:paraId="4563BF94" w14:textId="77777777" w:rsidTr="001A2D25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8108ADE" w14:textId="77777777" w:rsidR="00C439BA" w:rsidRPr="001F4B77" w:rsidRDefault="00C439BA" w:rsidP="00C439BA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F4B77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260" w:type="dxa"/>
          </w:tcPr>
          <w:p w14:paraId="6DAC4641" w14:textId="6505EC91" w:rsidR="00C439BA" w:rsidRPr="001F4B77" w:rsidRDefault="00406767" w:rsidP="00C439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782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332</w:t>
            </w:r>
          </w:p>
        </w:tc>
        <w:tc>
          <w:tcPr>
            <w:tcW w:w="236" w:type="dxa"/>
          </w:tcPr>
          <w:p w14:paraId="05102321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72051AC" w14:textId="7F7AB832" w:rsidR="00C439BA" w:rsidRPr="001F4B77" w:rsidRDefault="00C439BA" w:rsidP="00C439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EA2587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AE710D" w14:textId="43C74FB0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33E4BA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DA87B6" w14:textId="0BA8AB37" w:rsidR="00C439BA" w:rsidRPr="001F4B77" w:rsidRDefault="00C439BA" w:rsidP="00C439B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9550A6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43A9C7" w14:textId="5FB570AA" w:rsidR="00C439BA" w:rsidRPr="001F4B77" w:rsidRDefault="00406767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782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332</w:t>
            </w:r>
          </w:p>
        </w:tc>
        <w:tc>
          <w:tcPr>
            <w:tcW w:w="270" w:type="dxa"/>
          </w:tcPr>
          <w:p w14:paraId="0DD4F6FC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13E429" w14:textId="7C74291C" w:rsidR="00C439BA" w:rsidRPr="001F4B77" w:rsidRDefault="00C439BA" w:rsidP="00C439B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24BEBB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B5CA80" w14:textId="52FF6550" w:rsidR="00C439BA" w:rsidRPr="001F4B77" w:rsidRDefault="00406767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270" w:type="dxa"/>
          </w:tcPr>
          <w:p w14:paraId="01265DAE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E49322" w14:textId="35C1CC19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ED5EA9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6B55607E" w14:textId="3594E027" w:rsidR="00C439BA" w:rsidRPr="001F4B77" w:rsidRDefault="00406767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</w:tr>
      <w:tr w:rsidR="00C439BA" w:rsidRPr="001F4B77" w14:paraId="0A3D64B8" w14:textId="77777777" w:rsidTr="001A2D25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EB969B5" w14:textId="77777777" w:rsidR="00C439BA" w:rsidRPr="001F4B77" w:rsidRDefault="00C439BA" w:rsidP="00C439BA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4A190F88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75B8E3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542A632" w14:textId="03A2ADAA" w:rsidR="00C439BA" w:rsidRPr="001F4B77" w:rsidRDefault="00C439BA" w:rsidP="00C439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8EE9BD1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DC579F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741A5F87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CFA60B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321D254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8ED4A8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980F956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EA3CF3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C30EE8C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3C5A83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690B90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ED6117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B277A9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74A57318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39BA" w:rsidRPr="001F4B77" w14:paraId="5C1F985E" w14:textId="77777777" w:rsidTr="001A2D25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04DAA34" w14:textId="77777777" w:rsidR="00C439BA" w:rsidRPr="001F4B77" w:rsidRDefault="00C439BA" w:rsidP="00C439BA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F4B7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F4B77">
              <w:rPr>
                <w:rFonts w:ascii="Angsana New" w:hAnsi="Angsana New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260" w:type="dxa"/>
          </w:tcPr>
          <w:p w14:paraId="6E87720B" w14:textId="3252A114" w:rsidR="00C439BA" w:rsidRPr="001F4B77" w:rsidRDefault="00406767" w:rsidP="00C439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945</w:t>
            </w:r>
          </w:p>
        </w:tc>
        <w:tc>
          <w:tcPr>
            <w:tcW w:w="236" w:type="dxa"/>
          </w:tcPr>
          <w:p w14:paraId="5D2EF23A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D0F7A01" w14:textId="42608D5F" w:rsidR="00C439BA" w:rsidRPr="001F4B77" w:rsidRDefault="00C439BA" w:rsidP="00C439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C85787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D27D87" w14:textId="5048E5E2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2699AE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E288F1" w14:textId="60BD0DC2" w:rsidR="00C439BA" w:rsidRPr="001F4B77" w:rsidRDefault="00C439BA" w:rsidP="00C439B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AC7280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B1502B" w14:textId="6D5B94C1" w:rsidR="00C439BA" w:rsidRPr="001F4B77" w:rsidRDefault="00406767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945</w:t>
            </w:r>
          </w:p>
        </w:tc>
        <w:tc>
          <w:tcPr>
            <w:tcW w:w="270" w:type="dxa"/>
          </w:tcPr>
          <w:p w14:paraId="5E5D8040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0DF00A" w14:textId="0F5A0F6F" w:rsidR="00C439BA" w:rsidRPr="001F4B77" w:rsidRDefault="00C439BA" w:rsidP="00C439B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BE92D6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140876" w14:textId="14174CC0" w:rsidR="00C439BA" w:rsidRPr="001F4B77" w:rsidRDefault="00406767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270" w:type="dxa"/>
          </w:tcPr>
          <w:p w14:paraId="2A958636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4A9C4F" w14:textId="66BFBE36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5B629B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7EE2C153" w14:textId="4EC260E5" w:rsidR="00C439BA" w:rsidRPr="001F4B77" w:rsidRDefault="00406767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C439BA"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</w:tr>
      <w:tr w:rsidR="00C439BA" w:rsidRPr="001F4B77" w14:paraId="09DF7CAC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3253ADF" w14:textId="77777777" w:rsidR="00C439BA" w:rsidRPr="001F4B77" w:rsidRDefault="00C439BA" w:rsidP="00C439BA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65045FF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99F7F7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DCA9EA4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34C03D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BFA2A6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CFA6DF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41C0DB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90778A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46A4C6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D2C303F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43C571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FA50C0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F8A148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4FFE3B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D8E452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BBCAD3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060BA80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C439BA" w:rsidRPr="001F4B77" w14:paraId="62DD0902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DBE807D" w14:textId="77777777" w:rsidR="00C439BA" w:rsidRPr="001F4B77" w:rsidRDefault="00C439BA" w:rsidP="00C439BA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</w:p>
          <w:p w14:paraId="7054297A" w14:textId="77777777" w:rsidR="00C439BA" w:rsidRPr="001F4B77" w:rsidRDefault="00C439BA" w:rsidP="00C439BA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</w:p>
          <w:p w14:paraId="67C82700" w14:textId="77777777" w:rsidR="00C439BA" w:rsidRPr="001F4B77" w:rsidRDefault="00C439BA" w:rsidP="00C439BA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</w:p>
          <w:p w14:paraId="048D2A9B" w14:textId="77777777" w:rsidR="00C439BA" w:rsidRPr="001F4B77" w:rsidRDefault="00C439BA" w:rsidP="00C439BA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6A83C99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298D93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82931FF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6FC533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ED0CE6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147F16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5C5D49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73A1BE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10E943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D19744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A4E325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2AADB4F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AC2982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C148D3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13B65E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482DAF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30D5E06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439BA" w:rsidRPr="001F4B77" w14:paraId="00DF3583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4AF833E" w14:textId="77777777" w:rsidR="00C439BA" w:rsidRPr="001F4B77" w:rsidRDefault="00C439BA" w:rsidP="00C439BA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F4B7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6C4AC27A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B13C42D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0599D96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FF2F8D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0D00691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98DA6A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000A5F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9AADA4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0418DD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3A972D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5C66F5D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AB02B2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93648B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850854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9D6492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27F7A6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7548780" w14:textId="77777777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39BA" w:rsidRPr="001F4B77" w14:paraId="6D9380D8" w14:textId="77777777" w:rsidTr="004D42F1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E148762" w14:textId="77777777" w:rsidR="00C439BA" w:rsidRPr="001F4B77" w:rsidRDefault="00C439BA" w:rsidP="00C439BA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449A7532" w14:textId="574EE39F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8EE626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9204661" w14:textId="087F2055" w:rsidR="00C439BA" w:rsidRPr="001F4B77" w:rsidRDefault="00C439BA" w:rsidP="00C439B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38B368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477126" w14:textId="100820FE" w:rsidR="00C439BA" w:rsidRPr="001F4B77" w:rsidRDefault="00C439BA" w:rsidP="00C439B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CCACE0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10E0B3" w14:textId="76A7DA31" w:rsidR="00C439BA" w:rsidRPr="001F4B77" w:rsidRDefault="00C439BA" w:rsidP="00C439B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640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C88E5E8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AE8B593" w14:textId="3003F3B8" w:rsidR="00C439BA" w:rsidRPr="001F4B77" w:rsidRDefault="00C439BA" w:rsidP="001F4B7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640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C8A7608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DF0280" w14:textId="0E4B3265" w:rsidR="00C439BA" w:rsidRPr="001F4B77" w:rsidRDefault="00C439BA" w:rsidP="00C439B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6FAA11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DBFF2E" w14:textId="6AB98006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865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548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4D9599B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4F7D9A" w14:textId="2263B239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92652B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184015DD" w14:textId="65285ADE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1F4B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33</w:t>
            </w:r>
            <w:r w:rsidRPr="001F4B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865</w:t>
            </w:r>
            <w:r w:rsidRPr="001F4B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548</w:t>
            </w:r>
            <w:r w:rsidRPr="001F4B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  <w:tr w:rsidR="00C439BA" w:rsidRPr="001F4B77" w14:paraId="778CEC30" w14:textId="77777777" w:rsidTr="004D42F1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EC2DC33" w14:textId="77777777" w:rsidR="00C439BA" w:rsidRPr="001F4B77" w:rsidRDefault="00C439BA" w:rsidP="00C439B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24866293" w14:textId="065BEEF3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807745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56C720D" w14:textId="0FEA9F4C" w:rsidR="00C439BA" w:rsidRPr="001F4B77" w:rsidRDefault="00C439BA" w:rsidP="00C439B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602A59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457911" w14:textId="36EDD0DF" w:rsidR="00C439BA" w:rsidRPr="001F4B77" w:rsidRDefault="00C439BA" w:rsidP="00C439B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4247C3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C7BB5D" w14:textId="24B5D048" w:rsidR="00C439BA" w:rsidRPr="001F4B77" w:rsidRDefault="00C439BA" w:rsidP="00C439B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26BA91E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439E91" w14:textId="2D88C625" w:rsidR="00C439BA" w:rsidRPr="001F4B77" w:rsidRDefault="00C439BA" w:rsidP="001F4B7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8270323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AFFCC0" w14:textId="6DAB2516" w:rsidR="00C439BA" w:rsidRPr="001F4B77" w:rsidRDefault="00C439BA" w:rsidP="00C439B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8043F2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BB4780" w14:textId="59BABA45" w:rsidR="00C439BA" w:rsidRPr="001F4B77" w:rsidRDefault="00C439BA" w:rsidP="00C439B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B2AFE5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12DF72" w14:textId="32D3A1CC" w:rsidR="00C439BA" w:rsidRPr="001F4B77" w:rsidRDefault="00C439BA" w:rsidP="007113D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1310E6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2A7C2464" w14:textId="2CFA10D4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439BA" w:rsidRPr="001F4B77" w14:paraId="313302A2" w14:textId="77777777" w:rsidTr="004D42F1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44DE1CC" w14:textId="77777777" w:rsidR="00C439BA" w:rsidRPr="001F4B77" w:rsidRDefault="00C439BA" w:rsidP="00C439B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6ADC52C2" w14:textId="4237C5D2" w:rsidR="00C439BA" w:rsidRPr="001F4B77" w:rsidRDefault="00C439BA" w:rsidP="00C439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5FBBDD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0B6C99A" w14:textId="70ACD2F1" w:rsidR="00C439BA" w:rsidRPr="001F4B77" w:rsidRDefault="00C439BA" w:rsidP="00C439B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60FB41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93AC14" w14:textId="31255699" w:rsidR="00C439BA" w:rsidRPr="001F4B77" w:rsidRDefault="00C439BA" w:rsidP="00C439B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3D4F55" w14:textId="77777777" w:rsidR="00C439BA" w:rsidRPr="001F4B77" w:rsidRDefault="00C439BA" w:rsidP="00C439B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19686F" w14:textId="73C4C9DB" w:rsidR="00C439BA" w:rsidRPr="001F4B77" w:rsidRDefault="00C439BA" w:rsidP="00C439B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844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2C8747E" w14:textId="77777777" w:rsidR="00C439BA" w:rsidRPr="001F4B77" w:rsidRDefault="00C439BA" w:rsidP="00C439B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29DD83" w14:textId="6929B1B6" w:rsidR="00C439BA" w:rsidRPr="001F4B77" w:rsidRDefault="00C439BA" w:rsidP="001F4B7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844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423DF54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3B735A" w14:textId="7E531FB7" w:rsidR="00C439BA" w:rsidRPr="001F4B77" w:rsidRDefault="00C439BA" w:rsidP="00C439B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C53BBC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914E52" w14:textId="6026175C" w:rsidR="00C439BA" w:rsidRPr="001F4B77" w:rsidRDefault="00C439BA" w:rsidP="00C439B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902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718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C769460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2718FD" w14:textId="26DDD008" w:rsidR="00C439BA" w:rsidRPr="001F4B77" w:rsidRDefault="00C439BA" w:rsidP="00C4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F69454" w14:textId="77777777" w:rsidR="00C439BA" w:rsidRPr="001F4B77" w:rsidRDefault="00C439BA" w:rsidP="00C439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38A51C14" w14:textId="328D8BD3" w:rsidR="00C439BA" w:rsidRPr="001F4B77" w:rsidRDefault="00C439BA" w:rsidP="001F4B7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1F4B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23</w:t>
            </w:r>
            <w:r w:rsidRPr="001F4B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902</w:t>
            </w:r>
            <w:r w:rsidRPr="001F4B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718</w:t>
            </w:r>
            <w:r w:rsidRPr="001F4B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  <w:tr w:rsidR="00D61F05" w:rsidRPr="001F4B77" w14:paraId="3E22762C" w14:textId="77777777" w:rsidTr="001F4B77">
        <w:trPr>
          <w:trHeight w:val="261"/>
        </w:trPr>
        <w:tc>
          <w:tcPr>
            <w:tcW w:w="3060" w:type="dxa"/>
            <w:shd w:val="clear" w:color="auto" w:fill="auto"/>
          </w:tcPr>
          <w:p w14:paraId="0CF8D2C0" w14:textId="77777777" w:rsidR="00D61F05" w:rsidRPr="001F4B77" w:rsidRDefault="00D61F05" w:rsidP="00D61F05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1F4B77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40B9D7AE" w14:textId="79B8CFDD" w:rsidR="00D61F05" w:rsidRPr="001F4B77" w:rsidRDefault="00D61F05" w:rsidP="001F4B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 w:firstLine="3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601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4941670" w14:textId="77777777" w:rsidR="00D61F05" w:rsidRPr="001F4B77" w:rsidRDefault="00D61F05" w:rsidP="001F4B7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02D9391" w14:textId="4F4253CB" w:rsidR="00D61F05" w:rsidRPr="001F4B77" w:rsidRDefault="00D61F05" w:rsidP="001F4B7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82E316" w14:textId="77777777" w:rsidR="00D61F05" w:rsidRPr="001F4B77" w:rsidRDefault="00D61F05" w:rsidP="001F4B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4EB2C9" w14:textId="092DEB9E" w:rsidR="00D61F05" w:rsidRPr="001F4B77" w:rsidRDefault="00D61F05" w:rsidP="001F4B77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2DA328" w14:textId="77777777" w:rsidR="00D61F05" w:rsidRPr="001F4B77" w:rsidRDefault="00D61F05" w:rsidP="001F4B77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D92313" w14:textId="4F56F8DB" w:rsidR="00D61F05" w:rsidRPr="001F4B77" w:rsidRDefault="00D61F05" w:rsidP="001F4B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F237F2B" w14:textId="77777777" w:rsidR="00D61F05" w:rsidRPr="001F4B77" w:rsidRDefault="00D61F05" w:rsidP="001F4B77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D28AB5" w14:textId="483EEEC7" w:rsidR="00D61F05" w:rsidRPr="001F4B77" w:rsidRDefault="00D61F05" w:rsidP="001F4B7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</w:t>
            </w:r>
            <w:r w:rsidRPr="001F4B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B2025C9" w14:textId="77777777" w:rsidR="00D61F05" w:rsidRPr="001F4B77" w:rsidRDefault="00D61F05" w:rsidP="001F4B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56564D" w14:textId="1198BFD7" w:rsidR="00D61F05" w:rsidRPr="001F4B77" w:rsidRDefault="00D61F05" w:rsidP="007113D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A39B058" w14:textId="77777777" w:rsidR="00D61F05" w:rsidRPr="001F4B77" w:rsidRDefault="00D61F05" w:rsidP="001F4B7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2F2138" w14:textId="0E9876C7" w:rsidR="00D61F05" w:rsidRPr="007113D2" w:rsidRDefault="00D61F05" w:rsidP="007113D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601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51A47D9" w14:textId="77777777" w:rsidR="00D61F05" w:rsidRPr="001F4B77" w:rsidRDefault="00D61F05" w:rsidP="001F4B77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4315E3" w14:textId="65807D8A" w:rsidR="00D61F05" w:rsidRPr="001F4B77" w:rsidRDefault="00D61F05" w:rsidP="00711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4AB9F4D" w14:textId="77777777" w:rsidR="00D61F05" w:rsidRPr="001F4B77" w:rsidRDefault="00D61F05" w:rsidP="001F4B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70B0DF0" w14:textId="5B6C08DD" w:rsidR="00D61F05" w:rsidRPr="001F4B77" w:rsidRDefault="00D61F05" w:rsidP="001F4B7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601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1F05" w:rsidRPr="001F4B77" w14:paraId="19D76C84" w14:textId="77777777" w:rsidTr="004D42F1">
        <w:trPr>
          <w:trHeight w:val="261"/>
        </w:trPr>
        <w:tc>
          <w:tcPr>
            <w:tcW w:w="3060" w:type="dxa"/>
            <w:shd w:val="clear" w:color="auto" w:fill="auto"/>
          </w:tcPr>
          <w:p w14:paraId="4B1C427C" w14:textId="77777777" w:rsidR="00D61F05" w:rsidRPr="001F4B77" w:rsidRDefault="00D61F05" w:rsidP="00D61F05">
            <w:pPr>
              <w:ind w:left="-14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62F7A59" w14:textId="561017B2" w:rsidR="00D61F05" w:rsidRPr="001F4B77" w:rsidRDefault="00D61F05" w:rsidP="00D61F0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756001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FF0DEA1" w14:textId="4F303B49" w:rsidR="00D61F05" w:rsidRPr="001F4B77" w:rsidRDefault="00D61F05" w:rsidP="00D61F0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784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999F47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804A00" w14:textId="7455D403" w:rsidR="00D61F05" w:rsidRPr="001F4B77" w:rsidRDefault="00D61F05" w:rsidP="00D61F05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A3A85C" w14:textId="77777777" w:rsidR="00D61F05" w:rsidRPr="001F4B77" w:rsidRDefault="00D61F05" w:rsidP="00D61F0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7E9A67" w14:textId="1BB37B0B" w:rsidR="00D61F05" w:rsidRPr="001F4B77" w:rsidRDefault="00D61F05" w:rsidP="00D61F0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F6381C" w14:textId="77777777" w:rsidR="00D61F05" w:rsidRPr="001F4B77" w:rsidRDefault="00D61F05" w:rsidP="00D61F0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D36A16" w14:textId="4B306D2D" w:rsidR="00D61F05" w:rsidRPr="001F4B77" w:rsidRDefault="00D61F05" w:rsidP="001F4B7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784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3996E4A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28CB60" w14:textId="1688242B" w:rsidR="00D61F05" w:rsidRPr="001F4B77" w:rsidRDefault="00D61F05" w:rsidP="00D61F0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0EFF14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5C6B5B" w14:textId="7629D124" w:rsidR="00D61F05" w:rsidRPr="007113D2" w:rsidRDefault="00D61F05" w:rsidP="007113D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784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E8F7663" w14:textId="77777777" w:rsidR="00D61F05" w:rsidRPr="001F4B77" w:rsidRDefault="00D61F05" w:rsidP="00D61F0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BD7A8C" w14:textId="586E4094" w:rsidR="00D61F05" w:rsidRPr="001F4B77" w:rsidRDefault="00D61F05" w:rsidP="00D61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132ABE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2A5BABB8" w14:textId="40062FFE" w:rsidR="00D61F05" w:rsidRPr="001F4B77" w:rsidRDefault="00D61F05" w:rsidP="00D61F0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784</w:t>
            </w:r>
            <w:r w:rsidRPr="001F4B7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1F05" w:rsidRPr="001F4B77" w14:paraId="5D80D26E" w14:textId="77777777" w:rsidTr="00E53A5B">
        <w:trPr>
          <w:trHeight w:val="261"/>
        </w:trPr>
        <w:tc>
          <w:tcPr>
            <w:tcW w:w="3060" w:type="dxa"/>
            <w:shd w:val="clear" w:color="auto" w:fill="auto"/>
          </w:tcPr>
          <w:p w14:paraId="786AC00B" w14:textId="77777777" w:rsidR="00D61F05" w:rsidRPr="001F4B77" w:rsidRDefault="00D61F05" w:rsidP="00D61F05">
            <w:pPr>
              <w:ind w:left="-14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25659C3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BE59BE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85A7F0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887AD4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DCEC48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617B1E" w14:textId="77777777" w:rsidR="00D61F05" w:rsidRPr="001F4B77" w:rsidRDefault="00D61F05" w:rsidP="00D61F0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BD1C7D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FAEB82" w14:textId="77777777" w:rsidR="00D61F05" w:rsidRPr="001F4B77" w:rsidRDefault="00D61F05" w:rsidP="00D61F0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29BD0F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46B254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341E1A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D73A044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D81BDA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B18184" w14:textId="77777777" w:rsidR="00D61F05" w:rsidRPr="001F4B77" w:rsidRDefault="00D61F05" w:rsidP="00D61F0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C28098" w14:textId="77777777" w:rsidR="00D61F05" w:rsidRPr="001F4B77" w:rsidRDefault="00D61F05" w:rsidP="00D61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CC0051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934E6A3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1F05" w:rsidRPr="001F4B77" w14:paraId="71B66469" w14:textId="77777777" w:rsidTr="00E53A5B">
        <w:trPr>
          <w:trHeight w:val="261"/>
        </w:trPr>
        <w:tc>
          <w:tcPr>
            <w:tcW w:w="3060" w:type="dxa"/>
            <w:shd w:val="clear" w:color="auto" w:fill="auto"/>
          </w:tcPr>
          <w:p w14:paraId="3215B049" w14:textId="739C98C2" w:rsidR="00D61F05" w:rsidRPr="001F4B77" w:rsidRDefault="00D61F05" w:rsidP="00D61F05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518B0B2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3F5DC7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CFD6F36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A0553F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F2F134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1C553F" w14:textId="77777777" w:rsidR="00D61F05" w:rsidRPr="001F4B77" w:rsidRDefault="00D61F05" w:rsidP="00D61F0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FF32EB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5143D3" w14:textId="77777777" w:rsidR="00D61F05" w:rsidRPr="001F4B77" w:rsidRDefault="00D61F05" w:rsidP="00D61F0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3E96A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A3E79C7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9D27AEC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C268FB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423655" w14:textId="77777777" w:rsidR="00D61F05" w:rsidRPr="001F4B77" w:rsidRDefault="00D61F05" w:rsidP="00D61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2B29DB" w14:textId="77777777" w:rsidR="00D61F05" w:rsidRPr="001F4B77" w:rsidRDefault="00D61F05" w:rsidP="00D61F0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F17B45" w14:textId="77777777" w:rsidR="00D61F05" w:rsidRPr="001F4B77" w:rsidRDefault="00D61F05" w:rsidP="00D61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12CF32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FA395CA" w14:textId="77777777" w:rsidR="00D61F05" w:rsidRPr="001F4B77" w:rsidRDefault="00D61F05" w:rsidP="00D61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1F05" w:rsidRPr="001F4B77" w14:paraId="7C00A837" w14:textId="77777777" w:rsidTr="00E53A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D36FE10" w14:textId="77777777" w:rsidR="00D61F05" w:rsidRPr="001F4B77" w:rsidRDefault="00D61F05" w:rsidP="00D61F05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1BD97A2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6F0A61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BEDEDA0" w14:textId="77777777" w:rsidR="00D61F05" w:rsidRPr="001F4B77" w:rsidRDefault="00D61F05" w:rsidP="00D61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C1EA6B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4AD5CC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F8E587" w14:textId="77777777" w:rsidR="00D61F05" w:rsidRPr="001F4B77" w:rsidRDefault="00D61F05" w:rsidP="00D61F0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8A2D9B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046AAD" w14:textId="77777777" w:rsidR="00D61F05" w:rsidRPr="001F4B77" w:rsidRDefault="00D61F05" w:rsidP="00D61F0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7D40BE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29A752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004B6A6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DFF18C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424946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01CBDC" w14:textId="77777777" w:rsidR="00D61F05" w:rsidRPr="001F4B77" w:rsidRDefault="00D61F05" w:rsidP="00D61F0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F6910F" w14:textId="77777777" w:rsidR="00D61F05" w:rsidRPr="001F4B77" w:rsidRDefault="00D61F05" w:rsidP="00D61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27D9FF" w14:textId="77777777" w:rsidR="00D61F05" w:rsidRPr="001F4B77" w:rsidRDefault="00D61F05" w:rsidP="00D61F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FE2D48B" w14:textId="77777777" w:rsidR="00D61F05" w:rsidRPr="001F4B77" w:rsidRDefault="00D61F05" w:rsidP="00D61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0425060" w14:textId="77777777" w:rsidR="009126A5" w:rsidRDefault="009126A5" w:rsidP="009126A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bidi="th-TH"/>
        </w:rPr>
        <w:sectPr w:rsidR="009126A5" w:rsidSect="00730E2C">
          <w:headerReference w:type="default" r:id="rId18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tbl>
      <w:tblPr>
        <w:tblW w:w="153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37"/>
        <w:gridCol w:w="1171"/>
        <w:gridCol w:w="241"/>
        <w:gridCol w:w="1291"/>
        <w:gridCol w:w="240"/>
        <w:gridCol w:w="1300"/>
        <w:gridCol w:w="260"/>
        <w:gridCol w:w="1170"/>
        <w:gridCol w:w="280"/>
        <w:gridCol w:w="1070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941817" w:rsidRPr="00A37470" w14:paraId="1D2F4DF1" w14:textId="77777777" w:rsidTr="00927003">
        <w:trPr>
          <w:trHeight w:val="261"/>
          <w:tblHeader/>
        </w:trPr>
        <w:tc>
          <w:tcPr>
            <w:tcW w:w="3237" w:type="dxa"/>
            <w:vAlign w:val="bottom"/>
          </w:tcPr>
          <w:p w14:paraId="2A293E42" w14:textId="68D6658F" w:rsidR="00941817" w:rsidRPr="00A37470" w:rsidRDefault="009126A5" w:rsidP="00927003">
            <w:pPr>
              <w:ind w:left="73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470">
              <w:rPr>
                <w:sz w:val="26"/>
                <w:szCs w:val="26"/>
              </w:rPr>
              <w:lastRenderedPageBreak/>
              <w:t xml:space="preserve">              </w:t>
            </w:r>
          </w:p>
        </w:tc>
        <w:tc>
          <w:tcPr>
            <w:tcW w:w="12063" w:type="dxa"/>
            <w:gridSpan w:val="17"/>
            <w:vAlign w:val="bottom"/>
            <w:hideMark/>
          </w:tcPr>
          <w:p w14:paraId="0B462613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3747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41817" w:rsidRPr="00A37470" w14:paraId="45307A56" w14:textId="77777777" w:rsidTr="00927003">
        <w:trPr>
          <w:trHeight w:val="261"/>
          <w:tblHeader/>
        </w:trPr>
        <w:tc>
          <w:tcPr>
            <w:tcW w:w="3237" w:type="dxa"/>
            <w:vAlign w:val="bottom"/>
          </w:tcPr>
          <w:p w14:paraId="3ACDE261" w14:textId="77777777" w:rsidR="00941817" w:rsidRPr="00A37470" w:rsidRDefault="00941817" w:rsidP="00927003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0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27630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3747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4D2CC5D6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AE77A3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3747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1817" w:rsidRPr="00A37470" w14:paraId="7427ACFB" w14:textId="77777777" w:rsidTr="00927003">
        <w:trPr>
          <w:trHeight w:val="261"/>
          <w:tblHeader/>
        </w:trPr>
        <w:tc>
          <w:tcPr>
            <w:tcW w:w="3237" w:type="dxa"/>
            <w:vAlign w:val="bottom"/>
            <w:hideMark/>
          </w:tcPr>
          <w:p w14:paraId="6FD21213" w14:textId="5D25DFB9" w:rsidR="00941817" w:rsidRPr="00A37470" w:rsidRDefault="00941817" w:rsidP="00927003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3747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A3747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3747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C6520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B907124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136DE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B28C62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37470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A37470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br/>
            </w:r>
            <w:r w:rsidRPr="00A37470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A37470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br/>
            </w:r>
            <w:r w:rsidRPr="00A37470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06C1D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004637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926FDE" w14:textId="77777777" w:rsidR="00941817" w:rsidRPr="00A37470" w:rsidRDefault="00941817" w:rsidP="00927003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DA60DB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276CB" w14:textId="77777777" w:rsidR="00941817" w:rsidRPr="00A37470" w:rsidRDefault="00941817" w:rsidP="00927003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541D4A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43F48E07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30" w:type="dxa"/>
            <w:vAlign w:val="bottom"/>
            <w:hideMark/>
          </w:tcPr>
          <w:p w14:paraId="17F97CD6" w14:textId="1072B16E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936CC7F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6500B2A" w14:textId="709473A0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67C91ABB" w14:textId="77777777" w:rsidR="00941817" w:rsidRPr="00A37470" w:rsidRDefault="00941817" w:rsidP="00927003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  <w:hideMark/>
          </w:tcPr>
          <w:p w14:paraId="291354EC" w14:textId="5D453A80" w:rsidR="00941817" w:rsidRPr="00A37470" w:rsidRDefault="00941817" w:rsidP="00927003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0" w:type="dxa"/>
            <w:vAlign w:val="bottom"/>
          </w:tcPr>
          <w:p w14:paraId="65ADA52B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vAlign w:val="bottom"/>
            <w:hideMark/>
          </w:tcPr>
          <w:p w14:paraId="51A64EBE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1817" w:rsidRPr="00A37470" w14:paraId="566F4AF0" w14:textId="77777777" w:rsidTr="00927003">
        <w:trPr>
          <w:trHeight w:val="261"/>
          <w:tblHeader/>
        </w:trPr>
        <w:tc>
          <w:tcPr>
            <w:tcW w:w="3237" w:type="dxa"/>
            <w:vAlign w:val="bottom"/>
          </w:tcPr>
          <w:p w14:paraId="312410D8" w14:textId="77777777" w:rsidR="00941817" w:rsidRPr="00A37470" w:rsidRDefault="00941817" w:rsidP="00927003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2063" w:type="dxa"/>
            <w:gridSpan w:val="17"/>
            <w:vAlign w:val="bottom"/>
            <w:hideMark/>
          </w:tcPr>
          <w:p w14:paraId="4FA70B74" w14:textId="77777777" w:rsidR="00941817" w:rsidRPr="00A37470" w:rsidRDefault="00941817" w:rsidP="009270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A3747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41817" w:rsidRPr="00A37470" w14:paraId="41C57398" w14:textId="77777777" w:rsidTr="00927003">
        <w:trPr>
          <w:trHeight w:val="333"/>
        </w:trPr>
        <w:tc>
          <w:tcPr>
            <w:tcW w:w="3237" w:type="dxa"/>
            <w:vAlign w:val="bottom"/>
            <w:hideMark/>
          </w:tcPr>
          <w:p w14:paraId="069AC550" w14:textId="77777777" w:rsidR="00941817" w:rsidRPr="00A37470" w:rsidRDefault="00941817" w:rsidP="00927003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3747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1" w:type="dxa"/>
            <w:vAlign w:val="bottom"/>
          </w:tcPr>
          <w:p w14:paraId="7A9045A8" w14:textId="77777777" w:rsidR="00941817" w:rsidRPr="00A37470" w:rsidRDefault="00941817" w:rsidP="00927003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BCD35B2" w14:textId="77777777" w:rsidR="00941817" w:rsidRPr="00A37470" w:rsidRDefault="00941817" w:rsidP="0092700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A91A449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0586E52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B8D058B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6C1AA9D1" w14:textId="77777777" w:rsidR="00941817" w:rsidRPr="00A37470" w:rsidRDefault="00941817" w:rsidP="0092700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F1AEBC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33C94D38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4CA43EE6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40DEA6D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4E72E84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F04C68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AFEC13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7C007AE0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976EBBF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223EC858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5D989628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817" w:rsidRPr="00A37470" w14:paraId="7D9599C3" w14:textId="77777777" w:rsidTr="00927003">
        <w:trPr>
          <w:trHeight w:val="261"/>
        </w:trPr>
        <w:tc>
          <w:tcPr>
            <w:tcW w:w="3237" w:type="dxa"/>
            <w:vAlign w:val="bottom"/>
            <w:hideMark/>
          </w:tcPr>
          <w:p w14:paraId="4EF059BF" w14:textId="77777777" w:rsidR="00941817" w:rsidRPr="00A37470" w:rsidRDefault="00941817" w:rsidP="00927003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1" w:type="dxa"/>
          </w:tcPr>
          <w:p w14:paraId="75AFD1D2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75115288" w14:textId="77777777" w:rsidR="00941817" w:rsidRPr="00A37470" w:rsidRDefault="00941817" w:rsidP="009270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4982551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DC5C48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5FCD1769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14:paraId="5A080E81" w14:textId="77777777" w:rsidR="00941817" w:rsidRPr="00A37470" w:rsidRDefault="00941817" w:rsidP="0092700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215245" w14:textId="77777777" w:rsidR="00941817" w:rsidRPr="00A37470" w:rsidRDefault="00941817" w:rsidP="0092700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535DC7A7" w14:textId="77777777" w:rsidR="00941817" w:rsidRPr="00A37470" w:rsidRDefault="00941817" w:rsidP="009270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4FC1406A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3D0FED2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43CC8FBC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B30A26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990809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7DD5E588" w14:textId="77777777" w:rsidR="00941817" w:rsidRPr="00A37470" w:rsidRDefault="00941817" w:rsidP="009270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1D38F51" w14:textId="77777777" w:rsidR="00941817" w:rsidRPr="00A37470" w:rsidRDefault="00941817" w:rsidP="009270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7C2DC21B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027C820B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1817" w:rsidRPr="00A37470" w14:paraId="653036DF" w14:textId="77777777" w:rsidTr="00927003">
        <w:trPr>
          <w:trHeight w:val="261"/>
        </w:trPr>
        <w:tc>
          <w:tcPr>
            <w:tcW w:w="3237" w:type="dxa"/>
            <w:vAlign w:val="bottom"/>
            <w:hideMark/>
          </w:tcPr>
          <w:p w14:paraId="6F38CFC4" w14:textId="77777777" w:rsidR="00941817" w:rsidRPr="00A37470" w:rsidRDefault="00941817" w:rsidP="00927003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A3747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3747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1" w:type="dxa"/>
          </w:tcPr>
          <w:p w14:paraId="718781C5" w14:textId="77777777" w:rsidR="00941817" w:rsidRPr="00A37470" w:rsidRDefault="00941817" w:rsidP="00EC2D5C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68A4E3C" w14:textId="77777777" w:rsidR="00941817" w:rsidRPr="00A37470" w:rsidRDefault="00941817" w:rsidP="009270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2E854C0" w14:textId="7A5A1B43" w:rsidR="00941817" w:rsidRPr="00A37470" w:rsidRDefault="00406767" w:rsidP="00927003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41817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371</w:t>
            </w:r>
            <w:r w:rsidR="00941817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747</w:t>
            </w:r>
          </w:p>
        </w:tc>
        <w:tc>
          <w:tcPr>
            <w:tcW w:w="240" w:type="dxa"/>
          </w:tcPr>
          <w:p w14:paraId="16081475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4F0583A7" w14:textId="77777777" w:rsidR="00941817" w:rsidRPr="00A37470" w:rsidRDefault="00941817" w:rsidP="00A3747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21986B85" w14:textId="77777777" w:rsidR="00941817" w:rsidRPr="00A37470" w:rsidRDefault="00941817" w:rsidP="0092700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619C97" w14:textId="77777777" w:rsidR="00941817" w:rsidRPr="00A37470" w:rsidRDefault="00941817" w:rsidP="00EC2D5C">
            <w:pPr>
              <w:pStyle w:val="acctfourfigures"/>
              <w:tabs>
                <w:tab w:val="clear" w:pos="765"/>
                <w:tab w:val="decimal" w:pos="610"/>
                <w:tab w:val="decimal" w:pos="790"/>
              </w:tabs>
              <w:spacing w:line="240" w:lineRule="atLeast"/>
              <w:ind w:left="-43" w:right="-2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0EC12D71" w14:textId="77777777" w:rsidR="00941817" w:rsidRPr="00A37470" w:rsidRDefault="00941817" w:rsidP="009270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23F900C6" w14:textId="22CFF099" w:rsidR="00941817" w:rsidRPr="00A37470" w:rsidRDefault="00406767" w:rsidP="0092700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41817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371</w:t>
            </w:r>
            <w:r w:rsidR="00941817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747</w:t>
            </w:r>
          </w:p>
        </w:tc>
        <w:tc>
          <w:tcPr>
            <w:tcW w:w="240" w:type="dxa"/>
          </w:tcPr>
          <w:p w14:paraId="229F72AA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59FEA937" w14:textId="77777777" w:rsidR="00941817" w:rsidRPr="00A37470" w:rsidRDefault="00941817" w:rsidP="00A3747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AE8B6F" w14:textId="77777777" w:rsidR="00941817" w:rsidRPr="00A37470" w:rsidRDefault="00941817" w:rsidP="009270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27DCBE" w14:textId="56867844" w:rsidR="00941817" w:rsidRPr="00A37470" w:rsidRDefault="00406767" w:rsidP="0092700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41817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371</w:t>
            </w:r>
            <w:r w:rsidR="00941817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747</w:t>
            </w:r>
          </w:p>
        </w:tc>
        <w:tc>
          <w:tcPr>
            <w:tcW w:w="280" w:type="dxa"/>
          </w:tcPr>
          <w:p w14:paraId="0C4C4070" w14:textId="77777777" w:rsidR="00941817" w:rsidRPr="00A37470" w:rsidRDefault="00941817" w:rsidP="009270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0" w:type="dxa"/>
          </w:tcPr>
          <w:p w14:paraId="6450D33D" w14:textId="77777777" w:rsidR="00941817" w:rsidRPr="00A37470" w:rsidRDefault="00941817" w:rsidP="00EC2D5C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0BC4C11A" w14:textId="77777777" w:rsidR="00941817" w:rsidRPr="00A37470" w:rsidRDefault="00941817" w:rsidP="0092700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630B22D" w14:textId="2D24F240" w:rsidR="00941817" w:rsidRPr="00A37470" w:rsidRDefault="00406767" w:rsidP="0092700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41817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371</w:t>
            </w:r>
            <w:r w:rsidR="00941817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747</w:t>
            </w:r>
          </w:p>
        </w:tc>
      </w:tr>
      <w:tr w:rsidR="00941817" w:rsidRPr="00A37470" w14:paraId="66FC886C" w14:textId="77777777" w:rsidTr="00927003">
        <w:trPr>
          <w:trHeight w:val="213"/>
        </w:trPr>
        <w:tc>
          <w:tcPr>
            <w:tcW w:w="3237" w:type="dxa"/>
            <w:vAlign w:val="bottom"/>
          </w:tcPr>
          <w:p w14:paraId="05B5F0A4" w14:textId="77777777" w:rsidR="00941817" w:rsidRPr="00A37470" w:rsidRDefault="00941817" w:rsidP="00927003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FDD7F13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5F60B7EB" w14:textId="77777777" w:rsidR="00941817" w:rsidRPr="00A37470" w:rsidRDefault="00941817" w:rsidP="009270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1C7C9F2B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3F30491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4D03279C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14:paraId="0D136C1C" w14:textId="77777777" w:rsidR="00941817" w:rsidRPr="00A37470" w:rsidRDefault="00941817" w:rsidP="0092700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2718E2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14:paraId="1FF25E1C" w14:textId="77777777" w:rsidR="00941817" w:rsidRPr="00A37470" w:rsidRDefault="00941817" w:rsidP="009270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0112101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1C2BEC1F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5C0E230C" w14:textId="77777777" w:rsidR="00941817" w:rsidRPr="00A37470" w:rsidRDefault="00941817" w:rsidP="00927003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636FA2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BE5F62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14:paraId="0C5E2206" w14:textId="77777777" w:rsidR="00941817" w:rsidRPr="00A37470" w:rsidRDefault="00941817" w:rsidP="009270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24BF78E" w14:textId="77777777" w:rsidR="00941817" w:rsidRPr="00A37470" w:rsidRDefault="00941817" w:rsidP="009270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0764BEFB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EFF6618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41817" w:rsidRPr="00A37470" w14:paraId="10095C6B" w14:textId="77777777" w:rsidTr="00927003">
        <w:trPr>
          <w:trHeight w:val="261"/>
        </w:trPr>
        <w:tc>
          <w:tcPr>
            <w:tcW w:w="3237" w:type="dxa"/>
            <w:vAlign w:val="bottom"/>
            <w:hideMark/>
          </w:tcPr>
          <w:p w14:paraId="010A920C" w14:textId="77777777" w:rsidR="00941817" w:rsidRPr="00A37470" w:rsidRDefault="00941817" w:rsidP="00927003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1" w:type="dxa"/>
          </w:tcPr>
          <w:p w14:paraId="0D917EAD" w14:textId="42A83E07" w:rsidR="00941817" w:rsidRPr="00A37470" w:rsidRDefault="00941817" w:rsidP="00927003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21B55BB0" w14:textId="77777777" w:rsidR="00941817" w:rsidRPr="00A37470" w:rsidRDefault="00941817" w:rsidP="009270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58B2DB1" w14:textId="7CA78BB9" w:rsidR="00941817" w:rsidRPr="00A37470" w:rsidRDefault="00941817" w:rsidP="0092700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764AAB8" w14:textId="77777777" w:rsidR="00941817" w:rsidRPr="00A37470" w:rsidRDefault="00941817" w:rsidP="009270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3BF614AF" w14:textId="2C456103" w:rsidR="00941817" w:rsidRPr="00A37470" w:rsidRDefault="00941817" w:rsidP="0092700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14:paraId="6A844E1F" w14:textId="77777777" w:rsidR="00941817" w:rsidRPr="00A37470" w:rsidRDefault="00941817" w:rsidP="0092700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B5DF37" w14:textId="77059581" w:rsidR="00941817" w:rsidRPr="00A37470" w:rsidRDefault="00941817" w:rsidP="00927003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14:paraId="0C4126A9" w14:textId="77777777" w:rsidR="00941817" w:rsidRPr="00A37470" w:rsidRDefault="00941817" w:rsidP="009270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A74E79A" w14:textId="012B5918" w:rsidR="00941817" w:rsidRPr="00A37470" w:rsidRDefault="00941817" w:rsidP="0092700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1E5E05A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5ADCBBA1" w14:textId="6B42EA81" w:rsidR="00941817" w:rsidRPr="00A37470" w:rsidRDefault="00941817" w:rsidP="00927003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6EEA5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CE2401" w14:textId="35B4919C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14:paraId="4A482210" w14:textId="77777777" w:rsidR="00941817" w:rsidRPr="00A37470" w:rsidRDefault="00941817" w:rsidP="009270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4C4FA8A3" w14:textId="26B62BA1" w:rsidR="00941817" w:rsidRPr="00A37470" w:rsidRDefault="00941817" w:rsidP="009270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2705537A" w14:textId="77777777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2603621" w14:textId="082C4DED" w:rsidR="00941817" w:rsidRPr="00A37470" w:rsidRDefault="00941817" w:rsidP="00927003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9282F" w:rsidRPr="00A37470" w14:paraId="39B87695" w14:textId="77777777" w:rsidTr="00927003">
        <w:trPr>
          <w:trHeight w:val="261"/>
        </w:trPr>
        <w:tc>
          <w:tcPr>
            <w:tcW w:w="3237" w:type="dxa"/>
            <w:hideMark/>
          </w:tcPr>
          <w:p w14:paraId="522B32D6" w14:textId="77777777" w:rsidR="00D9282F" w:rsidRPr="00A37470" w:rsidRDefault="00D9282F" w:rsidP="00D9282F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171" w:type="dxa"/>
          </w:tcPr>
          <w:p w14:paraId="5E4A1DE6" w14:textId="55088D25" w:rsidR="00D9282F" w:rsidRPr="00A37470" w:rsidRDefault="00D9282F" w:rsidP="00D9282F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C69D872" w14:textId="77777777" w:rsidR="00D9282F" w:rsidRPr="00A37470" w:rsidRDefault="00D9282F" w:rsidP="00D928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63A169B9" w14:textId="441BB4FC" w:rsidR="00D9282F" w:rsidRPr="00A37470" w:rsidRDefault="00D9282F" w:rsidP="00D9282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261D604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3E5C424D" w14:textId="6F421114" w:rsidR="00D9282F" w:rsidRPr="00A37470" w:rsidRDefault="00406767" w:rsidP="000442C3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606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827</w:t>
            </w:r>
          </w:p>
        </w:tc>
        <w:tc>
          <w:tcPr>
            <w:tcW w:w="260" w:type="dxa"/>
          </w:tcPr>
          <w:p w14:paraId="74685E8F" w14:textId="77777777" w:rsidR="00D9282F" w:rsidRPr="00A37470" w:rsidRDefault="00D9282F" w:rsidP="00D9282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0084F0" w14:textId="386E5047" w:rsidR="00D9282F" w:rsidRPr="00A37470" w:rsidRDefault="00D9282F" w:rsidP="00EC2D5C">
            <w:pPr>
              <w:pStyle w:val="acctfourfigures"/>
              <w:tabs>
                <w:tab w:val="clear" w:pos="765"/>
                <w:tab w:val="decimal" w:pos="610"/>
                <w:tab w:val="decimal" w:pos="790"/>
              </w:tabs>
              <w:spacing w:line="240" w:lineRule="atLeast"/>
              <w:ind w:left="-43" w:right="-2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25F8E818" w14:textId="77777777" w:rsidR="00D9282F" w:rsidRPr="00A37470" w:rsidRDefault="00D9282F" w:rsidP="00D928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58ECB2B0" w14:textId="1F12767B" w:rsidR="00D9282F" w:rsidRPr="00A37470" w:rsidRDefault="00406767" w:rsidP="00D9282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606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827</w:t>
            </w:r>
          </w:p>
        </w:tc>
        <w:tc>
          <w:tcPr>
            <w:tcW w:w="240" w:type="dxa"/>
          </w:tcPr>
          <w:p w14:paraId="0B8FFF34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2E3E2BA2" w14:textId="78472B04" w:rsidR="00D9282F" w:rsidRPr="00A37470" w:rsidRDefault="00406767" w:rsidP="00A37470">
            <w:pPr>
              <w:pStyle w:val="acctfourfigures"/>
              <w:tabs>
                <w:tab w:val="clear" w:pos="765"/>
                <w:tab w:val="decimal" w:pos="198"/>
              </w:tabs>
              <w:spacing w:line="240" w:lineRule="atLeast"/>
              <w:ind w:left="-43" w:right="-1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342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</w:p>
        </w:tc>
        <w:tc>
          <w:tcPr>
            <w:tcW w:w="270" w:type="dxa"/>
          </w:tcPr>
          <w:p w14:paraId="221CB31B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0FD0B3" w14:textId="41238E76" w:rsidR="00D9282F" w:rsidRPr="00A37470" w:rsidRDefault="00D9282F" w:rsidP="00EC2D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73C63E36" w14:textId="77777777" w:rsidR="00D9282F" w:rsidRPr="00A37470" w:rsidRDefault="00D9282F" w:rsidP="00D928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74D9FFF" w14:textId="3270A113" w:rsidR="00D9282F" w:rsidRPr="00A37470" w:rsidRDefault="00406767" w:rsidP="00D928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280" w:type="dxa"/>
          </w:tcPr>
          <w:p w14:paraId="17FFAF37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6F17F96" w14:textId="2633093F" w:rsidR="00D9282F" w:rsidRPr="00A37470" w:rsidRDefault="00406767" w:rsidP="00D9282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606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827</w:t>
            </w:r>
          </w:p>
        </w:tc>
      </w:tr>
      <w:tr w:rsidR="00D9282F" w:rsidRPr="00A37470" w14:paraId="5CA05788" w14:textId="77777777" w:rsidTr="00927003">
        <w:trPr>
          <w:trHeight w:val="261"/>
        </w:trPr>
        <w:tc>
          <w:tcPr>
            <w:tcW w:w="3237" w:type="dxa"/>
            <w:hideMark/>
          </w:tcPr>
          <w:p w14:paraId="74AA0AD7" w14:textId="77777777" w:rsidR="00D9282F" w:rsidRPr="00A37470" w:rsidRDefault="00D9282F" w:rsidP="00D9282F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171" w:type="dxa"/>
          </w:tcPr>
          <w:p w14:paraId="3A6EDCB5" w14:textId="2C8AACDB" w:rsidR="00D9282F" w:rsidRPr="00A37470" w:rsidRDefault="00D9282F" w:rsidP="00D9282F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A15D64F" w14:textId="77777777" w:rsidR="00D9282F" w:rsidRPr="00A37470" w:rsidRDefault="00D9282F" w:rsidP="00D928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2CB6446" w14:textId="5F16109E" w:rsidR="00D9282F" w:rsidRPr="00A37470" w:rsidRDefault="00D9282F" w:rsidP="00D9282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FD2A787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1F718E35" w14:textId="6C886D0A" w:rsidR="00D9282F" w:rsidRPr="00A37470" w:rsidRDefault="00D9282F" w:rsidP="00EC2D5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62694884" w14:textId="77777777" w:rsidR="00D9282F" w:rsidRPr="00A37470" w:rsidRDefault="00D9282F" w:rsidP="00D9282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0FD1CE" w14:textId="297CF8DD" w:rsidR="00D9282F" w:rsidRPr="00A37470" w:rsidRDefault="00406767" w:rsidP="00A374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</w:t>
            </w:r>
            <w:r w:rsidR="004B21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80" w:type="dxa"/>
          </w:tcPr>
          <w:p w14:paraId="05F0D495" w14:textId="77777777" w:rsidR="00D9282F" w:rsidRPr="00A37470" w:rsidRDefault="00D9282F" w:rsidP="00D928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03181EA4" w14:textId="19E919D3" w:rsidR="00D9282F" w:rsidRPr="00A37470" w:rsidRDefault="00406767" w:rsidP="00D9282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</w:t>
            </w:r>
            <w:r w:rsidR="004B21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40" w:type="dxa"/>
          </w:tcPr>
          <w:p w14:paraId="4F5C2A22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1DC928CE" w14:textId="7C07A2AA" w:rsidR="00D9282F" w:rsidRPr="00A37470" w:rsidRDefault="00D9282F" w:rsidP="00A3747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92F3822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894D44" w14:textId="6131D942" w:rsidR="00D9282F" w:rsidRPr="00A37470" w:rsidRDefault="00406767" w:rsidP="00D9282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939</w:t>
            </w:r>
          </w:p>
        </w:tc>
        <w:tc>
          <w:tcPr>
            <w:tcW w:w="280" w:type="dxa"/>
          </w:tcPr>
          <w:p w14:paraId="3565E62C" w14:textId="77777777" w:rsidR="00D9282F" w:rsidRPr="00A37470" w:rsidRDefault="00D9282F" w:rsidP="00D928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213BEFDE" w14:textId="0FA5E288" w:rsidR="00D9282F" w:rsidRPr="00A37470" w:rsidRDefault="00D9282F" w:rsidP="00EC2D5C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136DCEE0" w14:textId="77777777" w:rsidR="00D9282F" w:rsidRPr="00A37470" w:rsidRDefault="00D9282F" w:rsidP="00D9282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6A615D4" w14:textId="033A71FB" w:rsidR="00D9282F" w:rsidRPr="00A37470" w:rsidRDefault="00406767" w:rsidP="00D9282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  <w:r w:rsidR="00D9282F"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939</w:t>
            </w:r>
          </w:p>
        </w:tc>
      </w:tr>
      <w:tr w:rsidR="00D9282F" w:rsidRPr="00A37470" w14:paraId="13AA936A" w14:textId="77777777" w:rsidTr="00927003">
        <w:trPr>
          <w:trHeight w:val="261"/>
        </w:trPr>
        <w:tc>
          <w:tcPr>
            <w:tcW w:w="3237" w:type="dxa"/>
            <w:vAlign w:val="bottom"/>
          </w:tcPr>
          <w:p w14:paraId="0E4ADD71" w14:textId="77777777" w:rsidR="00D9282F" w:rsidRPr="00A37470" w:rsidRDefault="00D9282F" w:rsidP="00D9282F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91DF424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3D2BFCD8" w14:textId="77777777" w:rsidR="00D9282F" w:rsidRPr="00A37470" w:rsidRDefault="00D9282F" w:rsidP="00D928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B8FB64B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351548E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5225A859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14:paraId="09B8333B" w14:textId="77777777" w:rsidR="00D9282F" w:rsidRPr="00A37470" w:rsidRDefault="00D9282F" w:rsidP="00D9282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920A30" w14:textId="77777777" w:rsidR="00D9282F" w:rsidRPr="00A37470" w:rsidRDefault="00D9282F" w:rsidP="00D9282F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4F9DD6A3" w14:textId="77777777" w:rsidR="00D9282F" w:rsidRPr="00A37470" w:rsidRDefault="00D9282F" w:rsidP="00D928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75400726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45F3823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43F96FF4" w14:textId="77777777" w:rsidR="00D9282F" w:rsidRPr="00A37470" w:rsidRDefault="00D9282F" w:rsidP="00A3747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348CA4B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85733E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14:paraId="5CA2DCC0" w14:textId="77777777" w:rsidR="00D9282F" w:rsidRPr="00A37470" w:rsidRDefault="00D9282F" w:rsidP="00D928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6EFB99AC" w14:textId="77777777" w:rsidR="00D9282F" w:rsidRPr="00A37470" w:rsidRDefault="00D9282F" w:rsidP="00EC2D5C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45435937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3C26507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9282F" w:rsidRPr="00A37470" w14:paraId="6FF2DA56" w14:textId="77777777" w:rsidTr="00927003">
        <w:trPr>
          <w:trHeight w:val="270"/>
        </w:trPr>
        <w:tc>
          <w:tcPr>
            <w:tcW w:w="3237" w:type="dxa"/>
            <w:vAlign w:val="bottom"/>
            <w:hideMark/>
          </w:tcPr>
          <w:p w14:paraId="11E60321" w14:textId="77777777" w:rsidR="00D9282F" w:rsidRPr="00A37470" w:rsidRDefault="00D9282F" w:rsidP="00D9282F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A3747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1" w:type="dxa"/>
          </w:tcPr>
          <w:p w14:paraId="4012D69D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2DC025C5" w14:textId="77777777" w:rsidR="00D9282F" w:rsidRPr="00A37470" w:rsidRDefault="00D9282F" w:rsidP="00D928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F75BD26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2E638B1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7519A8A0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14:paraId="74670984" w14:textId="77777777" w:rsidR="00D9282F" w:rsidRPr="00A37470" w:rsidRDefault="00D9282F" w:rsidP="00D9282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E515D9" w14:textId="77777777" w:rsidR="00D9282F" w:rsidRPr="00A37470" w:rsidRDefault="00D9282F" w:rsidP="00D9282F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0283FA48" w14:textId="77777777" w:rsidR="00D9282F" w:rsidRPr="00A37470" w:rsidRDefault="00D9282F" w:rsidP="00D928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1C254478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CC07ECB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5FCD225D" w14:textId="77777777" w:rsidR="00D9282F" w:rsidRPr="00A37470" w:rsidRDefault="00D9282F" w:rsidP="00A3747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AC23D9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E82268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14:paraId="657CE32B" w14:textId="77777777" w:rsidR="00D9282F" w:rsidRPr="00A37470" w:rsidRDefault="00D9282F" w:rsidP="00D928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323DE56" w14:textId="77777777" w:rsidR="00D9282F" w:rsidRPr="00A37470" w:rsidRDefault="00D9282F" w:rsidP="00EC2D5C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12154A6F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5D538DA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282F" w:rsidRPr="00A37470" w14:paraId="576BA863" w14:textId="77777777" w:rsidTr="00927003">
        <w:trPr>
          <w:trHeight w:val="270"/>
        </w:trPr>
        <w:tc>
          <w:tcPr>
            <w:tcW w:w="3237" w:type="dxa"/>
            <w:vAlign w:val="bottom"/>
            <w:hideMark/>
          </w:tcPr>
          <w:p w14:paraId="52AEF899" w14:textId="77777777" w:rsidR="00D9282F" w:rsidRPr="00A37470" w:rsidRDefault="00D9282F" w:rsidP="00D9282F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Pr="00A37470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A37470">
              <w:rPr>
                <w:rFonts w:ascii="Angsana New" w:hAnsi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1" w:type="dxa"/>
          </w:tcPr>
          <w:p w14:paraId="1D83DA07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6500D37" w14:textId="77777777" w:rsidR="00D9282F" w:rsidRPr="00A37470" w:rsidRDefault="00D9282F" w:rsidP="00D928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2817EC8B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8DA6A1C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</w:tcPr>
          <w:p w14:paraId="2E25974E" w14:textId="77777777" w:rsidR="00D9282F" w:rsidRPr="00A37470" w:rsidRDefault="00D9282F" w:rsidP="00A3747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732A4AB9" w14:textId="77777777" w:rsidR="00D9282F" w:rsidRPr="00A37470" w:rsidRDefault="00D9282F" w:rsidP="00D9282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38818EAC" w14:textId="08EC7EC9" w:rsidR="00D9282F" w:rsidRPr="00A37470" w:rsidRDefault="00D9282F" w:rsidP="00EC2D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 xml:space="preserve">      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</w:tcPr>
          <w:p w14:paraId="5D4B32E0" w14:textId="77777777" w:rsidR="00D9282F" w:rsidRPr="00A37470" w:rsidRDefault="00D9282F" w:rsidP="00D928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28EBA5C6" w14:textId="72A30564" w:rsidR="00D9282F" w:rsidRPr="00A37470" w:rsidRDefault="00D9282F" w:rsidP="00D9282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3437412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7DC8B9E4" w14:textId="77777777" w:rsidR="00D9282F" w:rsidRPr="00A37470" w:rsidRDefault="00D9282F" w:rsidP="00A3747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8905AA3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F1EDF6" w14:textId="2384894A" w:rsidR="00D9282F" w:rsidRPr="00A37470" w:rsidRDefault="00D9282F" w:rsidP="00D9282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032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861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</w:tcPr>
          <w:p w14:paraId="0042F2E7" w14:textId="77777777" w:rsidR="00D9282F" w:rsidRPr="00A37470" w:rsidRDefault="00D9282F" w:rsidP="00D928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236D3733" w14:textId="77777777" w:rsidR="00D9282F" w:rsidRPr="00A37470" w:rsidRDefault="00D9282F" w:rsidP="00EC2D5C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2FEB6A9C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</w:p>
        </w:tc>
        <w:tc>
          <w:tcPr>
            <w:tcW w:w="1040" w:type="dxa"/>
          </w:tcPr>
          <w:p w14:paraId="7565A4AE" w14:textId="6EF52253" w:rsidR="00D9282F" w:rsidRPr="00A37470" w:rsidRDefault="00D9282F" w:rsidP="00D9282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032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861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9282F" w:rsidRPr="00A37470" w14:paraId="6B9D2BC9" w14:textId="77777777" w:rsidTr="00927003">
        <w:trPr>
          <w:trHeight w:val="261"/>
        </w:trPr>
        <w:tc>
          <w:tcPr>
            <w:tcW w:w="3237" w:type="dxa"/>
            <w:vAlign w:val="bottom"/>
            <w:hideMark/>
          </w:tcPr>
          <w:p w14:paraId="5827BD7F" w14:textId="77777777" w:rsidR="00D9282F" w:rsidRPr="00A37470" w:rsidRDefault="00D9282F" w:rsidP="00D9282F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A37470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1" w:type="dxa"/>
          </w:tcPr>
          <w:p w14:paraId="079DA1AF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550634E" w14:textId="77777777" w:rsidR="00D9282F" w:rsidRPr="00A37470" w:rsidRDefault="00D9282F" w:rsidP="00D928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37FE9209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C352FEC" w14:textId="77777777" w:rsidR="00D9282F" w:rsidRPr="00A37470" w:rsidRDefault="00D9282F" w:rsidP="00D928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</w:tcPr>
          <w:p w14:paraId="5F7C439A" w14:textId="77777777" w:rsidR="00D9282F" w:rsidRPr="00A37470" w:rsidRDefault="00D9282F" w:rsidP="00EC2D5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3D3A671A" w14:textId="77777777" w:rsidR="00D9282F" w:rsidRPr="00A37470" w:rsidRDefault="00D9282F" w:rsidP="00D928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922977" w14:textId="39078D58" w:rsidR="00D9282F" w:rsidRPr="00A37470" w:rsidRDefault="00D9282F" w:rsidP="00A374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990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</w:tcPr>
          <w:p w14:paraId="764D659C" w14:textId="77777777" w:rsidR="00D9282F" w:rsidRPr="00A37470" w:rsidRDefault="00D9282F" w:rsidP="00D928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12401865" w14:textId="7C0B7E9E" w:rsidR="00D9282F" w:rsidRPr="00A37470" w:rsidRDefault="00D9282F" w:rsidP="00D9282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990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3FF4A4F2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2768B1FB" w14:textId="77777777" w:rsidR="00D9282F" w:rsidRPr="00A37470" w:rsidRDefault="00D9282F" w:rsidP="00A3747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680AA65" w14:textId="77777777" w:rsidR="00D9282F" w:rsidRPr="00A37470" w:rsidRDefault="00D9282F" w:rsidP="00D9282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15D815" w14:textId="4E374785" w:rsidR="00D9282F" w:rsidRPr="00A37470" w:rsidRDefault="00D9282F" w:rsidP="00D9282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873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</w:tcPr>
          <w:p w14:paraId="7E0F6CF9" w14:textId="77777777" w:rsidR="00D9282F" w:rsidRPr="00A37470" w:rsidRDefault="00D9282F" w:rsidP="00D928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30D49A5F" w14:textId="77777777" w:rsidR="00D9282F" w:rsidRPr="00A37470" w:rsidRDefault="00D9282F" w:rsidP="00EC2D5C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6733098C" w14:textId="77777777" w:rsidR="00D9282F" w:rsidRPr="00A37470" w:rsidRDefault="00D9282F" w:rsidP="00D928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C02344D" w14:textId="04AB60A6" w:rsidR="00D9282F" w:rsidRPr="00A37470" w:rsidRDefault="00D9282F" w:rsidP="00D9282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74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06767" w:rsidRPr="004067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873</w:t>
            </w:r>
            <w:r w:rsidRPr="00A374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CB78121" w14:textId="07A5B89B" w:rsidR="00941817" w:rsidRDefault="00941817" w:rsidP="009126A5"/>
    <w:p w14:paraId="698BDCD6" w14:textId="77777777" w:rsidR="009126A5" w:rsidRPr="00B22E74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35A3F51B" w14:textId="77777777" w:rsidR="009126A5" w:rsidRPr="00B22E74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tbl>
      <w:tblPr>
        <w:tblW w:w="1539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168"/>
        <w:gridCol w:w="236"/>
        <w:gridCol w:w="1292"/>
        <w:gridCol w:w="236"/>
        <w:gridCol w:w="1293"/>
        <w:gridCol w:w="236"/>
        <w:gridCol w:w="1186"/>
        <w:gridCol w:w="236"/>
        <w:gridCol w:w="1117"/>
        <w:gridCol w:w="241"/>
        <w:gridCol w:w="900"/>
        <w:gridCol w:w="241"/>
        <w:gridCol w:w="1185"/>
        <w:gridCol w:w="270"/>
        <w:gridCol w:w="900"/>
        <w:gridCol w:w="270"/>
        <w:gridCol w:w="1145"/>
      </w:tblGrid>
      <w:tr w:rsidR="009126A5" w:rsidRPr="00E14E1B" w14:paraId="3F829999" w14:textId="77777777" w:rsidTr="002B4872">
        <w:trPr>
          <w:trHeight w:val="261"/>
          <w:tblHeader/>
        </w:trPr>
        <w:tc>
          <w:tcPr>
            <w:tcW w:w="3240" w:type="dxa"/>
            <w:vAlign w:val="bottom"/>
          </w:tcPr>
          <w:p w14:paraId="632BCAC8" w14:textId="381CBA58" w:rsidR="009126A5" w:rsidRPr="00E14E1B" w:rsidRDefault="009126A5" w:rsidP="00C77CB9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>
              <w:lastRenderedPageBreak/>
              <w:br w:type="page"/>
            </w:r>
          </w:p>
        </w:tc>
        <w:tc>
          <w:tcPr>
            <w:tcW w:w="12152" w:type="dxa"/>
            <w:gridSpan w:val="17"/>
            <w:vAlign w:val="bottom"/>
            <w:hideMark/>
          </w:tcPr>
          <w:p w14:paraId="220F497A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126A5" w:rsidRPr="00E14E1B" w14:paraId="72A383E5" w14:textId="77777777" w:rsidTr="002B4872">
        <w:trPr>
          <w:trHeight w:val="261"/>
          <w:tblHeader/>
        </w:trPr>
        <w:tc>
          <w:tcPr>
            <w:tcW w:w="3240" w:type="dxa"/>
            <w:vAlign w:val="bottom"/>
          </w:tcPr>
          <w:p w14:paraId="104B58FA" w14:textId="77777777" w:rsidR="009126A5" w:rsidRPr="00E14E1B" w:rsidRDefault="009126A5" w:rsidP="00C77CB9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A132DB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vAlign w:val="bottom"/>
          </w:tcPr>
          <w:p w14:paraId="0428D2B4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80062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126A5" w:rsidRPr="00E14E1B" w14:paraId="3E423040" w14:textId="77777777" w:rsidTr="002B4872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0607CF4C" w14:textId="4F339FEF" w:rsidR="009126A5" w:rsidRPr="00E14E1B" w:rsidRDefault="009126A5" w:rsidP="00C77CB9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14E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A847AF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6D303CD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5B9CC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F5975C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ind w:left="-60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 w:bidi="th-TH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br/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br/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C6C80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9B60A9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81E77" w14:textId="77777777" w:rsidR="009126A5" w:rsidRPr="00E14E1B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15AABA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35FD6" w14:textId="77777777" w:rsidR="009126A5" w:rsidRPr="00E14E1B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C06C68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  <w:vAlign w:val="bottom"/>
          </w:tcPr>
          <w:p w14:paraId="470BBF8D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28C06209" w14:textId="5909CEF1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777DB6A1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vAlign w:val="bottom"/>
            <w:hideMark/>
          </w:tcPr>
          <w:p w14:paraId="2CD423A5" w14:textId="62E7830D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1682CCF" w14:textId="77777777" w:rsidR="009126A5" w:rsidRPr="00E14E1B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48BE00E" w14:textId="4F64E1F8" w:rsidR="009126A5" w:rsidRPr="00E14E1B" w:rsidRDefault="009126A5" w:rsidP="00C77CB9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="00406767" w:rsidRPr="0040676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351F77A4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vAlign w:val="bottom"/>
            <w:hideMark/>
          </w:tcPr>
          <w:p w14:paraId="133DA07A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126A5" w:rsidRPr="00E14E1B" w14:paraId="30B4ADF1" w14:textId="77777777" w:rsidTr="002B4872">
        <w:trPr>
          <w:trHeight w:val="261"/>
          <w:tblHeader/>
        </w:trPr>
        <w:tc>
          <w:tcPr>
            <w:tcW w:w="3240" w:type="dxa"/>
            <w:vAlign w:val="bottom"/>
          </w:tcPr>
          <w:p w14:paraId="0C41EF7B" w14:textId="77777777" w:rsidR="009126A5" w:rsidRPr="00E14E1B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152" w:type="dxa"/>
            <w:gridSpan w:val="17"/>
            <w:vAlign w:val="bottom"/>
            <w:hideMark/>
          </w:tcPr>
          <w:p w14:paraId="588CE832" w14:textId="77777777" w:rsidR="009126A5" w:rsidRPr="00E14E1B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126A5" w:rsidRPr="00E14E1B" w14:paraId="478F143A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1E81BFFC" w14:textId="77777777" w:rsidR="009126A5" w:rsidRPr="00E14E1B" w:rsidRDefault="009126A5" w:rsidP="00C77CB9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8" w:type="dxa"/>
            <w:vAlign w:val="bottom"/>
          </w:tcPr>
          <w:p w14:paraId="72AEDA52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FA6956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9A7D14B" w14:textId="77777777" w:rsidR="009126A5" w:rsidRPr="00E14E1B" w:rsidRDefault="009126A5" w:rsidP="00C77CB9">
            <w:pPr>
              <w:pStyle w:val="acctfourfigures"/>
              <w:tabs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152E45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659CE90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A3A055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34AB5F8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33C3CE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0EBB871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E0F6B3D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91F919" w14:textId="77777777" w:rsidR="009126A5" w:rsidRPr="00E14E1B" w:rsidRDefault="009126A5" w:rsidP="00C77CB9">
            <w:pPr>
              <w:pStyle w:val="acctfourfigures"/>
              <w:tabs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B0E15B6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4663DAF5" w14:textId="77777777" w:rsidR="009126A5" w:rsidRPr="00E14E1B" w:rsidRDefault="009126A5" w:rsidP="00C77CB9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D3BBCC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78D8764B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3F1EBF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45" w:type="dxa"/>
            <w:vAlign w:val="bottom"/>
          </w:tcPr>
          <w:p w14:paraId="478B56D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E14E1B" w14:paraId="0C574622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5707CFA8" w14:textId="77777777" w:rsidR="009126A5" w:rsidRPr="00E14E1B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vAlign w:val="bottom"/>
          </w:tcPr>
          <w:p w14:paraId="61B65105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A4F29B9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A00702E" w14:textId="77777777" w:rsidR="009126A5" w:rsidRPr="00E14E1B" w:rsidRDefault="009126A5" w:rsidP="00C77CB9">
            <w:pPr>
              <w:pStyle w:val="acctfourfigures"/>
              <w:tabs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DC639C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4AE63BC7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900E8A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A8ACEC1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2A7716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A2770F1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624A13F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64AC39C" w14:textId="77777777" w:rsidR="009126A5" w:rsidRPr="00E14E1B" w:rsidRDefault="009126A5" w:rsidP="00C77CB9">
            <w:pPr>
              <w:pStyle w:val="acctfourfigures"/>
              <w:tabs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D3EE35A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70A4EFEC" w14:textId="77777777" w:rsidR="009126A5" w:rsidRPr="00E14E1B" w:rsidRDefault="009126A5" w:rsidP="00C77CB9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95373C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74AE12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46C800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A738238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E14E1B" w14:paraId="2BE826D8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0B2A4B24" w14:textId="77777777" w:rsidR="009126A5" w:rsidRPr="00E14E1B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14E1B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vAlign w:val="bottom"/>
            <w:hideMark/>
          </w:tcPr>
          <w:p w14:paraId="70914DD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630513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1EC65B95" w14:textId="5B177C94" w:rsidR="009126A5" w:rsidRPr="00E14E1B" w:rsidRDefault="00406767" w:rsidP="00D46C77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234</w:t>
            </w:r>
          </w:p>
        </w:tc>
        <w:tc>
          <w:tcPr>
            <w:tcW w:w="236" w:type="dxa"/>
            <w:vAlign w:val="bottom"/>
          </w:tcPr>
          <w:p w14:paraId="3AB4270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2C498DA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CC51A1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65646108" w14:textId="2DEBE4B7" w:rsidR="009126A5" w:rsidRPr="00E14E1B" w:rsidRDefault="00406767" w:rsidP="00D46C7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236" w:type="dxa"/>
            <w:vAlign w:val="bottom"/>
          </w:tcPr>
          <w:p w14:paraId="56EB5E0D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1E83F303" w14:textId="438BFA44" w:rsidR="009126A5" w:rsidRPr="00E14E1B" w:rsidRDefault="00406767" w:rsidP="00D46C7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887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229</w:t>
            </w:r>
          </w:p>
        </w:tc>
        <w:tc>
          <w:tcPr>
            <w:tcW w:w="241" w:type="dxa"/>
            <w:vAlign w:val="bottom"/>
          </w:tcPr>
          <w:p w14:paraId="470E8F3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1498CB4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4BB59A1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626A5279" w14:textId="4147853A" w:rsidR="009126A5" w:rsidRPr="00E14E1B" w:rsidRDefault="00406767" w:rsidP="00D46C7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887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270" w:type="dxa"/>
            <w:vAlign w:val="bottom"/>
          </w:tcPr>
          <w:p w14:paraId="23EAD5C2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317393D" w14:textId="77777777" w:rsidR="009126A5" w:rsidRPr="00E14E1B" w:rsidRDefault="009126A5" w:rsidP="00B757D9">
            <w:pPr>
              <w:pStyle w:val="BodyText"/>
              <w:tabs>
                <w:tab w:val="clear" w:pos="227"/>
                <w:tab w:val="clear" w:pos="454"/>
                <w:tab w:val="decimal" w:pos="310"/>
              </w:tabs>
              <w:spacing w:after="0" w:line="240" w:lineRule="auto"/>
              <w:ind w:left="-108"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CFB90C2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49ED33C7" w14:textId="546E6F7C" w:rsidR="009126A5" w:rsidRPr="007F2476" w:rsidRDefault="00406767" w:rsidP="00D46C7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887</w:t>
            </w:r>
            <w:r w:rsidR="009126A5" w:rsidRPr="007F2476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388</w:t>
            </w:r>
          </w:p>
        </w:tc>
      </w:tr>
      <w:tr w:rsidR="009126A5" w:rsidRPr="00E14E1B" w14:paraId="0733A822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0427063D" w14:textId="77777777" w:rsidR="009126A5" w:rsidRPr="00E14E1B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vAlign w:val="bottom"/>
          </w:tcPr>
          <w:p w14:paraId="6826F68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9CB6A03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BAEC2F1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7966D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6E6A8D3B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B915CF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3F8665F7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027E50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4B484C6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C56853C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421874" w14:textId="77777777" w:rsidR="009126A5" w:rsidRPr="00E14E1B" w:rsidRDefault="009126A5" w:rsidP="00C77CB9">
            <w:pPr>
              <w:pStyle w:val="acctfourfigures"/>
              <w:tabs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8B0E2D3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54FA7378" w14:textId="77777777" w:rsidR="009126A5" w:rsidRPr="00E14E1B" w:rsidRDefault="009126A5" w:rsidP="00C77CB9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2CB2FD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DB5911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F4D41E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87A4EF3" w14:textId="77777777" w:rsidR="009126A5" w:rsidRPr="007F2476" w:rsidRDefault="009126A5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9126A5" w:rsidRPr="00E14E1B" w14:paraId="3BAF5329" w14:textId="77777777" w:rsidTr="002B4872">
        <w:trPr>
          <w:trHeight w:val="261"/>
        </w:trPr>
        <w:tc>
          <w:tcPr>
            <w:tcW w:w="3240" w:type="dxa"/>
            <w:hideMark/>
          </w:tcPr>
          <w:p w14:paraId="63C5CA89" w14:textId="77777777" w:rsidR="009126A5" w:rsidRPr="00E14E1B" w:rsidRDefault="009126A5" w:rsidP="00C77CB9">
            <w:pPr>
              <w:ind w:left="160"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68" w:type="dxa"/>
            <w:vAlign w:val="bottom"/>
            <w:hideMark/>
          </w:tcPr>
          <w:p w14:paraId="35F7CDBA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9C17E2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454D259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A83905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3FA057DF" w14:textId="424ACB21" w:rsidR="009126A5" w:rsidRPr="00E14E1B" w:rsidRDefault="00406767" w:rsidP="00C77CB9">
            <w:pPr>
              <w:pStyle w:val="acctfourfigures"/>
              <w:tabs>
                <w:tab w:val="decimal" w:pos="700"/>
              </w:tabs>
              <w:spacing w:line="240" w:lineRule="atLeast"/>
              <w:ind w:left="-43" w:right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236" w:type="dxa"/>
            <w:vAlign w:val="bottom"/>
          </w:tcPr>
          <w:p w14:paraId="0557E4CD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17F13756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E48DD3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2A21983E" w14:textId="4CC58B0D" w:rsidR="009126A5" w:rsidRPr="00E14E1B" w:rsidRDefault="00406767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241" w:type="dxa"/>
            <w:vAlign w:val="bottom"/>
          </w:tcPr>
          <w:p w14:paraId="65DA4C07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2A389A7" w14:textId="2298FD52" w:rsidR="009126A5" w:rsidRPr="00E14E1B" w:rsidRDefault="00406767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0"/>
              </w:tabs>
              <w:spacing w:after="0" w:line="240" w:lineRule="auto"/>
              <w:ind w:left="-108" w:right="-425" w:firstLine="108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</w:rPr>
              <w:t>3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023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41" w:type="dxa"/>
            <w:vAlign w:val="bottom"/>
          </w:tcPr>
          <w:p w14:paraId="56E48EBA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19446538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left" w:pos="697"/>
                <w:tab w:val="decimal" w:pos="967"/>
              </w:tabs>
              <w:spacing w:line="240" w:lineRule="atLeast"/>
              <w:ind w:left="-43" w:right="-86" w:firstLine="2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FEBD22F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44EB41CC" w14:textId="09166B14" w:rsidR="009126A5" w:rsidRPr="00E14E1B" w:rsidRDefault="00406767" w:rsidP="00D46C77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454</w:t>
            </w:r>
            <w:r w:rsidR="009126A5" w:rsidRPr="006E6021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556</w:t>
            </w:r>
          </w:p>
        </w:tc>
        <w:tc>
          <w:tcPr>
            <w:tcW w:w="270" w:type="dxa"/>
            <w:vAlign w:val="bottom"/>
          </w:tcPr>
          <w:p w14:paraId="1047F82B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5" w:type="dxa"/>
            <w:vAlign w:val="bottom"/>
            <w:hideMark/>
          </w:tcPr>
          <w:p w14:paraId="340840EB" w14:textId="76E814F2" w:rsidR="009126A5" w:rsidRPr="007F2476" w:rsidRDefault="00406767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 w:rsidR="009126A5" w:rsidRPr="007F2476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478</w:t>
            </w:r>
            <w:r w:rsidR="009126A5" w:rsidRPr="007F2476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209</w:t>
            </w:r>
          </w:p>
        </w:tc>
      </w:tr>
      <w:tr w:rsidR="009126A5" w:rsidRPr="00E14E1B" w14:paraId="616EA7A5" w14:textId="77777777" w:rsidTr="002B4872">
        <w:trPr>
          <w:trHeight w:val="261"/>
        </w:trPr>
        <w:tc>
          <w:tcPr>
            <w:tcW w:w="3240" w:type="dxa"/>
            <w:hideMark/>
          </w:tcPr>
          <w:p w14:paraId="501612ED" w14:textId="77777777" w:rsidR="009126A5" w:rsidRPr="00E14E1B" w:rsidRDefault="009126A5" w:rsidP="00C77CB9">
            <w:pPr>
              <w:ind w:left="160"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vAlign w:val="bottom"/>
            <w:hideMark/>
          </w:tcPr>
          <w:p w14:paraId="79E0EF6D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4E26ED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62383587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6A574F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07A42E52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91B13E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30496CDE" w14:textId="19327B9C" w:rsidR="009126A5" w:rsidRPr="00E14E1B" w:rsidRDefault="00406767" w:rsidP="00C77CB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535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236" w:type="dxa"/>
            <w:vAlign w:val="bottom"/>
          </w:tcPr>
          <w:p w14:paraId="0BE25638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05126675" w14:textId="55808518" w:rsidR="009126A5" w:rsidRPr="00E14E1B" w:rsidRDefault="00406767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535</w:t>
            </w:r>
            <w:r w:rsidR="009126A5"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241" w:type="dxa"/>
            <w:vAlign w:val="bottom"/>
          </w:tcPr>
          <w:p w14:paraId="2DF14E41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D53CC7C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2D885B8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378EA110" w14:textId="42C5AA2D" w:rsidR="009126A5" w:rsidRPr="00D46C77" w:rsidRDefault="00406767" w:rsidP="00B757D9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554</w:t>
            </w:r>
            <w:r w:rsidR="009126A5" w:rsidRPr="00D46C7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821</w:t>
            </w:r>
          </w:p>
        </w:tc>
        <w:tc>
          <w:tcPr>
            <w:tcW w:w="270" w:type="dxa"/>
            <w:vAlign w:val="bottom"/>
          </w:tcPr>
          <w:p w14:paraId="75C5A5A5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3A70AC0B" w14:textId="77777777" w:rsidR="009126A5" w:rsidRPr="00E14E1B" w:rsidRDefault="009126A5" w:rsidP="00B757D9">
            <w:pPr>
              <w:pStyle w:val="BodyText"/>
              <w:tabs>
                <w:tab w:val="clear" w:pos="227"/>
                <w:tab w:val="clear" w:pos="454"/>
                <w:tab w:val="decimal" w:pos="310"/>
              </w:tabs>
              <w:spacing w:after="0" w:line="240" w:lineRule="auto"/>
              <w:ind w:left="-108"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84FAA4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7B90147B" w14:textId="0962ED0A" w:rsidR="009126A5" w:rsidRPr="007F2476" w:rsidRDefault="00406767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554</w:t>
            </w:r>
            <w:r w:rsidR="009126A5" w:rsidRPr="007F2476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821</w:t>
            </w:r>
          </w:p>
        </w:tc>
      </w:tr>
      <w:tr w:rsidR="009126A5" w:rsidRPr="00E14E1B" w14:paraId="3098F48E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6D22539C" w14:textId="77777777" w:rsidR="009126A5" w:rsidRPr="00E14E1B" w:rsidRDefault="009126A5" w:rsidP="00C77CB9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168" w:type="dxa"/>
            <w:vAlign w:val="bottom"/>
            <w:hideMark/>
          </w:tcPr>
          <w:p w14:paraId="58EE6C6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C07D82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6C9BCDE0" w14:textId="44A48907" w:rsidR="009126A5" w:rsidRPr="00E14E1B" w:rsidRDefault="00406767" w:rsidP="00C77CB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236" w:type="dxa"/>
            <w:vAlign w:val="bottom"/>
          </w:tcPr>
          <w:p w14:paraId="3035E890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1F279C3B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A13496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3C6B3E53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42DC34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15069FDE" w14:textId="126A59C1" w:rsidR="009126A5" w:rsidRPr="00E14E1B" w:rsidRDefault="00406767" w:rsidP="007F24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241" w:type="dxa"/>
            <w:vAlign w:val="bottom"/>
          </w:tcPr>
          <w:p w14:paraId="3A2FCD8F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6EDAC7B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6FEDA19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2A01F51B" w14:textId="07F14C72" w:rsidR="009126A5" w:rsidRPr="00D46C77" w:rsidRDefault="00406767" w:rsidP="00D46C7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6767">
              <w:rPr>
                <w:rFonts w:ascii="Angsana New" w:hAnsi="Angsan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270" w:type="dxa"/>
            <w:vAlign w:val="bottom"/>
          </w:tcPr>
          <w:p w14:paraId="2824E8BF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B01BC5B" w14:textId="77777777" w:rsidR="009126A5" w:rsidRPr="00E14E1B" w:rsidRDefault="009126A5" w:rsidP="00B757D9">
            <w:pPr>
              <w:pStyle w:val="BodyText"/>
              <w:tabs>
                <w:tab w:val="clear" w:pos="227"/>
                <w:tab w:val="clear" w:pos="454"/>
                <w:tab w:val="decimal" w:pos="310"/>
              </w:tabs>
              <w:spacing w:after="0" w:line="240" w:lineRule="auto"/>
              <w:ind w:left="-108"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CA3C82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32423285" w14:textId="74026A5D" w:rsidR="009126A5" w:rsidRPr="007F2476" w:rsidRDefault="00406767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834</w:t>
            </w:r>
          </w:p>
        </w:tc>
      </w:tr>
      <w:tr w:rsidR="009126A5" w:rsidRPr="00E14E1B" w14:paraId="36C51719" w14:textId="77777777" w:rsidTr="002B4872">
        <w:trPr>
          <w:trHeight w:val="70"/>
        </w:trPr>
        <w:tc>
          <w:tcPr>
            <w:tcW w:w="3240" w:type="dxa"/>
            <w:vAlign w:val="bottom"/>
          </w:tcPr>
          <w:p w14:paraId="76EAB610" w14:textId="77777777" w:rsidR="009126A5" w:rsidRPr="00E14E1B" w:rsidRDefault="009126A5" w:rsidP="00C77CB9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55772C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6DB3CF2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3BDE508" w14:textId="77777777" w:rsidR="009126A5" w:rsidRPr="00E14E1B" w:rsidRDefault="009126A5" w:rsidP="00C77CB9">
            <w:pPr>
              <w:pStyle w:val="acctfourfigures"/>
              <w:tabs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084AE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442F834C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CCD798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677CC04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DAA194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0A75625E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44B5B1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9F2118A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697BDF8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065F769D" w14:textId="77777777" w:rsidR="009126A5" w:rsidRPr="00D46C77" w:rsidRDefault="009126A5" w:rsidP="00D46C7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561C43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86E4CB" w14:textId="77777777" w:rsidR="009126A5" w:rsidRPr="00E14E1B" w:rsidRDefault="009126A5" w:rsidP="00B757D9">
            <w:pPr>
              <w:pStyle w:val="BodyText"/>
              <w:tabs>
                <w:tab w:val="clear" w:pos="227"/>
                <w:tab w:val="clear" w:pos="454"/>
                <w:tab w:val="decimal" w:pos="310"/>
              </w:tabs>
              <w:spacing w:after="0" w:line="240" w:lineRule="auto"/>
              <w:ind w:left="-108" w:right="-3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043144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AE2B84D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E14E1B" w14:paraId="230C4625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4213EB9B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8" w:type="dxa"/>
            <w:vAlign w:val="bottom"/>
          </w:tcPr>
          <w:p w14:paraId="114264C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B20634F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48E98B3" w14:textId="77777777" w:rsidR="009126A5" w:rsidRPr="00E14E1B" w:rsidRDefault="009126A5" w:rsidP="00C77CB9">
            <w:pPr>
              <w:pStyle w:val="acctfourfigures"/>
              <w:tabs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85046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030713E1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924926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40D094E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2ABF4B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39F95E70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EA8BF63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AC3047F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4690333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25096580" w14:textId="77777777" w:rsidR="009126A5" w:rsidRPr="00D46C77" w:rsidRDefault="009126A5" w:rsidP="00D46C7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87B2E4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E6DB67" w14:textId="77777777" w:rsidR="009126A5" w:rsidRPr="00E14E1B" w:rsidRDefault="009126A5" w:rsidP="00B757D9">
            <w:pPr>
              <w:pStyle w:val="BodyText"/>
              <w:tabs>
                <w:tab w:val="clear" w:pos="227"/>
                <w:tab w:val="clear" w:pos="454"/>
                <w:tab w:val="decimal" w:pos="310"/>
              </w:tabs>
              <w:spacing w:after="0" w:line="240" w:lineRule="auto"/>
              <w:ind w:left="-108" w:right="-3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7BBA9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0B1E0DC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E14E1B" w14:paraId="5DB74BFD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28EBB456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68" w:type="dxa"/>
            <w:vAlign w:val="bottom"/>
            <w:hideMark/>
          </w:tcPr>
          <w:p w14:paraId="7572183D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18C390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1213384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625116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  <w:hideMark/>
          </w:tcPr>
          <w:p w14:paraId="04CD7E4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732A7C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0F31C113" w14:textId="1FFBB84E" w:rsidR="009126A5" w:rsidRPr="00E14E1B" w:rsidRDefault="009126A5" w:rsidP="007F247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415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722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2C8AA35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67365E7C" w14:textId="4F6BB2C2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3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29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415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722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2BD3B3D6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73A6DBBA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348573E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6947DC48" w14:textId="5D549E9B" w:rsidR="009126A5" w:rsidRPr="00D46C77" w:rsidRDefault="009126A5" w:rsidP="00D46C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452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622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4DAB28B" w14:textId="77777777" w:rsidR="009126A5" w:rsidRPr="00E14E1B" w:rsidRDefault="009126A5" w:rsidP="00C77CB9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5001FB0" w14:textId="77777777" w:rsidR="009126A5" w:rsidRPr="00E14E1B" w:rsidRDefault="009126A5" w:rsidP="00B757D9">
            <w:pPr>
              <w:pStyle w:val="BodyText"/>
              <w:tabs>
                <w:tab w:val="clear" w:pos="227"/>
                <w:tab w:val="clear" w:pos="454"/>
                <w:tab w:val="decimal" w:pos="310"/>
              </w:tabs>
              <w:spacing w:after="0" w:line="240" w:lineRule="auto"/>
              <w:ind w:left="-108"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0CC8EB0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428AB10E" w14:textId="77667101" w:rsidR="009126A5" w:rsidRPr="00E14E1B" w:rsidRDefault="009126A5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29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452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622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9126A5" w:rsidRPr="00E14E1B" w14:paraId="7FCAF0D6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5BEB0F69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68" w:type="dxa"/>
            <w:vAlign w:val="bottom"/>
            <w:hideMark/>
          </w:tcPr>
          <w:p w14:paraId="63BB1B9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1D5D26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2D8B3B9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7AFACF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75F4ABF1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752719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1769CF50" w14:textId="4E052385" w:rsidR="009126A5" w:rsidRPr="00E14E1B" w:rsidRDefault="009126A5" w:rsidP="00C77CB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320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142F2BF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10677C8E" w14:textId="7CC49C20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320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6D220E07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4E811675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9476058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5247E1A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left" w:pos="697"/>
                <w:tab w:val="decimal" w:pos="967"/>
              </w:tabs>
              <w:spacing w:line="240" w:lineRule="atLeast"/>
              <w:ind w:left="-43" w:right="-86" w:firstLine="287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A829F8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05EDD52" w14:textId="6494AB93" w:rsidR="009126A5" w:rsidRPr="00E14E1B" w:rsidRDefault="009126A5" w:rsidP="006E602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E6021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340</w:t>
            </w:r>
            <w:r w:rsidRPr="006E6021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784</w:t>
            </w:r>
            <w:r w:rsidRPr="006E6021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25D5E8B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7300C678" w14:textId="7520F0AF" w:rsidR="009126A5" w:rsidRPr="007F2476" w:rsidRDefault="009126A5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340</w:t>
            </w: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784</w:t>
            </w: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9126A5" w:rsidRPr="00E14E1B" w14:paraId="45C3C459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27863CB4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68" w:type="dxa"/>
            <w:vAlign w:val="bottom"/>
            <w:hideMark/>
          </w:tcPr>
          <w:p w14:paraId="63D37BB6" w14:textId="77777777" w:rsidR="009126A5" w:rsidRPr="00E14E1B" w:rsidRDefault="009126A5" w:rsidP="007F2476">
            <w:pPr>
              <w:pStyle w:val="acctfourfigures"/>
              <w:tabs>
                <w:tab w:val="clear" w:pos="765"/>
                <w:tab w:val="decimal" w:pos="161"/>
                <w:tab w:val="decimal" w:pos="436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3DE968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39301106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409EFA5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0C3B45F7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F7D0F9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3618BBCC" w14:textId="10A8A79A" w:rsidR="009126A5" w:rsidRPr="00E14E1B" w:rsidRDefault="009126A5" w:rsidP="00C77CB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351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692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6DE944B1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28FD345C" w14:textId="76F20FB0" w:rsidR="009126A5" w:rsidRPr="00E14E1B" w:rsidRDefault="009126A5" w:rsidP="007F247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24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351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692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14CE8338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518CADFF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CFBE163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06024CF7" w14:textId="1FA28F02" w:rsidR="009126A5" w:rsidRPr="00E14E1B" w:rsidRDefault="009126A5" w:rsidP="00D46C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802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14F4379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8DC4515" w14:textId="77777777" w:rsidR="009126A5" w:rsidRPr="00E14E1B" w:rsidRDefault="009126A5" w:rsidP="00B757D9">
            <w:pPr>
              <w:pStyle w:val="BodyText"/>
              <w:tabs>
                <w:tab w:val="clear" w:pos="227"/>
                <w:tab w:val="clear" w:pos="454"/>
                <w:tab w:val="decimal" w:pos="310"/>
              </w:tabs>
              <w:spacing w:after="0" w:line="240" w:lineRule="auto"/>
              <w:ind w:left="-108"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532573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51D07921" w14:textId="6CC2CCDB" w:rsidR="009126A5" w:rsidRPr="007F2476" w:rsidRDefault="009126A5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26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802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264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9126A5" w:rsidRPr="00E14E1B" w14:paraId="7DBF96E8" w14:textId="77777777" w:rsidTr="002B4872">
        <w:trPr>
          <w:trHeight w:val="261"/>
        </w:trPr>
        <w:tc>
          <w:tcPr>
            <w:tcW w:w="3240" w:type="dxa"/>
            <w:hideMark/>
          </w:tcPr>
          <w:p w14:paraId="0250709D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E14E1B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การป้องกันความเสี่ยง</w:t>
            </w:r>
          </w:p>
        </w:tc>
        <w:tc>
          <w:tcPr>
            <w:tcW w:w="1168" w:type="dxa"/>
            <w:vAlign w:val="bottom"/>
            <w:hideMark/>
          </w:tcPr>
          <w:p w14:paraId="62FCE830" w14:textId="05DAF5B3" w:rsidR="009126A5" w:rsidRPr="00E14E1B" w:rsidRDefault="009126A5" w:rsidP="00C77CB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667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451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B645947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73C1A91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81EA2B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7E0160A3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E5586F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1A7E60AF" w14:textId="77777777" w:rsidR="009126A5" w:rsidRPr="00E14E1B" w:rsidRDefault="009126A5" w:rsidP="007F2476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4FE28D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7CB33846" w14:textId="5FD800CB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667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451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0282DBC8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71362EF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6B5ADFA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42E0295C" w14:textId="2282B132" w:rsidR="009126A5" w:rsidRPr="00D46C77" w:rsidRDefault="009126A5" w:rsidP="00D46C7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667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451</w:t>
            </w:r>
            <w:r w:rsidRPr="00D46C7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C9F8A96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F946000" w14:textId="77777777" w:rsidR="009126A5" w:rsidRPr="00E14E1B" w:rsidRDefault="009126A5" w:rsidP="00B757D9">
            <w:pPr>
              <w:pStyle w:val="BodyText"/>
              <w:tabs>
                <w:tab w:val="clear" w:pos="227"/>
                <w:tab w:val="clear" w:pos="454"/>
                <w:tab w:val="decimal" w:pos="310"/>
              </w:tabs>
              <w:spacing w:after="0" w:line="240" w:lineRule="auto"/>
              <w:ind w:left="-108"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33D316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3135F332" w14:textId="17BD0C37" w:rsidR="009126A5" w:rsidRPr="007F2476" w:rsidRDefault="009126A5" w:rsidP="007F247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667</w:t>
            </w: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451</w:t>
            </w: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9126A5" w:rsidRPr="00E14E1B" w14:paraId="2BC2EA71" w14:textId="77777777" w:rsidTr="002B4872">
        <w:trPr>
          <w:trHeight w:val="261"/>
        </w:trPr>
        <w:tc>
          <w:tcPr>
            <w:tcW w:w="3240" w:type="dxa"/>
          </w:tcPr>
          <w:p w14:paraId="3A0D4901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2AB6759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CB0877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C107D71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FA94B71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2CBFFD67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69199B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47082A32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47A6AB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1AD1B42F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9FA1C2E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B17F7E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18D9DF3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20F14EF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702656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7B96B2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510241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3D05E6A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E14E1B" w14:paraId="5EA53976" w14:textId="77777777" w:rsidTr="002B4872">
        <w:trPr>
          <w:trHeight w:val="261"/>
        </w:trPr>
        <w:tc>
          <w:tcPr>
            <w:tcW w:w="3240" w:type="dxa"/>
          </w:tcPr>
          <w:p w14:paraId="6FA8B409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168" w:type="dxa"/>
            <w:vAlign w:val="bottom"/>
          </w:tcPr>
          <w:p w14:paraId="360FA5F2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5E0551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EFEA41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9E9812F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3E0DD3D2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8400C6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6A1E6B77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0DB5A2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24FDD5EE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904C947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7AA7D0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28ABC39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0F63B246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BAD98E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1390A47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4C42FF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5CB31E7B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6A5" w:rsidRPr="00E14E1B" w14:paraId="71B497B9" w14:textId="77777777" w:rsidTr="002B4872">
        <w:trPr>
          <w:trHeight w:val="261"/>
        </w:trPr>
        <w:tc>
          <w:tcPr>
            <w:tcW w:w="3240" w:type="dxa"/>
            <w:hideMark/>
          </w:tcPr>
          <w:p w14:paraId="039A4979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E14E1B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ที่ใช้ในการป้องกันความเสี่ยง</w:t>
            </w:r>
          </w:p>
        </w:tc>
        <w:tc>
          <w:tcPr>
            <w:tcW w:w="1168" w:type="dxa"/>
            <w:vAlign w:val="bottom"/>
            <w:hideMark/>
          </w:tcPr>
          <w:p w14:paraId="5101661F" w14:textId="1A8A4036" w:rsidR="009126A5" w:rsidRPr="00E14E1B" w:rsidRDefault="009126A5" w:rsidP="007F247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 w:bidi="th-TH"/>
              </w:rPr>
              <w:t>793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DB791D2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466207F8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D89766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  <w:hideMark/>
          </w:tcPr>
          <w:p w14:paraId="453509E2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EC8F72C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1EBF252F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023984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3E6554B2" w14:textId="2FB78774" w:rsidR="009126A5" w:rsidRPr="00E14E1B" w:rsidRDefault="009126A5" w:rsidP="00D46C7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1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793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506EFF0A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4D3AFC52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AEEBFE3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64444918" w14:textId="1D1EE61D" w:rsidR="009126A5" w:rsidRPr="00E14E1B" w:rsidRDefault="009126A5" w:rsidP="00D46C7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793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AB511A2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F724D9D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18711A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47B7D008" w14:textId="408FC5D2" w:rsidR="009126A5" w:rsidRPr="00E14E1B" w:rsidRDefault="009126A5" w:rsidP="00D46C7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793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26A5" w:rsidRPr="00E14E1B" w14:paraId="166E0491" w14:textId="77777777" w:rsidTr="002B4872">
        <w:trPr>
          <w:trHeight w:val="261"/>
        </w:trPr>
        <w:tc>
          <w:tcPr>
            <w:tcW w:w="3240" w:type="dxa"/>
            <w:vAlign w:val="bottom"/>
            <w:hideMark/>
          </w:tcPr>
          <w:p w14:paraId="382D85B9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168" w:type="dxa"/>
            <w:vAlign w:val="bottom"/>
            <w:hideMark/>
          </w:tcPr>
          <w:p w14:paraId="456FEB3D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A0659D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31672BCD" w14:textId="2ECB2163" w:rsidR="009126A5" w:rsidRPr="00E14E1B" w:rsidRDefault="009126A5" w:rsidP="00C77CB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E08236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7941F3C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326505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125A6C87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022653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1785093C" w14:textId="62EBD991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65BFF66C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105D6CD9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B256B9D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159E5B60" w14:textId="4EDBE725" w:rsidR="009126A5" w:rsidRPr="00E14E1B" w:rsidRDefault="009126A5" w:rsidP="007F247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72436BB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4354A15D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BF4953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656CB524" w14:textId="486AD22A" w:rsidR="009126A5" w:rsidRPr="00E14E1B" w:rsidRDefault="009126A5" w:rsidP="00C77C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="00406767" w:rsidRPr="00406767"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26A5" w:rsidRPr="00E14E1B" w14:paraId="212891C3" w14:textId="77777777" w:rsidTr="002B4872">
        <w:trPr>
          <w:trHeight w:val="261"/>
        </w:trPr>
        <w:tc>
          <w:tcPr>
            <w:tcW w:w="3240" w:type="dxa"/>
            <w:vAlign w:val="bottom"/>
          </w:tcPr>
          <w:p w14:paraId="15B1E407" w14:textId="77777777" w:rsidR="009126A5" w:rsidRPr="00E14E1B" w:rsidRDefault="009126A5" w:rsidP="00C77CB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6485A09B" w14:textId="77777777" w:rsidR="009126A5" w:rsidRPr="00E14E1B" w:rsidRDefault="009126A5" w:rsidP="00C77CB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56F3FC2" w14:textId="77777777" w:rsidR="009126A5" w:rsidRPr="00E14E1B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7EDF36E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A0A9D7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44A05FA4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81FBCE" w14:textId="77777777" w:rsidR="009126A5" w:rsidRPr="00E14E1B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30A5F6E3" w14:textId="77777777" w:rsidR="009126A5" w:rsidRPr="00E14E1B" w:rsidRDefault="009126A5" w:rsidP="00C77CB9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FD2F44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310B2483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3848325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DA7D5D7" w14:textId="77777777" w:rsidR="009126A5" w:rsidRPr="00E14E1B" w:rsidRDefault="009126A5" w:rsidP="00C77CB9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AC38A2D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0A989780" w14:textId="77777777" w:rsidR="009126A5" w:rsidRPr="00E14E1B" w:rsidRDefault="009126A5" w:rsidP="00C77C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F8B0FD" w14:textId="77777777" w:rsidR="009126A5" w:rsidRPr="00E14E1B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AA92F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2950A9" w14:textId="77777777" w:rsidR="009126A5" w:rsidRPr="00E14E1B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1B081C0B" w14:textId="77777777" w:rsidR="009126A5" w:rsidRPr="00E14E1B" w:rsidRDefault="009126A5" w:rsidP="00C77CB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C6CAF6C" w14:textId="77777777" w:rsidR="009126A5" w:rsidRDefault="009126A5" w:rsidP="009126A5"/>
    <w:p w14:paraId="609283F2" w14:textId="77777777" w:rsidR="009126A5" w:rsidRDefault="009126A5" w:rsidP="009126A5"/>
    <w:p w14:paraId="6FDCC037" w14:textId="77777777" w:rsidR="009126A5" w:rsidRDefault="009126A5" w:rsidP="009126A5"/>
    <w:p w14:paraId="02C6EE01" w14:textId="77777777" w:rsidR="009126A5" w:rsidRPr="00D246FB" w:rsidRDefault="009126A5" w:rsidP="009126A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4A53EC2" w14:textId="77777777" w:rsidR="009126A5" w:rsidRPr="00D246FB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9126A5" w:rsidRPr="00D246FB" w:rsidSect="00CA0645">
          <w:headerReference w:type="default" r:id="rId19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2655A43" w14:textId="77777777" w:rsidR="009126A5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4"/>
          <w:szCs w:val="4"/>
          <w:lang w:val="en-GB"/>
        </w:rPr>
      </w:pPr>
    </w:p>
    <w:tbl>
      <w:tblPr>
        <w:tblW w:w="153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37"/>
        <w:gridCol w:w="1171"/>
        <w:gridCol w:w="241"/>
        <w:gridCol w:w="1291"/>
        <w:gridCol w:w="240"/>
        <w:gridCol w:w="1300"/>
        <w:gridCol w:w="260"/>
        <w:gridCol w:w="1170"/>
        <w:gridCol w:w="280"/>
        <w:gridCol w:w="1070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9126A5" w14:paraId="73FB2A86" w14:textId="77777777" w:rsidTr="00245C20">
        <w:trPr>
          <w:trHeight w:val="261"/>
          <w:tblHeader/>
        </w:trPr>
        <w:tc>
          <w:tcPr>
            <w:tcW w:w="3237" w:type="dxa"/>
            <w:vAlign w:val="bottom"/>
          </w:tcPr>
          <w:p w14:paraId="3544BF9D" w14:textId="77777777" w:rsidR="009126A5" w:rsidRDefault="009126A5" w:rsidP="00C77CB9">
            <w:pPr>
              <w:ind w:left="73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bookmarkStart w:id="2" w:name="_Hlk102247094"/>
          </w:p>
        </w:tc>
        <w:tc>
          <w:tcPr>
            <w:tcW w:w="12063" w:type="dxa"/>
            <w:gridSpan w:val="17"/>
            <w:vAlign w:val="bottom"/>
            <w:hideMark/>
          </w:tcPr>
          <w:p w14:paraId="2977CCDE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26A5" w14:paraId="00118BDD" w14:textId="77777777" w:rsidTr="00245C20">
        <w:trPr>
          <w:trHeight w:val="261"/>
          <w:tblHeader/>
        </w:trPr>
        <w:tc>
          <w:tcPr>
            <w:tcW w:w="3237" w:type="dxa"/>
            <w:vAlign w:val="bottom"/>
          </w:tcPr>
          <w:p w14:paraId="059B5AA2" w14:textId="77777777" w:rsidR="009126A5" w:rsidRDefault="009126A5" w:rsidP="00C77CB9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70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0A762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32522CB9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A920C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126A5" w14:paraId="4294707D" w14:textId="77777777" w:rsidTr="00245C20">
        <w:trPr>
          <w:trHeight w:val="261"/>
          <w:tblHeader/>
        </w:trPr>
        <w:tc>
          <w:tcPr>
            <w:tcW w:w="3237" w:type="dxa"/>
            <w:vAlign w:val="bottom"/>
            <w:hideMark/>
          </w:tcPr>
          <w:p w14:paraId="3C2F44EC" w14:textId="30ADB919" w:rsidR="009126A5" w:rsidRDefault="009126A5" w:rsidP="00C77CB9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06767" w:rsidRPr="0040676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73EEF1" w14:textId="77777777" w:rsidR="009126A5" w:rsidRDefault="009126A5" w:rsidP="00C77CB9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06A29FE5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CCFE9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20EE91" w14:textId="77777777" w:rsidR="009126A5" w:rsidRDefault="009126A5" w:rsidP="00C77CB9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ยุติธรรมผ่าน</w:t>
            </w: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D111C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36303F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5A8E5" w14:textId="77777777" w:rsidR="009126A5" w:rsidRDefault="009126A5" w:rsidP="00C77CB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8D2206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F08EF" w14:textId="77777777" w:rsidR="009126A5" w:rsidRDefault="009126A5" w:rsidP="00C77CB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E6A0FA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5FBA5CBA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0" w:type="dxa"/>
            <w:vAlign w:val="bottom"/>
            <w:hideMark/>
          </w:tcPr>
          <w:p w14:paraId="0B843778" w14:textId="648F19C9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A50BFA6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6D520F7" w14:textId="2D06FE3F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295E7F85" w14:textId="77777777" w:rsidR="009126A5" w:rsidRDefault="009126A5" w:rsidP="00C77CB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294ED85A" w14:textId="0C9ED41D" w:rsidR="009126A5" w:rsidRDefault="009126A5" w:rsidP="00C77CB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="00406767" w:rsidRPr="004067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0" w:type="dxa"/>
            <w:vAlign w:val="bottom"/>
          </w:tcPr>
          <w:p w14:paraId="50CEAFAA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0" w:type="dxa"/>
            <w:vAlign w:val="bottom"/>
            <w:hideMark/>
          </w:tcPr>
          <w:p w14:paraId="2435E4BA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126A5" w14:paraId="32081862" w14:textId="77777777" w:rsidTr="00245C20">
        <w:trPr>
          <w:trHeight w:val="261"/>
          <w:tblHeader/>
        </w:trPr>
        <w:tc>
          <w:tcPr>
            <w:tcW w:w="3237" w:type="dxa"/>
            <w:vAlign w:val="bottom"/>
          </w:tcPr>
          <w:p w14:paraId="53AC38BC" w14:textId="77777777" w:rsidR="009126A5" w:rsidRDefault="009126A5" w:rsidP="00C77CB9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063" w:type="dxa"/>
            <w:gridSpan w:val="17"/>
            <w:vAlign w:val="bottom"/>
            <w:hideMark/>
          </w:tcPr>
          <w:p w14:paraId="11096F86" w14:textId="77777777" w:rsidR="009126A5" w:rsidRDefault="009126A5" w:rsidP="00C77C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26A5" w14:paraId="1ED042F1" w14:textId="77777777" w:rsidTr="00245C20">
        <w:trPr>
          <w:trHeight w:val="333"/>
        </w:trPr>
        <w:tc>
          <w:tcPr>
            <w:tcW w:w="3237" w:type="dxa"/>
            <w:vAlign w:val="bottom"/>
            <w:hideMark/>
          </w:tcPr>
          <w:p w14:paraId="7B9C43FC" w14:textId="77777777" w:rsidR="009126A5" w:rsidRDefault="009126A5" w:rsidP="00C77CB9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1" w:type="dxa"/>
            <w:vAlign w:val="bottom"/>
          </w:tcPr>
          <w:p w14:paraId="34E91954" w14:textId="77777777" w:rsidR="009126A5" w:rsidRDefault="009126A5" w:rsidP="00C77CB9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D7D6BE0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FA071B3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936CDA6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67C2941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7447752E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676C5B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EB4C8A2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881C625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59B445E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09ABC91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40C82A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4BC3A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89DDA0D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AC2EC4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42EF4B8A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7131CE9D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6A5" w14:paraId="39134BD8" w14:textId="77777777" w:rsidTr="00245C20">
        <w:trPr>
          <w:trHeight w:val="261"/>
        </w:trPr>
        <w:tc>
          <w:tcPr>
            <w:tcW w:w="3237" w:type="dxa"/>
            <w:vAlign w:val="bottom"/>
            <w:hideMark/>
          </w:tcPr>
          <w:p w14:paraId="36A4CC3A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1" w:type="dxa"/>
            <w:vAlign w:val="bottom"/>
          </w:tcPr>
          <w:p w14:paraId="6B3B9B25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68BBBE9E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58CAE0F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0FE3631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371A6E1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2A1BDE9B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37AFA0" w14:textId="77777777" w:rsidR="009126A5" w:rsidRDefault="009126A5" w:rsidP="00C77CB9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55937A6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AB8A513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8A189DB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8325E61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5B79DE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5F1030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50FCF9C6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406EFD5" w14:textId="77777777" w:rsidR="009126A5" w:rsidRDefault="009126A5" w:rsidP="00C77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692B7C1E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44457E83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6A5" w14:paraId="37541A3C" w14:textId="77777777" w:rsidTr="00245C20">
        <w:trPr>
          <w:trHeight w:val="261"/>
        </w:trPr>
        <w:tc>
          <w:tcPr>
            <w:tcW w:w="3237" w:type="dxa"/>
            <w:vAlign w:val="bottom"/>
            <w:hideMark/>
          </w:tcPr>
          <w:p w14:paraId="345178A8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1" w:type="dxa"/>
            <w:vAlign w:val="bottom"/>
            <w:hideMark/>
          </w:tcPr>
          <w:p w14:paraId="348EA10B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EC4FEEE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4674EBCB" w14:textId="5E2EA038" w:rsidR="009126A5" w:rsidRDefault="00406767" w:rsidP="00C77CB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305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669</w:t>
            </w:r>
          </w:p>
        </w:tc>
        <w:tc>
          <w:tcPr>
            <w:tcW w:w="240" w:type="dxa"/>
            <w:vAlign w:val="bottom"/>
          </w:tcPr>
          <w:p w14:paraId="0E86A3D7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5E482175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103861BE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E0A8080" w14:textId="656BF26B" w:rsidR="009126A5" w:rsidRDefault="00406767" w:rsidP="00D46C7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280" w:type="dxa"/>
            <w:vAlign w:val="bottom"/>
          </w:tcPr>
          <w:p w14:paraId="53F09D78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50D5DECF" w14:textId="45053BE9" w:rsidR="009126A5" w:rsidRDefault="00406767" w:rsidP="00D46C7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664</w:t>
            </w:r>
          </w:p>
        </w:tc>
        <w:tc>
          <w:tcPr>
            <w:tcW w:w="240" w:type="dxa"/>
            <w:vAlign w:val="bottom"/>
          </w:tcPr>
          <w:p w14:paraId="37D1795A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7A29367A" w14:textId="77777777" w:rsidR="009126A5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1BDCC9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9F1C53D" w14:textId="30DEB312" w:rsidR="009126A5" w:rsidRDefault="00406767" w:rsidP="00D46C7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</w:p>
        </w:tc>
        <w:tc>
          <w:tcPr>
            <w:tcW w:w="280" w:type="dxa"/>
            <w:vAlign w:val="bottom"/>
          </w:tcPr>
          <w:p w14:paraId="0B28942C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  <w:hideMark/>
          </w:tcPr>
          <w:p w14:paraId="2EC91BC0" w14:textId="77777777" w:rsidR="009126A5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743A5E54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7E41A496" w14:textId="154B5940" w:rsidR="009126A5" w:rsidRDefault="00406767" w:rsidP="00D46C7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</w:p>
        </w:tc>
      </w:tr>
      <w:tr w:rsidR="009126A5" w14:paraId="1724101E" w14:textId="77777777" w:rsidTr="00245C20">
        <w:trPr>
          <w:trHeight w:val="213"/>
        </w:trPr>
        <w:tc>
          <w:tcPr>
            <w:tcW w:w="3237" w:type="dxa"/>
            <w:vAlign w:val="bottom"/>
          </w:tcPr>
          <w:p w14:paraId="307F407F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1CDA13AB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75313E31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291" w:type="dxa"/>
            <w:vAlign w:val="bottom"/>
          </w:tcPr>
          <w:p w14:paraId="7D2BCB0B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4195EE8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2C5AB224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2E70C9F9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8012675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1F2D178B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0" w:type="dxa"/>
            <w:vAlign w:val="bottom"/>
          </w:tcPr>
          <w:p w14:paraId="1FECFC73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19D902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4B03A33" w14:textId="77777777" w:rsidR="009126A5" w:rsidRDefault="009126A5" w:rsidP="00C77CB9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B5B76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49D472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0867CDB8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114BB715" w14:textId="77777777" w:rsidR="009126A5" w:rsidRDefault="009126A5" w:rsidP="00C77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20BB5831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4E330A6E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9126A5" w14:paraId="7C02D1CB" w14:textId="77777777" w:rsidTr="00245C20">
        <w:trPr>
          <w:trHeight w:val="261"/>
        </w:trPr>
        <w:tc>
          <w:tcPr>
            <w:tcW w:w="3237" w:type="dxa"/>
            <w:vAlign w:val="bottom"/>
            <w:hideMark/>
          </w:tcPr>
          <w:p w14:paraId="5D8B0B24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1" w:type="dxa"/>
            <w:vAlign w:val="bottom"/>
          </w:tcPr>
          <w:p w14:paraId="3A373F6B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7488AF74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ABFEF33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0484D51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0CB1BCE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2AF67F96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9577C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28EE2084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52623414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C74D216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8AC6245" w14:textId="77777777" w:rsidR="009126A5" w:rsidRDefault="009126A5" w:rsidP="00C77CB9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42C776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ABDE7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4C841E0F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038208CF" w14:textId="77777777" w:rsidR="009126A5" w:rsidRDefault="009126A5" w:rsidP="00C77C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2E989B22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F842817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126A5" w14:paraId="0BFCFF3E" w14:textId="77777777" w:rsidTr="00245C20">
        <w:trPr>
          <w:trHeight w:val="261"/>
        </w:trPr>
        <w:tc>
          <w:tcPr>
            <w:tcW w:w="3237" w:type="dxa"/>
            <w:hideMark/>
          </w:tcPr>
          <w:p w14:paraId="133757FA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171" w:type="dxa"/>
            <w:vAlign w:val="bottom"/>
            <w:hideMark/>
          </w:tcPr>
          <w:p w14:paraId="4D36D5C8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BB429D4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59B5917E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59B62B2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55260AEC" w14:textId="21BC7B59" w:rsidR="009126A5" w:rsidRDefault="00406767" w:rsidP="00C77CB9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  <w:tc>
          <w:tcPr>
            <w:tcW w:w="260" w:type="dxa"/>
            <w:vAlign w:val="bottom"/>
          </w:tcPr>
          <w:p w14:paraId="2F7DEBC8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CCB2EA7" w14:textId="77777777" w:rsidR="009126A5" w:rsidRDefault="009126A5" w:rsidP="00C77CB9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 w:right="-2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69C96BB9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6F3674BE" w14:textId="3DB68159" w:rsidR="009126A5" w:rsidRDefault="00406767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  <w:tc>
          <w:tcPr>
            <w:tcW w:w="240" w:type="dxa"/>
            <w:vAlign w:val="bottom"/>
          </w:tcPr>
          <w:p w14:paraId="17298361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2EA1D883" w14:textId="193A589B" w:rsidR="009126A5" w:rsidRDefault="00406767" w:rsidP="003E2B38">
            <w:pPr>
              <w:pStyle w:val="acctfourfigures"/>
              <w:tabs>
                <w:tab w:val="decimal" w:pos="820"/>
              </w:tabs>
              <w:spacing w:line="240" w:lineRule="atLeast"/>
              <w:ind w:left="-43" w:right="-320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</w:p>
        </w:tc>
        <w:tc>
          <w:tcPr>
            <w:tcW w:w="270" w:type="dxa"/>
            <w:vAlign w:val="bottom"/>
          </w:tcPr>
          <w:p w14:paraId="11FBDCE1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6555B90" w14:textId="77777777" w:rsidR="009126A5" w:rsidRDefault="009126A5" w:rsidP="003E2B3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2B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13A66328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71369FB7" w14:textId="5FAD4641" w:rsidR="009126A5" w:rsidRDefault="00406767" w:rsidP="00D46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2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</w:rPr>
              <w:t>264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280" w:type="dxa"/>
            <w:vAlign w:val="bottom"/>
          </w:tcPr>
          <w:p w14:paraId="579A136F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4CE86F27" w14:textId="4841D704" w:rsidR="009126A5" w:rsidRDefault="00406767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</w:tr>
      <w:tr w:rsidR="009126A5" w14:paraId="623FDA2F" w14:textId="77777777" w:rsidTr="00245C20">
        <w:trPr>
          <w:trHeight w:val="261"/>
        </w:trPr>
        <w:tc>
          <w:tcPr>
            <w:tcW w:w="3237" w:type="dxa"/>
            <w:hideMark/>
          </w:tcPr>
          <w:p w14:paraId="03D8995C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เงินลงทุนในตราสารหนี้</w:t>
            </w:r>
          </w:p>
        </w:tc>
        <w:tc>
          <w:tcPr>
            <w:tcW w:w="1171" w:type="dxa"/>
            <w:vAlign w:val="bottom"/>
            <w:hideMark/>
          </w:tcPr>
          <w:p w14:paraId="27801BDD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8B9C506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09C86BEC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8E0F035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186C194B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06130547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2BE1CA8" w14:textId="30510FB6" w:rsidR="009126A5" w:rsidRDefault="00406767" w:rsidP="00C77CB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80" w:type="dxa"/>
            <w:vAlign w:val="bottom"/>
          </w:tcPr>
          <w:p w14:paraId="725E24C8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20B5FF00" w14:textId="6278FC51" w:rsidR="009126A5" w:rsidRDefault="00406767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40" w:type="dxa"/>
            <w:vAlign w:val="bottom"/>
          </w:tcPr>
          <w:p w14:paraId="01045DAC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1F8A4B94" w14:textId="77777777" w:rsidR="009126A5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823A2C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9FE5AF2" w14:textId="38D42132" w:rsidR="009126A5" w:rsidRDefault="00406767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</w:p>
        </w:tc>
        <w:tc>
          <w:tcPr>
            <w:tcW w:w="280" w:type="dxa"/>
            <w:vAlign w:val="bottom"/>
          </w:tcPr>
          <w:p w14:paraId="2DF3FDDF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045F314D" w14:textId="77777777" w:rsidR="009126A5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52F30FEB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51B68602" w14:textId="4EF06A1B" w:rsidR="009126A5" w:rsidRDefault="00406767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9126A5">
              <w:rPr>
                <w:rFonts w:ascii="Angsana New" w:hAnsi="Angsana New"/>
                <w:sz w:val="28"/>
                <w:szCs w:val="28"/>
              </w:rPr>
              <w:t>,</w:t>
            </w:r>
            <w:r w:rsidRPr="00406767"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</w:p>
        </w:tc>
      </w:tr>
      <w:tr w:rsidR="009126A5" w14:paraId="6C388888" w14:textId="77777777" w:rsidTr="00245C20">
        <w:trPr>
          <w:trHeight w:val="261"/>
        </w:trPr>
        <w:tc>
          <w:tcPr>
            <w:tcW w:w="3237" w:type="dxa"/>
            <w:vAlign w:val="bottom"/>
          </w:tcPr>
          <w:p w14:paraId="46A226A6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55B18585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165C29A4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291" w:type="dxa"/>
            <w:vAlign w:val="bottom"/>
          </w:tcPr>
          <w:p w14:paraId="68B648C0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411D53A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2B2DE5FE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1ADD0589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C2A1E74" w14:textId="77777777" w:rsidR="009126A5" w:rsidRDefault="009126A5" w:rsidP="00C77CB9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66DF1F21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0" w:type="dxa"/>
            <w:vAlign w:val="bottom"/>
          </w:tcPr>
          <w:p w14:paraId="18BA30C6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9EDD21B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3A215CB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421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2B119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B4ED002" w14:textId="77777777" w:rsidR="009126A5" w:rsidRDefault="009126A5" w:rsidP="00C77CB9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698EA3C2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202D2AD0" w14:textId="77777777" w:rsidR="009126A5" w:rsidRPr="00F70564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7FD01F29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6E487189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9126A5" w14:paraId="45456A45" w14:textId="77777777" w:rsidTr="00245C20">
        <w:trPr>
          <w:trHeight w:val="270"/>
        </w:trPr>
        <w:tc>
          <w:tcPr>
            <w:tcW w:w="3237" w:type="dxa"/>
            <w:vAlign w:val="bottom"/>
            <w:hideMark/>
          </w:tcPr>
          <w:p w14:paraId="4FDABBAC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1" w:type="dxa"/>
            <w:vAlign w:val="bottom"/>
          </w:tcPr>
          <w:p w14:paraId="155E8F7A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67B2F490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75D2FD2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D0080A1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7536534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255E1EA9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CAF7A9" w14:textId="77777777" w:rsidR="009126A5" w:rsidRDefault="009126A5" w:rsidP="00C77CB9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538BE60F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905BB38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BEC3128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F268EE5" w14:textId="77777777" w:rsidR="009126A5" w:rsidRDefault="009126A5" w:rsidP="00C77CB9">
            <w:pPr>
              <w:pStyle w:val="acctfourfigures"/>
              <w:tabs>
                <w:tab w:val="clear" w:pos="765"/>
                <w:tab w:val="decimal" w:pos="421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44A5FC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A07044" w14:textId="77777777" w:rsidR="009126A5" w:rsidRDefault="009126A5" w:rsidP="00C77CB9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6FFB1A1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A4E278F" w14:textId="77777777" w:rsidR="009126A5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43506A06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7F00302F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6A5" w14:paraId="5E89EE35" w14:textId="77777777" w:rsidTr="00245C20">
        <w:trPr>
          <w:trHeight w:val="270"/>
        </w:trPr>
        <w:tc>
          <w:tcPr>
            <w:tcW w:w="3237" w:type="dxa"/>
            <w:vAlign w:val="bottom"/>
            <w:hideMark/>
          </w:tcPr>
          <w:p w14:paraId="130AA1D3" w14:textId="0EC14DC5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="00EE477C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1" w:type="dxa"/>
            <w:vAlign w:val="bottom"/>
            <w:hideMark/>
          </w:tcPr>
          <w:p w14:paraId="19EEDD71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BB1FDF5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76688BE6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3CBE5FA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60425F31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6D4ABD8E" w14:textId="77777777" w:rsidR="009126A5" w:rsidRDefault="009126A5" w:rsidP="00C77CB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756D9DC" w14:textId="0820B8A9" w:rsidR="009126A5" w:rsidRDefault="009126A5" w:rsidP="00C77CB9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09F0AEB5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716B0ACD" w14:textId="6F8775E1" w:rsidR="009126A5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328A4B64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7E7B0AF9" w14:textId="77777777" w:rsidR="009126A5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60F5E1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FC5A9A9" w14:textId="5315A118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029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453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2D0A619B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024F4D68" w14:textId="77777777" w:rsidR="009126A5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375936F2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749DA32D" w14:textId="34F9C5F3" w:rsidR="009126A5" w:rsidRDefault="009126A5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06767" w:rsidRPr="0040676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029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453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9126A5" w14:paraId="0C80B052" w14:textId="77777777" w:rsidTr="00245C20">
        <w:trPr>
          <w:trHeight w:val="261"/>
        </w:trPr>
        <w:tc>
          <w:tcPr>
            <w:tcW w:w="3237" w:type="dxa"/>
            <w:vAlign w:val="bottom"/>
            <w:hideMark/>
          </w:tcPr>
          <w:p w14:paraId="6C8440A4" w14:textId="77777777" w:rsidR="009126A5" w:rsidRDefault="009126A5" w:rsidP="00C77CB9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1" w:type="dxa"/>
            <w:vAlign w:val="bottom"/>
            <w:hideMark/>
          </w:tcPr>
          <w:p w14:paraId="28B0C82B" w14:textId="77777777" w:rsidR="009126A5" w:rsidRPr="00F70564" w:rsidRDefault="009126A5" w:rsidP="00C77CB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0FBE560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7A9B5FD9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5B90F14" w14:textId="77777777" w:rsidR="009126A5" w:rsidRDefault="009126A5" w:rsidP="00C77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178446DD" w14:textId="77777777" w:rsidR="009126A5" w:rsidRDefault="009126A5" w:rsidP="00C77CB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489F4288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0C848BB" w14:textId="38011CF7" w:rsidR="009126A5" w:rsidRDefault="009126A5" w:rsidP="00C77C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734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3E9AE1EF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56DA69E9" w14:textId="563301E7" w:rsidR="009126A5" w:rsidRDefault="009126A5" w:rsidP="00C77C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734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141DF28E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5BEEDC12" w14:textId="77777777" w:rsidR="009126A5" w:rsidRDefault="009126A5" w:rsidP="00C77CB9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7D7800" w14:textId="77777777" w:rsidR="009126A5" w:rsidRDefault="009126A5" w:rsidP="00C77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971938E" w14:textId="1CA14839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45369CA8" w14:textId="77777777" w:rsidR="009126A5" w:rsidRDefault="009126A5" w:rsidP="00C77CB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5B24AC5A" w14:textId="77777777" w:rsidR="009126A5" w:rsidRDefault="009126A5" w:rsidP="00C77CB9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28F4D1F0" w14:textId="77777777" w:rsidR="009126A5" w:rsidRDefault="009126A5" w:rsidP="00C77CB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5326A47A" w14:textId="54E04522" w:rsidR="009126A5" w:rsidRDefault="009126A5" w:rsidP="00C77CB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6767" w:rsidRPr="00406767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bookmarkEnd w:id="2"/>
    </w:tbl>
    <w:p w14:paraId="3FF8DEA7" w14:textId="77777777" w:rsidR="009126A5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49829498" w14:textId="77777777" w:rsidR="009126A5" w:rsidRPr="006806AD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318B6296" w14:textId="77777777" w:rsidR="009126A5" w:rsidRPr="0082412F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  <w:sectPr w:rsidR="009126A5" w:rsidRPr="0082412F" w:rsidSect="00730E2C">
          <w:headerReference w:type="default" r:id="rId20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p w14:paraId="7307349D" w14:textId="38546110" w:rsidR="00A60DEB" w:rsidRPr="00A60DEB" w:rsidRDefault="00A60DEB" w:rsidP="00A60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0DEB">
        <w:rPr>
          <w:rFonts w:ascii="Angsana New" w:hAnsi="Angsana New"/>
          <w:sz w:val="30"/>
          <w:szCs w:val="30"/>
          <w:cs/>
        </w:rPr>
        <w:lastRenderedPageBreak/>
        <w:t>เนื่องจากคณะกรรมการตีความมาตรฐานการบัญชีระหว่างประเทศได้มีการออกเอกสาร</w:t>
      </w:r>
      <w:r w:rsidR="00652252">
        <w:rPr>
          <w:rFonts w:ascii="Angsana New" w:hAnsi="Angsana New" w:hint="cs"/>
          <w:sz w:val="30"/>
          <w:szCs w:val="30"/>
          <w:cs/>
        </w:rPr>
        <w:t>ข้อหารือ</w:t>
      </w:r>
      <w:r w:rsidRPr="00A60DEB">
        <w:rPr>
          <w:rFonts w:ascii="Angsana New" w:hAnsi="Angsana New"/>
          <w:sz w:val="30"/>
          <w:szCs w:val="30"/>
          <w:cs/>
        </w:rPr>
        <w:t>ที่เกี่ยวข้อง</w:t>
      </w:r>
      <w:r w:rsidR="00652252">
        <w:rPr>
          <w:rFonts w:ascii="Angsana New" w:hAnsi="Angsana New" w:hint="cs"/>
          <w:sz w:val="30"/>
          <w:szCs w:val="30"/>
          <w:cs/>
        </w:rPr>
        <w:t>กับ</w:t>
      </w:r>
      <w:r w:rsidRPr="00A60DEB">
        <w:rPr>
          <w:rFonts w:ascii="Angsana New" w:hAnsi="Angsana New"/>
          <w:sz w:val="30"/>
          <w:szCs w:val="30"/>
          <w:cs/>
        </w:rPr>
        <w:t xml:space="preserve">การบัญชีสำหรับสัญญาซื้อขายไฟฟ้าซึ่งมีผลบังคับใช้แล้ว มีผลให้สัญญาซื้อขายไฟฟ้าของบริษัทย่อยแห่งหนึ่งในประเทศออสเตรเลียเกิดส่วนประกอบที่เป็นตราสารอนุพันธ์จึงต้องมีการวัดมูลค่ายุติธรรมของตราสารอนุพันธ์ </w:t>
      </w:r>
      <w:r w:rsidR="00652252">
        <w:rPr>
          <w:rFonts w:ascii="Angsana New" w:hAnsi="Angsana New" w:hint="cs"/>
          <w:sz w:val="30"/>
          <w:szCs w:val="30"/>
          <w:cs/>
        </w:rPr>
        <w:t>การเปลี่ยนแปลง</w:t>
      </w:r>
      <w:r w:rsidRPr="00A60DEB">
        <w:rPr>
          <w:rFonts w:ascii="Angsana New" w:hAnsi="Angsana New"/>
          <w:sz w:val="30"/>
          <w:szCs w:val="30"/>
          <w:cs/>
        </w:rPr>
        <w:t xml:space="preserve">ดังกล่าวถือเป็นการเปลี่ยนแปลงนโยบายบัญชี และอาจส่งผลกระทบให้หนี้สินเพิ่มขึ้น ณ วันที่ </w:t>
      </w:r>
      <w:r w:rsidRPr="00A60DEB">
        <w:rPr>
          <w:rFonts w:ascii="Angsana New" w:hAnsi="Angsana New"/>
          <w:sz w:val="30"/>
          <w:szCs w:val="30"/>
        </w:rPr>
        <w:t xml:space="preserve">30 </w:t>
      </w:r>
      <w:r w:rsidRPr="00A60DE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A60DEB">
        <w:rPr>
          <w:rFonts w:ascii="Angsana New" w:hAnsi="Angsana New"/>
          <w:sz w:val="30"/>
          <w:szCs w:val="30"/>
        </w:rPr>
        <w:t xml:space="preserve">2565 </w:t>
      </w:r>
      <w:r w:rsidRPr="00A60DEB">
        <w:rPr>
          <w:rFonts w:ascii="Angsana New" w:hAnsi="Angsana New"/>
          <w:sz w:val="30"/>
          <w:szCs w:val="30"/>
          <w:cs/>
        </w:rPr>
        <w:t xml:space="preserve">ประมาณ </w:t>
      </w:r>
      <w:r w:rsidRPr="00A60DEB">
        <w:rPr>
          <w:rFonts w:ascii="Angsana New" w:hAnsi="Angsana New"/>
          <w:sz w:val="30"/>
          <w:szCs w:val="30"/>
        </w:rPr>
        <w:t xml:space="preserve">2,000 </w:t>
      </w:r>
      <w:r w:rsidRPr="00A60DEB">
        <w:rPr>
          <w:rFonts w:ascii="Angsana New" w:hAnsi="Angsana New"/>
          <w:sz w:val="30"/>
          <w:szCs w:val="30"/>
          <w:cs/>
        </w:rPr>
        <w:t>ล้านบาท ขณะนี้ผู้บริหารอยู่ในระหว่างการประเมินมูลค่าหนี้สินอนุพันธ์และความมีประสิทธิผลของการป้องกันความเสี่ยงในกระแสเงินสด เนื่องจากต้องใช้ระยะเวลาในการเก็บรวบรวมข้อมูล รวมถึงพิจารณา</w:t>
      </w:r>
      <w:r w:rsidR="00652252">
        <w:rPr>
          <w:rFonts w:ascii="Angsana New" w:hAnsi="Angsana New" w:hint="cs"/>
          <w:sz w:val="30"/>
          <w:szCs w:val="30"/>
          <w:cs/>
        </w:rPr>
        <w:t>วิธีการประเมินมูลค่า</w:t>
      </w:r>
      <w:r w:rsidRPr="00A60DEB">
        <w:rPr>
          <w:rFonts w:ascii="Angsana New" w:hAnsi="Angsana New"/>
          <w:sz w:val="30"/>
          <w:szCs w:val="30"/>
          <w:cs/>
        </w:rPr>
        <w:t xml:space="preserve"> </w:t>
      </w:r>
      <w:r w:rsidR="00652252">
        <w:rPr>
          <w:rFonts w:ascii="Angsana New" w:hAnsi="Angsana New" w:hint="cs"/>
          <w:sz w:val="30"/>
          <w:szCs w:val="30"/>
          <w:cs/>
        </w:rPr>
        <w:t>(</w:t>
      </w:r>
      <w:r w:rsidRPr="00A60DEB">
        <w:rPr>
          <w:rFonts w:ascii="Angsana New" w:hAnsi="Angsana New"/>
          <w:sz w:val="30"/>
          <w:szCs w:val="30"/>
        </w:rPr>
        <w:t>valuation model</w:t>
      </w:r>
      <w:r w:rsidR="00652252">
        <w:rPr>
          <w:rFonts w:ascii="Angsana New" w:hAnsi="Angsana New" w:hint="cs"/>
          <w:sz w:val="30"/>
          <w:szCs w:val="30"/>
          <w:cs/>
        </w:rPr>
        <w:t>)</w:t>
      </w:r>
      <w:r w:rsidRPr="00A60DEB">
        <w:rPr>
          <w:rFonts w:ascii="Angsana New" w:hAnsi="Angsana New"/>
          <w:sz w:val="30"/>
          <w:szCs w:val="30"/>
        </w:rPr>
        <w:t xml:space="preserve"> </w:t>
      </w:r>
      <w:r w:rsidRPr="00A60DEB">
        <w:rPr>
          <w:rFonts w:ascii="Angsana New" w:hAnsi="Angsana New"/>
          <w:sz w:val="30"/>
          <w:szCs w:val="30"/>
          <w:cs/>
        </w:rPr>
        <w:t xml:space="preserve">ที่เหมาะสมในการคำนวณ ผู้บริหารคาดว่าการประเมินผลกระทบจะเสร็จสิ้นและจะสามารถดำเนินการปรับปรุงรายการดังกล่าวภายในปี </w:t>
      </w:r>
      <w:r w:rsidRPr="00A60DEB">
        <w:rPr>
          <w:rFonts w:ascii="Angsana New" w:hAnsi="Angsana New"/>
          <w:sz w:val="30"/>
          <w:szCs w:val="30"/>
        </w:rPr>
        <w:t>2565</w:t>
      </w:r>
    </w:p>
    <w:p w14:paraId="4F460DF1" w14:textId="77777777" w:rsidR="00A60DEB" w:rsidRPr="00A60DEB" w:rsidRDefault="00A60DEB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14:paraId="4B51E663" w14:textId="767A5CC6" w:rsidR="009126A5" w:rsidRPr="0082412F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20005243" w14:textId="77777777" w:rsidR="009126A5" w:rsidRPr="00687EFB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14:paraId="47609634" w14:textId="21826A40" w:rsidR="009126A5" w:rsidRPr="006B3E5C" w:rsidRDefault="009126A5" w:rsidP="00F2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3F4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Pr="00E63F4E">
        <w:rPr>
          <w:rFonts w:ascii="Angsana New" w:hAnsi="Angsana New" w:hint="cs"/>
          <w:sz w:val="30"/>
          <w:szCs w:val="30"/>
        </w:rPr>
        <w:t xml:space="preserve"> </w:t>
      </w:r>
      <w:r w:rsidR="0080224D">
        <w:rPr>
          <w:rFonts w:ascii="Angsana New" w:hAnsi="Angsana New" w:hint="cs"/>
          <w:sz w:val="30"/>
          <w:szCs w:val="30"/>
          <w:cs/>
        </w:rPr>
        <w:t>มิถุนายน</w:t>
      </w:r>
      <w:r w:rsidRPr="00E63F4E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2565</w:t>
      </w:r>
      <w:r w:rsidRPr="00E63F4E">
        <w:rPr>
          <w:rFonts w:ascii="Angsana New" w:hAnsi="Angsana New" w:hint="cs"/>
          <w:sz w:val="30"/>
          <w:szCs w:val="30"/>
        </w:rPr>
        <w:t xml:space="preserve"> </w:t>
      </w:r>
      <w:r w:rsidRPr="00E63F4E">
        <w:rPr>
          <w:rFonts w:ascii="Angsana New" w:hAnsi="Angsana New" w:hint="cs"/>
          <w:sz w:val="30"/>
          <w:szCs w:val="30"/>
          <w:cs/>
        </w:rPr>
        <w:t>กลุ่มบริษัทได้ทำสัญญาซื้อขายเงินตราต่างประเทศล่วงหน้าหลายสัญญากับสถาบันการเงิน เพื่อ</w:t>
      </w:r>
      <w:r w:rsidRPr="006B3E5C">
        <w:rPr>
          <w:rFonts w:ascii="Angsana New" w:hAnsi="Angsana New" w:hint="cs"/>
          <w:sz w:val="30"/>
          <w:szCs w:val="30"/>
          <w:cs/>
        </w:rPr>
        <w:t>ใช้ในการจัดการความเสี่ยงจากอัตราแลกเปลี่ยนเงินตราต่างประเทศที่เกิดจากการซื้อสินค้า กลุ่มบริษัทมีสัญญาซื้อขายเงินตราต่างประเทศล่วงหน้าโดยทำสัญญาซื้อ</w:t>
      </w:r>
      <w:r w:rsidR="004B6AA5" w:rsidRPr="00F55388">
        <w:rPr>
          <w:rFonts w:ascii="Angsana New" w:hAnsi="Angsana New"/>
          <w:sz w:val="30"/>
          <w:szCs w:val="30"/>
          <w:cs/>
        </w:rPr>
        <w:t xml:space="preserve">สกุลเงินเหรียญสหรัฐอเมริกาจำนวน 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="004B6AA5" w:rsidRPr="00F55388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19</w:t>
      </w:r>
      <w:r w:rsidR="004B6AA5" w:rsidRPr="00F55388">
        <w:rPr>
          <w:rFonts w:ascii="Angsana New" w:hAnsi="Angsana New"/>
          <w:sz w:val="30"/>
          <w:szCs w:val="30"/>
          <w:cs/>
        </w:rPr>
        <w:t xml:space="preserve"> ล้านเหรีย</w:t>
      </w:r>
      <w:r w:rsidR="004B6AA5" w:rsidRPr="00F55388">
        <w:rPr>
          <w:rFonts w:ascii="Angsana New" w:hAnsi="Angsana New" w:hint="cs"/>
          <w:sz w:val="30"/>
          <w:szCs w:val="30"/>
          <w:cs/>
        </w:rPr>
        <w:t>ญ</w:t>
      </w:r>
      <w:r w:rsidR="004B6AA5" w:rsidRPr="00F55388">
        <w:rPr>
          <w:rFonts w:ascii="Angsana New" w:hAnsi="Angsana New"/>
          <w:sz w:val="30"/>
          <w:szCs w:val="30"/>
          <w:cs/>
        </w:rPr>
        <w:t xml:space="preserve">สหรัฐอเมริกา ด้วยสกุลเงินบาทจำนวนเงิน </w:t>
      </w:r>
      <w:r w:rsidR="00406767" w:rsidRPr="00406767">
        <w:rPr>
          <w:rFonts w:ascii="Angsana New" w:hAnsi="Angsana New"/>
          <w:sz w:val="30"/>
          <w:szCs w:val="30"/>
        </w:rPr>
        <w:t>168</w:t>
      </w:r>
      <w:r w:rsidR="004B6AA5" w:rsidRPr="00F55388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07</w:t>
      </w:r>
      <w:r w:rsidR="004B6AA5" w:rsidRPr="00F55388">
        <w:rPr>
          <w:rFonts w:ascii="Angsana New" w:hAnsi="Angsana New"/>
          <w:sz w:val="30"/>
          <w:szCs w:val="30"/>
          <w:cs/>
        </w:rPr>
        <w:t xml:space="preserve"> ล้านบาท สัญญาดังกล่าวจะสิ้นสุดในระหว่างเดือนสิงหาคม </w:t>
      </w:r>
      <w:r w:rsidR="00406767" w:rsidRPr="00406767">
        <w:rPr>
          <w:rFonts w:ascii="Angsana New" w:hAnsi="Angsana New"/>
          <w:sz w:val="30"/>
          <w:szCs w:val="30"/>
        </w:rPr>
        <w:t>2565</w:t>
      </w:r>
      <w:r w:rsidRPr="00F55388">
        <w:rPr>
          <w:rFonts w:ascii="Angsana New" w:hAnsi="Angsana New"/>
          <w:sz w:val="30"/>
          <w:szCs w:val="30"/>
        </w:rPr>
        <w:t xml:space="preserve"> </w:t>
      </w:r>
      <w:r w:rsidRPr="00F5538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31</w:t>
      </w:r>
      <w:r w:rsidR="0080224D" w:rsidRPr="00F55388">
        <w:rPr>
          <w:rFonts w:ascii="Angsana New" w:hAnsi="Angsana New"/>
          <w:i/>
          <w:iCs/>
          <w:sz w:val="30"/>
          <w:szCs w:val="30"/>
        </w:rPr>
        <w:t xml:space="preserve"> </w:t>
      </w:r>
      <w:r w:rsidR="0080224D" w:rsidRPr="00F5538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2564</w:t>
      </w:r>
      <w:r w:rsidRPr="00F55388">
        <w:rPr>
          <w:rFonts w:ascii="Angsana New" w:hAnsi="Angsana New"/>
          <w:i/>
          <w:iCs/>
          <w:sz w:val="30"/>
          <w:szCs w:val="30"/>
        </w:rPr>
        <w:t xml:space="preserve">: </w:t>
      </w:r>
      <w:r w:rsidRPr="00F55388">
        <w:rPr>
          <w:rFonts w:ascii="Angsana New" w:hAnsi="Angsana New"/>
          <w:i/>
          <w:iCs/>
          <w:sz w:val="30"/>
          <w:szCs w:val="30"/>
          <w:cs/>
        </w:rPr>
        <w:t xml:space="preserve">ซื้อสกุลเงินเหรียญสหรัฐอเมริกาจำนวน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3</w:t>
      </w:r>
      <w:r w:rsidRPr="00F55388"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14</w:t>
      </w:r>
      <w:r w:rsidRPr="00F55388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 ด้วยสกุลเงินบาทจำนวน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เงิน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105</w:t>
      </w:r>
      <w:r w:rsidRPr="006B3E5C"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15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80224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0224D" w:rsidRPr="0080224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80224D" w:rsidRPr="0080224D">
        <w:rPr>
          <w:rFonts w:ascii="Angsana New" w:hAnsi="Angsana New"/>
          <w:i/>
          <w:iCs/>
          <w:sz w:val="30"/>
          <w:szCs w:val="30"/>
          <w:cs/>
        </w:rPr>
        <w:t xml:space="preserve">สกุลเงินโครนาสวีเดนจำนวน </w:t>
      </w:r>
      <w:r w:rsidR="00406767" w:rsidRPr="00406767">
        <w:rPr>
          <w:rFonts w:ascii="Angsana New" w:hAnsi="Angsana New" w:hint="cs"/>
          <w:i/>
          <w:iCs/>
          <w:sz w:val="30"/>
          <w:szCs w:val="30"/>
        </w:rPr>
        <w:t>17</w:t>
      </w:r>
      <w:r w:rsidR="0080224D" w:rsidRPr="0080224D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406767" w:rsidRPr="00406767">
        <w:rPr>
          <w:rFonts w:ascii="Angsana New" w:hAnsi="Angsana New" w:hint="cs"/>
          <w:i/>
          <w:iCs/>
          <w:sz w:val="30"/>
          <w:szCs w:val="30"/>
        </w:rPr>
        <w:t>07</w:t>
      </w:r>
      <w:r w:rsidR="0080224D" w:rsidRPr="0080224D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="0080224D" w:rsidRPr="0080224D">
        <w:rPr>
          <w:rFonts w:ascii="Angsana New" w:hAnsi="Angsana New" w:hint="cs"/>
          <w:i/>
          <w:iCs/>
          <w:sz w:val="30"/>
          <w:szCs w:val="30"/>
          <w:cs/>
        </w:rPr>
        <w:t>โครน</w:t>
      </w:r>
      <w:r w:rsidR="0080224D" w:rsidRPr="0080224D">
        <w:rPr>
          <w:rFonts w:ascii="Angsana New" w:hAnsi="Angsana New"/>
          <w:i/>
          <w:iCs/>
          <w:sz w:val="30"/>
          <w:szCs w:val="30"/>
          <w:cs/>
        </w:rPr>
        <w:t>า</w:t>
      </w:r>
      <w:r w:rsidR="0080224D" w:rsidRPr="0080224D">
        <w:rPr>
          <w:rFonts w:ascii="Angsana New" w:hAnsi="Angsana New" w:hint="cs"/>
          <w:i/>
          <w:iCs/>
          <w:sz w:val="30"/>
          <w:szCs w:val="30"/>
          <w:cs/>
        </w:rPr>
        <w:t>สวีเดน</w:t>
      </w:r>
      <w:r w:rsidR="0080224D" w:rsidRPr="0080224D">
        <w:rPr>
          <w:rFonts w:ascii="Angsana New" w:hAnsi="Angsana New"/>
          <w:i/>
          <w:iCs/>
          <w:sz w:val="30"/>
          <w:szCs w:val="30"/>
          <w:cs/>
        </w:rPr>
        <w:t xml:space="preserve"> ด้วยสกุลเงินบาทจำนวนเงิน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63</w:t>
      </w:r>
      <w:r w:rsidR="0080224D" w:rsidRPr="0080224D"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54</w:t>
      </w:r>
      <w:r w:rsidR="0080224D" w:rsidRPr="0080224D">
        <w:rPr>
          <w:rFonts w:ascii="Angsana New" w:hAnsi="Angsana New"/>
          <w:i/>
          <w:iCs/>
          <w:sz w:val="30"/>
          <w:szCs w:val="30"/>
        </w:rPr>
        <w:t xml:space="preserve"> </w:t>
      </w:r>
      <w:r w:rsidR="0080224D" w:rsidRPr="0080224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6B3E5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F6F15C4" w14:textId="77777777" w:rsidR="009126A5" w:rsidRPr="00687EFB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3A2E7FB" w14:textId="77777777" w:rsidR="009126A5" w:rsidRPr="006B3E5C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B3E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5BAA519D" w14:textId="77777777" w:rsidR="009126A5" w:rsidRPr="00687EFB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009CE2D" w14:textId="7196AE34" w:rsidR="009126A5" w:rsidRDefault="009126A5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3E5C">
        <w:rPr>
          <w:rFonts w:ascii="Angsana New" w:hAnsi="Angsana New" w:hint="cs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 w:rsidR="00C176D8">
        <w:rPr>
          <w:rFonts w:ascii="Angsana New" w:hAnsi="Angsana New"/>
          <w:sz w:val="30"/>
          <w:szCs w:val="30"/>
          <w:cs/>
        </w:rPr>
        <w:br/>
      </w:r>
      <w:r w:rsidRPr="006B3E5C">
        <w:rPr>
          <w:rFonts w:ascii="Angsana New" w:hAnsi="Angsana New" w:hint="cs"/>
          <w:sz w:val="30"/>
          <w:szCs w:val="30"/>
          <w:cs/>
        </w:rPr>
        <w:t xml:space="preserve">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="00397733">
        <w:rPr>
          <w:rFonts w:ascii="Angsana New" w:hAnsi="Angsana New" w:hint="cs"/>
          <w:sz w:val="30"/>
          <w:szCs w:val="30"/>
          <w:cs/>
        </w:rPr>
        <w:t>มิถุนายน</w:t>
      </w:r>
      <w:r w:rsidRPr="006B3E5C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2565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ประกอบด้วย</w:t>
      </w:r>
      <w:r w:rsidRPr="006B3E5C">
        <w:rPr>
          <w:rFonts w:ascii="Angsana New" w:hAnsi="Angsana New"/>
          <w:sz w:val="30"/>
          <w:szCs w:val="30"/>
          <w:cs/>
        </w:rPr>
        <w:t>สกุลเงินบาทเป็น</w:t>
      </w:r>
      <w:r w:rsidR="004B6AA5" w:rsidRPr="00F55388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406767" w:rsidRPr="00406767">
        <w:rPr>
          <w:rFonts w:ascii="Angsana New" w:hAnsi="Angsana New"/>
          <w:sz w:val="30"/>
          <w:szCs w:val="30"/>
        </w:rPr>
        <w:t>361</w:t>
      </w:r>
      <w:r w:rsidR="004B6AA5" w:rsidRPr="00F55388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20</w:t>
      </w:r>
      <w:r w:rsidR="004B6AA5" w:rsidRPr="00F55388">
        <w:rPr>
          <w:rFonts w:ascii="Angsana New" w:hAnsi="Angsana New"/>
          <w:sz w:val="30"/>
          <w:szCs w:val="30"/>
          <w:cs/>
        </w:rPr>
        <w:t xml:space="preserve"> ล้านบาท สกุลเงินเหรียญสหรัฐอเมริกาจำนวน </w:t>
      </w:r>
      <w:r w:rsidR="00406767" w:rsidRPr="00406767">
        <w:rPr>
          <w:rFonts w:ascii="Angsana New" w:hAnsi="Angsana New"/>
          <w:sz w:val="30"/>
          <w:szCs w:val="30"/>
        </w:rPr>
        <w:t>183</w:t>
      </w:r>
      <w:r w:rsidR="004B6AA5" w:rsidRPr="00F55388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10</w:t>
      </w:r>
      <w:r w:rsidR="004B6AA5" w:rsidRPr="00F55388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สกุลเงินเยนเป็นจำนวนเงินรวม </w:t>
      </w:r>
      <w:r w:rsidR="00406767" w:rsidRPr="00406767">
        <w:rPr>
          <w:rFonts w:ascii="Angsana New" w:hAnsi="Angsana New"/>
          <w:sz w:val="30"/>
          <w:szCs w:val="30"/>
        </w:rPr>
        <w:t>15</w:t>
      </w:r>
      <w:r w:rsidR="004B6AA5" w:rsidRPr="00F55388">
        <w:rPr>
          <w:rFonts w:ascii="Angsana New" w:hAnsi="Angsana New"/>
          <w:sz w:val="30"/>
          <w:szCs w:val="30"/>
        </w:rPr>
        <w:t>,</w:t>
      </w:r>
      <w:r w:rsidR="00406767" w:rsidRPr="00406767">
        <w:rPr>
          <w:rFonts w:ascii="Angsana New" w:hAnsi="Angsana New"/>
          <w:sz w:val="30"/>
          <w:szCs w:val="30"/>
        </w:rPr>
        <w:t>000</w:t>
      </w:r>
      <w:r w:rsidR="004B6AA5" w:rsidRPr="00F55388">
        <w:rPr>
          <w:rFonts w:ascii="Angsana New" w:hAnsi="Angsana New"/>
          <w:sz w:val="30"/>
          <w:szCs w:val="30"/>
          <w:cs/>
        </w:rPr>
        <w:t xml:space="preserve"> ล้านเยน และสกุลเหรียญออสเตรเลียเป็นจำนวนเงินรวม </w:t>
      </w:r>
      <w:r w:rsidR="00406767" w:rsidRPr="00406767">
        <w:rPr>
          <w:rFonts w:ascii="Angsana New" w:hAnsi="Angsana New"/>
          <w:sz w:val="30"/>
          <w:szCs w:val="30"/>
        </w:rPr>
        <w:t>424</w:t>
      </w:r>
      <w:r w:rsidR="004B6AA5" w:rsidRPr="00F55388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25</w:t>
      </w:r>
      <w:r w:rsidR="004B6AA5" w:rsidRPr="00F55388">
        <w:rPr>
          <w:rFonts w:ascii="Angsana New" w:hAnsi="Angsana New"/>
          <w:sz w:val="30"/>
          <w:szCs w:val="30"/>
          <w:cs/>
        </w:rPr>
        <w:t xml:space="preserve"> ล้านเหรียญออสเตรเลีย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  <w:r w:rsidR="00B214F0">
        <w:rPr>
          <w:rFonts w:ascii="Angsana New" w:hAnsi="Angsana New" w:hint="cs"/>
          <w:sz w:val="30"/>
          <w:szCs w:val="30"/>
          <w:cs/>
        </w:rPr>
        <w:t xml:space="preserve"> </w:t>
      </w:r>
      <w:r w:rsidRPr="00F5538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31</w:t>
      </w:r>
      <w:r w:rsidR="00397733" w:rsidRPr="00F55388">
        <w:rPr>
          <w:rFonts w:ascii="Angsana New" w:hAnsi="Angsana New"/>
          <w:i/>
          <w:iCs/>
          <w:sz w:val="30"/>
          <w:szCs w:val="30"/>
        </w:rPr>
        <w:t xml:space="preserve"> </w:t>
      </w:r>
      <w:r w:rsidR="00397733" w:rsidRPr="00F5538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2564</w:t>
      </w:r>
      <w:r w:rsidRPr="00F55388">
        <w:rPr>
          <w:rFonts w:ascii="Angsana New" w:hAnsi="Angsana New"/>
          <w:i/>
          <w:iCs/>
          <w:sz w:val="30"/>
          <w:szCs w:val="30"/>
        </w:rPr>
        <w:t xml:space="preserve">: </w:t>
      </w:r>
      <w:r w:rsidRPr="00F55388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บาทเป็นจำนวนเงินรวม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1</w:t>
      </w:r>
      <w:r w:rsidRPr="006B3E5C">
        <w:rPr>
          <w:rFonts w:ascii="Angsana New" w:hAnsi="Angsana New"/>
          <w:i/>
          <w:iCs/>
          <w:sz w:val="30"/>
          <w:szCs w:val="30"/>
        </w:rPr>
        <w:t>,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421</w:t>
      </w:r>
      <w:r w:rsidRPr="006B3E5C"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40</w:t>
      </w:r>
      <w:r w:rsidRPr="006B3E5C">
        <w:rPr>
          <w:rFonts w:ascii="Angsana New" w:hAnsi="Angsana New"/>
          <w:i/>
          <w:iCs/>
          <w:sz w:val="30"/>
          <w:szCs w:val="30"/>
        </w:rPr>
        <w:t xml:space="preserve"> 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ล้านบาท สกุลเงินเยนเป็นจำนวนเงินรวม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15</w:t>
      </w:r>
      <w:r w:rsidRPr="006B3E5C">
        <w:rPr>
          <w:rFonts w:ascii="Angsana New" w:hAnsi="Angsana New"/>
          <w:i/>
          <w:iCs/>
          <w:sz w:val="30"/>
          <w:szCs w:val="30"/>
        </w:rPr>
        <w:t>,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000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 ล้านเยน สกุลเหรียญออสเตรเลียเป็นจำนวน</w:t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เงินรวม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445</w:t>
      </w:r>
      <w:r w:rsidRPr="00A11271"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29</w:t>
      </w:r>
      <w:r w:rsidRPr="00A11271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 w:rsidR="00397733">
        <w:rPr>
          <w:rFonts w:ascii="Angsana New" w:hAnsi="Angsana New"/>
          <w:i/>
          <w:iCs/>
          <w:sz w:val="30"/>
          <w:szCs w:val="30"/>
        </w:rPr>
        <w:t xml:space="preserve"> </w:t>
      </w:r>
      <w:r w:rsidR="00397733">
        <w:rPr>
          <w:rFonts w:ascii="Angsana New" w:hAnsi="Angsana New" w:hint="cs"/>
          <w:i/>
          <w:iCs/>
          <w:sz w:val="30"/>
          <w:szCs w:val="30"/>
          <w:cs/>
        </w:rPr>
        <w:t xml:space="preserve">และสกุลเงินเหรียญสหรัฐอเมริกาเป็นจำนวนรวม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157</w:t>
      </w:r>
      <w:r w:rsidR="00397733"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12</w:t>
      </w:r>
      <w:r w:rsidR="00397733">
        <w:rPr>
          <w:rFonts w:ascii="Angsana New" w:hAnsi="Angsana New"/>
          <w:i/>
          <w:iCs/>
          <w:sz w:val="30"/>
          <w:szCs w:val="30"/>
        </w:rPr>
        <w:t xml:space="preserve"> </w:t>
      </w:r>
      <w:r w:rsidR="00397733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4A9237C" w14:textId="21056E77" w:rsidR="003E3DDE" w:rsidRDefault="003E3DDE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686B9422" w14:textId="737BF6B7" w:rsidR="00A60DEB" w:rsidRDefault="00A60DEB" w:rsidP="0091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  <w:r>
        <w:rPr>
          <w:rFonts w:ascii="Angsana New" w:hAnsi="Angsana New"/>
          <w:i/>
          <w:iCs/>
          <w:sz w:val="16"/>
          <w:szCs w:val="16"/>
        </w:rPr>
        <w:br w:type="page"/>
      </w:r>
    </w:p>
    <w:p w14:paraId="4307ABE4" w14:textId="7A7D353A" w:rsidR="00CE2AF3" w:rsidRPr="0082412F" w:rsidRDefault="00520FD4" w:rsidP="0091790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CE2AF3"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185A2B9D" w14:textId="77777777" w:rsidR="00B525E3" w:rsidRPr="00687EFB" w:rsidRDefault="00B525E3" w:rsidP="007D7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7AA1D085" w14:textId="77777777" w:rsidR="00FA5362" w:rsidRPr="002D59D6" w:rsidRDefault="00FA5362" w:rsidP="00FA5362">
      <w:pPr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2D59D6">
        <w:rPr>
          <w:rFonts w:ascii="Angsana New" w:eastAsia="Cordia New" w:hAnsi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  <w:t>Energy Pool Price</w:t>
      </w:r>
    </w:p>
    <w:p w14:paraId="2CC96532" w14:textId="77777777" w:rsidR="00FA5362" w:rsidRPr="002C62E3" w:rsidRDefault="00FA5362" w:rsidP="00FA5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D7EA538" w14:textId="3D7D8023" w:rsidR="00FA5362" w:rsidRDefault="002C62E3" w:rsidP="002C6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คณะกรรมการนโยบายพลังงานแห่งชาติมีมติเห็นชอบหลักเกณฑ์การคำนวณราคาก๊าซธรรมชาติภายใต้การกำกับของคณะกรรมการกำกับกิจการพลังงาน (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  <w:t xml:space="preserve">Energy Pool Price)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โดยบริษัท ปตท. จำกัด (มหาชน) มีหน้าที่ปฏิบัติตามแนวทางที่กำหนดโดยนำ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  <w:t xml:space="preserve">Energy Pool Price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ที่ได้รับแจ้งจากการไฟฟ้าฝ่ายผลิตแห่งประเทศไทย (กฟผ.) กำหนดราคาและเรียกเก็บค่าก๊าซธรรมชาติกับคู่สัญญา และนำมูลค่าส่วนต่างค่าก๊าซธรรมชาติส่งคืนตามแนวปฏิบัติที่คณะกรรมการกำกับกิจการพลังงานกำหนด จึงมีผล</w:t>
      </w:r>
      <w:r w:rsidRPr="00DD0034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ให้</w:t>
      </w:r>
      <w:r w:rsidR="006B584A" w:rsidRPr="00DD0034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>กลุ่ม</w:t>
      </w:r>
      <w:r w:rsidRPr="00DD0034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บริษัทซึ่งเป็น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คู่สัญญากับบริษัท ปตท. จำกัด (มหาชน)</w:t>
      </w:r>
      <w:r w:rsidR="0016310A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 xml:space="preserve"> </w:t>
      </w:r>
      <w:r w:rsidR="0016310A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br/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มีหน้าที่ชำระส่วนต่างหรือได้รับคืนเงินส่วนต่างระหว่าง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  <w:t xml:space="preserve">Energy Pool Price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กับ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  <w:t xml:space="preserve">Pool Gas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ตั้งแต่งวดเดือนเมษายน </w:t>
      </w:r>
      <w:r w:rsidR="00406767" w:rsidRPr="00406767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2565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 จนกว่าหน่วยงานภาครัฐที่มีอำนาจหน้าที่ตามกฎหมายจะเปลี่ยนแปลงหรือยกเลิก</w:t>
      </w:r>
    </w:p>
    <w:p w14:paraId="701A25B5" w14:textId="30E24614" w:rsidR="00FA5362" w:rsidRDefault="00FA5362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47DB15" w14:textId="1461F848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030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1DACA58C" w14:textId="77777777" w:rsidR="00584066" w:rsidRPr="00257D3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357BB70" w14:textId="704D38A2" w:rsidR="00F86F03" w:rsidRDefault="00F86F03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06767" w:rsidRPr="00406767">
        <w:rPr>
          <w:rFonts w:ascii="Angsana New" w:hAnsi="Angsana New" w:hint="cs"/>
          <w:sz w:val="30"/>
          <w:szCs w:val="30"/>
        </w:rPr>
        <w:t>29</w:t>
      </w:r>
      <w:r w:rsidRPr="00D246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06767" w:rsidRPr="00406767">
        <w:rPr>
          <w:rFonts w:ascii="Angsana New" w:hAnsi="Angsana New" w:hint="cs"/>
          <w:sz w:val="30"/>
          <w:szCs w:val="30"/>
        </w:rPr>
        <w:t>2548</w:t>
      </w:r>
      <w:r w:rsidRPr="00D246FB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Co</w:t>
      </w:r>
      <w:r w:rsidRPr="00D246FB">
        <w:rPr>
          <w:rFonts w:ascii="Angsana New" w:hAnsi="Angsana New" w:hint="cs"/>
          <w:sz w:val="30"/>
          <w:szCs w:val="30"/>
        </w:rPr>
        <w:t xml:space="preserve">mpany </w:t>
      </w:r>
      <w:r w:rsidRPr="00D246FB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="00406767" w:rsidRPr="00406767">
        <w:rPr>
          <w:rFonts w:ascii="Angsana New" w:hAnsi="Angsana New" w:hint="cs"/>
          <w:sz w:val="30"/>
          <w:szCs w:val="30"/>
        </w:rPr>
        <w:t>2570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="00406767" w:rsidRPr="00406767">
        <w:rPr>
          <w:rFonts w:ascii="Angsana New" w:hAnsi="Angsana New" w:hint="cs"/>
          <w:sz w:val="30"/>
          <w:szCs w:val="30"/>
        </w:rPr>
        <w:t>428</w:t>
      </w:r>
      <w:r w:rsidRPr="00D246FB">
        <w:rPr>
          <w:rFonts w:ascii="Angsana New" w:hAnsi="Angsana New" w:hint="cs"/>
          <w:sz w:val="30"/>
          <w:szCs w:val="30"/>
        </w:rPr>
        <w:t>.</w:t>
      </w:r>
      <w:r w:rsidR="00406767" w:rsidRPr="00406767">
        <w:rPr>
          <w:rFonts w:ascii="Angsana New" w:hAnsi="Angsana New" w:hint="cs"/>
          <w:sz w:val="30"/>
          <w:szCs w:val="30"/>
        </w:rPr>
        <w:t>60</w:t>
      </w:r>
      <w:r w:rsidRPr="00D246FB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ล้านเหรียญ</w:t>
      </w:r>
      <w:r w:rsidRPr="00784452">
        <w:rPr>
          <w:rFonts w:ascii="Angsana New" w:hAnsi="Angsana New" w:hint="cs"/>
          <w:sz w:val="30"/>
          <w:szCs w:val="30"/>
          <w:cs/>
        </w:rPr>
        <w:t xml:space="preserve">สหรัฐอเมริกา </w:t>
      </w:r>
      <w:r w:rsidRPr="0075307B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406767" w:rsidRPr="00406767">
        <w:rPr>
          <w:rFonts w:ascii="Angsana New" w:hAnsi="Angsana New"/>
          <w:sz w:val="30"/>
          <w:szCs w:val="30"/>
        </w:rPr>
        <w:t>19</w:t>
      </w:r>
      <w:r w:rsidRPr="0075307B">
        <w:rPr>
          <w:rFonts w:ascii="Angsana New" w:hAnsi="Angsana New"/>
          <w:sz w:val="30"/>
          <w:szCs w:val="30"/>
        </w:rPr>
        <w:t xml:space="preserve"> </w:t>
      </w:r>
      <w:r w:rsidRPr="0075307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06767" w:rsidRPr="00406767">
        <w:rPr>
          <w:rFonts w:ascii="Angsana New" w:hAnsi="Angsana New"/>
          <w:sz w:val="30"/>
          <w:szCs w:val="30"/>
        </w:rPr>
        <w:t>2562</w:t>
      </w:r>
      <w:r w:rsidRPr="0075307B">
        <w:rPr>
          <w:rFonts w:ascii="Angsana New" w:hAnsi="Angsana New"/>
          <w:sz w:val="30"/>
          <w:szCs w:val="30"/>
        </w:rPr>
        <w:t xml:space="preserve"> </w:t>
      </w:r>
      <w:r w:rsidR="00D76C9B" w:rsidRPr="00753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406767" w:rsidRPr="00406767">
        <w:rPr>
          <w:rFonts w:ascii="Angsana New" w:hAnsi="Angsana New"/>
          <w:sz w:val="30"/>
          <w:szCs w:val="30"/>
        </w:rPr>
        <w:t>25</w:t>
      </w:r>
      <w:r w:rsidR="00D76C9B" w:rsidRPr="0075307B">
        <w:rPr>
          <w:rFonts w:ascii="Angsana New" w:hAnsi="Angsana New"/>
          <w:sz w:val="30"/>
          <w:szCs w:val="30"/>
        </w:rPr>
        <w:t xml:space="preserve"> </w:t>
      </w:r>
      <w:r w:rsidR="00D76C9B" w:rsidRPr="0075307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06767" w:rsidRPr="00406767">
        <w:rPr>
          <w:rFonts w:ascii="Angsana New" w:hAnsi="Angsana New"/>
          <w:sz w:val="30"/>
          <w:szCs w:val="30"/>
        </w:rPr>
        <w:t>2563</w:t>
      </w:r>
      <w:r w:rsidR="00D76C9B" w:rsidRPr="0075307B">
        <w:rPr>
          <w:rFonts w:ascii="Angsana New" w:hAnsi="Angsana New"/>
          <w:sz w:val="30"/>
          <w:szCs w:val="30"/>
        </w:rPr>
        <w:t xml:space="preserve"> </w:t>
      </w:r>
      <w:r w:rsidRPr="0075307B">
        <w:rPr>
          <w:rFonts w:ascii="Angsana New" w:hAnsi="Angsana New" w:hint="cs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คู่สัญญาทั้งสามฝ่ายได้ตกลงเปลี่ยนแปลงเงื่อนไขการให้บริการตามสัญญาเดิม โดย</w:t>
      </w:r>
      <w:r w:rsidR="00D76C9B" w:rsidRPr="0075307B">
        <w:rPr>
          <w:rFonts w:ascii="Angsana New" w:hAnsi="Angsana New" w:hint="cs"/>
          <w:sz w:val="30"/>
          <w:szCs w:val="30"/>
          <w:cs/>
        </w:rPr>
        <w:t>การเปลี่ยนแปลงตามสัญญาล่าสุดมีผลบังคับใช้ตั้งแต่เดือนสิงหาคม</w:t>
      </w:r>
      <w:r w:rsidR="00D76C9B" w:rsidRPr="0075307B">
        <w:rPr>
          <w:rFonts w:ascii="Angsana New" w:hAnsi="Angsana New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2563</w:t>
      </w:r>
      <w:r w:rsidR="00E87EE7" w:rsidRPr="0075307B">
        <w:rPr>
          <w:rFonts w:ascii="Angsana New" w:hAnsi="Angsana New"/>
          <w:sz w:val="30"/>
          <w:szCs w:val="30"/>
        </w:rPr>
        <w:t xml:space="preserve"> </w:t>
      </w:r>
      <w:r w:rsidRPr="0075307B">
        <w:rPr>
          <w:rFonts w:ascii="Angsana New" w:hAnsi="Angsana New" w:hint="cs"/>
          <w:sz w:val="30"/>
          <w:szCs w:val="30"/>
          <w:cs/>
        </w:rPr>
        <w:t xml:space="preserve">รวมมีมูลค่าตามสัญญาเป็นจำนวนเงิน </w:t>
      </w:r>
      <w:r w:rsidR="00406767" w:rsidRPr="00406767">
        <w:rPr>
          <w:rFonts w:ascii="Angsana New" w:hAnsi="Angsana New" w:hint="cs"/>
          <w:sz w:val="30"/>
          <w:szCs w:val="30"/>
        </w:rPr>
        <w:t>4</w:t>
      </w:r>
      <w:r w:rsidR="00406767" w:rsidRPr="00406767">
        <w:rPr>
          <w:rFonts w:ascii="Angsana New" w:hAnsi="Angsana New"/>
          <w:sz w:val="30"/>
          <w:szCs w:val="30"/>
        </w:rPr>
        <w:t>36</w:t>
      </w:r>
      <w:r w:rsidR="0046573D" w:rsidRPr="0075307B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75</w:t>
      </w:r>
      <w:r w:rsidRPr="0075307B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75307B">
        <w:rPr>
          <w:rFonts w:ascii="Angsana New" w:hAnsi="Angsana New" w:hint="cs"/>
          <w:sz w:val="30"/>
          <w:szCs w:val="30"/>
        </w:rPr>
        <w:t xml:space="preserve"> </w:t>
      </w:r>
      <w:r w:rsidRPr="0075307B">
        <w:rPr>
          <w:rFonts w:ascii="Angsana New" w:hAnsi="Angsana New" w:hint="cs"/>
          <w:sz w:val="30"/>
          <w:szCs w:val="30"/>
          <w:cs/>
        </w:rPr>
        <w:t>ณ</w:t>
      </w:r>
      <w:r w:rsidRPr="006B3E5C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30</w:t>
      </w:r>
      <w:r w:rsidRPr="006B3E5C">
        <w:rPr>
          <w:rFonts w:ascii="Angsana New" w:hAnsi="Angsana New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ม</w:t>
      </w:r>
      <w:r w:rsidR="00397733">
        <w:rPr>
          <w:rFonts w:ascii="Angsana New" w:hAnsi="Angsana New" w:hint="cs"/>
          <w:sz w:val="30"/>
          <w:szCs w:val="30"/>
          <w:cs/>
        </w:rPr>
        <w:t>ิถุนายน</w:t>
      </w:r>
      <w:r w:rsidRPr="006B3E5C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2565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</w:t>
      </w:r>
      <w:r w:rsidRPr="006243DC">
        <w:rPr>
          <w:rFonts w:ascii="Angsana New" w:hAnsi="Angsana New" w:hint="cs"/>
          <w:sz w:val="30"/>
          <w:szCs w:val="30"/>
          <w:cs/>
        </w:rPr>
        <w:t>สัญญาเป็นจำนวนเงิน</w:t>
      </w:r>
      <w:r w:rsidR="001E3E14" w:rsidRPr="006243DC">
        <w:rPr>
          <w:rFonts w:ascii="Angsana New" w:hAnsi="Angsana New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63</w:t>
      </w:r>
      <w:r w:rsidR="00E87EE7" w:rsidRPr="006243DC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34</w:t>
      </w:r>
      <w:r w:rsidR="001E3E14" w:rsidRPr="006243DC">
        <w:rPr>
          <w:rFonts w:ascii="Angsana New" w:hAnsi="Angsana New"/>
          <w:sz w:val="30"/>
          <w:szCs w:val="30"/>
        </w:rPr>
        <w:t xml:space="preserve"> </w:t>
      </w:r>
      <w:r w:rsidRPr="006243DC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6243DC">
        <w:rPr>
          <w:rFonts w:ascii="Angsana New" w:hAnsi="Angsana New"/>
          <w:sz w:val="30"/>
          <w:szCs w:val="30"/>
        </w:rPr>
        <w:t xml:space="preserve"> </w:t>
      </w:r>
      <w:r w:rsidRPr="006243D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31</w:t>
      </w:r>
      <w:r w:rsidRPr="001E3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06767" w:rsidRPr="00406767">
        <w:rPr>
          <w:rFonts w:ascii="Angsana New" w:hAnsi="Angsana New" w:hint="cs"/>
          <w:i/>
          <w:iCs/>
          <w:sz w:val="30"/>
          <w:szCs w:val="30"/>
        </w:rPr>
        <w:t>256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4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75</w:t>
      </w:r>
      <w:r w:rsidRPr="001E3E14"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60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4DD25048" w14:textId="77777777" w:rsidR="00397733" w:rsidRPr="00257D3C" w:rsidRDefault="00397733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E924265" w14:textId="19016482" w:rsidR="00F86F03" w:rsidRPr="00D246FB" w:rsidRDefault="00F86F03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3E14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="00406767" w:rsidRPr="00406767">
        <w:rPr>
          <w:rFonts w:ascii="Angsana New" w:hAnsi="Angsana New"/>
          <w:sz w:val="30"/>
          <w:szCs w:val="30"/>
        </w:rPr>
        <w:t>6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</w:rPr>
        <w:br/>
      </w:r>
      <w:r w:rsidRPr="001E3E14">
        <w:rPr>
          <w:rFonts w:ascii="Angsana New" w:hAnsi="Angsana New" w:hint="cs"/>
          <w:sz w:val="30"/>
          <w:szCs w:val="30"/>
          <w:cs/>
        </w:rPr>
        <w:t>ณ วันที่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30</w:t>
      </w:r>
      <w:r w:rsidRPr="001E3E14">
        <w:rPr>
          <w:rFonts w:ascii="Angsana New" w:hAnsi="Angsana New"/>
          <w:sz w:val="30"/>
          <w:szCs w:val="30"/>
        </w:rPr>
        <w:t xml:space="preserve"> </w:t>
      </w:r>
      <w:r w:rsidR="00397733">
        <w:rPr>
          <w:rFonts w:ascii="Angsana New" w:hAnsi="Angsana New" w:hint="cs"/>
          <w:sz w:val="30"/>
          <w:szCs w:val="30"/>
          <w:cs/>
        </w:rPr>
        <w:t>มิถุนายน</w:t>
      </w:r>
      <w:r w:rsidRPr="001E3E14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2565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6</w:t>
      </w:r>
      <w:r w:rsidRPr="001E3E14">
        <w:rPr>
          <w:rFonts w:ascii="Angsana New" w:hAnsi="Angsana New" w:hint="cs"/>
          <w:sz w:val="30"/>
          <w:szCs w:val="30"/>
        </w:rPr>
        <w:t xml:space="preserve"> </w:t>
      </w:r>
      <w:r w:rsidRPr="001E3E14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1E3E14">
        <w:rPr>
          <w:rFonts w:ascii="Angsana New" w:hAnsi="Angsana New"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31</w:t>
      </w:r>
      <w:r w:rsidRPr="001E3E14">
        <w:rPr>
          <w:rFonts w:ascii="Angsana New" w:hAnsi="Angsana New"/>
          <w:i/>
          <w:iCs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06767" w:rsidRPr="00406767">
        <w:rPr>
          <w:rFonts w:ascii="Angsana New" w:hAnsi="Angsana New" w:hint="cs"/>
          <w:i/>
          <w:iCs/>
          <w:sz w:val="30"/>
          <w:szCs w:val="30"/>
        </w:rPr>
        <w:t>256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4</w:t>
      </w:r>
      <w:r w:rsidRPr="001E3E14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06767" w:rsidRPr="00406767">
        <w:rPr>
          <w:rFonts w:ascii="Angsana New" w:hAnsi="Angsana New" w:hint="cs"/>
          <w:i/>
          <w:iCs/>
          <w:sz w:val="30"/>
          <w:szCs w:val="30"/>
        </w:rPr>
        <w:t>6</w:t>
      </w:r>
      <w:r w:rsidRPr="001E3E14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E3E14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C0A0452" w14:textId="77777777" w:rsidR="00584066" w:rsidRPr="00257D3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EBDA189" w14:textId="35703CB2" w:rsidR="00F86F03" w:rsidRPr="006243DC" w:rsidRDefault="00F86F03" w:rsidP="00F86F03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55780123"/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06767" w:rsidRPr="00406767">
        <w:rPr>
          <w:rFonts w:ascii="Angsana New" w:hAnsi="Angsana New" w:hint="cs"/>
          <w:sz w:val="30"/>
          <w:szCs w:val="30"/>
        </w:rPr>
        <w:t>29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06767" w:rsidRPr="00406767">
        <w:rPr>
          <w:rFonts w:ascii="Angsana New" w:hAnsi="Angsana New" w:hint="cs"/>
          <w:sz w:val="30"/>
          <w:szCs w:val="30"/>
        </w:rPr>
        <w:t>2562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406767" w:rsidRPr="00406767">
        <w:rPr>
          <w:rFonts w:ascii="Angsana New" w:hAnsi="Angsana New" w:hint="cs"/>
          <w:sz w:val="30"/>
          <w:szCs w:val="30"/>
        </w:rPr>
        <w:t>15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ปี นับจากวันที่ระบุใน</w:t>
      </w:r>
      <w:r w:rsidRPr="006243DC">
        <w:rPr>
          <w:rFonts w:ascii="Angsana New" w:hAnsi="Angsana New" w:hint="cs"/>
          <w:sz w:val="30"/>
          <w:szCs w:val="30"/>
          <w:cs/>
        </w:rPr>
        <w:t xml:space="preserve">สัญญา มีมูลค่าตามสัญญาเป็นจำนวนเงิน </w:t>
      </w:r>
      <w:r w:rsidR="00406767" w:rsidRPr="00406767">
        <w:rPr>
          <w:rFonts w:ascii="Angsana New" w:hAnsi="Angsana New" w:hint="cs"/>
          <w:sz w:val="30"/>
          <w:szCs w:val="30"/>
        </w:rPr>
        <w:t>2</w:t>
      </w:r>
      <w:r w:rsidR="00406767" w:rsidRPr="00406767">
        <w:rPr>
          <w:rFonts w:ascii="Angsana New" w:hAnsi="Angsana New"/>
          <w:sz w:val="30"/>
          <w:szCs w:val="30"/>
        </w:rPr>
        <w:t>8</w:t>
      </w:r>
      <w:r w:rsidRPr="006243DC">
        <w:rPr>
          <w:rFonts w:ascii="Angsana New" w:hAnsi="Angsana New" w:hint="cs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32</w:t>
      </w:r>
      <w:r w:rsidRPr="006243DC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</w:t>
      </w:r>
      <w:r w:rsidRPr="006243DC">
        <w:rPr>
          <w:rFonts w:ascii="Angsana New" w:hAnsi="Angsana New" w:hint="cs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30</w:t>
      </w:r>
      <w:r w:rsidRPr="006243DC">
        <w:rPr>
          <w:rFonts w:ascii="Angsana New" w:hAnsi="Angsana New"/>
          <w:sz w:val="30"/>
          <w:szCs w:val="30"/>
        </w:rPr>
        <w:t xml:space="preserve"> </w:t>
      </w:r>
      <w:r w:rsidR="00397733" w:rsidRPr="006243DC">
        <w:rPr>
          <w:rFonts w:ascii="Angsana New" w:hAnsi="Angsana New" w:hint="cs"/>
          <w:sz w:val="30"/>
          <w:szCs w:val="30"/>
          <w:cs/>
        </w:rPr>
        <w:t>มิถุนายน</w:t>
      </w:r>
      <w:r w:rsidRPr="006243DC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2565</w:t>
      </w:r>
      <w:r w:rsidRPr="006243DC">
        <w:rPr>
          <w:rFonts w:ascii="Angsana New" w:hAnsi="Angsana New" w:hint="cs"/>
          <w:sz w:val="30"/>
          <w:szCs w:val="30"/>
        </w:rPr>
        <w:t xml:space="preserve"> </w:t>
      </w:r>
      <w:r w:rsidRPr="006243DC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="00C60435" w:rsidRPr="006243DC">
        <w:rPr>
          <w:rFonts w:ascii="Angsana New" w:hAnsi="Angsana New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13</w:t>
      </w:r>
      <w:r w:rsidR="00C60435" w:rsidRPr="006243DC">
        <w:rPr>
          <w:rFonts w:ascii="Angsana New" w:hAnsi="Angsana New"/>
          <w:sz w:val="30"/>
          <w:szCs w:val="30"/>
        </w:rPr>
        <w:t>.</w:t>
      </w:r>
      <w:r w:rsidR="00406767" w:rsidRPr="00406767">
        <w:rPr>
          <w:rFonts w:ascii="Angsana New" w:hAnsi="Angsana New"/>
          <w:sz w:val="30"/>
          <w:szCs w:val="30"/>
        </w:rPr>
        <w:t>99</w:t>
      </w:r>
      <w:r w:rsidR="00565A19" w:rsidRPr="006243DC">
        <w:rPr>
          <w:rFonts w:ascii="Angsana New" w:hAnsi="Angsana New"/>
          <w:sz w:val="30"/>
          <w:szCs w:val="30"/>
        </w:rPr>
        <w:t xml:space="preserve"> </w:t>
      </w:r>
      <w:r w:rsidRPr="006243DC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6243DC">
        <w:rPr>
          <w:rFonts w:ascii="Angsana New" w:hAnsi="Angsana New"/>
          <w:sz w:val="30"/>
          <w:szCs w:val="30"/>
        </w:rPr>
        <w:t xml:space="preserve"> </w:t>
      </w:r>
      <w:r w:rsidRPr="006243D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31</w:t>
      </w:r>
      <w:r w:rsidR="00BF12DA" w:rsidRPr="006243DC">
        <w:rPr>
          <w:rFonts w:ascii="Angsana New" w:hAnsi="Angsana New"/>
          <w:i/>
          <w:iCs/>
          <w:sz w:val="30"/>
          <w:szCs w:val="30"/>
        </w:rPr>
        <w:t xml:space="preserve"> </w:t>
      </w:r>
      <w:r w:rsidR="00BF12DA" w:rsidRPr="006243D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06767" w:rsidRPr="00406767">
        <w:rPr>
          <w:rFonts w:ascii="Angsana New" w:hAnsi="Angsana New" w:hint="cs"/>
          <w:i/>
          <w:iCs/>
          <w:sz w:val="30"/>
          <w:szCs w:val="30"/>
        </w:rPr>
        <w:t>256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4</w:t>
      </w:r>
      <w:r w:rsidRPr="006243DC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15</w:t>
      </w:r>
      <w:r w:rsidR="00BF12DA" w:rsidRPr="006243DC">
        <w:rPr>
          <w:rFonts w:ascii="Angsana New" w:hAnsi="Angsana New"/>
          <w:i/>
          <w:iCs/>
          <w:sz w:val="30"/>
          <w:szCs w:val="30"/>
        </w:rPr>
        <w:t>.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43</w:t>
      </w:r>
      <w:r w:rsidRPr="006243DC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6243DC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bookmarkEnd w:id="3"/>
    <w:p w14:paraId="4BEAF1A4" w14:textId="73A7460E" w:rsidR="00584066" w:rsidRDefault="00584066" w:rsidP="0085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3376A4A" w14:textId="7913545C" w:rsidR="00A60DEB" w:rsidRDefault="00A60DEB" w:rsidP="0085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F44F793" w14:textId="77777777" w:rsidR="00584066" w:rsidRPr="006243D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243D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หนังสือค้ำประกัน</w:t>
      </w:r>
    </w:p>
    <w:p w14:paraId="63DA7175" w14:textId="77777777" w:rsidR="00584066" w:rsidRPr="00855101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4E3F720A" w14:textId="010F9F34" w:rsidR="004161D3" w:rsidRPr="006243DC" w:rsidRDefault="00584066" w:rsidP="00416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val="th-TH" w:eastAsia="th-TH"/>
        </w:rPr>
      </w:pP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="001D6AF3" w:rsidRPr="006243DC">
        <w:rPr>
          <w:rFonts w:ascii="Angsana New" w:hAnsi="Angsana New" w:hint="cs"/>
          <w:sz w:val="30"/>
          <w:szCs w:val="30"/>
        </w:rPr>
        <w:t xml:space="preserve"> </w:t>
      </w:r>
      <w:r w:rsidR="00397733" w:rsidRPr="006243DC">
        <w:rPr>
          <w:rFonts w:ascii="Angsana New" w:hAnsi="Angsana New" w:hint="cs"/>
          <w:sz w:val="30"/>
          <w:szCs w:val="30"/>
          <w:cs/>
        </w:rPr>
        <w:t>มิถุนายน</w:t>
      </w:r>
      <w:r w:rsidR="001D6AF3" w:rsidRPr="006243DC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 w:hint="cs"/>
          <w:sz w:val="30"/>
          <w:szCs w:val="30"/>
        </w:rPr>
        <w:t>256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="001D6AF3" w:rsidRPr="006243DC">
        <w:rPr>
          <w:rFonts w:ascii="Angsana New" w:hAnsi="Angsana New" w:hint="cs"/>
          <w:sz w:val="30"/>
          <w:szCs w:val="30"/>
        </w:rPr>
        <w:t xml:space="preserve"> </w:t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บริษัทและบริษัทย่อยมีภาระผูกพันจากการที่ธนาคารออกหนังสือค้ำประกันในนามของบริษัทและบริษัทย่อย เพื่อใช้เป็นหลักประกันในการปฏิบัติตามเงื่อนไขต่าง</w:t>
      </w:r>
      <w:r w:rsidR="0092777C"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ๆ ในการดำเนินธุรกิจปกติจำนวน</w:t>
      </w:r>
      <w:r w:rsidR="00840F84" w:rsidRPr="006243D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EE29C6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541</w:t>
      </w:r>
      <w:r w:rsidR="007E3CCB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29</w:t>
      </w:r>
      <w:r w:rsidRPr="006243DC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0</w:t>
      </w:r>
      <w:r w:rsidR="007E3CCB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30</w:t>
      </w:r>
      <w:r w:rsidR="00840F84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ล้านเหรียญสหรัฐอเมริกา และ</w:t>
      </w:r>
      <w:r w:rsidR="00EE29C6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4</w:t>
      </w:r>
      <w:r w:rsidR="00EE29C6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72</w:t>
      </w:r>
      <w:r w:rsidR="00840F84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  <w:r w:rsidR="004161D3"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4161D3" w:rsidRPr="006243D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31</w:t>
      </w:r>
      <w:r w:rsidR="004161D3" w:rsidRPr="006243DC">
        <w:rPr>
          <w:rFonts w:ascii="Angsana New" w:hAnsi="Angsana New"/>
          <w:i/>
          <w:iCs/>
          <w:sz w:val="30"/>
          <w:szCs w:val="30"/>
        </w:rPr>
        <w:t xml:space="preserve"> </w:t>
      </w:r>
      <w:r w:rsidR="004161D3" w:rsidRPr="006243D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06767" w:rsidRPr="00406767">
        <w:rPr>
          <w:rFonts w:ascii="Angsana New" w:hAnsi="Angsana New" w:hint="cs"/>
          <w:i/>
          <w:iCs/>
          <w:sz w:val="30"/>
          <w:szCs w:val="30"/>
        </w:rPr>
        <w:t>256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4</w:t>
      </w:r>
      <w:r w:rsidR="004161D3" w:rsidRPr="006243D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406767" w:rsidRPr="0040676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4161D3" w:rsidRPr="006243D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406767" w:rsidRPr="0040676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479</w:t>
      </w:r>
      <w:r w:rsidR="004161D3" w:rsidRPr="006243D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35</w:t>
      </w:r>
      <w:r w:rsidR="004161D3" w:rsidRPr="006243D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4161D3" w:rsidRPr="006243D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406767" w:rsidRPr="0040676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10</w:t>
      </w:r>
      <w:r w:rsidR="004161D3" w:rsidRPr="006243D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41</w:t>
      </w:r>
      <w:r w:rsidR="004161D3" w:rsidRPr="006243D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406767" w:rsidRPr="0040676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</w:t>
      </w:r>
      <w:r w:rsidR="004161D3" w:rsidRPr="006243D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406767" w:rsidRPr="00406767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72</w:t>
      </w:r>
      <w:r w:rsidR="004161D3" w:rsidRPr="006243D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="004161D3" w:rsidRPr="006243D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04AF2D11" w14:textId="77777777" w:rsidR="006A46BF" w:rsidRPr="00855101" w:rsidRDefault="006A46BF" w:rsidP="00416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6765D508" w14:textId="20C2AC78" w:rsidR="00584066" w:rsidRPr="00987542" w:rsidRDefault="006E5B82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Stanby </w:t>
      </w:r>
      <w:r w:rsidR="00584066" w:rsidRPr="006243D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Letter</w:t>
      </w:r>
      <w:r w:rsidR="00584066" w:rsidRPr="006243D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s</w:t>
      </w:r>
      <w:r w:rsidR="00584066" w:rsidRPr="006243D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of Credit</w:t>
      </w:r>
    </w:p>
    <w:p w14:paraId="48AA6FB1" w14:textId="77777777" w:rsidR="00584066" w:rsidRPr="00257D3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0"/>
          <w:szCs w:val="20"/>
          <w:cs/>
          <w:lang w:val="th-TH" w:eastAsia="th-TH"/>
        </w:rPr>
      </w:pPr>
    </w:p>
    <w:p w14:paraId="4D8BC6B2" w14:textId="79ED7012" w:rsidR="00584066" w:rsidRPr="006243D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="001D6AF3" w:rsidRPr="006243DC">
        <w:rPr>
          <w:rFonts w:ascii="Angsana New" w:hAnsi="Angsana New" w:hint="cs"/>
          <w:sz w:val="30"/>
          <w:szCs w:val="30"/>
        </w:rPr>
        <w:t xml:space="preserve"> </w:t>
      </w:r>
      <w:r w:rsidR="00397733" w:rsidRPr="006243DC">
        <w:rPr>
          <w:rFonts w:ascii="Angsana New" w:hAnsi="Angsana New" w:hint="cs"/>
          <w:sz w:val="30"/>
          <w:szCs w:val="30"/>
          <w:cs/>
        </w:rPr>
        <w:t>มิถุนายน</w:t>
      </w:r>
      <w:r w:rsidR="001D6AF3" w:rsidRPr="006243DC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 w:hint="cs"/>
          <w:sz w:val="30"/>
          <w:szCs w:val="30"/>
        </w:rPr>
        <w:t>256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="001D6AF3" w:rsidRPr="006243DC">
        <w:rPr>
          <w:rFonts w:ascii="Angsana New" w:hAnsi="Angsana New" w:hint="cs"/>
          <w:sz w:val="30"/>
          <w:szCs w:val="30"/>
        </w:rPr>
        <w:t xml:space="preserve"> </w:t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 Standby Letters of Credit </w:t>
      </w:r>
      <w:r w:rsidR="002C2DD8"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เพื่อใช้ค้ำประกันเงินสำรองเพื่อการชำระหนี้ (Debt Service Reserve Guarantee) ของการร่วมค้าและค้ำประกัน </w:t>
      </w:r>
      <w:r w:rsidR="002C2DD8"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การเพิ่มทุนในการร่วมค้าจำนวน 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C3293C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600</w:t>
      </w:r>
      <w:r w:rsidR="00C3293C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3293C" w:rsidRPr="006243D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านบาท </w:t>
      </w:r>
      <w:r w:rsidR="00974083"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และ 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28</w:t>
      </w:r>
      <w:r w:rsidR="00974083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09</w:t>
      </w:r>
      <w:r w:rsidR="00C3293C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3293C" w:rsidRPr="006243D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านเหรียญสหรัฐอเมริกา</w:t>
      </w:r>
      <w:r w:rsidR="00C8736F"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085345" w:rsidRPr="006243D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31</w:t>
      </w:r>
      <w:r w:rsidR="00085345" w:rsidRPr="006243DC">
        <w:rPr>
          <w:rFonts w:ascii="Angsana New" w:hAnsi="Angsana New"/>
          <w:i/>
          <w:iCs/>
          <w:sz w:val="30"/>
          <w:szCs w:val="30"/>
        </w:rPr>
        <w:t xml:space="preserve"> </w:t>
      </w:r>
      <w:r w:rsidR="00085345" w:rsidRPr="006243D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06767" w:rsidRPr="00406767">
        <w:rPr>
          <w:rFonts w:ascii="Angsana New" w:hAnsi="Angsana New" w:hint="cs"/>
          <w:i/>
          <w:iCs/>
          <w:sz w:val="30"/>
          <w:szCs w:val="30"/>
        </w:rPr>
        <w:t>256</w:t>
      </w:r>
      <w:r w:rsidR="00406767" w:rsidRPr="00406767">
        <w:rPr>
          <w:rFonts w:ascii="Angsana New" w:hAnsi="Angsana New"/>
          <w:i/>
          <w:iCs/>
          <w:sz w:val="30"/>
          <w:szCs w:val="30"/>
        </w:rPr>
        <w:t>4</w:t>
      </w:r>
      <w:r w:rsidR="00085345" w:rsidRPr="006243D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: </w:t>
      </w:r>
      <w:r w:rsidR="00406767" w:rsidRPr="0040676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085345" w:rsidRPr="006243D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,</w:t>
      </w:r>
      <w:r w:rsidR="00406767" w:rsidRPr="0040676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600</w:t>
      </w:r>
      <w:r w:rsidR="00085345" w:rsidRPr="006243D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406767" w:rsidRPr="0040676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24</w:t>
      </w:r>
      <w:r w:rsidR="00085345" w:rsidRPr="006243D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406767" w:rsidRPr="0040676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50</w:t>
      </w:r>
      <w:r w:rsidR="00085345" w:rsidRPr="006243D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406767" w:rsidRPr="0040676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17</w:t>
      </w:r>
      <w:r w:rsidR="00085345" w:rsidRPr="006243D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85</w:t>
      </w:r>
      <w:r w:rsidR="00085345" w:rsidRPr="006243DC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</w:t>
      </w:r>
      <w:r w:rsidR="00106ED1" w:rsidRPr="006243D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เยน</w:t>
      </w:r>
      <w:r w:rsidR="00085345" w:rsidRPr="006243D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06527C00" w14:textId="77777777" w:rsidR="00584066" w:rsidRPr="00257D3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p w14:paraId="256BBD9B" w14:textId="77777777" w:rsidR="00584066" w:rsidRPr="006243DC" w:rsidRDefault="00584066" w:rsidP="00584066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6243D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3155A03A" w14:textId="77777777" w:rsidR="00584066" w:rsidRPr="006243D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0EC2868" w14:textId="59497D15" w:rsidR="006F55C1" w:rsidRDefault="00584066" w:rsidP="006F5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6243D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06767" w:rsidRPr="00406767">
        <w:rPr>
          <w:rFonts w:ascii="Angsana New" w:hAnsi="Angsana New" w:hint="cs"/>
          <w:sz w:val="30"/>
          <w:szCs w:val="30"/>
        </w:rPr>
        <w:t>3</w:t>
      </w:r>
      <w:r w:rsidR="00406767" w:rsidRPr="00406767">
        <w:rPr>
          <w:rFonts w:ascii="Angsana New" w:hAnsi="Angsana New"/>
          <w:sz w:val="30"/>
          <w:szCs w:val="30"/>
        </w:rPr>
        <w:t>0</w:t>
      </w:r>
      <w:r w:rsidR="001D6AF3" w:rsidRPr="006243DC">
        <w:rPr>
          <w:rFonts w:ascii="Angsana New" w:hAnsi="Angsana New" w:hint="cs"/>
          <w:sz w:val="30"/>
          <w:szCs w:val="30"/>
        </w:rPr>
        <w:t xml:space="preserve"> </w:t>
      </w:r>
      <w:r w:rsidR="00397733" w:rsidRPr="006243DC">
        <w:rPr>
          <w:rFonts w:ascii="Angsana New" w:hAnsi="Angsana New" w:hint="cs"/>
          <w:sz w:val="30"/>
          <w:szCs w:val="30"/>
          <w:cs/>
        </w:rPr>
        <w:t>มิถุนายน</w:t>
      </w:r>
      <w:r w:rsidR="001D6AF3" w:rsidRPr="006243DC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 w:hint="cs"/>
          <w:sz w:val="30"/>
          <w:szCs w:val="30"/>
        </w:rPr>
        <w:t>256</w:t>
      </w:r>
      <w:r w:rsidR="00406767" w:rsidRPr="00406767">
        <w:rPr>
          <w:rFonts w:ascii="Angsana New" w:hAnsi="Angsana New"/>
          <w:sz w:val="30"/>
          <w:szCs w:val="30"/>
        </w:rPr>
        <w:t>5</w:t>
      </w:r>
      <w:r w:rsidR="001D6AF3" w:rsidRPr="006243DC">
        <w:rPr>
          <w:rFonts w:ascii="Angsana New" w:hAnsi="Angsana New" w:hint="cs"/>
          <w:sz w:val="30"/>
          <w:szCs w:val="30"/>
        </w:rPr>
        <w:t xml:space="preserve"> </w:t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6243DC">
        <w:rPr>
          <w:rFonts w:ascii="Angsana New" w:hAnsi="Angsana New" w:hint="cs"/>
          <w:sz w:val="30"/>
          <w:szCs w:val="30"/>
          <w:cs/>
        </w:rPr>
        <w:t>มีวงเงินธุรกรรมที่ยังไม่ได้ใช้</w:t>
      </w:r>
      <w:r w:rsidR="00DE6FB1"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เป็นจำนวนเงิน 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4</w:t>
      </w:r>
      <w:r w:rsidR="00F82DC7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740</w:t>
      </w:r>
      <w:r w:rsidR="0074204D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eastAsia="Cordia New" w:hAnsi="Angsana New"/>
          <w:snapToGrid w:val="0"/>
          <w:sz w:val="30"/>
          <w:szCs w:val="30"/>
          <w:lang w:eastAsia="th-TH"/>
        </w:rPr>
        <w:t>81</w:t>
      </w:r>
      <w:r w:rsidR="00DE6FB1"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DE6FB1" w:rsidRPr="006243D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านบาท</w:t>
      </w:r>
      <w:r w:rsidR="00DE6FB1"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B214F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F50D14" w:rsidRPr="00B214F0">
        <w:rPr>
          <w:rFonts w:ascii="Angsana New" w:eastAsia="Cordia New" w:hAnsi="Angsana New" w:hint="cs"/>
          <w:snapToGrid w:val="0"/>
          <w:spacing w:val="-4"/>
          <w:sz w:val="30"/>
          <w:szCs w:val="30"/>
          <w:cs/>
          <w:lang w:val="th-TH" w:eastAsia="th-TH"/>
        </w:rPr>
        <w:t>และ</w:t>
      </w:r>
      <w:r w:rsidR="00406767" w:rsidRPr="00406767">
        <w:rPr>
          <w:rFonts w:ascii="Angsana New" w:eastAsia="Cordia New" w:hAnsi="Angsana New"/>
          <w:snapToGrid w:val="0"/>
          <w:spacing w:val="-4"/>
          <w:sz w:val="30"/>
          <w:szCs w:val="30"/>
          <w:lang w:eastAsia="th-TH"/>
        </w:rPr>
        <w:t>1</w:t>
      </w:r>
      <w:r w:rsidR="00F82DC7" w:rsidRPr="00B214F0">
        <w:rPr>
          <w:rFonts w:ascii="Angsana New" w:eastAsia="Cordia New" w:hAnsi="Angsana New"/>
          <w:snapToGrid w:val="0"/>
          <w:spacing w:val="-4"/>
          <w:sz w:val="30"/>
          <w:szCs w:val="30"/>
          <w:lang w:eastAsia="th-TH"/>
        </w:rPr>
        <w:t>,</w:t>
      </w:r>
      <w:r w:rsidR="00406767" w:rsidRPr="00406767">
        <w:rPr>
          <w:rFonts w:ascii="Angsana New" w:eastAsia="Cordia New" w:hAnsi="Angsana New"/>
          <w:snapToGrid w:val="0"/>
          <w:spacing w:val="-4"/>
          <w:sz w:val="30"/>
          <w:szCs w:val="30"/>
          <w:lang w:eastAsia="th-TH"/>
        </w:rPr>
        <w:t>388</w:t>
      </w:r>
      <w:r w:rsidR="0074204D" w:rsidRPr="00B214F0">
        <w:rPr>
          <w:rFonts w:ascii="Angsana New" w:eastAsia="Cordia New" w:hAnsi="Angsana New"/>
          <w:snapToGrid w:val="0"/>
          <w:spacing w:val="-4"/>
          <w:sz w:val="30"/>
          <w:szCs w:val="30"/>
          <w:lang w:eastAsia="th-TH"/>
        </w:rPr>
        <w:t>.</w:t>
      </w:r>
      <w:r w:rsidR="00406767" w:rsidRPr="00406767">
        <w:rPr>
          <w:rFonts w:ascii="Angsana New" w:eastAsia="Cordia New" w:hAnsi="Angsana New"/>
          <w:snapToGrid w:val="0"/>
          <w:spacing w:val="-4"/>
          <w:sz w:val="30"/>
          <w:szCs w:val="30"/>
          <w:lang w:eastAsia="th-TH"/>
        </w:rPr>
        <w:t>91</w:t>
      </w:r>
      <w:r w:rsidRPr="00B214F0">
        <w:rPr>
          <w:rFonts w:ascii="Angsana New" w:eastAsia="Cordi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ล้านเหรียญสหรัฐอเมริกา</w:t>
      </w:r>
      <w:r w:rsidR="001947FB" w:rsidRPr="00B214F0">
        <w:rPr>
          <w:rFonts w:ascii="Angsana New" w:eastAsia="Cordi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</w:t>
      </w:r>
      <w:r w:rsidR="005B40E9" w:rsidRPr="00B214F0">
        <w:rPr>
          <w:rFonts w:ascii="Angsana New" w:eastAsia="Cordia New" w:hAnsi="Angsana New" w:hint="cs"/>
          <w:i/>
          <w:iCs/>
          <w:snapToGrid w:val="0"/>
          <w:spacing w:val="-4"/>
          <w:sz w:val="30"/>
          <w:szCs w:val="30"/>
          <w:cs/>
          <w:lang w:eastAsia="th-TH"/>
        </w:rPr>
        <w:t>(</w:t>
      </w:r>
      <w:r w:rsidR="00406767" w:rsidRPr="00406767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5B40E9" w:rsidRPr="00B214F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B40E9" w:rsidRPr="00B214F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406767" w:rsidRPr="00406767">
        <w:rPr>
          <w:rFonts w:ascii="Angsana New" w:hAnsi="Angsana New" w:hint="cs"/>
          <w:i/>
          <w:iCs/>
          <w:spacing w:val="-4"/>
          <w:sz w:val="30"/>
          <w:szCs w:val="30"/>
        </w:rPr>
        <w:t>256</w:t>
      </w:r>
      <w:r w:rsidR="00406767" w:rsidRPr="00406767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DE6FB1" w:rsidRPr="00B214F0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lang w:eastAsia="th-TH"/>
        </w:rPr>
        <w:t xml:space="preserve">: </w:t>
      </w:r>
      <w:r w:rsidR="00406767" w:rsidRPr="00406767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lang w:eastAsia="th-TH"/>
        </w:rPr>
        <w:t>4</w:t>
      </w:r>
      <w:r w:rsidR="00DE6FB1" w:rsidRPr="00B214F0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lang w:eastAsia="th-TH"/>
        </w:rPr>
        <w:t>,</w:t>
      </w:r>
      <w:r w:rsidR="00406767" w:rsidRPr="00406767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lang w:eastAsia="th-TH"/>
        </w:rPr>
        <w:t>828</w:t>
      </w:r>
      <w:r w:rsidR="00DE6FB1" w:rsidRPr="00B214F0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lang w:eastAsia="th-TH"/>
        </w:rPr>
        <w:t>.</w:t>
      </w:r>
      <w:r w:rsidR="00406767" w:rsidRPr="00406767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lang w:eastAsia="th-TH"/>
        </w:rPr>
        <w:t>05</w:t>
      </w:r>
      <w:r w:rsidR="00DE6FB1" w:rsidRPr="00B214F0">
        <w:rPr>
          <w:rFonts w:ascii="Angsana New" w:eastAsia="Cordia New" w:hAnsi="Angsana New" w:hint="cs"/>
          <w:i/>
          <w:iCs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5B40E9" w:rsidRPr="00B214F0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 xml:space="preserve">ล้านบาท </w:t>
      </w:r>
      <w:r w:rsidR="00106ED1" w:rsidRPr="00B214F0">
        <w:rPr>
          <w:rFonts w:ascii="Angsana New" w:eastAsia="Cordia New" w:hAnsi="Angsana New" w:hint="cs"/>
          <w:i/>
          <w:iCs/>
          <w:snapToGrid w:val="0"/>
          <w:spacing w:val="-4"/>
          <w:sz w:val="30"/>
          <w:szCs w:val="30"/>
          <w:cs/>
          <w:lang w:eastAsia="th-TH"/>
        </w:rPr>
        <w:t xml:space="preserve">และ </w:t>
      </w:r>
      <w:r w:rsidR="00406767" w:rsidRPr="00406767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lang w:eastAsia="th-TH"/>
        </w:rPr>
        <w:t>1</w:t>
      </w:r>
      <w:r w:rsidR="005B40E9" w:rsidRPr="00B214F0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lang w:eastAsia="th-TH"/>
        </w:rPr>
        <w:t>,</w:t>
      </w:r>
      <w:r w:rsidR="00406767" w:rsidRPr="00406767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lang w:eastAsia="th-TH"/>
        </w:rPr>
        <w:t>302</w:t>
      </w:r>
      <w:r w:rsidR="005B40E9" w:rsidRPr="00B214F0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lang w:eastAsia="th-TH"/>
        </w:rPr>
        <w:t>.</w:t>
      </w:r>
      <w:r w:rsidR="00406767" w:rsidRPr="00406767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lang w:eastAsia="th-TH"/>
        </w:rPr>
        <w:t>87</w:t>
      </w:r>
      <w:r w:rsidR="005B40E9" w:rsidRPr="00B214F0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lang w:eastAsia="th-TH"/>
        </w:rPr>
        <w:t xml:space="preserve"> </w:t>
      </w:r>
      <w:r w:rsidR="005B40E9" w:rsidRPr="00B214F0">
        <w:rPr>
          <w:rFonts w:ascii="Angsana New" w:eastAsia="Cordi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>ล้านเหรียญสหรัฐอเมริกา</w:t>
      </w:r>
      <w:r w:rsidR="005B40E9" w:rsidRPr="00B214F0">
        <w:rPr>
          <w:rFonts w:ascii="Angsana New" w:eastAsia="Cordia New" w:hAnsi="Angsana New" w:hint="cs"/>
          <w:i/>
          <w:iCs/>
          <w:snapToGrid w:val="0"/>
          <w:spacing w:val="-4"/>
          <w:sz w:val="30"/>
          <w:szCs w:val="30"/>
          <w:cs/>
          <w:lang w:eastAsia="th-TH"/>
        </w:rPr>
        <w:t>)</w:t>
      </w:r>
    </w:p>
    <w:p w14:paraId="4722E93A" w14:textId="7DF06A42" w:rsidR="006F55C1" w:rsidRPr="00A45505" w:rsidRDefault="006F55C1" w:rsidP="006F5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7DE0AF12" w14:textId="6ED6F286" w:rsidR="00584066" w:rsidRPr="006F55C1" w:rsidRDefault="00584066" w:rsidP="006F5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</w:pPr>
      <w:r w:rsidRPr="00D45DD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รายจ่ายฝ่ายทุน</w:t>
      </w:r>
    </w:p>
    <w:p w14:paraId="2FA94871" w14:textId="77777777" w:rsidR="00584066" w:rsidRPr="00A45505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6E539F04" w14:textId="0C067BCF" w:rsidR="00F6628A" w:rsidRPr="006243DC" w:rsidRDefault="00F6628A" w:rsidP="00F6628A">
      <w:pPr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406767" w:rsidRPr="00406767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397733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ราช โคเจนเนอเรชั่น จำกัด ซึ่งเป็นบริษัทย่อยทางตรง มีภาระผูกพันเกี่ยวกับรายจ่ายฝ่ายทุนคงเหลือตามสัญญางาน</w:t>
      </w:r>
      <w:r w:rsidRPr="006B3E5C">
        <w:rPr>
          <w:rFonts w:ascii="Angsana New" w:hAnsi="Angsana New"/>
          <w:snapToGrid w:val="0"/>
          <w:sz w:val="30"/>
          <w:szCs w:val="30"/>
          <w:cs/>
          <w:lang w:eastAsia="th-TH"/>
        </w:rPr>
        <w:t>ก่อสร้างโรงไฟฟ้าส่วนต่อขยาย (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t xml:space="preserve">Engineering Procurement and Construction Contract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t xml:space="preserve">MW) </w:t>
      </w:r>
      <w:r w:rsidRPr="00F9623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และสัญญาก่อสร้างและปรับปรุงระบบอื่น ๆ เป็น</w:t>
      </w:r>
      <w:r w:rsidRPr="006243D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จำนวนเงิน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234</w:t>
      </w:r>
      <w:r w:rsidR="0018205C" w:rsidRPr="006243DC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38</w:t>
      </w:r>
      <w:r w:rsidRPr="006243D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18205C" w:rsidRPr="006243DC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92</w:t>
      </w:r>
      <w:r w:rsidRPr="006243DC">
        <w:rPr>
          <w:rFonts w:ascii="Angsana New" w:hAnsi="Angsana New" w:hint="cs"/>
          <w:sz w:val="30"/>
          <w:szCs w:val="30"/>
          <w:cs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ล้านเหรียญสหรัฐอเมริกา และ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230</w:t>
      </w:r>
      <w:r w:rsidR="007353B1" w:rsidRPr="006243DC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70</w:t>
      </w:r>
      <w:r w:rsidRPr="006243D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ล้านเยน</w:t>
      </w:r>
      <w:r w:rsidRPr="006243D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(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31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ธันวาคม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2564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464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09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07</w:t>
      </w:r>
      <w:r w:rsidRPr="006243D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ล้านเหรียญสหรัฐอเมริกา และ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,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845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ล้านเยน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</w:p>
    <w:p w14:paraId="3E6383B8" w14:textId="0AC0F261" w:rsidR="00F6628A" w:rsidRPr="00A45505" w:rsidRDefault="00F6628A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728FC2B9" w14:textId="093D8F47" w:rsidR="00F6628A" w:rsidRPr="006243DC" w:rsidRDefault="00F6628A" w:rsidP="00F6628A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243D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406767" w:rsidRPr="00406767">
        <w:rPr>
          <w:rFonts w:ascii="Angsana New" w:hAnsi="Angsana New"/>
          <w:sz w:val="30"/>
          <w:szCs w:val="30"/>
        </w:rPr>
        <w:t>30</w:t>
      </w:r>
      <w:r w:rsidRPr="006243DC">
        <w:rPr>
          <w:rFonts w:ascii="Angsana New" w:hAnsi="Angsana New"/>
          <w:sz w:val="30"/>
          <w:szCs w:val="30"/>
        </w:rPr>
        <w:t xml:space="preserve"> </w:t>
      </w:r>
      <w:r w:rsidR="00397733" w:rsidRPr="006243DC">
        <w:rPr>
          <w:rFonts w:ascii="Angsana New" w:hAnsi="Angsana New" w:hint="cs"/>
          <w:sz w:val="30"/>
          <w:szCs w:val="30"/>
          <w:cs/>
        </w:rPr>
        <w:t>มิถุนายน</w:t>
      </w:r>
      <w:r w:rsidRPr="006243DC">
        <w:rPr>
          <w:rFonts w:ascii="Angsana New" w:hAnsi="Angsana New" w:hint="cs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2565</w:t>
      </w:r>
      <w:r w:rsidRPr="006243D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สหโคเจน (ชลบุรี) จำกัด (มหาชน) และบริษัทย่อย ซึ่งเป็นบริษัทย่อยทางตรง </w:t>
      </w:r>
      <w:r w:rsidR="00C81578" w:rsidRPr="006243DC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6243D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ีภาระผูกพันเกี่ยวกับรายจ่ายฝ่ายทุนคงเหลือตามสัญญาจัดหาอุปกรณ์และบำรุงรักษาโรงไฟฟ้าพลังงานความร้อนร่วมและจัดหาอุปกรณ์การก่อสร้างอาคาร เป็นจำนวนเงิน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713</w:t>
      </w:r>
      <w:r w:rsidR="009C4CED" w:rsidRPr="006243DC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94</w:t>
      </w:r>
      <w:r w:rsidRPr="006243D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24</w:t>
      </w:r>
      <w:r w:rsidR="009C4CED" w:rsidRPr="006243DC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56</w:t>
      </w:r>
      <w:r w:rsidRPr="006243DC">
        <w:rPr>
          <w:rFonts w:ascii="Angsana New" w:hAnsi="Angsana New"/>
          <w:sz w:val="30"/>
          <w:szCs w:val="30"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ล้านเหรียญสหรัฐอเมริกา </w:t>
      </w:r>
      <w:r w:rsidR="00C81578" w:rsidRPr="006243DC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6243D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93</w:t>
      </w:r>
      <w:r w:rsidR="009C4CED" w:rsidRPr="006243DC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8</w:t>
      </w:r>
      <w:r w:rsidR="00921699">
        <w:rPr>
          <w:rFonts w:ascii="Angsana New" w:hAnsi="Angsana New"/>
          <w:snapToGrid w:val="0"/>
          <w:sz w:val="30"/>
          <w:szCs w:val="30"/>
          <w:lang w:eastAsia="th-TH"/>
        </w:rPr>
        <w:t>7</w:t>
      </w:r>
      <w:r w:rsidRPr="006243D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ล้านโครนาสวีเดน</w:t>
      </w:r>
      <w:r w:rsidRPr="006243DC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(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31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ธันวาคม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2564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: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764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55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27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90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ล้านเหรียญสหรัฐอเมริกา และ 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153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61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ล้านโครนาสวีเดน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</w:p>
    <w:p w14:paraId="04C90082" w14:textId="2C1DAD5B" w:rsidR="00B229E1" w:rsidRPr="00A45505" w:rsidRDefault="00B229E1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6221EB15" w14:textId="77777777" w:rsidR="00F6628A" w:rsidRPr="006243D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6243DC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สัญญาการจำนำหุ้น</w:t>
      </w:r>
    </w:p>
    <w:p w14:paraId="4A447F70" w14:textId="77777777" w:rsidR="00F6628A" w:rsidRPr="00A45505" w:rsidRDefault="00F6628A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40D9BA5D" w14:textId="77777777" w:rsidR="00F6628A" w:rsidRPr="006243D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</w:t>
      </w:r>
      <w:r w:rsidRPr="00A4550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ราช โคเจนเนอเรชั่น จำกัด </w:t>
      </w:r>
      <w:r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ซึ่งเป็นบริษัทย่อยทางตรง ไปเป็นหลักทรัพย์</w:t>
      </w:r>
      <w:r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>ค้ำประกันการกู้เงินให้แก่เจ้าหนี้เงินกู้ของบริษัทย่อยดังกล่าว</w:t>
      </w:r>
    </w:p>
    <w:p w14:paraId="7BCF50FB" w14:textId="77777777" w:rsidR="00F6628A" w:rsidRPr="00A45505" w:rsidRDefault="00F6628A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B62AD29" w14:textId="77777777" w:rsidR="00F6628A" w:rsidRPr="006243D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7399E106" w14:textId="77777777" w:rsidR="00F6628A" w:rsidRPr="00A45505" w:rsidRDefault="00F6628A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715A88EE" w14:textId="77777777" w:rsidR="00F6628A" w:rsidRPr="006243D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39440613" w14:textId="77777777" w:rsidR="00F6628A" w:rsidRPr="00A45505" w:rsidRDefault="00F6628A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01A9EB3C" w14:textId="77777777" w:rsidR="00F6628A" w:rsidRPr="006243D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243DC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6243DC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6243DC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6EB21896" w14:textId="77777777" w:rsidR="00F6628A" w:rsidRPr="007B227C" w:rsidRDefault="00F6628A" w:rsidP="00A4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cs/>
          <w:lang w:val="th-TH" w:eastAsia="th-TH"/>
        </w:rPr>
      </w:pPr>
    </w:p>
    <w:p w14:paraId="416630BF" w14:textId="77777777" w:rsidR="00F6628A" w:rsidRPr="006243D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บริษัทร่วม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0868F751" w14:textId="77777777" w:rsidR="00F6628A" w:rsidRPr="007B227C" w:rsidRDefault="00F6628A" w:rsidP="00A45505">
      <w:pPr>
        <w:ind w:left="540"/>
        <w:jc w:val="thaiDistribute"/>
        <w:rPr>
          <w:rFonts w:ascii="Angsana New" w:hAnsi="Angsana New"/>
          <w:snapToGrid w:val="0"/>
          <w:sz w:val="22"/>
          <w:szCs w:val="22"/>
          <w:cs/>
          <w:lang w:eastAsia="th-TH"/>
        </w:rPr>
      </w:pPr>
    </w:p>
    <w:p w14:paraId="07AAB5F9" w14:textId="19AE43E7" w:rsidR="00DF6301" w:rsidRDefault="00F6628A" w:rsidP="007F628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6243DC">
        <w:rPr>
          <w:rFonts w:ascii="Angsana New" w:hAnsi="Angsana New"/>
          <w:spacing w:val="-4"/>
          <w:sz w:val="30"/>
          <w:szCs w:val="30"/>
        </w:rPr>
        <w:t>NEXIF RATCH ENERGY</w:t>
      </w:r>
      <w:r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6243DC">
        <w:rPr>
          <w:rFonts w:ascii="Angsana New" w:eastAsia="Cordia New" w:hAnsi="Angsana New"/>
          <w:snapToGrid w:val="0"/>
          <w:sz w:val="30"/>
          <w:szCs w:val="30"/>
          <w:lang w:eastAsia="th-TH"/>
        </w:rPr>
        <w:t>SINGAPORE PTE. LTD.</w:t>
      </w: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ซึ่งเป็นการร่วมค้าทางตรง ได้นำใบ</w:t>
      </w:r>
      <w:r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หุ้นทั้งหมดของบริษัท เน็กส์ซิฟ ราช เอ็นเนอร์จี ระยอง จำกัด ซึ่งเป็นบริษัทย่อยของการร่วมค้าดังกล่าว ไปเป็นหลักทรัพย์ค้ำประกัน</w:t>
      </w:r>
      <w:r w:rsidRPr="006243D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>การกู้เงินให้แก่เจ้าหนี้เงินกู้ของบริษัท เน็กส์ซิฟ ราช เอ็นเนอร์จี ระยอง จำกัด</w:t>
      </w:r>
    </w:p>
    <w:p w14:paraId="01DB4677" w14:textId="77777777" w:rsidR="00DF6301" w:rsidRPr="007B227C" w:rsidRDefault="00DF6301" w:rsidP="007F628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lang w:val="th-TH" w:eastAsia="th-TH"/>
        </w:rPr>
      </w:pPr>
    </w:p>
    <w:p w14:paraId="7447BDC1" w14:textId="3B13CE39" w:rsidR="007F628C" w:rsidRPr="006243DC" w:rsidRDefault="007F628C" w:rsidP="007F628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6243D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หินกองเพาเวอร์ จำกัด ซึ่งเป็นการร่วมค้า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70A19B87" w14:textId="77777777" w:rsidR="007F628C" w:rsidRPr="007B227C" w:rsidRDefault="007F628C" w:rsidP="00A45505">
      <w:pPr>
        <w:ind w:left="540"/>
        <w:jc w:val="thaiDistribute"/>
        <w:rPr>
          <w:rFonts w:ascii="Angsana New" w:hAnsi="Angsana New"/>
          <w:snapToGrid w:val="0"/>
          <w:sz w:val="22"/>
          <w:szCs w:val="22"/>
          <w:cs/>
          <w:lang w:eastAsia="th-TH"/>
        </w:rPr>
      </w:pPr>
    </w:p>
    <w:p w14:paraId="5FE787F9" w14:textId="77777777" w:rsidR="00F6628A" w:rsidRPr="006243DC" w:rsidRDefault="00F6628A" w:rsidP="00F6628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43DC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คดีความสำคัญ</w:t>
      </w:r>
    </w:p>
    <w:p w14:paraId="5058536B" w14:textId="77777777" w:rsidR="00F6628A" w:rsidRPr="007B227C" w:rsidRDefault="00F6628A" w:rsidP="00F6628A">
      <w:pPr>
        <w:ind w:left="540"/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004AB518" w14:textId="6ED59C4A" w:rsidR="00917903" w:rsidRDefault="00C254D6" w:rsidP="00C254D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ในปี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2557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ดังนั้นบริษัทจึงไม่ได้บันทึกหนี้สินที่อาจจะเกิดขึ้นจากคดีดังกล่าว โดยเมื่อวันที่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2561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ศาลชั้นต้นได้มี 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/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คำพิพากษายกฟ้องโจทก์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มิถุนายน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ศาลอุทธรณ์ได้มีคำพิพากษายืนตามคำพิพากษาของศาลชั้นต้น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lastRenderedPageBreak/>
        <w:t xml:space="preserve">ที่ยกฟ้องโจทก์ในคดีดังกล่าว </w:t>
      </w:r>
      <w:r w:rsidR="00DD0034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ซึ่ง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โจทก์ได้ยื่นอุทธรณ์คำพิพากษาดังกล่าวต่อศาลฎีกา </w:t>
      </w:r>
      <w:r w:rsidR="00DD0034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ต่อมาเมื่อวันที่ </w:t>
      </w:r>
      <w:r w:rsidR="00DD0034">
        <w:rPr>
          <w:rFonts w:ascii="Angsana New" w:hAnsi="Angsana New"/>
          <w:snapToGrid w:val="0"/>
          <w:sz w:val="30"/>
          <w:szCs w:val="30"/>
          <w:lang w:eastAsia="th-TH"/>
        </w:rPr>
        <w:t xml:space="preserve">2 </w:t>
      </w:r>
      <w:r w:rsidR="00DD00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="00DD0034">
        <w:rPr>
          <w:rFonts w:ascii="Angsana New" w:hAnsi="Angsana New"/>
          <w:snapToGrid w:val="0"/>
          <w:sz w:val="30"/>
          <w:szCs w:val="30"/>
          <w:lang w:eastAsia="th-TH"/>
        </w:rPr>
        <w:t xml:space="preserve">2565 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ศาลฎีกาได้มีคำพิพากษายืนตามคำพิพากษาของศาลอุทธรณ์ที่ยกฟ้องโจทก์ ซึ่งถือว่าคดีได้สิ้นสุดตามกฎหมายแล้ว</w:t>
      </w:r>
    </w:p>
    <w:p w14:paraId="79509468" w14:textId="77777777" w:rsidR="00C254D6" w:rsidRPr="007B227C" w:rsidRDefault="00C254D6" w:rsidP="00C254D6">
      <w:pPr>
        <w:ind w:left="540"/>
        <w:jc w:val="thaiDistribute"/>
        <w:rPr>
          <w:rFonts w:ascii="Angsana New" w:hAnsi="Angsana New"/>
          <w:snapToGrid w:val="0"/>
          <w:sz w:val="22"/>
          <w:szCs w:val="22"/>
          <w:cs/>
          <w:lang w:eastAsia="th-TH"/>
        </w:rPr>
      </w:pPr>
    </w:p>
    <w:p w14:paraId="012695FE" w14:textId="5EBB2801" w:rsidR="008D6BE6" w:rsidRPr="00D61F05" w:rsidRDefault="00F6628A" w:rsidP="006F55C1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ในปี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2562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>,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271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</w:t>
      </w:r>
      <w:r w:rsidR="00C254D6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ว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กันยายน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6243DC">
        <w:rPr>
          <w:rFonts w:ascii="Angsana New" w:hAnsi="Angsana New"/>
          <w:snapToGrid w:val="0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ด้วยเหตุผลว่าข้อมูลที่โจทก์กล่าวอ้างได้สิ้นสุดสภาพการเป็นความลับทางการค้าไปแล้ว </w:t>
      </w:r>
      <w:r w:rsidR="00DD0034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ซึ่ง</w:t>
      </w:r>
      <w:r w:rsidR="00317D70" w:rsidRPr="00C254D6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โจทก์ได้ยื่นอุทธรณ์คำพิพากษาดังกล่าวต่อศาลอุทธรณ์คดีชำนัญพิเศษ </w:t>
      </w:r>
      <w:r w:rsidR="00DD0034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ต่อมาเมื่อวันที่ </w:t>
      </w:r>
      <w:r w:rsidR="00DD0034">
        <w:rPr>
          <w:rFonts w:ascii="Angsana New" w:hAnsi="Angsana New"/>
          <w:snapToGrid w:val="0"/>
          <w:sz w:val="30"/>
          <w:szCs w:val="30"/>
          <w:lang w:eastAsia="th-TH"/>
        </w:rPr>
        <w:t xml:space="preserve">12 </w:t>
      </w:r>
      <w:r w:rsidR="00DD00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กรกฎาคม </w:t>
      </w:r>
      <w:r w:rsidR="00DD0034">
        <w:rPr>
          <w:rFonts w:ascii="Angsana New" w:hAnsi="Angsana New"/>
          <w:snapToGrid w:val="0"/>
          <w:sz w:val="30"/>
          <w:szCs w:val="30"/>
          <w:lang w:eastAsia="th-TH"/>
        </w:rPr>
        <w:t xml:space="preserve">2565 </w:t>
      </w:r>
      <w:r w:rsidR="00317D70" w:rsidRPr="00C254D6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ศาลอุทธรณ์คดีชำนัญพิเศ</w:t>
      </w:r>
      <w:r w:rsidR="003C20E5" w:rsidRPr="00C254D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ษ</w:t>
      </w:r>
      <w:r w:rsidR="003C20E5" w:rsidRPr="00C254D6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ได้มีคำพิพากษายืนตามคำพิพากษาของศาลทรัพย์สินทางปัญญาและการค้าระหว่างประเทศกลาง</w:t>
      </w:r>
      <w:r w:rsidR="00F54B65" w:rsidRPr="00C254D6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ที่ยกฟ้องโจท</w:t>
      </w:r>
      <w:r w:rsidR="001E2A9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ก์</w:t>
      </w:r>
      <w:r w:rsidR="00921699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บริษัทจึงไม่ได้บันทึกหนี้สินที่อาจจะเกิดขึ้นจากคดีดังกล่าว</w:t>
      </w:r>
    </w:p>
    <w:p w14:paraId="5D5C0B02" w14:textId="6F795E59" w:rsidR="007B227C" w:rsidRDefault="007B227C" w:rsidP="006F55C1">
      <w:pPr>
        <w:ind w:left="540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6447AF3" w14:textId="77777777" w:rsidR="00865743" w:rsidRPr="00260ACA" w:rsidRDefault="00865743" w:rsidP="00865743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260AC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การอนุมัติการเข้าซื้อหุ้นเพื่อลงทุนในโรงไฟฟ้าพลังความร้อนในสาธารณรัฐอินโดนีเซีย</w:t>
      </w:r>
    </w:p>
    <w:p w14:paraId="3C2DB8CF" w14:textId="77777777" w:rsidR="00865743" w:rsidRPr="00260ACA" w:rsidRDefault="00865743" w:rsidP="00865743">
      <w:pPr>
        <w:ind w:left="540"/>
        <w:jc w:val="thaiDistribute"/>
        <w:rPr>
          <w:rFonts w:ascii="Angsana New" w:hAnsi="Angsana New"/>
          <w:snapToGrid w:val="0"/>
          <w:sz w:val="24"/>
          <w:szCs w:val="24"/>
          <w:cs/>
          <w:lang w:eastAsia="th-TH"/>
        </w:rPr>
      </w:pPr>
    </w:p>
    <w:p w14:paraId="4117B2D8" w14:textId="37B9CCC9" w:rsidR="00865743" w:rsidRDefault="00865743" w:rsidP="00865743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60A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ในการประชุมวิสามัญผู้ถือหุ้นของบริษัทเมื่อวันที่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21</w:t>
      </w:r>
      <w:r w:rsidRPr="00260AC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60A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ตุลาคม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2564</w:t>
      </w:r>
      <w:r w:rsidRPr="00260AC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60ACA">
        <w:rPr>
          <w:rFonts w:ascii="Angsana New" w:hAnsi="Angsana New"/>
          <w:snapToGrid w:val="0"/>
          <w:sz w:val="30"/>
          <w:szCs w:val="30"/>
          <w:cs/>
          <w:lang w:eastAsia="th-TH"/>
        </w:rPr>
        <w:t>ผู้ถือหุ้นมีมติอนุมัติให้บริษัท อาร์เอช อินเตอร์เนชั่นแนล (สิงคโปร์) คอร์ปอเรชั่น จำกัด (“</w:t>
      </w:r>
      <w:r w:rsidRPr="00260ACA">
        <w:rPr>
          <w:rFonts w:ascii="Angsana New" w:hAnsi="Angsana New"/>
          <w:snapToGrid w:val="0"/>
          <w:sz w:val="30"/>
          <w:szCs w:val="30"/>
          <w:lang w:eastAsia="th-TH"/>
        </w:rPr>
        <w:t xml:space="preserve">RHIS”) </w:t>
      </w:r>
      <w:r w:rsidRPr="00260A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ซึ่งเป็นบริษัทย่อยทางอ้อม เข้าซื้อหุ้นสามัญในบริษัท </w:t>
      </w:r>
      <w:r w:rsidRPr="00260ACA">
        <w:rPr>
          <w:rFonts w:ascii="Angsana New" w:hAnsi="Angsana New"/>
          <w:snapToGrid w:val="0"/>
          <w:sz w:val="30"/>
          <w:szCs w:val="30"/>
          <w:lang w:eastAsia="th-TH"/>
        </w:rPr>
        <w:t xml:space="preserve">PT Paiton Energy </w:t>
      </w:r>
      <w:r w:rsidRPr="00260A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และบริษัท </w:t>
      </w:r>
      <w:r w:rsidRPr="00260ACA">
        <w:rPr>
          <w:rFonts w:ascii="Angsana New" w:hAnsi="Angsana New"/>
          <w:snapToGrid w:val="0"/>
          <w:sz w:val="30"/>
          <w:szCs w:val="30"/>
          <w:lang w:eastAsia="th-TH"/>
        </w:rPr>
        <w:t xml:space="preserve">Minejesa Capital B.V. </w:t>
      </w:r>
      <w:r w:rsidRPr="00260A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45</w:t>
      </w:r>
      <w:r w:rsidRPr="00260ACA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52</w:t>
      </w:r>
      <w:r w:rsidRPr="00260AC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60A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และในบริษัท </w:t>
      </w:r>
      <w:r w:rsidRPr="00260ACA">
        <w:rPr>
          <w:rFonts w:ascii="Angsana New" w:hAnsi="Angsana New"/>
          <w:snapToGrid w:val="0"/>
          <w:sz w:val="30"/>
          <w:szCs w:val="30"/>
          <w:lang w:eastAsia="th-TH"/>
        </w:rPr>
        <w:t xml:space="preserve">IPM Asia Pte. Ltd. </w:t>
      </w:r>
      <w:r w:rsidRPr="00260A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65</w:t>
      </w:r>
      <w:r w:rsidRPr="00260AC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60A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และมีมติอนุมัติให้บริษัทและ/หรือ </w:t>
      </w:r>
      <w:r w:rsidRPr="00260ACA">
        <w:rPr>
          <w:rFonts w:ascii="Angsana New" w:hAnsi="Angsana New"/>
          <w:snapToGrid w:val="0"/>
          <w:sz w:val="30"/>
          <w:szCs w:val="30"/>
          <w:lang w:eastAsia="th-TH"/>
        </w:rPr>
        <w:t xml:space="preserve">RHIS </w:t>
      </w:r>
      <w:r w:rsidRPr="00260ACA">
        <w:rPr>
          <w:rFonts w:ascii="Angsana New" w:hAnsi="Angsana New"/>
          <w:snapToGrid w:val="0"/>
          <w:sz w:val="30"/>
          <w:szCs w:val="30"/>
          <w:cs/>
          <w:lang w:eastAsia="th-TH"/>
        </w:rPr>
        <w:t>จัดสรรเงินลงทุน ณ วันโอนหุ้น ตามเงื่อนไขการซื้อขายหุ้นสามัญดังกล่าว</w:t>
      </w:r>
    </w:p>
    <w:p w14:paraId="5135608D" w14:textId="07C5DDD6" w:rsidR="00F55388" w:rsidRPr="002153F4" w:rsidRDefault="00F55388" w:rsidP="00865743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68637E27" w14:textId="125721D3" w:rsidR="00F55388" w:rsidRDefault="006702DE" w:rsidP="00A4550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B3E5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6B3E5C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รายงาน</w:t>
      </w:r>
      <w:bookmarkStart w:id="4" w:name="_Hlk15825884"/>
    </w:p>
    <w:p w14:paraId="33B95653" w14:textId="77777777" w:rsidR="00F55388" w:rsidRPr="002153F4" w:rsidRDefault="00F55388" w:rsidP="00A45505">
      <w:pPr>
        <w:ind w:left="540"/>
        <w:jc w:val="thaiDistribute"/>
        <w:rPr>
          <w:rFonts w:ascii="Angsana New" w:hAnsi="Angsana New"/>
          <w:snapToGrid w:val="0"/>
          <w:sz w:val="24"/>
          <w:szCs w:val="24"/>
          <w:cs/>
          <w:lang w:eastAsia="th-TH"/>
        </w:rPr>
      </w:pPr>
    </w:p>
    <w:p w14:paraId="0AB0AB7F" w14:textId="21C95FC8" w:rsidR="00F55388" w:rsidRDefault="00F55388" w:rsidP="00F96230">
      <w:pPr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  <w:t xml:space="preserve">  </w:t>
      </w:r>
      <w:r w:rsidRPr="00F55388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การเรียกชำระค่าหุ้นเพิ่มเติมของบริษัท อินโนพาวเวอร์ จำกัด</w:t>
      </w:r>
      <w:r w:rsidRPr="00F55388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</w:t>
      </w:r>
      <w:r w:rsidRPr="00B8082D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Innopower”)</w:t>
      </w:r>
    </w:p>
    <w:p w14:paraId="456C4DB4" w14:textId="77777777" w:rsidR="00F55388" w:rsidRPr="002153F4" w:rsidRDefault="00F55388" w:rsidP="00A45505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12E9B7B5" w14:textId="0D480CC1" w:rsidR="00F55388" w:rsidRDefault="00F55388" w:rsidP="00F55388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5538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406767" w:rsidRPr="00406767">
        <w:rPr>
          <w:rFonts w:ascii="Angsana New" w:hAnsi="Angsana New" w:hint="cs"/>
          <w:snapToGrid w:val="0"/>
          <w:sz w:val="30"/>
          <w:szCs w:val="30"/>
          <w:lang w:eastAsia="th-TH"/>
        </w:rPr>
        <w:t>1</w:t>
      </w:r>
      <w:r w:rsidRPr="00F55388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F5538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กรกฎาคม </w:t>
      </w:r>
      <w:r w:rsidR="00406767" w:rsidRPr="00406767">
        <w:rPr>
          <w:rFonts w:ascii="Angsana New" w:hAnsi="Angsana New" w:hint="cs"/>
          <w:snapToGrid w:val="0"/>
          <w:sz w:val="30"/>
          <w:szCs w:val="30"/>
          <w:lang w:eastAsia="th-TH"/>
        </w:rPr>
        <w:t>2565</w:t>
      </w:r>
      <w:r w:rsidRPr="00F5538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บริษัท </w:t>
      </w:r>
      <w:r w:rsidRPr="00F5538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อินโนพาวเวอร์ </w:t>
      </w:r>
      <w:r w:rsidRPr="00F5538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จำกัด ซึ่งเป็นการร่วมค้าทางตรง ได้เรียกชำระค่าหุ้นเพิ่มเติมจำนวน </w:t>
      </w:r>
      <w:r w:rsidR="00406767" w:rsidRPr="00406767">
        <w:rPr>
          <w:rFonts w:ascii="Angsana New" w:hAnsi="Angsana New" w:hint="cs"/>
          <w:snapToGrid w:val="0"/>
          <w:sz w:val="30"/>
          <w:szCs w:val="30"/>
          <w:lang w:eastAsia="th-TH"/>
        </w:rPr>
        <w:t>3</w:t>
      </w:r>
      <w:r w:rsidRPr="00F5538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ล้านหุ้น มีมูลค่าหุ้นที่ตราไว้หุ้นละ </w:t>
      </w:r>
      <w:r w:rsidR="00406767" w:rsidRPr="00406767">
        <w:rPr>
          <w:rFonts w:ascii="Angsana New" w:hAnsi="Angsana New" w:hint="cs"/>
          <w:snapToGrid w:val="0"/>
          <w:sz w:val="30"/>
          <w:szCs w:val="30"/>
          <w:lang w:eastAsia="th-TH"/>
        </w:rPr>
        <w:t>100</w:t>
      </w:r>
      <w:r w:rsidRPr="00F5538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บาท เป็นจำนวนเงินรวมทั้งสิ้น </w:t>
      </w:r>
      <w:r w:rsidR="00406767" w:rsidRPr="00406767">
        <w:rPr>
          <w:rFonts w:ascii="Angsana New" w:hAnsi="Angsana New" w:hint="cs"/>
          <w:snapToGrid w:val="0"/>
          <w:sz w:val="30"/>
          <w:szCs w:val="30"/>
          <w:lang w:eastAsia="th-TH"/>
        </w:rPr>
        <w:t>300</w:t>
      </w:r>
      <w:r w:rsidRPr="00F5538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ล้านบาท ต่อมาเมื่อวันที่ </w:t>
      </w:r>
      <w:r w:rsidR="001E2A9C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="00406767" w:rsidRPr="00406767">
        <w:rPr>
          <w:rFonts w:ascii="Angsana New" w:hAnsi="Angsana New"/>
          <w:snapToGrid w:val="0"/>
          <w:sz w:val="30"/>
          <w:szCs w:val="30"/>
          <w:lang w:eastAsia="th-TH"/>
        </w:rPr>
        <w:t>22</w:t>
      </w:r>
      <w:r w:rsidRPr="00F5538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F5538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กรกฎาคม </w:t>
      </w:r>
      <w:r w:rsidR="00406767" w:rsidRPr="00406767">
        <w:rPr>
          <w:rFonts w:ascii="Angsana New" w:hAnsi="Angsana New" w:hint="cs"/>
          <w:snapToGrid w:val="0"/>
          <w:sz w:val="30"/>
          <w:szCs w:val="30"/>
          <w:lang w:eastAsia="th-TH"/>
        </w:rPr>
        <w:t>2565</w:t>
      </w:r>
      <w:r w:rsidRPr="00F5538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F55388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</w:t>
      </w:r>
      <w:r w:rsidRPr="00F5538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</w:t>
      </w:r>
      <w:r w:rsidRPr="00F55388">
        <w:rPr>
          <w:rFonts w:ascii="Angsana New" w:hAnsi="Angsana New"/>
          <w:snapToGrid w:val="0"/>
          <w:sz w:val="30"/>
          <w:szCs w:val="30"/>
          <w:cs/>
          <w:lang w:eastAsia="th-TH"/>
        </w:rPr>
        <w:t>ชำระค่าหุ้นเพิ่ม</w:t>
      </w:r>
      <w:r w:rsidRPr="00F5538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เติม</w:t>
      </w:r>
      <w:r w:rsidRPr="00F5538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ดังกล่าวตามสัดส่วนการลงทุนร้อยละ </w:t>
      </w:r>
      <w:r w:rsidR="00406767" w:rsidRPr="00406767">
        <w:rPr>
          <w:rFonts w:ascii="Angsana New" w:hAnsi="Angsana New" w:hint="cs"/>
          <w:snapToGrid w:val="0"/>
          <w:sz w:val="30"/>
          <w:szCs w:val="30"/>
          <w:lang w:eastAsia="th-TH"/>
        </w:rPr>
        <w:t>30</w:t>
      </w:r>
      <w:r w:rsidRPr="00F5538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เป็นจำนวนเงินทั้งสิ้น </w:t>
      </w:r>
      <w:r w:rsidR="001E2A9C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="00406767" w:rsidRPr="00406767">
        <w:rPr>
          <w:rFonts w:ascii="Angsana New" w:hAnsi="Angsana New" w:hint="cs"/>
          <w:snapToGrid w:val="0"/>
          <w:sz w:val="30"/>
          <w:szCs w:val="30"/>
          <w:lang w:eastAsia="th-TH"/>
        </w:rPr>
        <w:t>90</w:t>
      </w:r>
      <w:r w:rsidRPr="00F5538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ล้านบาท</w:t>
      </w:r>
    </w:p>
    <w:p w14:paraId="4E92A9E6" w14:textId="1E2577BE" w:rsidR="00F55388" w:rsidRDefault="00F55388" w:rsidP="00F55388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1E6F6DCC" w14:textId="62510F30" w:rsidR="00A60DEB" w:rsidRDefault="00A60DEB" w:rsidP="00F55388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  <w:r>
        <w:rPr>
          <w:rFonts w:ascii="Angsana New" w:hAnsi="Angsana New"/>
          <w:snapToGrid w:val="0"/>
          <w:sz w:val="24"/>
          <w:szCs w:val="24"/>
          <w:lang w:eastAsia="th-TH"/>
        </w:rPr>
        <w:br w:type="page"/>
      </w:r>
    </w:p>
    <w:p w14:paraId="44775A33" w14:textId="25FDE1E8" w:rsidR="00F55388" w:rsidRDefault="00F55388" w:rsidP="00F55388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Angsana New" w:hAnsi="Angsana New" w:cs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F55388">
        <w:rPr>
          <w:rFonts w:ascii="Angsana New" w:hAnsi="Angsana New" w:cs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การจัดตั้งบริษัทเพื่อสนับสนุนการลงทุนโครงการโรงไฟฟ้าพลังน้ำเซกอง</w:t>
      </w:r>
      <w:r w:rsidRPr="00F55388">
        <w:rPr>
          <w:rFonts w:ascii="Angsana New" w:hAnsi="Angsana New" w:cs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406767" w:rsidRPr="00406767">
        <w:rPr>
          <w:rFonts w:ascii="Angsana New" w:hAnsi="Angsana New" w:cs="Angsana New"/>
          <w:b/>
          <w:bCs/>
          <w:i/>
          <w:iCs/>
          <w:snapToGrid w:val="0"/>
          <w:sz w:val="30"/>
          <w:szCs w:val="30"/>
          <w:lang w:eastAsia="th-TH"/>
        </w:rPr>
        <w:t>4</w:t>
      </w:r>
      <w:r w:rsidRPr="00F55388">
        <w:rPr>
          <w:rFonts w:ascii="Angsana New" w:hAnsi="Angsana New" w:cs="Angsana New"/>
          <w:b/>
          <w:bCs/>
          <w:i/>
          <w:iCs/>
          <w:snapToGrid w:val="0"/>
          <w:sz w:val="30"/>
          <w:szCs w:val="30"/>
          <w:lang w:eastAsia="th-TH"/>
        </w:rPr>
        <w:t xml:space="preserve">A </w:t>
      </w:r>
      <w:r w:rsidRPr="00F55388">
        <w:rPr>
          <w:rFonts w:ascii="Angsana New" w:hAnsi="Angsana New" w:cs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และ</w:t>
      </w:r>
      <w:r w:rsidRPr="00F55388">
        <w:rPr>
          <w:rFonts w:ascii="Angsana New" w:hAnsi="Angsana New" w:cs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406767" w:rsidRPr="00406767">
        <w:rPr>
          <w:rFonts w:ascii="Angsana New" w:hAnsi="Angsana New" w:cs="Angsana New"/>
          <w:b/>
          <w:bCs/>
          <w:i/>
          <w:iCs/>
          <w:snapToGrid w:val="0"/>
          <w:sz w:val="30"/>
          <w:szCs w:val="30"/>
          <w:lang w:eastAsia="th-TH"/>
        </w:rPr>
        <w:t>4</w:t>
      </w:r>
      <w:r w:rsidRPr="00F55388">
        <w:rPr>
          <w:rFonts w:ascii="Angsana New" w:hAnsi="Angsana New" w:cs="Angsana New"/>
          <w:b/>
          <w:bCs/>
          <w:i/>
          <w:iCs/>
          <w:snapToGrid w:val="0"/>
          <w:sz w:val="30"/>
          <w:szCs w:val="30"/>
          <w:lang w:eastAsia="th-TH"/>
        </w:rPr>
        <w:t xml:space="preserve">B </w:t>
      </w:r>
      <w:r w:rsidRPr="00F55388">
        <w:rPr>
          <w:rFonts w:ascii="Angsana New" w:hAnsi="Angsana New" w:cs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ใน</w:t>
      </w:r>
      <w:r w:rsidRPr="00F55388">
        <w:rPr>
          <w:rFonts w:ascii="Angsana New" w:hAnsi="Angsana New" w:cs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F55388">
        <w:rPr>
          <w:rFonts w:ascii="Angsana New" w:hAnsi="Angsana New" w:cs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สปป</w:t>
      </w:r>
      <w:r w:rsidRPr="00F55388">
        <w:rPr>
          <w:rFonts w:ascii="Angsana New" w:hAnsi="Angsana New" w:cs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. </w:t>
      </w:r>
      <w:r w:rsidRPr="00F55388">
        <w:rPr>
          <w:rFonts w:ascii="Angsana New" w:hAnsi="Angsana New" w:cs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ลาว</w:t>
      </w:r>
    </w:p>
    <w:p w14:paraId="233EE289" w14:textId="3E8567D4" w:rsidR="00F55388" w:rsidRPr="002153F4" w:rsidRDefault="00F55388" w:rsidP="00A45505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05AB933A" w14:textId="58D94C67" w:rsidR="00F55388" w:rsidRPr="00B83A88" w:rsidRDefault="00F55388" w:rsidP="00F55388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406767" w:rsidRPr="00406767">
        <w:rPr>
          <w:rStyle w:val="normaltextrun"/>
          <w:rFonts w:ascii="Angsana New" w:hAnsi="Angsana New" w:cs="Angsana New"/>
          <w:sz w:val="30"/>
          <w:szCs w:val="30"/>
        </w:rPr>
        <w:t>8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กรกฎาคม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406767" w:rsidRPr="00406767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บริษัทร่วมกับบริษัท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บี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กริม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เพาเวอร์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จํากัด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(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มหาชน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>) (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“</w:t>
      </w:r>
      <w:r w:rsidRPr="00B83A88">
        <w:rPr>
          <w:rStyle w:val="normaltextrun"/>
          <w:rFonts w:ascii="Angsana New" w:hAnsi="Angsana New" w:cs="Angsana New"/>
          <w:sz w:val="30"/>
          <w:szCs w:val="30"/>
        </w:rPr>
        <w:t xml:space="preserve">B.GRIMM”)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และพันธมิตรทางธุรกิจอื่นได้ดําเนินการจดทะเบียนจัดตั้ง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B83A88">
        <w:rPr>
          <w:rStyle w:val="normaltextrun"/>
          <w:rFonts w:ascii="Angsana New" w:hAnsi="Angsana New" w:cs="Angsana New"/>
          <w:sz w:val="30"/>
          <w:szCs w:val="30"/>
        </w:rPr>
        <w:t>Sekong Investment Advisory Co., Ltd. (“SIA”)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เพื่อสนับสนุนการลงทุนโครงการโรงไฟฟ้าพลังน้ำเซกอง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406767" w:rsidRPr="00406767">
        <w:rPr>
          <w:rStyle w:val="normaltextrun"/>
          <w:rFonts w:ascii="Angsana New" w:hAnsi="Angsana New" w:cs="Angsana New"/>
          <w:sz w:val="30"/>
          <w:szCs w:val="30"/>
        </w:rPr>
        <w:t>4</w:t>
      </w:r>
      <w:r w:rsidRPr="00B83A88">
        <w:rPr>
          <w:rStyle w:val="normaltextrun"/>
          <w:rFonts w:ascii="Angsana New" w:hAnsi="Angsana New" w:cs="Angsana New"/>
          <w:sz w:val="30"/>
          <w:szCs w:val="30"/>
        </w:rPr>
        <w:t xml:space="preserve">A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และ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406767" w:rsidRPr="00406767">
        <w:rPr>
          <w:rStyle w:val="normaltextrun"/>
          <w:rFonts w:ascii="Angsana New" w:hAnsi="Angsana New" w:cs="Angsana New"/>
          <w:sz w:val="30"/>
          <w:szCs w:val="30"/>
        </w:rPr>
        <w:t>4</w:t>
      </w:r>
      <w:r w:rsidRPr="00B83A88">
        <w:rPr>
          <w:rStyle w:val="normaltextrun"/>
          <w:rFonts w:ascii="Angsana New" w:hAnsi="Angsana New" w:cs="Angsana New"/>
          <w:sz w:val="30"/>
          <w:szCs w:val="30"/>
        </w:rPr>
        <w:t xml:space="preserve">B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ขนาดกําลังการผลิตติดตั้ง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406767" w:rsidRPr="00406767">
        <w:rPr>
          <w:rStyle w:val="normaltextrun"/>
          <w:rFonts w:ascii="Angsana New" w:hAnsi="Angsana New" w:cs="Angsana New"/>
          <w:sz w:val="30"/>
          <w:szCs w:val="30"/>
        </w:rPr>
        <w:t>355</w:t>
      </w:r>
      <w:r w:rsidRPr="00B83A88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เมกะวัตต์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ตั้งอยู่</w:t>
      </w:r>
      <w:r>
        <w:rPr>
          <w:rStyle w:val="normaltextrun"/>
          <w:rFonts w:ascii="Angsana New" w:hAnsi="Angsana New" w:cs="Angsana New" w:hint="cs"/>
          <w:sz w:val="30"/>
          <w:szCs w:val="30"/>
          <w:cs/>
        </w:rPr>
        <w:t>แขวงเซกอง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นครหลวงเวียงจันทน์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สปป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ลาว</w:t>
      </w:r>
      <w:r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โดยมีทุนจดทะเบียนจำนวน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406767" w:rsidRPr="00406767">
        <w:rPr>
          <w:rStyle w:val="normaltextrun"/>
          <w:rFonts w:ascii="Angsana New" w:hAnsi="Angsana New" w:cs="Angsana New"/>
          <w:sz w:val="30"/>
          <w:szCs w:val="30"/>
        </w:rPr>
        <w:t>1</w:t>
      </w:r>
      <w:r w:rsidRPr="00B83A88">
        <w:rPr>
          <w:rStyle w:val="normaltextrun"/>
          <w:rFonts w:ascii="Angsana New" w:hAnsi="Angsana New" w:cs="Angsana New"/>
          <w:sz w:val="30"/>
          <w:szCs w:val="30"/>
        </w:rPr>
        <w:t>,</w:t>
      </w:r>
      <w:r w:rsidR="00406767" w:rsidRPr="00406767">
        <w:rPr>
          <w:rStyle w:val="normaltextrun"/>
          <w:rFonts w:ascii="Angsana New" w:hAnsi="Angsana New" w:cs="Angsana New"/>
          <w:sz w:val="30"/>
          <w:szCs w:val="30"/>
        </w:rPr>
        <w:t>000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ล้านกีบ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B83A88">
        <w:rPr>
          <w:rStyle w:val="normaltextrun"/>
          <w:rFonts w:ascii="Angsana New" w:hAnsi="Angsana New" w:cs="Angsana New"/>
          <w:sz w:val="30"/>
          <w:szCs w:val="30"/>
        </w:rPr>
        <w:t>(</w:t>
      </w:r>
      <w:r w:rsidRPr="008316F6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แบ่งออกเป็นหุ้นสามัญจํานวน</w:t>
      </w:r>
      <w:r w:rsidRPr="008316F6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06767" w:rsidRPr="00406767">
        <w:rPr>
          <w:rStyle w:val="normaltextrun"/>
          <w:rFonts w:ascii="Angsana New" w:hAnsi="Angsana New" w:cs="Angsana New"/>
          <w:i/>
          <w:iCs/>
          <w:sz w:val="30"/>
          <w:szCs w:val="30"/>
        </w:rPr>
        <w:t>100</w:t>
      </w:r>
      <w:r w:rsidRPr="008316F6">
        <w:rPr>
          <w:rStyle w:val="normaltextrun"/>
          <w:rFonts w:ascii="Angsana New" w:hAnsi="Angsana New" w:cs="Angsana New"/>
          <w:i/>
          <w:iCs/>
          <w:sz w:val="30"/>
          <w:szCs w:val="30"/>
        </w:rPr>
        <w:t>,</w:t>
      </w:r>
      <w:r w:rsidR="00406767" w:rsidRPr="00406767">
        <w:rPr>
          <w:rStyle w:val="normaltextrun"/>
          <w:rFonts w:ascii="Angsana New" w:hAnsi="Angsana New" w:cs="Angsana New"/>
          <w:i/>
          <w:iCs/>
          <w:sz w:val="30"/>
          <w:szCs w:val="30"/>
        </w:rPr>
        <w:t>000</w:t>
      </w:r>
      <w:r w:rsidRPr="008316F6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316F6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หุ้น</w:t>
      </w:r>
      <w:r w:rsidR="00F96230">
        <w:rPr>
          <w:rStyle w:val="normaltextrun"/>
          <w:rFonts w:ascii="Angsana New" w:hAnsi="Angsana New" w:cs="Angsana New"/>
          <w:i/>
          <w:iCs/>
          <w:sz w:val="30"/>
          <w:szCs w:val="30"/>
        </w:rPr>
        <w:br/>
      </w:r>
      <w:r w:rsidRPr="008316F6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มูลค่าที่ตราไว้หุ้นละ</w:t>
      </w:r>
      <w:r w:rsidRPr="008316F6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06767" w:rsidRPr="00406767">
        <w:rPr>
          <w:rStyle w:val="normaltextrun"/>
          <w:rFonts w:ascii="Angsana New" w:hAnsi="Angsana New" w:cs="Angsana New"/>
          <w:i/>
          <w:iCs/>
          <w:sz w:val="30"/>
          <w:szCs w:val="30"/>
        </w:rPr>
        <w:t>10</w:t>
      </w:r>
      <w:r w:rsidRPr="008316F6">
        <w:rPr>
          <w:rStyle w:val="normaltextrun"/>
          <w:rFonts w:ascii="Angsana New" w:hAnsi="Angsana New" w:cs="Angsana New"/>
          <w:i/>
          <w:iCs/>
          <w:sz w:val="30"/>
          <w:szCs w:val="30"/>
        </w:rPr>
        <w:t>,</w:t>
      </w:r>
      <w:r w:rsidR="00406767" w:rsidRPr="00406767">
        <w:rPr>
          <w:rStyle w:val="normaltextrun"/>
          <w:rFonts w:ascii="Angsana New" w:hAnsi="Angsana New" w:cs="Angsana New"/>
          <w:i/>
          <w:iCs/>
          <w:sz w:val="30"/>
          <w:szCs w:val="30"/>
        </w:rPr>
        <w:t>000</w:t>
      </w:r>
      <w:r w:rsidRPr="008316F6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316F6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กีบ</w:t>
      </w:r>
      <w:r w:rsidRPr="00B83A88">
        <w:rPr>
          <w:rStyle w:val="normaltextrun"/>
          <w:rFonts w:ascii="Angsana New" w:hAnsi="Angsana New" w:cs="Angsana New"/>
          <w:sz w:val="30"/>
          <w:szCs w:val="30"/>
        </w:rPr>
        <w:t xml:space="preserve">) </w:t>
      </w:r>
      <w:r w:rsidRPr="00B83A88">
        <w:rPr>
          <w:rStyle w:val="normaltextrun"/>
          <w:rFonts w:ascii="Angsana New" w:hAnsi="Angsana New" w:cs="Angsana New" w:hint="cs"/>
          <w:sz w:val="30"/>
          <w:szCs w:val="30"/>
          <w:cs/>
        </w:rPr>
        <w:t>บริษัทถือหุ้นในสัดส่วนร้อยละ</w:t>
      </w:r>
      <w:r w:rsidRPr="00B83A88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406767" w:rsidRPr="00406767">
        <w:rPr>
          <w:rStyle w:val="normaltextrun"/>
          <w:rFonts w:ascii="Angsana New" w:hAnsi="Angsana New" w:cs="Angsana New"/>
          <w:sz w:val="30"/>
          <w:szCs w:val="30"/>
        </w:rPr>
        <w:t>60</w:t>
      </w:r>
    </w:p>
    <w:p w14:paraId="1EED037D" w14:textId="12458E2B" w:rsidR="00F55388" w:rsidRPr="002153F4" w:rsidRDefault="00F55388" w:rsidP="00A45505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4B8EDD09" w14:textId="0BBCD6E6" w:rsidR="00D65C37" w:rsidRPr="00D65C37" w:rsidRDefault="00D65C37" w:rsidP="00F55388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65C37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การเพิ่มทุนของบริษัท อาร์เอช อินเตอร์เนชั่นแนล คอร์ปอเรชั่น จำกัด </w:t>
      </w:r>
      <w:r w:rsidRPr="00D65C37">
        <w:rPr>
          <w:rStyle w:val="normaltextrun"/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Pr="00D65C37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>“</w:t>
      </w:r>
      <w:r w:rsidRPr="00D65C37">
        <w:rPr>
          <w:rStyle w:val="normaltextrun"/>
          <w:rFonts w:ascii="Angsana New" w:hAnsi="Angsana New" w:cs="Angsana New"/>
          <w:b/>
          <w:bCs/>
          <w:i/>
          <w:iCs/>
          <w:sz w:val="30"/>
          <w:szCs w:val="30"/>
        </w:rPr>
        <w:t>RHIC</w:t>
      </w:r>
      <w:r w:rsidRPr="00D65C37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>”)</w:t>
      </w:r>
    </w:p>
    <w:p w14:paraId="116BD0D4" w14:textId="77777777" w:rsidR="00F55388" w:rsidRPr="002153F4" w:rsidRDefault="00F55388" w:rsidP="00A45505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5389EBD2" w14:textId="32B7EF70" w:rsidR="00E561A4" w:rsidRDefault="00721A99" w:rsidP="00721A99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  <w:r w:rsidRPr="00425426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ในการประชุมวิสามัญผู้ถือหุ้นของบริษัท อาร์เอช อินเตอร์เนชั่นแนล คอร์ปอเรชั่น จำกัด (“</w:t>
      </w:r>
      <w:r w:rsidRPr="00425426">
        <w:rPr>
          <w:rFonts w:asciiTheme="majorBidi" w:hAnsiTheme="majorBidi" w:cstheme="majorBidi"/>
          <w:sz w:val="30"/>
          <w:szCs w:val="30"/>
        </w:rPr>
        <w:t xml:space="preserve">RHIC”) </w:t>
      </w:r>
      <w:r w:rsidRPr="00425426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ซึ่งเป็นบริษัทย่อยทางตรง เมื่อวันที่ </w:t>
      </w:r>
      <w:r w:rsidR="00406767" w:rsidRPr="00406767">
        <w:rPr>
          <w:rFonts w:asciiTheme="majorBidi" w:hAnsiTheme="majorBidi" w:cstheme="majorBidi"/>
          <w:sz w:val="30"/>
          <w:szCs w:val="30"/>
        </w:rPr>
        <w:t>22</w:t>
      </w:r>
      <w:r w:rsidRPr="00425426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406767" w:rsidRPr="00406767">
        <w:rPr>
          <w:rFonts w:asciiTheme="majorBidi" w:hAnsiTheme="majorBidi" w:cstheme="majorBidi"/>
          <w:sz w:val="30"/>
          <w:szCs w:val="30"/>
        </w:rPr>
        <w:t>2565</w:t>
      </w:r>
      <w:r w:rsidRPr="00425426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ผู้ถือหุ้นมีมติให้เพิ่มทุนจดทะเบียน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4254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6767" w:rsidRPr="00406767">
        <w:rPr>
          <w:rFonts w:asciiTheme="majorBidi" w:hAnsiTheme="majorBidi" w:cstheme="majorBidi"/>
          <w:sz w:val="30"/>
          <w:szCs w:val="30"/>
        </w:rPr>
        <w:t>3</w:t>
      </w:r>
      <w:r w:rsidR="00406767" w:rsidRPr="00406767">
        <w:rPr>
          <w:rFonts w:asciiTheme="majorBidi" w:hAnsiTheme="majorBidi" w:cstheme="majorBidi" w:hint="cs"/>
          <w:sz w:val="30"/>
          <w:szCs w:val="30"/>
        </w:rPr>
        <w:t>2</w:t>
      </w:r>
      <w:r w:rsidRPr="00425426">
        <w:rPr>
          <w:rFonts w:asciiTheme="majorBidi" w:hAnsiTheme="majorBidi" w:cstheme="majorBidi"/>
          <w:sz w:val="30"/>
          <w:szCs w:val="30"/>
        </w:rPr>
        <w:t>,</w:t>
      </w:r>
      <w:r w:rsidR="00406767" w:rsidRPr="00406767">
        <w:rPr>
          <w:rFonts w:asciiTheme="majorBidi" w:hAnsiTheme="majorBidi" w:cstheme="majorBidi" w:hint="cs"/>
          <w:sz w:val="30"/>
          <w:szCs w:val="30"/>
        </w:rPr>
        <w:t>650</w:t>
      </w:r>
      <w:r w:rsidRPr="00425426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4254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แบ่งเป็นหุ้นสามัญจำนวน </w:t>
      </w:r>
      <w:r w:rsidR="00406767" w:rsidRPr="0040676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425426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406767" w:rsidRPr="00406767">
        <w:rPr>
          <w:rFonts w:asciiTheme="majorBidi" w:hAnsiTheme="majorBidi" w:cstheme="majorBidi" w:hint="cs"/>
          <w:i/>
          <w:iCs/>
          <w:sz w:val="30"/>
          <w:szCs w:val="30"/>
        </w:rPr>
        <w:t>265</w:t>
      </w:r>
      <w:r w:rsidRPr="004254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ล้านหุ้น มูลค่าหุ้นที่ตราไว้หุ้นละ </w:t>
      </w:r>
      <w:r w:rsidR="00406767" w:rsidRPr="00406767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4254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บาท</w:t>
      </w:r>
      <w:r>
        <w:rPr>
          <w:rFonts w:asciiTheme="majorBidi" w:hAnsiTheme="majorBidi" w:cstheme="majorBidi" w:hint="cs"/>
          <w:sz w:val="30"/>
          <w:szCs w:val="30"/>
          <w:cs/>
        </w:rPr>
        <w:t>) เป็น</w:t>
      </w:r>
      <w:r w:rsidR="002153F4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06767" w:rsidRPr="00406767">
        <w:rPr>
          <w:rFonts w:asciiTheme="majorBidi" w:hAnsiTheme="majorBidi" w:cstheme="majorBidi" w:hint="cs"/>
          <w:sz w:val="30"/>
          <w:szCs w:val="30"/>
        </w:rPr>
        <w:t>62</w:t>
      </w:r>
      <w:r w:rsidRPr="00425426">
        <w:rPr>
          <w:rFonts w:asciiTheme="majorBidi" w:hAnsiTheme="majorBidi" w:cstheme="majorBidi"/>
          <w:sz w:val="30"/>
          <w:szCs w:val="30"/>
        </w:rPr>
        <w:t>,</w:t>
      </w:r>
      <w:r w:rsidR="00406767" w:rsidRPr="00406767">
        <w:rPr>
          <w:rFonts w:asciiTheme="majorBidi" w:hAnsiTheme="majorBidi" w:cstheme="majorBidi" w:hint="cs"/>
          <w:sz w:val="30"/>
          <w:szCs w:val="30"/>
        </w:rPr>
        <w:t>650</w:t>
      </w:r>
      <w:r w:rsidRPr="00425426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4254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แบ่งเป็นหุ้นสามัญจำนวน </w:t>
      </w:r>
      <w:r w:rsidR="00406767" w:rsidRPr="00406767">
        <w:rPr>
          <w:rFonts w:asciiTheme="majorBidi" w:hAnsiTheme="majorBidi" w:cstheme="majorBidi" w:hint="cs"/>
          <w:i/>
          <w:iCs/>
          <w:sz w:val="30"/>
          <w:szCs w:val="30"/>
        </w:rPr>
        <w:t>6</w:t>
      </w:r>
      <w:r w:rsidRPr="00425426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406767" w:rsidRPr="00406767">
        <w:rPr>
          <w:rFonts w:asciiTheme="majorBidi" w:hAnsiTheme="majorBidi" w:cstheme="majorBidi" w:hint="cs"/>
          <w:i/>
          <w:iCs/>
          <w:sz w:val="30"/>
          <w:szCs w:val="30"/>
        </w:rPr>
        <w:t>265</w:t>
      </w:r>
      <w:r w:rsidRPr="004254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ล้านหุ้น มูลค่าหุ้นที่ตราไว้หุ้นละ </w:t>
      </w:r>
      <w:r w:rsidR="00406767" w:rsidRPr="00406767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4254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) โดยการออกหุ้นสามัญใหม่จำนวน </w:t>
      </w:r>
      <w:r w:rsidR="00406767" w:rsidRPr="00406767">
        <w:rPr>
          <w:rFonts w:asciiTheme="majorBidi" w:hAnsiTheme="majorBidi" w:cstheme="majorBidi"/>
          <w:sz w:val="30"/>
          <w:szCs w:val="30"/>
        </w:rPr>
        <w:t>3</w:t>
      </w:r>
      <w:r w:rsidRPr="00425426">
        <w:rPr>
          <w:rFonts w:asciiTheme="majorBidi" w:hAnsiTheme="majorBidi" w:cstheme="majorBidi"/>
          <w:sz w:val="30"/>
          <w:szCs w:val="30"/>
        </w:rPr>
        <w:t>,</w:t>
      </w:r>
      <w:r w:rsidR="00406767" w:rsidRPr="00406767">
        <w:rPr>
          <w:rFonts w:asciiTheme="majorBidi" w:hAnsiTheme="majorBidi" w:cstheme="majorBidi" w:hint="cs"/>
          <w:sz w:val="30"/>
          <w:szCs w:val="30"/>
        </w:rPr>
        <w:t>000</w:t>
      </w:r>
      <w:r w:rsidRPr="00425426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="00E214AA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42542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8577A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="00406767" w:rsidRPr="00406767">
        <w:rPr>
          <w:rFonts w:asciiTheme="majorBidi" w:hAnsiTheme="majorBidi" w:cstheme="majorBidi"/>
          <w:sz w:val="30"/>
          <w:szCs w:val="30"/>
        </w:rPr>
        <w:t>10</w:t>
      </w:r>
      <w:r w:rsidRPr="0088577A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bookmarkEnd w:id="4"/>
    </w:p>
    <w:p w14:paraId="12DB98A2" w14:textId="77777777" w:rsidR="002153F4" w:rsidRPr="002153F4" w:rsidRDefault="002153F4" w:rsidP="002153F4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sectPr w:rsidR="002153F4" w:rsidRPr="002153F4" w:rsidSect="00881097">
      <w:headerReference w:type="default" r:id="rId21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0F42C" w14:textId="77777777" w:rsidR="002C43A6" w:rsidRDefault="002C43A6" w:rsidP="004956B4">
      <w:r>
        <w:separator/>
      </w:r>
    </w:p>
  </w:endnote>
  <w:endnote w:type="continuationSeparator" w:id="0">
    <w:p w14:paraId="2FB5EBF7" w14:textId="77777777" w:rsidR="002C43A6" w:rsidRDefault="002C43A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FBB77" w14:textId="77777777" w:rsidR="00880E55" w:rsidRDefault="00880E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43433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A4AA8D" w14:textId="542115C5" w:rsidR="00556DBA" w:rsidRDefault="00556DBA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E062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62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625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06767" w:rsidRPr="00406767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E062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266B5" w14:textId="77777777" w:rsidR="00880E55" w:rsidRDefault="00880E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61B5" w14:textId="6BCF788A" w:rsidR="00556DBA" w:rsidRPr="00702A20" w:rsidRDefault="00556DBA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406767" w:rsidRPr="00406767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9E35B2" w14:textId="77777777" w:rsidR="00556DBA" w:rsidRPr="00E04E3D" w:rsidRDefault="00556DBA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3C4DF" w14:textId="77777777" w:rsidR="002C43A6" w:rsidRDefault="002C43A6" w:rsidP="004956B4">
      <w:r>
        <w:separator/>
      </w:r>
    </w:p>
  </w:footnote>
  <w:footnote w:type="continuationSeparator" w:id="0">
    <w:p w14:paraId="4739B45E" w14:textId="77777777" w:rsidR="002C43A6" w:rsidRDefault="002C43A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A361F" w14:textId="77777777" w:rsidR="00880E55" w:rsidRDefault="00880E5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F46566" w14:textId="445C58C7" w:rsidR="00556DBA" w:rsidRPr="00F813C9" w:rsidRDefault="00556DBA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="0080224D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406767" w:rsidRPr="0040676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0224D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06767" w:rsidRPr="00406767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10E2E67B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0D5E" w14:textId="77777777" w:rsidR="00556DBA" w:rsidRPr="0023512F" w:rsidRDefault="00556DBA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 w:cstheme="majorBidi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311A6D1" w14:textId="77777777" w:rsidR="00556DBA" w:rsidRPr="0023512F" w:rsidRDefault="00556DBA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3512F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17396756" w14:textId="6B87A123" w:rsidR="00556DBA" w:rsidRPr="0023512F" w:rsidRDefault="00556DBA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 w:rsidR="001E4629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8B6487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406767" w:rsidRPr="0040676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B6487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06767" w:rsidRPr="00406767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103E05B1" w14:textId="77777777" w:rsidR="00556DBA" w:rsidRPr="004E58EC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A6469" w14:textId="77777777" w:rsidR="00880E55" w:rsidRDefault="00880E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50C2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4380E5F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58C41EF" w14:textId="534544CA" w:rsidR="00556DBA" w:rsidRPr="00F813C9" w:rsidRDefault="00556DBA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 w:rsidR="001E4629">
      <w:rPr>
        <w:rFonts w:asciiTheme="majorBidi" w:hAnsiTheme="majorBidi" w:cstheme="majorBidi" w:hint="cs"/>
        <w:b/>
        <w:bCs/>
        <w:sz w:val="32"/>
        <w:szCs w:val="32"/>
        <w:cs/>
      </w:rPr>
      <w:t>สามเดือนและ</w:t>
    </w:r>
    <w:r w:rsidR="00344F50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406767" w:rsidRPr="0040676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344F50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06767" w:rsidRPr="00406767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0CA251E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A3D4" w14:textId="77777777" w:rsidR="00556DBA" w:rsidRDefault="00556DBA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D1E451" w14:textId="77777777" w:rsidR="00556DBA" w:rsidRPr="004F0871" w:rsidRDefault="00556DBA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130CB45" w14:textId="24F23536" w:rsidR="00556DBA" w:rsidRPr="00F813C9" w:rsidRDefault="00556DBA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 w:rsidR="001E4629">
      <w:rPr>
        <w:rFonts w:asciiTheme="majorBidi" w:hAnsiTheme="majorBidi" w:cstheme="majorBidi" w:hint="cs"/>
        <w:b/>
        <w:bCs/>
        <w:sz w:val="32"/>
        <w:szCs w:val="32"/>
        <w:cs/>
      </w:rPr>
      <w:t>สามเดือนและ</w:t>
    </w:r>
    <w:r w:rsidR="002F24E4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406767" w:rsidRPr="0040676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2F24E4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06767" w:rsidRPr="00406767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57F2F9B8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F394F" w14:textId="77777777" w:rsidR="009126A5" w:rsidRDefault="009126A5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C0681CA" w14:textId="77777777" w:rsidR="009126A5" w:rsidRPr="004F0871" w:rsidRDefault="009126A5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ADF721" w14:textId="69B8BC19" w:rsidR="009126A5" w:rsidRPr="00F813C9" w:rsidRDefault="009126A5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 w:rsidR="001E4629">
      <w:rPr>
        <w:rFonts w:asciiTheme="majorBidi" w:hAnsiTheme="majorBidi" w:cstheme="majorBidi" w:hint="cs"/>
        <w:b/>
        <w:bCs/>
        <w:sz w:val="32"/>
        <w:szCs w:val="32"/>
        <w:cs/>
      </w:rPr>
      <w:t>สามเดือนและ</w:t>
    </w:r>
    <w:r w:rsidR="001E4629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406767" w:rsidRPr="0040676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1E4629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06767" w:rsidRPr="00406767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CEE712B" w14:textId="77777777" w:rsidR="009126A5" w:rsidRPr="009873F3" w:rsidRDefault="009126A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6300" w14:textId="77777777" w:rsidR="009126A5" w:rsidRDefault="009126A5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7C3D302" w14:textId="77777777" w:rsidR="009126A5" w:rsidRPr="004F0871" w:rsidRDefault="009126A5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E82F607" w14:textId="14958A3F" w:rsidR="009126A5" w:rsidRPr="00F813C9" w:rsidRDefault="009126A5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="003A462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406767" w:rsidRPr="0040676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3A462A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3A462A">
      <w:rPr>
        <w:rFonts w:ascii="Angsana New" w:hAnsi="Angsana New"/>
        <w:b/>
        <w:bCs/>
        <w:sz w:val="32"/>
        <w:szCs w:val="32"/>
      </w:rPr>
      <w:t xml:space="preserve"> </w:t>
    </w:r>
    <w:r w:rsidR="00406767" w:rsidRPr="00406767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1253F95" w14:textId="77777777" w:rsidR="009126A5" w:rsidRPr="009873F3" w:rsidRDefault="009126A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1EF8" w14:textId="77777777" w:rsidR="009126A5" w:rsidRDefault="009126A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B0BD447" w14:textId="77777777" w:rsidR="009126A5" w:rsidRPr="004F0871" w:rsidRDefault="009126A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FDB8CE0" w14:textId="44B48DD5" w:rsidR="009126A5" w:rsidRPr="00F813C9" w:rsidRDefault="009126A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="0080224D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406767" w:rsidRPr="0040676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0224D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06767" w:rsidRPr="00406767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44B82220" w14:textId="77777777" w:rsidR="009126A5" w:rsidRPr="009873F3" w:rsidRDefault="009126A5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522E" w14:textId="77777777" w:rsidR="009126A5" w:rsidRDefault="009126A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0B2F834F" w14:textId="77777777" w:rsidR="009126A5" w:rsidRPr="004F0871" w:rsidRDefault="009126A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8CD23F3" w14:textId="10C8B824" w:rsidR="009126A5" w:rsidRPr="00F813C9" w:rsidRDefault="009126A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="0080224D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406767" w:rsidRPr="0040676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0224D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06767" w:rsidRPr="00406767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30E8E83C" w14:textId="77777777" w:rsidR="009126A5" w:rsidRPr="009873F3" w:rsidRDefault="009126A5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6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34"/>
  </w:num>
  <w:num w:numId="14">
    <w:abstractNumId w:val="20"/>
  </w:num>
  <w:num w:numId="15">
    <w:abstractNumId w:val="22"/>
  </w:num>
  <w:num w:numId="16">
    <w:abstractNumId w:val="38"/>
  </w:num>
  <w:num w:numId="17">
    <w:abstractNumId w:val="39"/>
  </w:num>
  <w:num w:numId="18">
    <w:abstractNumId w:val="24"/>
  </w:num>
  <w:num w:numId="19">
    <w:abstractNumId w:val="15"/>
  </w:num>
  <w:num w:numId="20">
    <w:abstractNumId w:val="11"/>
  </w:num>
  <w:num w:numId="21">
    <w:abstractNumId w:val="13"/>
  </w:num>
  <w:num w:numId="22">
    <w:abstractNumId w:val="31"/>
  </w:num>
  <w:num w:numId="23">
    <w:abstractNumId w:val="28"/>
  </w:num>
  <w:num w:numId="24">
    <w:abstractNumId w:val="17"/>
  </w:num>
  <w:num w:numId="25">
    <w:abstractNumId w:val="41"/>
  </w:num>
  <w:num w:numId="26">
    <w:abstractNumId w:val="20"/>
  </w:num>
  <w:num w:numId="27">
    <w:abstractNumId w:val="33"/>
  </w:num>
  <w:num w:numId="28">
    <w:abstractNumId w:val="37"/>
  </w:num>
  <w:num w:numId="29">
    <w:abstractNumId w:val="29"/>
  </w:num>
  <w:num w:numId="30">
    <w:abstractNumId w:val="32"/>
  </w:num>
  <w:num w:numId="31">
    <w:abstractNumId w:val="25"/>
  </w:num>
  <w:num w:numId="32">
    <w:abstractNumId w:val="10"/>
  </w:num>
  <w:num w:numId="33">
    <w:abstractNumId w:val="40"/>
  </w:num>
  <w:num w:numId="34">
    <w:abstractNumId w:val="27"/>
  </w:num>
  <w:num w:numId="35">
    <w:abstractNumId w:val="12"/>
  </w:num>
  <w:num w:numId="36">
    <w:abstractNumId w:val="26"/>
  </w:num>
  <w:num w:numId="37">
    <w:abstractNumId w:val="19"/>
  </w:num>
  <w:num w:numId="38">
    <w:abstractNumId w:val="14"/>
  </w:num>
  <w:num w:numId="39">
    <w:abstractNumId w:val="36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23"/>
  </w:num>
  <w:num w:numId="43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C11"/>
    <w:rsid w:val="00001E81"/>
    <w:rsid w:val="0000229C"/>
    <w:rsid w:val="00002354"/>
    <w:rsid w:val="0000240E"/>
    <w:rsid w:val="0000270A"/>
    <w:rsid w:val="00002AF0"/>
    <w:rsid w:val="00002BC6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D38"/>
    <w:rsid w:val="00004EE5"/>
    <w:rsid w:val="000052FD"/>
    <w:rsid w:val="0000542F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8CC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731"/>
    <w:rsid w:val="0001581F"/>
    <w:rsid w:val="00015860"/>
    <w:rsid w:val="00015BFB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541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5CC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9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426"/>
    <w:rsid w:val="00041576"/>
    <w:rsid w:val="0004162C"/>
    <w:rsid w:val="00041E41"/>
    <w:rsid w:val="00042059"/>
    <w:rsid w:val="0004263F"/>
    <w:rsid w:val="00042E2F"/>
    <w:rsid w:val="00042FE9"/>
    <w:rsid w:val="000430B4"/>
    <w:rsid w:val="000431BB"/>
    <w:rsid w:val="00043297"/>
    <w:rsid w:val="00043334"/>
    <w:rsid w:val="000437D4"/>
    <w:rsid w:val="00043B82"/>
    <w:rsid w:val="00043F2F"/>
    <w:rsid w:val="00043FBA"/>
    <w:rsid w:val="000442C3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5D3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AB9"/>
    <w:rsid w:val="00073E77"/>
    <w:rsid w:val="00073F9A"/>
    <w:rsid w:val="000742FD"/>
    <w:rsid w:val="00074301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53B"/>
    <w:rsid w:val="000779C7"/>
    <w:rsid w:val="00077D53"/>
    <w:rsid w:val="000802BD"/>
    <w:rsid w:val="00080577"/>
    <w:rsid w:val="00080715"/>
    <w:rsid w:val="000808F4"/>
    <w:rsid w:val="00080972"/>
    <w:rsid w:val="00080C92"/>
    <w:rsid w:val="0008138F"/>
    <w:rsid w:val="00081A59"/>
    <w:rsid w:val="00081BD6"/>
    <w:rsid w:val="00081FD7"/>
    <w:rsid w:val="00082523"/>
    <w:rsid w:val="00082576"/>
    <w:rsid w:val="00082BA6"/>
    <w:rsid w:val="00082F02"/>
    <w:rsid w:val="000832F2"/>
    <w:rsid w:val="000834DF"/>
    <w:rsid w:val="0008356D"/>
    <w:rsid w:val="00083673"/>
    <w:rsid w:val="000838F4"/>
    <w:rsid w:val="00083D69"/>
    <w:rsid w:val="00083F7F"/>
    <w:rsid w:val="00084335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6F7E"/>
    <w:rsid w:val="00087576"/>
    <w:rsid w:val="000877F1"/>
    <w:rsid w:val="00087832"/>
    <w:rsid w:val="000878A2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58D"/>
    <w:rsid w:val="0009462F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5E24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4FF9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A46"/>
    <w:rsid w:val="000B1B44"/>
    <w:rsid w:val="000B21DC"/>
    <w:rsid w:val="000B21FA"/>
    <w:rsid w:val="000B220F"/>
    <w:rsid w:val="000B23AC"/>
    <w:rsid w:val="000B2485"/>
    <w:rsid w:val="000B26DD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3F3C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1FAC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B5C"/>
    <w:rsid w:val="000C7C75"/>
    <w:rsid w:val="000C7D2E"/>
    <w:rsid w:val="000D03D6"/>
    <w:rsid w:val="000D05B1"/>
    <w:rsid w:val="000D075A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64B"/>
    <w:rsid w:val="000D191D"/>
    <w:rsid w:val="000D196A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293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376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A6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CD5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72B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675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CB3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92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E45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A84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0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6B0"/>
    <w:rsid w:val="001558D9"/>
    <w:rsid w:val="001559F5"/>
    <w:rsid w:val="00155B3A"/>
    <w:rsid w:val="00155E4C"/>
    <w:rsid w:val="0015645F"/>
    <w:rsid w:val="001569D0"/>
    <w:rsid w:val="00156C26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DBE"/>
    <w:rsid w:val="001620C9"/>
    <w:rsid w:val="001621DA"/>
    <w:rsid w:val="00162AE3"/>
    <w:rsid w:val="00162AE9"/>
    <w:rsid w:val="0016310A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4EAA"/>
    <w:rsid w:val="00164FC0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D05"/>
    <w:rsid w:val="00171E67"/>
    <w:rsid w:val="00171F4F"/>
    <w:rsid w:val="00171FE3"/>
    <w:rsid w:val="00172046"/>
    <w:rsid w:val="001721C3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323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6F7D"/>
    <w:rsid w:val="001771F9"/>
    <w:rsid w:val="001779F4"/>
    <w:rsid w:val="00177A43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05C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50F"/>
    <w:rsid w:val="001859C7"/>
    <w:rsid w:val="001859E7"/>
    <w:rsid w:val="00185C45"/>
    <w:rsid w:val="00185E1F"/>
    <w:rsid w:val="00185EED"/>
    <w:rsid w:val="00185EF5"/>
    <w:rsid w:val="0018607F"/>
    <w:rsid w:val="001861F1"/>
    <w:rsid w:val="00186283"/>
    <w:rsid w:val="00186379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33E"/>
    <w:rsid w:val="001924FB"/>
    <w:rsid w:val="0019290C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7C3"/>
    <w:rsid w:val="001947FB"/>
    <w:rsid w:val="0019483A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BE7"/>
    <w:rsid w:val="00195D3D"/>
    <w:rsid w:val="00195E5F"/>
    <w:rsid w:val="00196041"/>
    <w:rsid w:val="001961AA"/>
    <w:rsid w:val="001967D1"/>
    <w:rsid w:val="00196C58"/>
    <w:rsid w:val="00196F81"/>
    <w:rsid w:val="00196FBB"/>
    <w:rsid w:val="001971E4"/>
    <w:rsid w:val="001971F6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369"/>
    <w:rsid w:val="001A03D9"/>
    <w:rsid w:val="001A0487"/>
    <w:rsid w:val="001A0C6F"/>
    <w:rsid w:val="001A0CB9"/>
    <w:rsid w:val="001A116F"/>
    <w:rsid w:val="001A1712"/>
    <w:rsid w:val="001A18BF"/>
    <w:rsid w:val="001A1BC8"/>
    <w:rsid w:val="001A23C3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AFF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811"/>
    <w:rsid w:val="001C1943"/>
    <w:rsid w:val="001C1F60"/>
    <w:rsid w:val="001C218C"/>
    <w:rsid w:val="001C23D6"/>
    <w:rsid w:val="001C273A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3F56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C3F"/>
    <w:rsid w:val="001D1DAD"/>
    <w:rsid w:val="001D274D"/>
    <w:rsid w:val="001D2791"/>
    <w:rsid w:val="001D2BE1"/>
    <w:rsid w:val="001D2DF9"/>
    <w:rsid w:val="001D2EB6"/>
    <w:rsid w:val="001D2ECB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786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9EF"/>
    <w:rsid w:val="001E2A4F"/>
    <w:rsid w:val="001E2A9C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29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18D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B77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1504"/>
    <w:rsid w:val="0020178D"/>
    <w:rsid w:val="002019E5"/>
    <w:rsid w:val="00201D77"/>
    <w:rsid w:val="00202292"/>
    <w:rsid w:val="00202860"/>
    <w:rsid w:val="00202AEC"/>
    <w:rsid w:val="00202D63"/>
    <w:rsid w:val="00202FC5"/>
    <w:rsid w:val="002035DE"/>
    <w:rsid w:val="00203633"/>
    <w:rsid w:val="002037AB"/>
    <w:rsid w:val="00203DF7"/>
    <w:rsid w:val="002040A0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3F4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0A2"/>
    <w:rsid w:val="0021719C"/>
    <w:rsid w:val="00217C6A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6017"/>
    <w:rsid w:val="002362FB"/>
    <w:rsid w:val="00236AEC"/>
    <w:rsid w:val="00236EE1"/>
    <w:rsid w:val="002371F4"/>
    <w:rsid w:val="002373D1"/>
    <w:rsid w:val="002374BB"/>
    <w:rsid w:val="002374F9"/>
    <w:rsid w:val="002379A9"/>
    <w:rsid w:val="00237B69"/>
    <w:rsid w:val="00237E78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6EB"/>
    <w:rsid w:val="0024170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BF5"/>
    <w:rsid w:val="00257C82"/>
    <w:rsid w:val="00257C99"/>
    <w:rsid w:val="00257D3C"/>
    <w:rsid w:val="00257E2F"/>
    <w:rsid w:val="002604EB"/>
    <w:rsid w:val="00260ACA"/>
    <w:rsid w:val="00260B1B"/>
    <w:rsid w:val="00260CCF"/>
    <w:rsid w:val="0026150F"/>
    <w:rsid w:val="00261F1B"/>
    <w:rsid w:val="002620AE"/>
    <w:rsid w:val="00262205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97D"/>
    <w:rsid w:val="00265A63"/>
    <w:rsid w:val="00265BDB"/>
    <w:rsid w:val="00265DE1"/>
    <w:rsid w:val="00265F0E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21A5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3E5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6A0"/>
    <w:rsid w:val="00281F6D"/>
    <w:rsid w:val="00282243"/>
    <w:rsid w:val="00282335"/>
    <w:rsid w:val="002823FE"/>
    <w:rsid w:val="00282570"/>
    <w:rsid w:val="002828E5"/>
    <w:rsid w:val="00282A55"/>
    <w:rsid w:val="00282F03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9EF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4F1"/>
    <w:rsid w:val="002A26BE"/>
    <w:rsid w:val="002A2796"/>
    <w:rsid w:val="002A29AF"/>
    <w:rsid w:val="002A2C74"/>
    <w:rsid w:val="002A2CFE"/>
    <w:rsid w:val="002A2DBC"/>
    <w:rsid w:val="002A3117"/>
    <w:rsid w:val="002A3203"/>
    <w:rsid w:val="002A3335"/>
    <w:rsid w:val="002A33D2"/>
    <w:rsid w:val="002A361B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71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51E"/>
    <w:rsid w:val="002B4742"/>
    <w:rsid w:val="002B47B2"/>
    <w:rsid w:val="002B47F2"/>
    <w:rsid w:val="002B487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023"/>
    <w:rsid w:val="002C21B0"/>
    <w:rsid w:val="002C23E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40ED"/>
    <w:rsid w:val="002C420D"/>
    <w:rsid w:val="002C43A6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AE7"/>
    <w:rsid w:val="002C5C17"/>
    <w:rsid w:val="002C5C74"/>
    <w:rsid w:val="002C6009"/>
    <w:rsid w:val="002C6245"/>
    <w:rsid w:val="002C62E3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0F2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29"/>
    <w:rsid w:val="002D66EF"/>
    <w:rsid w:val="002D68ED"/>
    <w:rsid w:val="002D6AD6"/>
    <w:rsid w:val="002D6B54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2CD"/>
    <w:rsid w:val="002F24E4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7FC"/>
    <w:rsid w:val="00300EB9"/>
    <w:rsid w:val="00300FD4"/>
    <w:rsid w:val="00301497"/>
    <w:rsid w:val="00301983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B5"/>
    <w:rsid w:val="00310725"/>
    <w:rsid w:val="00310731"/>
    <w:rsid w:val="003107B6"/>
    <w:rsid w:val="00310D5A"/>
    <w:rsid w:val="00310E87"/>
    <w:rsid w:val="003110C8"/>
    <w:rsid w:val="0031141D"/>
    <w:rsid w:val="0031172F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70"/>
    <w:rsid w:val="00317DAF"/>
    <w:rsid w:val="00317F97"/>
    <w:rsid w:val="00317FE7"/>
    <w:rsid w:val="003200BC"/>
    <w:rsid w:val="00320197"/>
    <w:rsid w:val="003207B2"/>
    <w:rsid w:val="003208CB"/>
    <w:rsid w:val="0032095A"/>
    <w:rsid w:val="00320BA5"/>
    <w:rsid w:val="00320C5B"/>
    <w:rsid w:val="00320EA3"/>
    <w:rsid w:val="00321009"/>
    <w:rsid w:val="0032120F"/>
    <w:rsid w:val="00321313"/>
    <w:rsid w:val="003214BD"/>
    <w:rsid w:val="00321A25"/>
    <w:rsid w:val="00321ADE"/>
    <w:rsid w:val="00321CA9"/>
    <w:rsid w:val="00321F64"/>
    <w:rsid w:val="00322851"/>
    <w:rsid w:val="00322BFF"/>
    <w:rsid w:val="00322EA1"/>
    <w:rsid w:val="00322FC9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02B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4F50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3EC"/>
    <w:rsid w:val="00346616"/>
    <w:rsid w:val="00346E00"/>
    <w:rsid w:val="00347107"/>
    <w:rsid w:val="003471E8"/>
    <w:rsid w:val="00347477"/>
    <w:rsid w:val="0034761E"/>
    <w:rsid w:val="003477AD"/>
    <w:rsid w:val="00347B5A"/>
    <w:rsid w:val="00347C60"/>
    <w:rsid w:val="00347D38"/>
    <w:rsid w:val="00347D4F"/>
    <w:rsid w:val="00347E66"/>
    <w:rsid w:val="00347EC9"/>
    <w:rsid w:val="00350783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2FFE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E78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300"/>
    <w:rsid w:val="00375334"/>
    <w:rsid w:val="003755EF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7AB"/>
    <w:rsid w:val="0038284D"/>
    <w:rsid w:val="0038285C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733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72B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2A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6FF3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1FA7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1F59"/>
    <w:rsid w:val="003C20E5"/>
    <w:rsid w:val="003C22C4"/>
    <w:rsid w:val="003C2300"/>
    <w:rsid w:val="003C24C7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9B"/>
    <w:rsid w:val="003D1751"/>
    <w:rsid w:val="003D19AB"/>
    <w:rsid w:val="003D1FA7"/>
    <w:rsid w:val="003D20CF"/>
    <w:rsid w:val="003D2369"/>
    <w:rsid w:val="003D247B"/>
    <w:rsid w:val="003D263B"/>
    <w:rsid w:val="003D2FAB"/>
    <w:rsid w:val="003D2FB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2FA"/>
    <w:rsid w:val="003D55C3"/>
    <w:rsid w:val="003D5740"/>
    <w:rsid w:val="003D5D44"/>
    <w:rsid w:val="003D6345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A0F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5C28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B6C"/>
    <w:rsid w:val="00401C4E"/>
    <w:rsid w:val="00401EE8"/>
    <w:rsid w:val="0040209A"/>
    <w:rsid w:val="004023B1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767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64E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BC9"/>
    <w:rsid w:val="00417E5F"/>
    <w:rsid w:val="00417EB8"/>
    <w:rsid w:val="00417EC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0FE7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52"/>
    <w:rsid w:val="00423290"/>
    <w:rsid w:val="004233A2"/>
    <w:rsid w:val="0042343D"/>
    <w:rsid w:val="0042348F"/>
    <w:rsid w:val="00423490"/>
    <w:rsid w:val="00423661"/>
    <w:rsid w:val="00423DAC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9FF"/>
    <w:rsid w:val="00430A15"/>
    <w:rsid w:val="00430A4D"/>
    <w:rsid w:val="00430BC2"/>
    <w:rsid w:val="00430C69"/>
    <w:rsid w:val="00430CD0"/>
    <w:rsid w:val="00430CEC"/>
    <w:rsid w:val="00430D85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3B"/>
    <w:rsid w:val="004575C8"/>
    <w:rsid w:val="004576D7"/>
    <w:rsid w:val="004576F3"/>
    <w:rsid w:val="00457BF9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58"/>
    <w:rsid w:val="0046539B"/>
    <w:rsid w:val="00465468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A33"/>
    <w:rsid w:val="00480E17"/>
    <w:rsid w:val="00480E51"/>
    <w:rsid w:val="00481BCD"/>
    <w:rsid w:val="00481C2A"/>
    <w:rsid w:val="00481EF2"/>
    <w:rsid w:val="00482075"/>
    <w:rsid w:val="004820DA"/>
    <w:rsid w:val="00482574"/>
    <w:rsid w:val="004827C1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71E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3F87"/>
    <w:rsid w:val="004A4313"/>
    <w:rsid w:val="004A451B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16A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AA5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1CE"/>
    <w:rsid w:val="004C3378"/>
    <w:rsid w:val="004C338A"/>
    <w:rsid w:val="004C33FD"/>
    <w:rsid w:val="004C36A9"/>
    <w:rsid w:val="004C378A"/>
    <w:rsid w:val="004C37C8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DA"/>
    <w:rsid w:val="004D2A4F"/>
    <w:rsid w:val="004D2C53"/>
    <w:rsid w:val="004D2C80"/>
    <w:rsid w:val="004D2D24"/>
    <w:rsid w:val="004D2D96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DC"/>
    <w:rsid w:val="004E0527"/>
    <w:rsid w:val="004E0AC7"/>
    <w:rsid w:val="004E0B8A"/>
    <w:rsid w:val="004E0D98"/>
    <w:rsid w:val="004E0E27"/>
    <w:rsid w:val="004E0ED6"/>
    <w:rsid w:val="004E0F89"/>
    <w:rsid w:val="004E1191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6A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7E6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E"/>
    <w:rsid w:val="00512F35"/>
    <w:rsid w:val="00513529"/>
    <w:rsid w:val="00513AA3"/>
    <w:rsid w:val="00513B2D"/>
    <w:rsid w:val="00513EE9"/>
    <w:rsid w:val="00514106"/>
    <w:rsid w:val="00514383"/>
    <w:rsid w:val="00514776"/>
    <w:rsid w:val="0051486C"/>
    <w:rsid w:val="00514A72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27D"/>
    <w:rsid w:val="00522840"/>
    <w:rsid w:val="00522A9E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4AD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7C7"/>
    <w:rsid w:val="005329C5"/>
    <w:rsid w:val="00532AE1"/>
    <w:rsid w:val="00533980"/>
    <w:rsid w:val="005339EA"/>
    <w:rsid w:val="00533A13"/>
    <w:rsid w:val="00533A41"/>
    <w:rsid w:val="00533E05"/>
    <w:rsid w:val="00533E28"/>
    <w:rsid w:val="005340F2"/>
    <w:rsid w:val="00534423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8C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17"/>
    <w:rsid w:val="0054189E"/>
    <w:rsid w:val="00541A4C"/>
    <w:rsid w:val="00541C0F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501"/>
    <w:rsid w:val="005446FB"/>
    <w:rsid w:val="00544909"/>
    <w:rsid w:val="00544D47"/>
    <w:rsid w:val="00544DC9"/>
    <w:rsid w:val="00544DED"/>
    <w:rsid w:val="00545178"/>
    <w:rsid w:val="0054522C"/>
    <w:rsid w:val="005453C4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3F7C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27F"/>
    <w:rsid w:val="00556402"/>
    <w:rsid w:val="0055650F"/>
    <w:rsid w:val="0055657D"/>
    <w:rsid w:val="00556644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CBE"/>
    <w:rsid w:val="00563DFD"/>
    <w:rsid w:val="0056403D"/>
    <w:rsid w:val="005647EE"/>
    <w:rsid w:val="00564B0A"/>
    <w:rsid w:val="00564C83"/>
    <w:rsid w:val="005650D8"/>
    <w:rsid w:val="00565399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DB0"/>
    <w:rsid w:val="00572035"/>
    <w:rsid w:val="00572062"/>
    <w:rsid w:val="0057212A"/>
    <w:rsid w:val="0057280B"/>
    <w:rsid w:val="00572B0D"/>
    <w:rsid w:val="00572BA3"/>
    <w:rsid w:val="00572E95"/>
    <w:rsid w:val="005733F9"/>
    <w:rsid w:val="00573641"/>
    <w:rsid w:val="00573841"/>
    <w:rsid w:val="00573BAC"/>
    <w:rsid w:val="00573BBF"/>
    <w:rsid w:val="00573C62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4C9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24"/>
    <w:rsid w:val="005846A8"/>
    <w:rsid w:val="00584938"/>
    <w:rsid w:val="00584C12"/>
    <w:rsid w:val="00584D9B"/>
    <w:rsid w:val="00585412"/>
    <w:rsid w:val="00585889"/>
    <w:rsid w:val="00585938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BB7"/>
    <w:rsid w:val="00593E64"/>
    <w:rsid w:val="00593EFA"/>
    <w:rsid w:val="0059428F"/>
    <w:rsid w:val="005943B6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963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648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A5A"/>
    <w:rsid w:val="005C0CCF"/>
    <w:rsid w:val="005C1258"/>
    <w:rsid w:val="005C15DE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203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8B2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ADB"/>
    <w:rsid w:val="005E4B0D"/>
    <w:rsid w:val="005E4E8A"/>
    <w:rsid w:val="005E5289"/>
    <w:rsid w:val="005E528D"/>
    <w:rsid w:val="005E52D7"/>
    <w:rsid w:val="005E5696"/>
    <w:rsid w:val="005E5792"/>
    <w:rsid w:val="005E5A3C"/>
    <w:rsid w:val="005E5ACE"/>
    <w:rsid w:val="005E5C03"/>
    <w:rsid w:val="005E5C39"/>
    <w:rsid w:val="005E5DD2"/>
    <w:rsid w:val="005E633A"/>
    <w:rsid w:val="005E6406"/>
    <w:rsid w:val="005E64AD"/>
    <w:rsid w:val="005E6775"/>
    <w:rsid w:val="005E6855"/>
    <w:rsid w:val="005E6A21"/>
    <w:rsid w:val="005E6A5D"/>
    <w:rsid w:val="005E6CD1"/>
    <w:rsid w:val="005E711F"/>
    <w:rsid w:val="005E7724"/>
    <w:rsid w:val="005E7A1F"/>
    <w:rsid w:val="005E7C1D"/>
    <w:rsid w:val="005E7C6B"/>
    <w:rsid w:val="005F025E"/>
    <w:rsid w:val="005F0433"/>
    <w:rsid w:val="005F0869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3F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2D1"/>
    <w:rsid w:val="006064A0"/>
    <w:rsid w:val="00606987"/>
    <w:rsid w:val="00606AF6"/>
    <w:rsid w:val="00606CFB"/>
    <w:rsid w:val="00606F2F"/>
    <w:rsid w:val="0060729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6F"/>
    <w:rsid w:val="00612EE2"/>
    <w:rsid w:val="00612F25"/>
    <w:rsid w:val="00612F80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CED"/>
    <w:rsid w:val="006243DC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22"/>
    <w:rsid w:val="00631998"/>
    <w:rsid w:val="00631E7B"/>
    <w:rsid w:val="00631FEE"/>
    <w:rsid w:val="006320E5"/>
    <w:rsid w:val="00632100"/>
    <w:rsid w:val="006321A0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278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252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1E0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42"/>
    <w:rsid w:val="00655DC0"/>
    <w:rsid w:val="00655E0E"/>
    <w:rsid w:val="00655E5C"/>
    <w:rsid w:val="006562AD"/>
    <w:rsid w:val="0065641D"/>
    <w:rsid w:val="0065662A"/>
    <w:rsid w:val="006567D3"/>
    <w:rsid w:val="0065688C"/>
    <w:rsid w:val="006569C7"/>
    <w:rsid w:val="00656C1F"/>
    <w:rsid w:val="00656D30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DBE"/>
    <w:rsid w:val="0066508F"/>
    <w:rsid w:val="006650F5"/>
    <w:rsid w:val="006651A8"/>
    <w:rsid w:val="006651B4"/>
    <w:rsid w:val="0066533A"/>
    <w:rsid w:val="006657F7"/>
    <w:rsid w:val="00665E6E"/>
    <w:rsid w:val="00666239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899"/>
    <w:rsid w:val="00671BC0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35E"/>
    <w:rsid w:val="00676523"/>
    <w:rsid w:val="006768DD"/>
    <w:rsid w:val="00676B55"/>
    <w:rsid w:val="00676D9D"/>
    <w:rsid w:val="00677112"/>
    <w:rsid w:val="006771A8"/>
    <w:rsid w:val="006771E9"/>
    <w:rsid w:val="006771FB"/>
    <w:rsid w:val="0067763B"/>
    <w:rsid w:val="00677E6F"/>
    <w:rsid w:val="00677FA6"/>
    <w:rsid w:val="00677FD1"/>
    <w:rsid w:val="0068003D"/>
    <w:rsid w:val="00680202"/>
    <w:rsid w:val="006804F6"/>
    <w:rsid w:val="00680627"/>
    <w:rsid w:val="00680629"/>
    <w:rsid w:val="006806AD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700"/>
    <w:rsid w:val="006877A0"/>
    <w:rsid w:val="00687EFB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896"/>
    <w:rsid w:val="00696EDA"/>
    <w:rsid w:val="0069767E"/>
    <w:rsid w:val="006976D9"/>
    <w:rsid w:val="00697A25"/>
    <w:rsid w:val="00697E7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A1E"/>
    <w:rsid w:val="006A2BD6"/>
    <w:rsid w:val="006A2CF7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6BF"/>
    <w:rsid w:val="006A489C"/>
    <w:rsid w:val="006A4974"/>
    <w:rsid w:val="006A4B1A"/>
    <w:rsid w:val="006A4D4D"/>
    <w:rsid w:val="006A5504"/>
    <w:rsid w:val="006A5628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A7F41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206"/>
    <w:rsid w:val="006B2581"/>
    <w:rsid w:val="006B2A60"/>
    <w:rsid w:val="006B2B83"/>
    <w:rsid w:val="006B2EB6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4A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1E73"/>
    <w:rsid w:val="006C2058"/>
    <w:rsid w:val="006C21CF"/>
    <w:rsid w:val="006C221E"/>
    <w:rsid w:val="006C2314"/>
    <w:rsid w:val="006C23E1"/>
    <w:rsid w:val="006C2440"/>
    <w:rsid w:val="006C24D9"/>
    <w:rsid w:val="006C24FD"/>
    <w:rsid w:val="006C2562"/>
    <w:rsid w:val="006C26B2"/>
    <w:rsid w:val="006C28A2"/>
    <w:rsid w:val="006C28A6"/>
    <w:rsid w:val="006C2BD4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ED4"/>
    <w:rsid w:val="006C63DE"/>
    <w:rsid w:val="006C66CB"/>
    <w:rsid w:val="006C67DA"/>
    <w:rsid w:val="006C6AD7"/>
    <w:rsid w:val="006C6C4E"/>
    <w:rsid w:val="006C6C6D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4DC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FC4"/>
    <w:rsid w:val="006E307F"/>
    <w:rsid w:val="006E340F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901"/>
    <w:rsid w:val="006E5A3F"/>
    <w:rsid w:val="006E5B82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E3"/>
    <w:rsid w:val="006E7785"/>
    <w:rsid w:val="006E79C7"/>
    <w:rsid w:val="006E7D34"/>
    <w:rsid w:val="006E7EA8"/>
    <w:rsid w:val="006E7F37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3E71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176"/>
    <w:rsid w:val="006F52D0"/>
    <w:rsid w:val="006F55C1"/>
    <w:rsid w:val="006F569D"/>
    <w:rsid w:val="006F56AF"/>
    <w:rsid w:val="006F56E9"/>
    <w:rsid w:val="006F57A5"/>
    <w:rsid w:val="006F5CB1"/>
    <w:rsid w:val="006F5F48"/>
    <w:rsid w:val="006F60F7"/>
    <w:rsid w:val="006F613C"/>
    <w:rsid w:val="006F623E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89C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EAC"/>
    <w:rsid w:val="00711336"/>
    <w:rsid w:val="007113D2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199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A99"/>
    <w:rsid w:val="00721B83"/>
    <w:rsid w:val="00721C91"/>
    <w:rsid w:val="00721EF3"/>
    <w:rsid w:val="00721FF8"/>
    <w:rsid w:val="00722073"/>
    <w:rsid w:val="0072209C"/>
    <w:rsid w:val="007227D2"/>
    <w:rsid w:val="00722A5C"/>
    <w:rsid w:val="00722F87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718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2F9A"/>
    <w:rsid w:val="0073345A"/>
    <w:rsid w:val="00733505"/>
    <w:rsid w:val="007338AD"/>
    <w:rsid w:val="00733CA3"/>
    <w:rsid w:val="00733E7B"/>
    <w:rsid w:val="00733F4C"/>
    <w:rsid w:val="0073451B"/>
    <w:rsid w:val="0073456B"/>
    <w:rsid w:val="0073470D"/>
    <w:rsid w:val="0073477F"/>
    <w:rsid w:val="00734A10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04D"/>
    <w:rsid w:val="00742197"/>
    <w:rsid w:val="0074263E"/>
    <w:rsid w:val="007428A2"/>
    <w:rsid w:val="007428FE"/>
    <w:rsid w:val="00742B88"/>
    <w:rsid w:val="00742F51"/>
    <w:rsid w:val="00743020"/>
    <w:rsid w:val="0074305A"/>
    <w:rsid w:val="007436AD"/>
    <w:rsid w:val="0074389C"/>
    <w:rsid w:val="007439FD"/>
    <w:rsid w:val="00743A4A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81F"/>
    <w:rsid w:val="00750BF7"/>
    <w:rsid w:val="00750C8D"/>
    <w:rsid w:val="00750E16"/>
    <w:rsid w:val="00750F5A"/>
    <w:rsid w:val="00750FF8"/>
    <w:rsid w:val="00751132"/>
    <w:rsid w:val="007515F8"/>
    <w:rsid w:val="007518D7"/>
    <w:rsid w:val="00751B49"/>
    <w:rsid w:val="00751DA5"/>
    <w:rsid w:val="007521CC"/>
    <w:rsid w:val="007522CA"/>
    <w:rsid w:val="007523B5"/>
    <w:rsid w:val="007527BB"/>
    <w:rsid w:val="00752960"/>
    <w:rsid w:val="00752B6A"/>
    <w:rsid w:val="00752C0D"/>
    <w:rsid w:val="00752C8D"/>
    <w:rsid w:val="00752CB0"/>
    <w:rsid w:val="00752F78"/>
    <w:rsid w:val="0075307B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249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7AC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77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6B4"/>
    <w:rsid w:val="00795810"/>
    <w:rsid w:val="00795920"/>
    <w:rsid w:val="00795BCF"/>
    <w:rsid w:val="00795C04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3EBF"/>
    <w:rsid w:val="007A41D2"/>
    <w:rsid w:val="007A443E"/>
    <w:rsid w:val="007A451C"/>
    <w:rsid w:val="007A4781"/>
    <w:rsid w:val="007A4790"/>
    <w:rsid w:val="007A49F5"/>
    <w:rsid w:val="007A4B77"/>
    <w:rsid w:val="007A4C35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27C"/>
    <w:rsid w:val="007B2389"/>
    <w:rsid w:val="007B23E6"/>
    <w:rsid w:val="007B279B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4F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86"/>
    <w:rsid w:val="007D0799"/>
    <w:rsid w:val="007D08C6"/>
    <w:rsid w:val="007D0A1D"/>
    <w:rsid w:val="007D0A93"/>
    <w:rsid w:val="007D0CFA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9D1"/>
    <w:rsid w:val="007D3A0A"/>
    <w:rsid w:val="007D3B09"/>
    <w:rsid w:val="007D3E25"/>
    <w:rsid w:val="007D418E"/>
    <w:rsid w:val="007D44C4"/>
    <w:rsid w:val="007D4636"/>
    <w:rsid w:val="007D488A"/>
    <w:rsid w:val="007D4976"/>
    <w:rsid w:val="007D4985"/>
    <w:rsid w:val="007D4B2E"/>
    <w:rsid w:val="007D52AE"/>
    <w:rsid w:val="007D5694"/>
    <w:rsid w:val="007D5925"/>
    <w:rsid w:val="007D5B68"/>
    <w:rsid w:val="007D5DD4"/>
    <w:rsid w:val="007D5E00"/>
    <w:rsid w:val="007D6217"/>
    <w:rsid w:val="007D628D"/>
    <w:rsid w:val="007D6428"/>
    <w:rsid w:val="007D6447"/>
    <w:rsid w:val="007D6551"/>
    <w:rsid w:val="007D67B2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72F"/>
    <w:rsid w:val="007E2958"/>
    <w:rsid w:val="007E2AB2"/>
    <w:rsid w:val="007E2C69"/>
    <w:rsid w:val="007E2F2E"/>
    <w:rsid w:val="007E3089"/>
    <w:rsid w:val="007E31BD"/>
    <w:rsid w:val="007E33A3"/>
    <w:rsid w:val="007E3616"/>
    <w:rsid w:val="007E3628"/>
    <w:rsid w:val="007E3A85"/>
    <w:rsid w:val="007E3CCB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4BF2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8C"/>
    <w:rsid w:val="007F63D7"/>
    <w:rsid w:val="007F6582"/>
    <w:rsid w:val="007F674A"/>
    <w:rsid w:val="007F6796"/>
    <w:rsid w:val="007F6938"/>
    <w:rsid w:val="007F69EB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24D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1A3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203"/>
    <w:rsid w:val="008316F6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807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2FF6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01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270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1E8"/>
    <w:rsid w:val="008643D0"/>
    <w:rsid w:val="008643D2"/>
    <w:rsid w:val="00864C7B"/>
    <w:rsid w:val="00864CEC"/>
    <w:rsid w:val="00864E7E"/>
    <w:rsid w:val="00865280"/>
    <w:rsid w:val="0086551B"/>
    <w:rsid w:val="00865554"/>
    <w:rsid w:val="00865743"/>
    <w:rsid w:val="00865DF8"/>
    <w:rsid w:val="008664B7"/>
    <w:rsid w:val="008664EA"/>
    <w:rsid w:val="0086675D"/>
    <w:rsid w:val="00866A00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2E"/>
    <w:rsid w:val="0087634E"/>
    <w:rsid w:val="00876426"/>
    <w:rsid w:val="008764A5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0E55"/>
    <w:rsid w:val="0088104F"/>
    <w:rsid w:val="00881097"/>
    <w:rsid w:val="00881361"/>
    <w:rsid w:val="0088136D"/>
    <w:rsid w:val="00881401"/>
    <w:rsid w:val="00881828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949"/>
    <w:rsid w:val="00882D00"/>
    <w:rsid w:val="00882D77"/>
    <w:rsid w:val="00882DE4"/>
    <w:rsid w:val="00882DF0"/>
    <w:rsid w:val="00882FB4"/>
    <w:rsid w:val="0088349D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7FC"/>
    <w:rsid w:val="008869DF"/>
    <w:rsid w:val="00886E0B"/>
    <w:rsid w:val="00886EC3"/>
    <w:rsid w:val="0088713C"/>
    <w:rsid w:val="008873CB"/>
    <w:rsid w:val="00887508"/>
    <w:rsid w:val="00887729"/>
    <w:rsid w:val="00887AFD"/>
    <w:rsid w:val="00887CD3"/>
    <w:rsid w:val="00887F26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569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6E"/>
    <w:rsid w:val="00894C9E"/>
    <w:rsid w:val="00895418"/>
    <w:rsid w:val="0089566F"/>
    <w:rsid w:val="008956F4"/>
    <w:rsid w:val="00895715"/>
    <w:rsid w:val="008958A1"/>
    <w:rsid w:val="008958D4"/>
    <w:rsid w:val="00895B38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2F73"/>
    <w:rsid w:val="008A320C"/>
    <w:rsid w:val="008A33B7"/>
    <w:rsid w:val="008A33EF"/>
    <w:rsid w:val="008A36B8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8D"/>
    <w:rsid w:val="008A5E12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832"/>
    <w:rsid w:val="008B59AC"/>
    <w:rsid w:val="008B5D8D"/>
    <w:rsid w:val="008B61AD"/>
    <w:rsid w:val="008B6487"/>
    <w:rsid w:val="008B6872"/>
    <w:rsid w:val="008B6916"/>
    <w:rsid w:val="008B6E95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037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FAD"/>
    <w:rsid w:val="008D4066"/>
    <w:rsid w:val="008D4478"/>
    <w:rsid w:val="008D53A4"/>
    <w:rsid w:val="008D53D9"/>
    <w:rsid w:val="008D55B0"/>
    <w:rsid w:val="008D561C"/>
    <w:rsid w:val="008D568D"/>
    <w:rsid w:val="008D599A"/>
    <w:rsid w:val="008D5C01"/>
    <w:rsid w:val="008D5DC2"/>
    <w:rsid w:val="008D5ED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1F1"/>
    <w:rsid w:val="008E3491"/>
    <w:rsid w:val="008E3669"/>
    <w:rsid w:val="008E3932"/>
    <w:rsid w:val="008E3B36"/>
    <w:rsid w:val="008E3D64"/>
    <w:rsid w:val="008E3E7D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060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6F89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94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5A5"/>
    <w:rsid w:val="009056F2"/>
    <w:rsid w:val="00905D69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2170"/>
    <w:rsid w:val="009125C6"/>
    <w:rsid w:val="00912650"/>
    <w:rsid w:val="009126A5"/>
    <w:rsid w:val="009127FF"/>
    <w:rsid w:val="00912D11"/>
    <w:rsid w:val="00912E66"/>
    <w:rsid w:val="0091316F"/>
    <w:rsid w:val="00913867"/>
    <w:rsid w:val="0091399B"/>
    <w:rsid w:val="009139C2"/>
    <w:rsid w:val="00913A74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03"/>
    <w:rsid w:val="00917BD2"/>
    <w:rsid w:val="00917CE3"/>
    <w:rsid w:val="00917D34"/>
    <w:rsid w:val="00920767"/>
    <w:rsid w:val="00920A08"/>
    <w:rsid w:val="00920DD9"/>
    <w:rsid w:val="00920EC8"/>
    <w:rsid w:val="00920F45"/>
    <w:rsid w:val="00921341"/>
    <w:rsid w:val="00921539"/>
    <w:rsid w:val="00921699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ED"/>
    <w:rsid w:val="009304C5"/>
    <w:rsid w:val="00930A84"/>
    <w:rsid w:val="00930B79"/>
    <w:rsid w:val="00930EC9"/>
    <w:rsid w:val="00930F28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37A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5145"/>
    <w:rsid w:val="0093519D"/>
    <w:rsid w:val="009352C5"/>
    <w:rsid w:val="0093545B"/>
    <w:rsid w:val="00935504"/>
    <w:rsid w:val="0093554F"/>
    <w:rsid w:val="009355CA"/>
    <w:rsid w:val="0093569F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E53"/>
    <w:rsid w:val="009411BE"/>
    <w:rsid w:val="00941817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7E4"/>
    <w:rsid w:val="00945986"/>
    <w:rsid w:val="00945C99"/>
    <w:rsid w:val="009460EE"/>
    <w:rsid w:val="00946175"/>
    <w:rsid w:val="00946233"/>
    <w:rsid w:val="00946416"/>
    <w:rsid w:val="00946686"/>
    <w:rsid w:val="009466D1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2D9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93B"/>
    <w:rsid w:val="00963C9F"/>
    <w:rsid w:val="00963CE3"/>
    <w:rsid w:val="00963CF1"/>
    <w:rsid w:val="009640E3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1D9"/>
    <w:rsid w:val="00973401"/>
    <w:rsid w:val="0097353E"/>
    <w:rsid w:val="00973DBA"/>
    <w:rsid w:val="00974020"/>
    <w:rsid w:val="00974083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17F"/>
    <w:rsid w:val="009813DB"/>
    <w:rsid w:val="009813F2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542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A68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60FB"/>
    <w:rsid w:val="0099665F"/>
    <w:rsid w:val="009968F3"/>
    <w:rsid w:val="009969B2"/>
    <w:rsid w:val="00996A36"/>
    <w:rsid w:val="00996C5B"/>
    <w:rsid w:val="00996D52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4E5F"/>
    <w:rsid w:val="009A502B"/>
    <w:rsid w:val="009A5179"/>
    <w:rsid w:val="009A5229"/>
    <w:rsid w:val="009A5281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6FC7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A39"/>
    <w:rsid w:val="009C4CED"/>
    <w:rsid w:val="009C4E05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D7E43"/>
    <w:rsid w:val="009E00C3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0EC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DC"/>
    <w:rsid w:val="009E4AEF"/>
    <w:rsid w:val="009E4C9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A05"/>
    <w:rsid w:val="009F3B75"/>
    <w:rsid w:val="009F3CFE"/>
    <w:rsid w:val="009F4C7D"/>
    <w:rsid w:val="009F4CF7"/>
    <w:rsid w:val="009F5684"/>
    <w:rsid w:val="009F581A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15E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F5"/>
    <w:rsid w:val="00A32622"/>
    <w:rsid w:val="00A3265B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470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05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44F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0DEB"/>
    <w:rsid w:val="00A61318"/>
    <w:rsid w:val="00A613C1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939"/>
    <w:rsid w:val="00A63AB2"/>
    <w:rsid w:val="00A63AB4"/>
    <w:rsid w:val="00A63B01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216"/>
    <w:rsid w:val="00A672A4"/>
    <w:rsid w:val="00A672D2"/>
    <w:rsid w:val="00A673D1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F64"/>
    <w:rsid w:val="00A7000F"/>
    <w:rsid w:val="00A70087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2C1A"/>
    <w:rsid w:val="00A73007"/>
    <w:rsid w:val="00A73214"/>
    <w:rsid w:val="00A732A8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45E"/>
    <w:rsid w:val="00A77573"/>
    <w:rsid w:val="00A7767F"/>
    <w:rsid w:val="00A77BF8"/>
    <w:rsid w:val="00A77F40"/>
    <w:rsid w:val="00A77F52"/>
    <w:rsid w:val="00A801E8"/>
    <w:rsid w:val="00A801F7"/>
    <w:rsid w:val="00A8047D"/>
    <w:rsid w:val="00A806F0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AB3"/>
    <w:rsid w:val="00A82E61"/>
    <w:rsid w:val="00A82F20"/>
    <w:rsid w:val="00A82F28"/>
    <w:rsid w:val="00A8374F"/>
    <w:rsid w:val="00A83891"/>
    <w:rsid w:val="00A83DAE"/>
    <w:rsid w:val="00A841BD"/>
    <w:rsid w:val="00A8433C"/>
    <w:rsid w:val="00A843E3"/>
    <w:rsid w:val="00A84761"/>
    <w:rsid w:val="00A848B8"/>
    <w:rsid w:val="00A84AAE"/>
    <w:rsid w:val="00A84D15"/>
    <w:rsid w:val="00A84DEE"/>
    <w:rsid w:val="00A84FDD"/>
    <w:rsid w:val="00A8502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BC0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D8C"/>
    <w:rsid w:val="00A96FF9"/>
    <w:rsid w:val="00A970F6"/>
    <w:rsid w:val="00A971F1"/>
    <w:rsid w:val="00A9727F"/>
    <w:rsid w:val="00A972DE"/>
    <w:rsid w:val="00A979A3"/>
    <w:rsid w:val="00A979CE"/>
    <w:rsid w:val="00A97F3C"/>
    <w:rsid w:val="00AA0043"/>
    <w:rsid w:val="00AA013E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C27"/>
    <w:rsid w:val="00AA2D33"/>
    <w:rsid w:val="00AA2D52"/>
    <w:rsid w:val="00AA33AC"/>
    <w:rsid w:val="00AA364F"/>
    <w:rsid w:val="00AA367F"/>
    <w:rsid w:val="00AA3A2F"/>
    <w:rsid w:val="00AA40A7"/>
    <w:rsid w:val="00AA4101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AF6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A68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5CC6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D7F"/>
    <w:rsid w:val="00AF0EAD"/>
    <w:rsid w:val="00AF1068"/>
    <w:rsid w:val="00AF14D9"/>
    <w:rsid w:val="00AF16AE"/>
    <w:rsid w:val="00AF1790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F4B"/>
    <w:rsid w:val="00AF3F67"/>
    <w:rsid w:val="00AF42C0"/>
    <w:rsid w:val="00AF478C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61B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389"/>
    <w:rsid w:val="00B06463"/>
    <w:rsid w:val="00B064E3"/>
    <w:rsid w:val="00B06610"/>
    <w:rsid w:val="00B0678E"/>
    <w:rsid w:val="00B0681B"/>
    <w:rsid w:val="00B06A75"/>
    <w:rsid w:val="00B06B8E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4F0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404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4B1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0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2DF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7A2"/>
    <w:rsid w:val="00B51CC4"/>
    <w:rsid w:val="00B52048"/>
    <w:rsid w:val="00B524C6"/>
    <w:rsid w:val="00B525E3"/>
    <w:rsid w:val="00B52888"/>
    <w:rsid w:val="00B52D93"/>
    <w:rsid w:val="00B52E8C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BC9"/>
    <w:rsid w:val="00B54CE6"/>
    <w:rsid w:val="00B54D34"/>
    <w:rsid w:val="00B54D75"/>
    <w:rsid w:val="00B552B7"/>
    <w:rsid w:val="00B5549C"/>
    <w:rsid w:val="00B5568D"/>
    <w:rsid w:val="00B55BC5"/>
    <w:rsid w:val="00B55D33"/>
    <w:rsid w:val="00B55D47"/>
    <w:rsid w:val="00B55F10"/>
    <w:rsid w:val="00B563A6"/>
    <w:rsid w:val="00B566CF"/>
    <w:rsid w:val="00B568E5"/>
    <w:rsid w:val="00B56A26"/>
    <w:rsid w:val="00B56BA5"/>
    <w:rsid w:val="00B57458"/>
    <w:rsid w:val="00B57493"/>
    <w:rsid w:val="00B578C1"/>
    <w:rsid w:val="00B57A62"/>
    <w:rsid w:val="00B57B84"/>
    <w:rsid w:val="00B57E01"/>
    <w:rsid w:val="00B57FEB"/>
    <w:rsid w:val="00B60509"/>
    <w:rsid w:val="00B60514"/>
    <w:rsid w:val="00B60540"/>
    <w:rsid w:val="00B6081C"/>
    <w:rsid w:val="00B60955"/>
    <w:rsid w:val="00B60C27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F4E"/>
    <w:rsid w:val="00B7402B"/>
    <w:rsid w:val="00B7466F"/>
    <w:rsid w:val="00B74A00"/>
    <w:rsid w:val="00B75118"/>
    <w:rsid w:val="00B751E7"/>
    <w:rsid w:val="00B753A2"/>
    <w:rsid w:val="00B757D9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AFA"/>
    <w:rsid w:val="00B83C34"/>
    <w:rsid w:val="00B83EB3"/>
    <w:rsid w:val="00B83F71"/>
    <w:rsid w:val="00B842C3"/>
    <w:rsid w:val="00B842D5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BEC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160"/>
    <w:rsid w:val="00BA12D1"/>
    <w:rsid w:val="00BA1464"/>
    <w:rsid w:val="00BA1678"/>
    <w:rsid w:val="00BA17E5"/>
    <w:rsid w:val="00BA1A2C"/>
    <w:rsid w:val="00BA1E47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8A1"/>
    <w:rsid w:val="00BA49BD"/>
    <w:rsid w:val="00BA4BA5"/>
    <w:rsid w:val="00BA4D32"/>
    <w:rsid w:val="00BA4F92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0E1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8CF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1F7A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3DC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B20"/>
    <w:rsid w:val="00BD7CCE"/>
    <w:rsid w:val="00BD7ED5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C5F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3F6"/>
    <w:rsid w:val="00BF248A"/>
    <w:rsid w:val="00BF2B53"/>
    <w:rsid w:val="00BF2D4C"/>
    <w:rsid w:val="00BF2E5B"/>
    <w:rsid w:val="00BF301B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72"/>
    <w:rsid w:val="00C042B0"/>
    <w:rsid w:val="00C044C8"/>
    <w:rsid w:val="00C0470C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3CF"/>
    <w:rsid w:val="00C11CB7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B28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6D8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16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4D6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7F0"/>
    <w:rsid w:val="00C36B7F"/>
    <w:rsid w:val="00C36D1E"/>
    <w:rsid w:val="00C36E4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741"/>
    <w:rsid w:val="00C439BA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717"/>
    <w:rsid w:val="00C54B32"/>
    <w:rsid w:val="00C54CD7"/>
    <w:rsid w:val="00C54FB4"/>
    <w:rsid w:val="00C5504B"/>
    <w:rsid w:val="00C551C8"/>
    <w:rsid w:val="00C552CD"/>
    <w:rsid w:val="00C555AE"/>
    <w:rsid w:val="00C55863"/>
    <w:rsid w:val="00C55A93"/>
    <w:rsid w:val="00C563BA"/>
    <w:rsid w:val="00C5642D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C64"/>
    <w:rsid w:val="00C71DBC"/>
    <w:rsid w:val="00C71DCC"/>
    <w:rsid w:val="00C71F22"/>
    <w:rsid w:val="00C722E2"/>
    <w:rsid w:val="00C72403"/>
    <w:rsid w:val="00C7245A"/>
    <w:rsid w:val="00C72505"/>
    <w:rsid w:val="00C7266B"/>
    <w:rsid w:val="00C72716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32"/>
    <w:rsid w:val="00C749BE"/>
    <w:rsid w:val="00C74DAF"/>
    <w:rsid w:val="00C74F34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11C"/>
    <w:rsid w:val="00C76230"/>
    <w:rsid w:val="00C7683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578"/>
    <w:rsid w:val="00C8182B"/>
    <w:rsid w:val="00C81F01"/>
    <w:rsid w:val="00C824C8"/>
    <w:rsid w:val="00C824D1"/>
    <w:rsid w:val="00C826D7"/>
    <w:rsid w:val="00C82787"/>
    <w:rsid w:val="00C82B03"/>
    <w:rsid w:val="00C82C05"/>
    <w:rsid w:val="00C82C1A"/>
    <w:rsid w:val="00C82CD5"/>
    <w:rsid w:val="00C82D06"/>
    <w:rsid w:val="00C82F5F"/>
    <w:rsid w:val="00C82FA3"/>
    <w:rsid w:val="00C83020"/>
    <w:rsid w:val="00C83219"/>
    <w:rsid w:val="00C83378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A0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DD9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38B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47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5BC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7C1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2CD"/>
    <w:rsid w:val="00CF5568"/>
    <w:rsid w:val="00CF5BEA"/>
    <w:rsid w:val="00CF6436"/>
    <w:rsid w:val="00CF6474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E"/>
    <w:rsid w:val="00D0056E"/>
    <w:rsid w:val="00D006E6"/>
    <w:rsid w:val="00D0083C"/>
    <w:rsid w:val="00D00D6D"/>
    <w:rsid w:val="00D012CC"/>
    <w:rsid w:val="00D014A4"/>
    <w:rsid w:val="00D014EB"/>
    <w:rsid w:val="00D018F8"/>
    <w:rsid w:val="00D01AEB"/>
    <w:rsid w:val="00D01B68"/>
    <w:rsid w:val="00D01C68"/>
    <w:rsid w:val="00D01D95"/>
    <w:rsid w:val="00D01D99"/>
    <w:rsid w:val="00D01FB4"/>
    <w:rsid w:val="00D020A4"/>
    <w:rsid w:val="00D0228A"/>
    <w:rsid w:val="00D02778"/>
    <w:rsid w:val="00D029D4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036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B9C"/>
    <w:rsid w:val="00D14EF4"/>
    <w:rsid w:val="00D14F56"/>
    <w:rsid w:val="00D14F5A"/>
    <w:rsid w:val="00D15153"/>
    <w:rsid w:val="00D1526C"/>
    <w:rsid w:val="00D1572D"/>
    <w:rsid w:val="00D1577D"/>
    <w:rsid w:val="00D158DF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17FB4"/>
    <w:rsid w:val="00D20083"/>
    <w:rsid w:val="00D201F1"/>
    <w:rsid w:val="00D20308"/>
    <w:rsid w:val="00D203D4"/>
    <w:rsid w:val="00D20CED"/>
    <w:rsid w:val="00D20DEE"/>
    <w:rsid w:val="00D20F9C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39"/>
    <w:rsid w:val="00D226BA"/>
    <w:rsid w:val="00D226DD"/>
    <w:rsid w:val="00D22849"/>
    <w:rsid w:val="00D22954"/>
    <w:rsid w:val="00D22973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A75"/>
    <w:rsid w:val="00D27D8C"/>
    <w:rsid w:val="00D27D9C"/>
    <w:rsid w:val="00D30142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836"/>
    <w:rsid w:val="00D34B03"/>
    <w:rsid w:val="00D34B30"/>
    <w:rsid w:val="00D34E50"/>
    <w:rsid w:val="00D35186"/>
    <w:rsid w:val="00D35305"/>
    <w:rsid w:val="00D35433"/>
    <w:rsid w:val="00D354E7"/>
    <w:rsid w:val="00D3567B"/>
    <w:rsid w:val="00D35A01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625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A73"/>
    <w:rsid w:val="00D41DB1"/>
    <w:rsid w:val="00D41FAB"/>
    <w:rsid w:val="00D42193"/>
    <w:rsid w:val="00D4292B"/>
    <w:rsid w:val="00D42931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A81"/>
    <w:rsid w:val="00D46C77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C1"/>
    <w:rsid w:val="00D57AF6"/>
    <w:rsid w:val="00D57C78"/>
    <w:rsid w:val="00D57CB8"/>
    <w:rsid w:val="00D57F23"/>
    <w:rsid w:val="00D6004F"/>
    <w:rsid w:val="00D60109"/>
    <w:rsid w:val="00D60176"/>
    <w:rsid w:val="00D6068F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1F05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230"/>
    <w:rsid w:val="00D653E8"/>
    <w:rsid w:val="00D65546"/>
    <w:rsid w:val="00D65A9D"/>
    <w:rsid w:val="00D65AD0"/>
    <w:rsid w:val="00D65C37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B7"/>
    <w:rsid w:val="00D76A77"/>
    <w:rsid w:val="00D76ADC"/>
    <w:rsid w:val="00D76C9B"/>
    <w:rsid w:val="00D76DE8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C7D"/>
    <w:rsid w:val="00D82DC1"/>
    <w:rsid w:val="00D82DF4"/>
    <w:rsid w:val="00D832AF"/>
    <w:rsid w:val="00D834C5"/>
    <w:rsid w:val="00D83544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009"/>
    <w:rsid w:val="00D91241"/>
    <w:rsid w:val="00D9129A"/>
    <w:rsid w:val="00D91462"/>
    <w:rsid w:val="00D917EB"/>
    <w:rsid w:val="00D918CF"/>
    <w:rsid w:val="00D91986"/>
    <w:rsid w:val="00D91B6C"/>
    <w:rsid w:val="00D920E9"/>
    <w:rsid w:val="00D921BF"/>
    <w:rsid w:val="00D9256B"/>
    <w:rsid w:val="00D9282F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EA1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5F7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139B"/>
    <w:rsid w:val="00DA14F7"/>
    <w:rsid w:val="00DA16EA"/>
    <w:rsid w:val="00DA1D42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52A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C1E"/>
    <w:rsid w:val="00DA6C3D"/>
    <w:rsid w:val="00DA6D78"/>
    <w:rsid w:val="00DA6E28"/>
    <w:rsid w:val="00DA74A2"/>
    <w:rsid w:val="00DA76DB"/>
    <w:rsid w:val="00DA76DF"/>
    <w:rsid w:val="00DA7776"/>
    <w:rsid w:val="00DA781C"/>
    <w:rsid w:val="00DA796F"/>
    <w:rsid w:val="00DA7A72"/>
    <w:rsid w:val="00DA7C0E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2E1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A2C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0B3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23A"/>
    <w:rsid w:val="00DC73BC"/>
    <w:rsid w:val="00DC7740"/>
    <w:rsid w:val="00DC7802"/>
    <w:rsid w:val="00DC7B27"/>
    <w:rsid w:val="00DC7B86"/>
    <w:rsid w:val="00DC7CF0"/>
    <w:rsid w:val="00DD0034"/>
    <w:rsid w:val="00DD003C"/>
    <w:rsid w:val="00DD0375"/>
    <w:rsid w:val="00DD0387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61A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8"/>
    <w:rsid w:val="00DE057D"/>
    <w:rsid w:val="00DE06F8"/>
    <w:rsid w:val="00DE07C7"/>
    <w:rsid w:val="00DE0D6B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3E3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585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7E"/>
    <w:rsid w:val="00DF6301"/>
    <w:rsid w:val="00DF644F"/>
    <w:rsid w:val="00DF6CD2"/>
    <w:rsid w:val="00DF6E0E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76"/>
    <w:rsid w:val="00E0336C"/>
    <w:rsid w:val="00E0338F"/>
    <w:rsid w:val="00E034F3"/>
    <w:rsid w:val="00E035E8"/>
    <w:rsid w:val="00E038F7"/>
    <w:rsid w:val="00E03BE5"/>
    <w:rsid w:val="00E03BF3"/>
    <w:rsid w:val="00E03D7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40"/>
    <w:rsid w:val="00E069CF"/>
    <w:rsid w:val="00E06BD1"/>
    <w:rsid w:val="00E06DDB"/>
    <w:rsid w:val="00E06E29"/>
    <w:rsid w:val="00E06F22"/>
    <w:rsid w:val="00E0709F"/>
    <w:rsid w:val="00E07450"/>
    <w:rsid w:val="00E078C7"/>
    <w:rsid w:val="00E078E8"/>
    <w:rsid w:val="00E07AAF"/>
    <w:rsid w:val="00E07CA8"/>
    <w:rsid w:val="00E100A6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275"/>
    <w:rsid w:val="00E1231E"/>
    <w:rsid w:val="00E1242C"/>
    <w:rsid w:val="00E128E2"/>
    <w:rsid w:val="00E12B2F"/>
    <w:rsid w:val="00E12BC6"/>
    <w:rsid w:val="00E12FD2"/>
    <w:rsid w:val="00E12FEF"/>
    <w:rsid w:val="00E1310C"/>
    <w:rsid w:val="00E1361C"/>
    <w:rsid w:val="00E13854"/>
    <w:rsid w:val="00E13A0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6E47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4AA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BE"/>
    <w:rsid w:val="00E24E0D"/>
    <w:rsid w:val="00E24F66"/>
    <w:rsid w:val="00E24F7A"/>
    <w:rsid w:val="00E25264"/>
    <w:rsid w:val="00E255B6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289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A1A"/>
    <w:rsid w:val="00E44AC1"/>
    <w:rsid w:val="00E44AD9"/>
    <w:rsid w:val="00E44D97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76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A5B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E1A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436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765"/>
    <w:rsid w:val="00E62843"/>
    <w:rsid w:val="00E62C86"/>
    <w:rsid w:val="00E62F71"/>
    <w:rsid w:val="00E633CA"/>
    <w:rsid w:val="00E63580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3379"/>
    <w:rsid w:val="00E933D6"/>
    <w:rsid w:val="00E9344D"/>
    <w:rsid w:val="00E936E9"/>
    <w:rsid w:val="00E93920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C2C"/>
    <w:rsid w:val="00EB1D8E"/>
    <w:rsid w:val="00EB2002"/>
    <w:rsid w:val="00EB20CC"/>
    <w:rsid w:val="00EB2138"/>
    <w:rsid w:val="00EB21B5"/>
    <w:rsid w:val="00EB2950"/>
    <w:rsid w:val="00EB2A96"/>
    <w:rsid w:val="00EB2A9E"/>
    <w:rsid w:val="00EB2E28"/>
    <w:rsid w:val="00EB307E"/>
    <w:rsid w:val="00EB36F1"/>
    <w:rsid w:val="00EB3CC6"/>
    <w:rsid w:val="00EB3F27"/>
    <w:rsid w:val="00EB4077"/>
    <w:rsid w:val="00EB41A5"/>
    <w:rsid w:val="00EB41DB"/>
    <w:rsid w:val="00EB4509"/>
    <w:rsid w:val="00EB45CC"/>
    <w:rsid w:val="00EB4D70"/>
    <w:rsid w:val="00EB4FBA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99"/>
    <w:rsid w:val="00EC2485"/>
    <w:rsid w:val="00EC25C4"/>
    <w:rsid w:val="00EC2B3D"/>
    <w:rsid w:val="00EC2D5C"/>
    <w:rsid w:val="00EC2DE9"/>
    <w:rsid w:val="00EC2F31"/>
    <w:rsid w:val="00EC310F"/>
    <w:rsid w:val="00EC367E"/>
    <w:rsid w:val="00EC39AA"/>
    <w:rsid w:val="00EC3AF1"/>
    <w:rsid w:val="00EC3E22"/>
    <w:rsid w:val="00EC3FC8"/>
    <w:rsid w:val="00EC407D"/>
    <w:rsid w:val="00EC42EE"/>
    <w:rsid w:val="00EC455C"/>
    <w:rsid w:val="00EC45F5"/>
    <w:rsid w:val="00EC465A"/>
    <w:rsid w:val="00EC48C0"/>
    <w:rsid w:val="00EC4BD7"/>
    <w:rsid w:val="00EC4C7C"/>
    <w:rsid w:val="00EC4CAC"/>
    <w:rsid w:val="00EC4E0A"/>
    <w:rsid w:val="00EC5575"/>
    <w:rsid w:val="00EC563B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5AA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33E"/>
    <w:rsid w:val="00EE3476"/>
    <w:rsid w:val="00EE3CB2"/>
    <w:rsid w:val="00EE3FD6"/>
    <w:rsid w:val="00EE404B"/>
    <w:rsid w:val="00EE43A1"/>
    <w:rsid w:val="00EE43BE"/>
    <w:rsid w:val="00EE477C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599"/>
    <w:rsid w:val="00EF1889"/>
    <w:rsid w:val="00EF19DB"/>
    <w:rsid w:val="00EF1A20"/>
    <w:rsid w:val="00EF2711"/>
    <w:rsid w:val="00EF2732"/>
    <w:rsid w:val="00EF2945"/>
    <w:rsid w:val="00EF3471"/>
    <w:rsid w:val="00EF36F3"/>
    <w:rsid w:val="00EF3700"/>
    <w:rsid w:val="00EF39A7"/>
    <w:rsid w:val="00EF3B64"/>
    <w:rsid w:val="00EF3B69"/>
    <w:rsid w:val="00EF3CAA"/>
    <w:rsid w:val="00EF413A"/>
    <w:rsid w:val="00EF44B4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B43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20"/>
    <w:rsid w:val="00F01430"/>
    <w:rsid w:val="00F01677"/>
    <w:rsid w:val="00F01997"/>
    <w:rsid w:val="00F01CA0"/>
    <w:rsid w:val="00F01D55"/>
    <w:rsid w:val="00F0265D"/>
    <w:rsid w:val="00F028A6"/>
    <w:rsid w:val="00F02A94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97D"/>
    <w:rsid w:val="00F12A4B"/>
    <w:rsid w:val="00F12C2F"/>
    <w:rsid w:val="00F12DE4"/>
    <w:rsid w:val="00F12E26"/>
    <w:rsid w:val="00F12E43"/>
    <w:rsid w:val="00F131E7"/>
    <w:rsid w:val="00F139A0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6F8"/>
    <w:rsid w:val="00F35A9D"/>
    <w:rsid w:val="00F35E00"/>
    <w:rsid w:val="00F3603B"/>
    <w:rsid w:val="00F3604A"/>
    <w:rsid w:val="00F36190"/>
    <w:rsid w:val="00F361C3"/>
    <w:rsid w:val="00F36254"/>
    <w:rsid w:val="00F36482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AE"/>
    <w:rsid w:val="00F37BFF"/>
    <w:rsid w:val="00F37F80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2F2C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D9"/>
    <w:rsid w:val="00F45D42"/>
    <w:rsid w:val="00F45F08"/>
    <w:rsid w:val="00F45F74"/>
    <w:rsid w:val="00F46234"/>
    <w:rsid w:val="00F462DF"/>
    <w:rsid w:val="00F4689D"/>
    <w:rsid w:val="00F46DE5"/>
    <w:rsid w:val="00F46E92"/>
    <w:rsid w:val="00F47341"/>
    <w:rsid w:val="00F474D1"/>
    <w:rsid w:val="00F477E0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14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35"/>
    <w:rsid w:val="00F53C39"/>
    <w:rsid w:val="00F53C4C"/>
    <w:rsid w:val="00F53E29"/>
    <w:rsid w:val="00F53E8E"/>
    <w:rsid w:val="00F53FD7"/>
    <w:rsid w:val="00F5489E"/>
    <w:rsid w:val="00F549DA"/>
    <w:rsid w:val="00F54B65"/>
    <w:rsid w:val="00F5529D"/>
    <w:rsid w:val="00F55388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56B"/>
    <w:rsid w:val="00F60684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1"/>
    <w:rsid w:val="00F8045A"/>
    <w:rsid w:val="00F806DD"/>
    <w:rsid w:val="00F8086C"/>
    <w:rsid w:val="00F80953"/>
    <w:rsid w:val="00F80C13"/>
    <w:rsid w:val="00F810FF"/>
    <w:rsid w:val="00F8111B"/>
    <w:rsid w:val="00F813C9"/>
    <w:rsid w:val="00F8149A"/>
    <w:rsid w:val="00F81617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6F2"/>
    <w:rsid w:val="00F92707"/>
    <w:rsid w:val="00F92B57"/>
    <w:rsid w:val="00F92CBA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30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601"/>
    <w:rsid w:val="00FA160E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B80"/>
    <w:rsid w:val="00FA4061"/>
    <w:rsid w:val="00FA41E6"/>
    <w:rsid w:val="00FA4275"/>
    <w:rsid w:val="00FA4A84"/>
    <w:rsid w:val="00FA4CA5"/>
    <w:rsid w:val="00FA4D31"/>
    <w:rsid w:val="00FA4FFC"/>
    <w:rsid w:val="00FA5108"/>
    <w:rsid w:val="00FA5362"/>
    <w:rsid w:val="00FA55AC"/>
    <w:rsid w:val="00FA5680"/>
    <w:rsid w:val="00FA5AB9"/>
    <w:rsid w:val="00FA6288"/>
    <w:rsid w:val="00FA6474"/>
    <w:rsid w:val="00FA653D"/>
    <w:rsid w:val="00FA65A8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074F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1C5"/>
    <w:rsid w:val="00FC51F4"/>
    <w:rsid w:val="00FC56B1"/>
    <w:rsid w:val="00FC5C78"/>
    <w:rsid w:val="00FC6117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677"/>
    <w:rsid w:val="00FD082F"/>
    <w:rsid w:val="00FD0A35"/>
    <w:rsid w:val="00FD0AB6"/>
    <w:rsid w:val="00FD0C47"/>
    <w:rsid w:val="00FD0E3E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F5D"/>
    <w:rsid w:val="00FD5101"/>
    <w:rsid w:val="00FD5275"/>
    <w:rsid w:val="00FD53C8"/>
    <w:rsid w:val="00FD56A2"/>
    <w:rsid w:val="00FD5956"/>
    <w:rsid w:val="00FD5FB0"/>
    <w:rsid w:val="00FD6505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EB"/>
    <w:rsid w:val="00FE7454"/>
    <w:rsid w:val="00FE76CE"/>
    <w:rsid w:val="00FE7BB2"/>
    <w:rsid w:val="00FF073B"/>
    <w:rsid w:val="00FF0A6E"/>
    <w:rsid w:val="00FF0B0E"/>
    <w:rsid w:val="00FF0F60"/>
    <w:rsid w:val="00FF113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F55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F55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35</Pages>
  <Words>8452</Words>
  <Characters>37293</Characters>
  <Application>Microsoft Office Word</Application>
  <DocSecurity>4</DocSecurity>
  <Lines>310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45654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Benya, Chuenjai</cp:lastModifiedBy>
  <cp:revision>2</cp:revision>
  <cp:lastPrinted>2022-08-11T04:46:00Z</cp:lastPrinted>
  <dcterms:created xsi:type="dcterms:W3CDTF">2022-08-11T07:34:00Z</dcterms:created>
  <dcterms:modified xsi:type="dcterms:W3CDTF">2022-08-11T07:34:00Z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