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B11A7" w14:textId="77777777" w:rsidR="000C411E" w:rsidRPr="00BA3B87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DA119CC" w14:textId="3F7256A1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072255F" w14:textId="561080E8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22E247D" w14:textId="77777777" w:rsidR="000C411E" w:rsidRPr="00BA3B87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86770B0" w14:textId="77777777" w:rsidR="000C411E" w:rsidRPr="00387B1B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35AF803" w14:textId="77777777" w:rsidR="000C411E" w:rsidRPr="00BA3B87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3E97065" w14:textId="77777777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D899C58" w14:textId="152B73D2" w:rsidR="000C411E" w:rsidRPr="004E1990" w:rsidRDefault="00B53CC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ดสามเดือนและหกเดือน</w:t>
      </w: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C411E"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C411E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33FCB04" w14:textId="77777777" w:rsidR="000C411E" w:rsidRPr="00AD6A6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15C136C" w14:textId="77777777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61EE34" w14:textId="77777777" w:rsidR="000C411E" w:rsidRPr="00BA3B87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BFBFDCE" w14:textId="77777777" w:rsidR="000C411E" w:rsidRPr="001030D5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C411E" w:rsidRPr="001030D5" w:rsidSect="00A513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D44BB86" w14:textId="677295DE" w:rsidR="000C411E" w:rsidRPr="00BA3B87" w:rsidRDefault="000C411E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DAEEE8" w14:textId="77777777" w:rsidR="000C411E" w:rsidRPr="00BA3B87" w:rsidRDefault="000C411E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0BEB0F" w14:textId="429C9AF8" w:rsidR="000C411E" w:rsidRDefault="000C411E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F1F629" w14:textId="397D431C" w:rsidR="00485023" w:rsidRDefault="00485023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845633" w14:textId="10EBB1E1" w:rsidR="00485023" w:rsidRDefault="00485023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13C5ED" w14:textId="77777777" w:rsidR="00485023" w:rsidRPr="00BA3B87" w:rsidRDefault="00485023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4581CE" w14:textId="77777777" w:rsidR="000C411E" w:rsidRPr="00BA3B87" w:rsidRDefault="000C411E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2A9215" w14:textId="77777777" w:rsidR="000C411E" w:rsidRPr="00A410D7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3337EC" w14:textId="77777777" w:rsidR="000C411E" w:rsidRPr="00DA7B0B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F54228" w14:textId="6611E13A" w:rsidR="000C411E" w:rsidRPr="00DA7B0B" w:rsidRDefault="000C411E" w:rsidP="000C411E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62C1C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3F7E82C" w14:textId="77777777" w:rsidR="000C411E" w:rsidRPr="00DA7B0B" w:rsidRDefault="000C411E" w:rsidP="000C411E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6A95031A" w14:textId="28EC02F4" w:rsidR="0071411B" w:rsidRPr="00DA7B0B" w:rsidRDefault="0071411B" w:rsidP="0071411B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3</w:t>
      </w:r>
      <w:r>
        <w:rPr>
          <w:rFonts w:ascii="Angsana New" w:hAnsi="Angsana New"/>
          <w:spacing w:val="6"/>
          <w:sz w:val="30"/>
          <w:szCs w:val="30"/>
        </w:rPr>
        <w:t>0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 xml:space="preserve">5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312201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สำหรับงวดสามเดือนและหกเดือนสิ้นสุดวันที่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4"/>
          <w:sz w:val="30"/>
          <w:szCs w:val="30"/>
        </w:rPr>
        <w:t>0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312201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DA7B0B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4"/>
          <w:sz w:val="30"/>
          <w:szCs w:val="30"/>
        </w:rPr>
        <w:t>0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A4F5C0" w14:textId="77777777" w:rsidR="0071411B" w:rsidRPr="00DA7B0B" w:rsidRDefault="0071411B" w:rsidP="0071411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074C9DF" w14:textId="77777777" w:rsidR="0071411B" w:rsidRPr="00DA7B0B" w:rsidRDefault="0071411B" w:rsidP="0071411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B716B6A" w14:textId="77777777" w:rsidR="0071411B" w:rsidRPr="00B21932" w:rsidRDefault="0071411B" w:rsidP="0071411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0A587AC" w14:textId="4932C7EE" w:rsidR="000C411E" w:rsidRPr="00BA3B87" w:rsidRDefault="0071411B" w:rsidP="0071411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9528DA7" w14:textId="77777777" w:rsidR="000C411E" w:rsidRPr="006B00FC" w:rsidRDefault="000C411E" w:rsidP="000C411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F111409" w14:textId="77777777" w:rsidR="000C411E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0C411E" w:rsidSect="00A5139C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D3A8B56" w14:textId="15237228" w:rsidR="000C411E" w:rsidRPr="00A410D7" w:rsidRDefault="000C411E" w:rsidP="000C41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005BED" w14:textId="77777777" w:rsidR="000C411E" w:rsidRPr="00A410D7" w:rsidRDefault="000C411E" w:rsidP="000C411E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E26720" w14:textId="77777777" w:rsidR="0071411B" w:rsidRPr="00A410D7" w:rsidRDefault="0071411B" w:rsidP="0071411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B9B1D0E" w14:textId="77777777" w:rsidR="0071411B" w:rsidRPr="00B21932" w:rsidRDefault="0071411B" w:rsidP="0071411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8B6612D" w14:textId="77777777" w:rsidR="0071411B" w:rsidRPr="00B21932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7BAD2F0" w14:textId="77777777" w:rsidR="0071411B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3B27FE" w14:textId="77777777" w:rsidR="0071411B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79F6D7" w14:textId="77777777" w:rsidR="0071411B" w:rsidRPr="00B21932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FF7F74" w14:textId="77777777" w:rsidR="0071411B" w:rsidRPr="00B21932" w:rsidRDefault="0071411B" w:rsidP="0071411B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72C96DD0" w14:textId="77777777" w:rsidR="0071411B" w:rsidRPr="00B21932" w:rsidRDefault="0071411B" w:rsidP="0071411B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486BB40" w14:textId="77777777" w:rsidR="0071411B" w:rsidRPr="00B21932" w:rsidRDefault="0071411B" w:rsidP="0071411B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2FCA554D" w14:textId="77777777" w:rsidR="0071411B" w:rsidRPr="00B21932" w:rsidRDefault="0071411B" w:rsidP="0071411B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03736A8" w14:textId="77777777" w:rsidR="0071411B" w:rsidRPr="00A410D7" w:rsidRDefault="0071411B" w:rsidP="0071411B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13869AD" w14:textId="77777777" w:rsidR="0071411B" w:rsidRPr="00A410D7" w:rsidRDefault="0071411B" w:rsidP="0071411B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EA3D4AB" w14:textId="4F8F2198" w:rsidR="000C411E" w:rsidRPr="00A410D7" w:rsidRDefault="002C2BA0" w:rsidP="0071411B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11</w:t>
      </w:r>
      <w:r w:rsidR="0071411B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71411B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="000C411E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0C411E" w:rsidRPr="0028058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0C411E">
        <w:rPr>
          <w:rFonts w:ascii="Angsana New" w:hAnsi="Angsana New"/>
          <w:b w:val="0"/>
          <w:sz w:val="30"/>
          <w:szCs w:val="30"/>
          <w:lang w:val="en-US" w:bidi="th-TH"/>
        </w:rPr>
        <w:t>5</w:t>
      </w:r>
    </w:p>
    <w:p w14:paraId="2E227173" w14:textId="77777777" w:rsidR="000C411E" w:rsidRPr="00BA3B87" w:rsidRDefault="000C411E" w:rsidP="000C411E">
      <w:pPr>
        <w:spacing w:line="240" w:lineRule="auto"/>
        <w:rPr>
          <w:rFonts w:ascii="Angsana New" w:hAnsi="Angsana New"/>
        </w:rPr>
      </w:pPr>
    </w:p>
    <w:p w14:paraId="1C77E221" w14:textId="19C3BE02" w:rsidR="000C411E" w:rsidRPr="000C411E" w:rsidRDefault="000C411E" w:rsidP="000C411E">
      <w:pPr>
        <w:spacing w:line="240" w:lineRule="auto"/>
        <w:rPr>
          <w:sz w:val="2"/>
          <w:szCs w:val="2"/>
        </w:rPr>
      </w:pPr>
    </w:p>
    <w:sectPr w:rsidR="000C411E" w:rsidRPr="000C411E" w:rsidSect="005805AA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0825C" w14:textId="77777777" w:rsidR="00A60745" w:rsidRDefault="00A60745">
      <w:r>
        <w:separator/>
      </w:r>
    </w:p>
  </w:endnote>
  <w:endnote w:type="continuationSeparator" w:id="0">
    <w:p w14:paraId="1E2B6860" w14:textId="77777777" w:rsidR="00A60745" w:rsidRDefault="00A6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C08F" w14:textId="77777777" w:rsidR="00A714D8" w:rsidRDefault="00A714D8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72CE984" w14:textId="77777777" w:rsidR="00A714D8" w:rsidRDefault="00A714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B0A6" w14:textId="77777777" w:rsidR="00A714D8" w:rsidRPr="00CB24EB" w:rsidRDefault="00A714D8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1733A0A1" w14:textId="77777777" w:rsidR="00A714D8" w:rsidRPr="006C798A" w:rsidRDefault="00A714D8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E88E" w14:textId="514F6ECF" w:rsidR="00483CD5" w:rsidRPr="00E26ECA" w:rsidRDefault="00483CD5" w:rsidP="00E26E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CC281" w14:textId="12FE6CEA" w:rsidR="005805AA" w:rsidRPr="005805AA" w:rsidRDefault="005805AA" w:rsidP="005805AA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5805AA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E410" w14:textId="77777777" w:rsidR="00A60745" w:rsidRDefault="00A60745">
      <w:r>
        <w:separator/>
      </w:r>
    </w:p>
  </w:footnote>
  <w:footnote w:type="continuationSeparator" w:id="0">
    <w:p w14:paraId="0FF7A031" w14:textId="77777777" w:rsidR="00A60745" w:rsidRDefault="00A60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FD48" w14:textId="77777777" w:rsidR="00A714D8" w:rsidRDefault="00A60745">
    <w:pPr>
      <w:pStyle w:val="Header"/>
    </w:pPr>
    <w:r>
      <w:rPr>
        <w:noProof/>
      </w:rPr>
      <w:pict w14:anchorId="7A670D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45FA8" w14:textId="77777777" w:rsidR="00A714D8" w:rsidRPr="00F9367B" w:rsidRDefault="00A714D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CD66828" w14:textId="77777777" w:rsidR="00A714D8" w:rsidRPr="00F9367B" w:rsidRDefault="00A714D8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8667BE1" w14:textId="77777777" w:rsidR="00A714D8" w:rsidRPr="00F9367B" w:rsidRDefault="00A714D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3EAB4D2A" w14:textId="77777777" w:rsidR="00A714D8" w:rsidRPr="00F9367B" w:rsidRDefault="00A714D8">
    <w:pPr>
      <w:pStyle w:val="Header"/>
      <w:rPr>
        <w:sz w:val="16"/>
        <w:szCs w:val="16"/>
      </w:rPr>
    </w:pPr>
  </w:p>
  <w:p w14:paraId="4CBC29B6" w14:textId="77777777" w:rsidR="00A714D8" w:rsidRPr="00F9367B" w:rsidRDefault="00A714D8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ECD0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BFAC91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04C420A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88E7423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C0A623E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567C434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8DEFD5F" w14:textId="77777777" w:rsidR="00A714D8" w:rsidRPr="002C7FD1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40B3B" w14:textId="2726F18C" w:rsidR="00A714D8" w:rsidRPr="00485023" w:rsidRDefault="00A714D8" w:rsidP="00710AB0">
    <w:pPr>
      <w:pStyle w:val="Header"/>
      <w:rPr>
        <w:sz w:val="16"/>
        <w:szCs w:val="16"/>
      </w:rPr>
    </w:pPr>
  </w:p>
  <w:p w14:paraId="1C0D5005" w14:textId="45C38038" w:rsidR="002C2BA0" w:rsidRPr="00485023" w:rsidRDefault="002C2BA0" w:rsidP="00710AB0">
    <w:pPr>
      <w:pStyle w:val="Header"/>
      <w:rPr>
        <w:sz w:val="16"/>
        <w:szCs w:val="16"/>
      </w:rPr>
    </w:pPr>
  </w:p>
  <w:p w14:paraId="781ACB38" w14:textId="36F30C3F" w:rsidR="002C2BA0" w:rsidRPr="00485023" w:rsidRDefault="002C2BA0" w:rsidP="00710AB0">
    <w:pPr>
      <w:pStyle w:val="Header"/>
      <w:rPr>
        <w:sz w:val="16"/>
        <w:szCs w:val="16"/>
      </w:rPr>
    </w:pPr>
  </w:p>
  <w:p w14:paraId="25298BC1" w14:textId="45E32DCD" w:rsidR="002C2BA0" w:rsidRDefault="002C2BA0" w:rsidP="00710AB0">
    <w:pPr>
      <w:pStyle w:val="Header"/>
    </w:pPr>
  </w:p>
  <w:p w14:paraId="3760DE46" w14:textId="1A3C043D" w:rsidR="002C2BA0" w:rsidRDefault="002C2BA0" w:rsidP="00710AB0">
    <w:pPr>
      <w:pStyle w:val="Header"/>
    </w:pPr>
  </w:p>
  <w:p w14:paraId="0B7B65B7" w14:textId="77777777" w:rsidR="002C2BA0" w:rsidRPr="00710AB0" w:rsidRDefault="002C2BA0" w:rsidP="00710A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5FF40" w14:textId="77777777" w:rsidR="00A714D8" w:rsidRPr="00E26ECA" w:rsidRDefault="00A714D8" w:rsidP="00E26E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7"/>
  </w:num>
  <w:num w:numId="17">
    <w:abstractNumId w:val="18"/>
  </w:num>
  <w:num w:numId="18">
    <w:abstractNumId w:val="15"/>
  </w:num>
  <w:num w:numId="19">
    <w:abstractNumId w:val="1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C06"/>
    <w:rsid w:val="00013D36"/>
    <w:rsid w:val="00013E97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21D"/>
    <w:rsid w:val="00017314"/>
    <w:rsid w:val="00017C5A"/>
    <w:rsid w:val="0002007E"/>
    <w:rsid w:val="000200EE"/>
    <w:rsid w:val="00020243"/>
    <w:rsid w:val="000205E4"/>
    <w:rsid w:val="0002085B"/>
    <w:rsid w:val="0002093D"/>
    <w:rsid w:val="00020A0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39B"/>
    <w:rsid w:val="00035427"/>
    <w:rsid w:val="00035930"/>
    <w:rsid w:val="00035D4B"/>
    <w:rsid w:val="000366A2"/>
    <w:rsid w:val="00036F17"/>
    <w:rsid w:val="0003705E"/>
    <w:rsid w:val="000372BE"/>
    <w:rsid w:val="00037A0B"/>
    <w:rsid w:val="00037B3A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559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D0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86C"/>
    <w:rsid w:val="000A391A"/>
    <w:rsid w:val="000A3A4C"/>
    <w:rsid w:val="000A435D"/>
    <w:rsid w:val="000A43C2"/>
    <w:rsid w:val="000A45E8"/>
    <w:rsid w:val="000A4C33"/>
    <w:rsid w:val="000A4D0B"/>
    <w:rsid w:val="000A5192"/>
    <w:rsid w:val="000A5261"/>
    <w:rsid w:val="000A5FA5"/>
    <w:rsid w:val="000A64D4"/>
    <w:rsid w:val="000A6974"/>
    <w:rsid w:val="000A7164"/>
    <w:rsid w:val="000A75C3"/>
    <w:rsid w:val="000A78FE"/>
    <w:rsid w:val="000A7946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F3D"/>
    <w:rsid w:val="000C009C"/>
    <w:rsid w:val="000C037D"/>
    <w:rsid w:val="000C0551"/>
    <w:rsid w:val="000C08E9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777"/>
    <w:rsid w:val="000C2855"/>
    <w:rsid w:val="000C2965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C3C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7F"/>
    <w:rsid w:val="000E4DF1"/>
    <w:rsid w:val="000E5349"/>
    <w:rsid w:val="000E565C"/>
    <w:rsid w:val="000E5B2F"/>
    <w:rsid w:val="000E5CB4"/>
    <w:rsid w:val="000E5E10"/>
    <w:rsid w:val="000E6117"/>
    <w:rsid w:val="000E6210"/>
    <w:rsid w:val="000E62C4"/>
    <w:rsid w:val="000E66F0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497"/>
    <w:rsid w:val="000F7A31"/>
    <w:rsid w:val="000F7BC6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956"/>
    <w:rsid w:val="00110BE3"/>
    <w:rsid w:val="00110D4A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4CD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B5C"/>
    <w:rsid w:val="00154C47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93"/>
    <w:rsid w:val="001706FA"/>
    <w:rsid w:val="00170855"/>
    <w:rsid w:val="00170D3B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C97"/>
    <w:rsid w:val="00176FF3"/>
    <w:rsid w:val="00177131"/>
    <w:rsid w:val="00177382"/>
    <w:rsid w:val="001775B9"/>
    <w:rsid w:val="0017761B"/>
    <w:rsid w:val="00177801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9051A"/>
    <w:rsid w:val="00190598"/>
    <w:rsid w:val="00190676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2F8C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2F56"/>
    <w:rsid w:val="001D311E"/>
    <w:rsid w:val="001D44E9"/>
    <w:rsid w:val="001D49CC"/>
    <w:rsid w:val="001D51C7"/>
    <w:rsid w:val="001D54D5"/>
    <w:rsid w:val="001D5630"/>
    <w:rsid w:val="001D572C"/>
    <w:rsid w:val="001D585D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9D3"/>
    <w:rsid w:val="001E0C2D"/>
    <w:rsid w:val="001E0C99"/>
    <w:rsid w:val="001E0CA6"/>
    <w:rsid w:val="001E0FC0"/>
    <w:rsid w:val="001E168C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763"/>
    <w:rsid w:val="00200B54"/>
    <w:rsid w:val="00200C31"/>
    <w:rsid w:val="00200DF3"/>
    <w:rsid w:val="00200F14"/>
    <w:rsid w:val="0020143E"/>
    <w:rsid w:val="00201757"/>
    <w:rsid w:val="002018BC"/>
    <w:rsid w:val="00201985"/>
    <w:rsid w:val="00201A3A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50B"/>
    <w:rsid w:val="0020790E"/>
    <w:rsid w:val="00207CB8"/>
    <w:rsid w:val="002100FD"/>
    <w:rsid w:val="0021012B"/>
    <w:rsid w:val="00210135"/>
    <w:rsid w:val="0021065B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F21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C86"/>
    <w:rsid w:val="00260EAA"/>
    <w:rsid w:val="00261431"/>
    <w:rsid w:val="0026183B"/>
    <w:rsid w:val="00261DB6"/>
    <w:rsid w:val="002623C2"/>
    <w:rsid w:val="0026241D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3BA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BA0"/>
    <w:rsid w:val="002C2CEB"/>
    <w:rsid w:val="002C351B"/>
    <w:rsid w:val="002C3B9F"/>
    <w:rsid w:val="002C3EB3"/>
    <w:rsid w:val="002C3EE9"/>
    <w:rsid w:val="002C4492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AB"/>
    <w:rsid w:val="003009CD"/>
    <w:rsid w:val="00301082"/>
    <w:rsid w:val="0030115D"/>
    <w:rsid w:val="00301215"/>
    <w:rsid w:val="00301630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DBC"/>
    <w:rsid w:val="00321FC8"/>
    <w:rsid w:val="00322040"/>
    <w:rsid w:val="0032220C"/>
    <w:rsid w:val="003228B3"/>
    <w:rsid w:val="00322B7A"/>
    <w:rsid w:val="00322D32"/>
    <w:rsid w:val="00323012"/>
    <w:rsid w:val="003235E5"/>
    <w:rsid w:val="00323CD4"/>
    <w:rsid w:val="00323EE8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11F9"/>
    <w:rsid w:val="00331213"/>
    <w:rsid w:val="003316E3"/>
    <w:rsid w:val="003317EA"/>
    <w:rsid w:val="003318AF"/>
    <w:rsid w:val="00331AA0"/>
    <w:rsid w:val="00331AE5"/>
    <w:rsid w:val="00331B92"/>
    <w:rsid w:val="00331D3E"/>
    <w:rsid w:val="00331F66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E6C"/>
    <w:rsid w:val="00357ED5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11D3"/>
    <w:rsid w:val="00371F78"/>
    <w:rsid w:val="00372067"/>
    <w:rsid w:val="003721BB"/>
    <w:rsid w:val="0037231B"/>
    <w:rsid w:val="0037287D"/>
    <w:rsid w:val="0037297D"/>
    <w:rsid w:val="00372BAC"/>
    <w:rsid w:val="0037311E"/>
    <w:rsid w:val="00373ABD"/>
    <w:rsid w:val="00373DD4"/>
    <w:rsid w:val="0037441E"/>
    <w:rsid w:val="003745F0"/>
    <w:rsid w:val="0037465A"/>
    <w:rsid w:val="003747D0"/>
    <w:rsid w:val="003748DE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3B2"/>
    <w:rsid w:val="00376679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15B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703"/>
    <w:rsid w:val="00394D10"/>
    <w:rsid w:val="00395250"/>
    <w:rsid w:val="003953A8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EA2"/>
    <w:rsid w:val="003A3FD2"/>
    <w:rsid w:val="003A440C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7C4"/>
    <w:rsid w:val="003B2844"/>
    <w:rsid w:val="003B28AD"/>
    <w:rsid w:val="003B28FD"/>
    <w:rsid w:val="003B2905"/>
    <w:rsid w:val="003B2907"/>
    <w:rsid w:val="003B2A57"/>
    <w:rsid w:val="003B31A4"/>
    <w:rsid w:val="003B35C4"/>
    <w:rsid w:val="003B3B48"/>
    <w:rsid w:val="003B4252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A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536"/>
    <w:rsid w:val="003D76CE"/>
    <w:rsid w:val="003D7C8E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3F2"/>
    <w:rsid w:val="003E35FD"/>
    <w:rsid w:val="003E3919"/>
    <w:rsid w:val="003E3C26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A9D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435"/>
    <w:rsid w:val="00404A52"/>
    <w:rsid w:val="0040515F"/>
    <w:rsid w:val="00405491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FE5"/>
    <w:rsid w:val="00412018"/>
    <w:rsid w:val="0041205C"/>
    <w:rsid w:val="00412B6F"/>
    <w:rsid w:val="0041307B"/>
    <w:rsid w:val="004131DE"/>
    <w:rsid w:val="00413468"/>
    <w:rsid w:val="00413561"/>
    <w:rsid w:val="00413A8B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0A"/>
    <w:rsid w:val="00417CD6"/>
    <w:rsid w:val="004201B2"/>
    <w:rsid w:val="0042036F"/>
    <w:rsid w:val="004204CB"/>
    <w:rsid w:val="0042060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62A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2D1C"/>
    <w:rsid w:val="0047352F"/>
    <w:rsid w:val="004736AD"/>
    <w:rsid w:val="00473734"/>
    <w:rsid w:val="0047407A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6E"/>
    <w:rsid w:val="00487A31"/>
    <w:rsid w:val="00487A72"/>
    <w:rsid w:val="00487B08"/>
    <w:rsid w:val="0049001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102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42D3"/>
    <w:rsid w:val="00504A1D"/>
    <w:rsid w:val="005052DB"/>
    <w:rsid w:val="00505A93"/>
    <w:rsid w:val="00505BC9"/>
    <w:rsid w:val="00505C2B"/>
    <w:rsid w:val="0050628F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66D"/>
    <w:rsid w:val="0053089E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4A4"/>
    <w:rsid w:val="0056564B"/>
    <w:rsid w:val="00565D95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5AA"/>
    <w:rsid w:val="00580754"/>
    <w:rsid w:val="005808C7"/>
    <w:rsid w:val="00580B8D"/>
    <w:rsid w:val="0058123A"/>
    <w:rsid w:val="00581517"/>
    <w:rsid w:val="00581890"/>
    <w:rsid w:val="0058191D"/>
    <w:rsid w:val="00581C9B"/>
    <w:rsid w:val="00581D3E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E37"/>
    <w:rsid w:val="00591221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FE"/>
    <w:rsid w:val="005A5BF4"/>
    <w:rsid w:val="005A5F7A"/>
    <w:rsid w:val="005A6156"/>
    <w:rsid w:val="005A6353"/>
    <w:rsid w:val="005A6609"/>
    <w:rsid w:val="005A6670"/>
    <w:rsid w:val="005A6BF9"/>
    <w:rsid w:val="005A736E"/>
    <w:rsid w:val="005A74D3"/>
    <w:rsid w:val="005A75BA"/>
    <w:rsid w:val="005A76D6"/>
    <w:rsid w:val="005A7942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C8C"/>
    <w:rsid w:val="005C2F52"/>
    <w:rsid w:val="005C3162"/>
    <w:rsid w:val="005C34D0"/>
    <w:rsid w:val="005C3A4F"/>
    <w:rsid w:val="005C3ABF"/>
    <w:rsid w:val="005C3E3B"/>
    <w:rsid w:val="005C40AC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B23"/>
    <w:rsid w:val="00612DA1"/>
    <w:rsid w:val="00612E09"/>
    <w:rsid w:val="00612FEC"/>
    <w:rsid w:val="0061311C"/>
    <w:rsid w:val="00613130"/>
    <w:rsid w:val="00613246"/>
    <w:rsid w:val="00613788"/>
    <w:rsid w:val="00613B97"/>
    <w:rsid w:val="0061442C"/>
    <w:rsid w:val="00614C29"/>
    <w:rsid w:val="00614F1E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E5D"/>
    <w:rsid w:val="006341BA"/>
    <w:rsid w:val="00634B03"/>
    <w:rsid w:val="006358FF"/>
    <w:rsid w:val="0063591A"/>
    <w:rsid w:val="00635A7B"/>
    <w:rsid w:val="00635B6D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31D"/>
    <w:rsid w:val="00656993"/>
    <w:rsid w:val="006570B5"/>
    <w:rsid w:val="006570C7"/>
    <w:rsid w:val="006571B0"/>
    <w:rsid w:val="006572A2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99A"/>
    <w:rsid w:val="00667AD0"/>
    <w:rsid w:val="00667DE6"/>
    <w:rsid w:val="006701EA"/>
    <w:rsid w:val="00670925"/>
    <w:rsid w:val="00670B6E"/>
    <w:rsid w:val="00670DE3"/>
    <w:rsid w:val="00671714"/>
    <w:rsid w:val="00671876"/>
    <w:rsid w:val="00671951"/>
    <w:rsid w:val="00671B42"/>
    <w:rsid w:val="006722D3"/>
    <w:rsid w:val="00672716"/>
    <w:rsid w:val="00672CAD"/>
    <w:rsid w:val="00673123"/>
    <w:rsid w:val="0067365E"/>
    <w:rsid w:val="00673871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E6"/>
    <w:rsid w:val="00692582"/>
    <w:rsid w:val="00692781"/>
    <w:rsid w:val="00692A4D"/>
    <w:rsid w:val="00692D6E"/>
    <w:rsid w:val="00693E53"/>
    <w:rsid w:val="00694245"/>
    <w:rsid w:val="00694346"/>
    <w:rsid w:val="006949F1"/>
    <w:rsid w:val="00694E62"/>
    <w:rsid w:val="0069504E"/>
    <w:rsid w:val="00695F90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19"/>
    <w:rsid w:val="006C3571"/>
    <w:rsid w:val="006C3597"/>
    <w:rsid w:val="006C382C"/>
    <w:rsid w:val="006C3E8F"/>
    <w:rsid w:val="006C447E"/>
    <w:rsid w:val="006C4A2D"/>
    <w:rsid w:val="006C4A3C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4DF5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874"/>
    <w:rsid w:val="00726A22"/>
    <w:rsid w:val="00726AF2"/>
    <w:rsid w:val="00726DBB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6506"/>
    <w:rsid w:val="007977F8"/>
    <w:rsid w:val="00797D16"/>
    <w:rsid w:val="007A003A"/>
    <w:rsid w:val="007A02E3"/>
    <w:rsid w:val="007A0939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59"/>
    <w:rsid w:val="007B4CDF"/>
    <w:rsid w:val="007B505D"/>
    <w:rsid w:val="007B5375"/>
    <w:rsid w:val="007B54BB"/>
    <w:rsid w:val="007B5E88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CF0"/>
    <w:rsid w:val="007C1D98"/>
    <w:rsid w:val="007C1DFA"/>
    <w:rsid w:val="007C1FAC"/>
    <w:rsid w:val="007C204F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115B"/>
    <w:rsid w:val="007D121D"/>
    <w:rsid w:val="007D13C2"/>
    <w:rsid w:val="007D1801"/>
    <w:rsid w:val="007D1821"/>
    <w:rsid w:val="007D1AE4"/>
    <w:rsid w:val="007D21CB"/>
    <w:rsid w:val="007D2212"/>
    <w:rsid w:val="007D22AB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310"/>
    <w:rsid w:val="007E332C"/>
    <w:rsid w:val="007E364C"/>
    <w:rsid w:val="007E391D"/>
    <w:rsid w:val="007E3936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C36"/>
    <w:rsid w:val="007F323C"/>
    <w:rsid w:val="007F329F"/>
    <w:rsid w:val="007F337B"/>
    <w:rsid w:val="007F41AF"/>
    <w:rsid w:val="007F4271"/>
    <w:rsid w:val="007F43E1"/>
    <w:rsid w:val="007F44EC"/>
    <w:rsid w:val="007F459F"/>
    <w:rsid w:val="007F4D46"/>
    <w:rsid w:val="007F4ECC"/>
    <w:rsid w:val="007F549A"/>
    <w:rsid w:val="007F5679"/>
    <w:rsid w:val="007F5AD3"/>
    <w:rsid w:val="007F5E5A"/>
    <w:rsid w:val="007F5EE8"/>
    <w:rsid w:val="007F6324"/>
    <w:rsid w:val="007F69A8"/>
    <w:rsid w:val="007F6EF7"/>
    <w:rsid w:val="007F6FCE"/>
    <w:rsid w:val="007F74BA"/>
    <w:rsid w:val="007F74E0"/>
    <w:rsid w:val="007F74F5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21D8"/>
    <w:rsid w:val="00802426"/>
    <w:rsid w:val="008027B9"/>
    <w:rsid w:val="00802892"/>
    <w:rsid w:val="008028C7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0CB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E5B"/>
    <w:rsid w:val="00813029"/>
    <w:rsid w:val="008134CE"/>
    <w:rsid w:val="008135FA"/>
    <w:rsid w:val="0081390F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05F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1D"/>
    <w:rsid w:val="00820645"/>
    <w:rsid w:val="0082079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24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5BE6"/>
    <w:rsid w:val="00846436"/>
    <w:rsid w:val="008466D5"/>
    <w:rsid w:val="00846A8C"/>
    <w:rsid w:val="00846DAA"/>
    <w:rsid w:val="00846FF8"/>
    <w:rsid w:val="00847288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47A3"/>
    <w:rsid w:val="008548E7"/>
    <w:rsid w:val="00854906"/>
    <w:rsid w:val="0085490F"/>
    <w:rsid w:val="00854B0C"/>
    <w:rsid w:val="008559D9"/>
    <w:rsid w:val="00855A46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B5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DAE"/>
    <w:rsid w:val="00870E80"/>
    <w:rsid w:val="00870F67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FE3"/>
    <w:rsid w:val="00877121"/>
    <w:rsid w:val="008773EB"/>
    <w:rsid w:val="0087747C"/>
    <w:rsid w:val="008774CA"/>
    <w:rsid w:val="008774F0"/>
    <w:rsid w:val="00877670"/>
    <w:rsid w:val="00877F94"/>
    <w:rsid w:val="0088022B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413"/>
    <w:rsid w:val="008B6C3E"/>
    <w:rsid w:val="008B6DEE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AC"/>
    <w:rsid w:val="008D254B"/>
    <w:rsid w:val="008D25CB"/>
    <w:rsid w:val="008D29C4"/>
    <w:rsid w:val="008D2AA2"/>
    <w:rsid w:val="008D2E96"/>
    <w:rsid w:val="008D3436"/>
    <w:rsid w:val="008D3905"/>
    <w:rsid w:val="008D3E55"/>
    <w:rsid w:val="008D4863"/>
    <w:rsid w:val="008D48B6"/>
    <w:rsid w:val="008D49AA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90"/>
    <w:rsid w:val="008D7A81"/>
    <w:rsid w:val="008D7CB2"/>
    <w:rsid w:val="008E1097"/>
    <w:rsid w:val="008E12EB"/>
    <w:rsid w:val="008E15DE"/>
    <w:rsid w:val="008E17A4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8C5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7CB0"/>
    <w:rsid w:val="008E7D71"/>
    <w:rsid w:val="008E7F30"/>
    <w:rsid w:val="008F04C7"/>
    <w:rsid w:val="008F0994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599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51"/>
    <w:rsid w:val="0093308D"/>
    <w:rsid w:val="009335F1"/>
    <w:rsid w:val="00933E85"/>
    <w:rsid w:val="00934128"/>
    <w:rsid w:val="009345D8"/>
    <w:rsid w:val="00934638"/>
    <w:rsid w:val="00934A62"/>
    <w:rsid w:val="00934B75"/>
    <w:rsid w:val="00934C53"/>
    <w:rsid w:val="00935052"/>
    <w:rsid w:val="009355A3"/>
    <w:rsid w:val="009358A0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3237"/>
    <w:rsid w:val="00943332"/>
    <w:rsid w:val="009433A9"/>
    <w:rsid w:val="009433D2"/>
    <w:rsid w:val="0094371A"/>
    <w:rsid w:val="00943FF9"/>
    <w:rsid w:val="009442EA"/>
    <w:rsid w:val="009445E7"/>
    <w:rsid w:val="00944622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51F"/>
    <w:rsid w:val="00951804"/>
    <w:rsid w:val="00951B00"/>
    <w:rsid w:val="00951DEF"/>
    <w:rsid w:val="00951EA4"/>
    <w:rsid w:val="00951F1F"/>
    <w:rsid w:val="009521EE"/>
    <w:rsid w:val="0095262D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334"/>
    <w:rsid w:val="00963C4D"/>
    <w:rsid w:val="009646CC"/>
    <w:rsid w:val="00964754"/>
    <w:rsid w:val="00964809"/>
    <w:rsid w:val="009648A4"/>
    <w:rsid w:val="009648D0"/>
    <w:rsid w:val="009649E6"/>
    <w:rsid w:val="00964C7C"/>
    <w:rsid w:val="009651A9"/>
    <w:rsid w:val="00965C17"/>
    <w:rsid w:val="009661A0"/>
    <w:rsid w:val="00966415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A53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49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3DC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FF8"/>
    <w:rsid w:val="009D606C"/>
    <w:rsid w:val="009D674A"/>
    <w:rsid w:val="009D6D16"/>
    <w:rsid w:val="009D6F72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596"/>
    <w:rsid w:val="009E4FE1"/>
    <w:rsid w:val="009E513A"/>
    <w:rsid w:val="009E533C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D36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0C06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030"/>
    <w:rsid w:val="00A4714D"/>
    <w:rsid w:val="00A476ED"/>
    <w:rsid w:val="00A47781"/>
    <w:rsid w:val="00A47876"/>
    <w:rsid w:val="00A47B60"/>
    <w:rsid w:val="00A47C36"/>
    <w:rsid w:val="00A501D3"/>
    <w:rsid w:val="00A504ED"/>
    <w:rsid w:val="00A50A52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745"/>
    <w:rsid w:val="00A60F73"/>
    <w:rsid w:val="00A61033"/>
    <w:rsid w:val="00A6119C"/>
    <w:rsid w:val="00A61431"/>
    <w:rsid w:val="00A6148E"/>
    <w:rsid w:val="00A614EF"/>
    <w:rsid w:val="00A61933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BD3"/>
    <w:rsid w:val="00A66D50"/>
    <w:rsid w:val="00A66F6A"/>
    <w:rsid w:val="00A67565"/>
    <w:rsid w:val="00A67E11"/>
    <w:rsid w:val="00A67E56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BF8"/>
    <w:rsid w:val="00A77C6C"/>
    <w:rsid w:val="00A77D34"/>
    <w:rsid w:val="00A77D7D"/>
    <w:rsid w:val="00A8001E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F9"/>
    <w:rsid w:val="00A9107A"/>
    <w:rsid w:val="00A917BA"/>
    <w:rsid w:val="00A91BE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7EC"/>
    <w:rsid w:val="00A96A0C"/>
    <w:rsid w:val="00A96A75"/>
    <w:rsid w:val="00A96AFA"/>
    <w:rsid w:val="00A96EB6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52A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621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A2"/>
    <w:rsid w:val="00AF68E9"/>
    <w:rsid w:val="00AF69C1"/>
    <w:rsid w:val="00AF6B32"/>
    <w:rsid w:val="00AF6D39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06"/>
    <w:rsid w:val="00B00EC2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E16"/>
    <w:rsid w:val="00B26F0D"/>
    <w:rsid w:val="00B2797B"/>
    <w:rsid w:val="00B27A07"/>
    <w:rsid w:val="00B27AE5"/>
    <w:rsid w:val="00B27DD9"/>
    <w:rsid w:val="00B27EB2"/>
    <w:rsid w:val="00B27F63"/>
    <w:rsid w:val="00B301DE"/>
    <w:rsid w:val="00B305EA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F50"/>
    <w:rsid w:val="00B32FCC"/>
    <w:rsid w:val="00B332F2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8A4"/>
    <w:rsid w:val="00B76B44"/>
    <w:rsid w:val="00B76BBD"/>
    <w:rsid w:val="00B77764"/>
    <w:rsid w:val="00B77BFA"/>
    <w:rsid w:val="00B77E25"/>
    <w:rsid w:val="00B80342"/>
    <w:rsid w:val="00B807A7"/>
    <w:rsid w:val="00B8096A"/>
    <w:rsid w:val="00B8098C"/>
    <w:rsid w:val="00B80A53"/>
    <w:rsid w:val="00B80C9E"/>
    <w:rsid w:val="00B81049"/>
    <w:rsid w:val="00B8127F"/>
    <w:rsid w:val="00B815DC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C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B91"/>
    <w:rsid w:val="00B92C03"/>
    <w:rsid w:val="00B9321F"/>
    <w:rsid w:val="00B932E0"/>
    <w:rsid w:val="00B937F3"/>
    <w:rsid w:val="00B9397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30B"/>
    <w:rsid w:val="00BA235A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773"/>
    <w:rsid w:val="00BA7BBA"/>
    <w:rsid w:val="00BA7CCF"/>
    <w:rsid w:val="00BA7D89"/>
    <w:rsid w:val="00BB0049"/>
    <w:rsid w:val="00BB0C4F"/>
    <w:rsid w:val="00BB1337"/>
    <w:rsid w:val="00BB1347"/>
    <w:rsid w:val="00BB197E"/>
    <w:rsid w:val="00BB1C49"/>
    <w:rsid w:val="00BB1E19"/>
    <w:rsid w:val="00BB25E2"/>
    <w:rsid w:val="00BB3005"/>
    <w:rsid w:val="00BB327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623D"/>
    <w:rsid w:val="00BC6525"/>
    <w:rsid w:val="00BC6587"/>
    <w:rsid w:val="00BC6F50"/>
    <w:rsid w:val="00BC6FD1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1E9F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DB5"/>
    <w:rsid w:val="00C21233"/>
    <w:rsid w:val="00C21595"/>
    <w:rsid w:val="00C21829"/>
    <w:rsid w:val="00C21B0A"/>
    <w:rsid w:val="00C21B5A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26BD"/>
    <w:rsid w:val="00C52859"/>
    <w:rsid w:val="00C52EB4"/>
    <w:rsid w:val="00C530AC"/>
    <w:rsid w:val="00C53E57"/>
    <w:rsid w:val="00C54D51"/>
    <w:rsid w:val="00C5557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7A"/>
    <w:rsid w:val="00C61564"/>
    <w:rsid w:val="00C61635"/>
    <w:rsid w:val="00C6183C"/>
    <w:rsid w:val="00C618FA"/>
    <w:rsid w:val="00C61B44"/>
    <w:rsid w:val="00C61FC4"/>
    <w:rsid w:val="00C624CF"/>
    <w:rsid w:val="00C62654"/>
    <w:rsid w:val="00C626B8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5ACF"/>
    <w:rsid w:val="00C760A2"/>
    <w:rsid w:val="00C76709"/>
    <w:rsid w:val="00C76841"/>
    <w:rsid w:val="00C76C77"/>
    <w:rsid w:val="00C76DF8"/>
    <w:rsid w:val="00C7761C"/>
    <w:rsid w:val="00C779CF"/>
    <w:rsid w:val="00C779E3"/>
    <w:rsid w:val="00C802CF"/>
    <w:rsid w:val="00C803AE"/>
    <w:rsid w:val="00C80B25"/>
    <w:rsid w:val="00C80E94"/>
    <w:rsid w:val="00C81124"/>
    <w:rsid w:val="00C815C4"/>
    <w:rsid w:val="00C815D9"/>
    <w:rsid w:val="00C81BEC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F6C"/>
    <w:rsid w:val="00C84122"/>
    <w:rsid w:val="00C8435B"/>
    <w:rsid w:val="00C84368"/>
    <w:rsid w:val="00C8468D"/>
    <w:rsid w:val="00C84796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01B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906"/>
    <w:rsid w:val="00CA7E5D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E24"/>
    <w:rsid w:val="00D01340"/>
    <w:rsid w:val="00D0174A"/>
    <w:rsid w:val="00D01B12"/>
    <w:rsid w:val="00D01BB5"/>
    <w:rsid w:val="00D01D38"/>
    <w:rsid w:val="00D01D85"/>
    <w:rsid w:val="00D01DFA"/>
    <w:rsid w:val="00D01F26"/>
    <w:rsid w:val="00D022E6"/>
    <w:rsid w:val="00D029AC"/>
    <w:rsid w:val="00D029B3"/>
    <w:rsid w:val="00D02A12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BBE"/>
    <w:rsid w:val="00D07F80"/>
    <w:rsid w:val="00D106CD"/>
    <w:rsid w:val="00D10713"/>
    <w:rsid w:val="00D10C5B"/>
    <w:rsid w:val="00D10CC5"/>
    <w:rsid w:val="00D113A5"/>
    <w:rsid w:val="00D11B97"/>
    <w:rsid w:val="00D12675"/>
    <w:rsid w:val="00D12818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57C"/>
    <w:rsid w:val="00D229E3"/>
    <w:rsid w:val="00D22B78"/>
    <w:rsid w:val="00D22E3C"/>
    <w:rsid w:val="00D22F2B"/>
    <w:rsid w:val="00D233AB"/>
    <w:rsid w:val="00D23525"/>
    <w:rsid w:val="00D2356B"/>
    <w:rsid w:val="00D238D8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5812"/>
    <w:rsid w:val="00D2607B"/>
    <w:rsid w:val="00D26166"/>
    <w:rsid w:val="00D264AF"/>
    <w:rsid w:val="00D26625"/>
    <w:rsid w:val="00D266E6"/>
    <w:rsid w:val="00D26963"/>
    <w:rsid w:val="00D26E2E"/>
    <w:rsid w:val="00D26FE6"/>
    <w:rsid w:val="00D27030"/>
    <w:rsid w:val="00D27364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B6"/>
    <w:rsid w:val="00D40A43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6B5"/>
    <w:rsid w:val="00D45ACA"/>
    <w:rsid w:val="00D45DE6"/>
    <w:rsid w:val="00D45E30"/>
    <w:rsid w:val="00D462B4"/>
    <w:rsid w:val="00D465FF"/>
    <w:rsid w:val="00D4679C"/>
    <w:rsid w:val="00D469DD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514"/>
    <w:rsid w:val="00D52D96"/>
    <w:rsid w:val="00D52D9E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D8C"/>
    <w:rsid w:val="00D60FC2"/>
    <w:rsid w:val="00D61148"/>
    <w:rsid w:val="00D6116B"/>
    <w:rsid w:val="00D6186A"/>
    <w:rsid w:val="00D61CEA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4FEC"/>
    <w:rsid w:val="00D65066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CF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C41"/>
    <w:rsid w:val="00D91D61"/>
    <w:rsid w:val="00D91F1F"/>
    <w:rsid w:val="00D9200D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F46"/>
    <w:rsid w:val="00DA0487"/>
    <w:rsid w:val="00DA05FC"/>
    <w:rsid w:val="00DA082B"/>
    <w:rsid w:val="00DA0C87"/>
    <w:rsid w:val="00DA0EE5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47BE"/>
    <w:rsid w:val="00DB4B5C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F9B"/>
    <w:rsid w:val="00DC0095"/>
    <w:rsid w:val="00DC0B97"/>
    <w:rsid w:val="00DC0BAE"/>
    <w:rsid w:val="00DC0CF8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350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722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11AF"/>
    <w:rsid w:val="00E01378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C3D"/>
    <w:rsid w:val="00E11D46"/>
    <w:rsid w:val="00E11DEE"/>
    <w:rsid w:val="00E11E26"/>
    <w:rsid w:val="00E11F68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6ECA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BB3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03F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7CA"/>
    <w:rsid w:val="00E52C3A"/>
    <w:rsid w:val="00E53025"/>
    <w:rsid w:val="00E53211"/>
    <w:rsid w:val="00E542FC"/>
    <w:rsid w:val="00E54915"/>
    <w:rsid w:val="00E54945"/>
    <w:rsid w:val="00E54C98"/>
    <w:rsid w:val="00E5501D"/>
    <w:rsid w:val="00E55078"/>
    <w:rsid w:val="00E558AD"/>
    <w:rsid w:val="00E55CEB"/>
    <w:rsid w:val="00E56B37"/>
    <w:rsid w:val="00E56C0D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7B"/>
    <w:rsid w:val="00E732F4"/>
    <w:rsid w:val="00E73769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5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799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B1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B"/>
    <w:rsid w:val="00ED5EEA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4CF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636"/>
    <w:rsid w:val="00EF7216"/>
    <w:rsid w:val="00EF7BBD"/>
    <w:rsid w:val="00EF7E26"/>
    <w:rsid w:val="00EF7E27"/>
    <w:rsid w:val="00EF7EA9"/>
    <w:rsid w:val="00EF7FDE"/>
    <w:rsid w:val="00F00193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37D"/>
    <w:rsid w:val="00F053A3"/>
    <w:rsid w:val="00F054D5"/>
    <w:rsid w:val="00F0567C"/>
    <w:rsid w:val="00F0580D"/>
    <w:rsid w:val="00F05932"/>
    <w:rsid w:val="00F06308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16A0"/>
    <w:rsid w:val="00F21A68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706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6205"/>
    <w:rsid w:val="00F5624F"/>
    <w:rsid w:val="00F56635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19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7D"/>
    <w:rsid w:val="00FD0857"/>
    <w:rsid w:val="00FD0CC7"/>
    <w:rsid w:val="00FD16EB"/>
    <w:rsid w:val="00FD210E"/>
    <w:rsid w:val="00FD2699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E54"/>
    <w:rsid w:val="00FD7F97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053"/>
    <w:rsid w:val="00FF61D2"/>
    <w:rsid w:val="00FF662A"/>
    <w:rsid w:val="00FF6968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14</cp:revision>
  <cp:lastPrinted>2022-08-11T13:07:00Z</cp:lastPrinted>
  <dcterms:created xsi:type="dcterms:W3CDTF">2022-08-05T10:29:00Z</dcterms:created>
  <dcterms:modified xsi:type="dcterms:W3CDTF">2022-08-13T06:42:00Z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