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19C3BE02" w:rsidR="000C411E" w:rsidRPr="000C411E" w:rsidRDefault="000C411E" w:rsidP="000C411E">
      <w:pPr>
        <w:spacing w:line="240" w:lineRule="auto"/>
        <w:rPr>
          <w:sz w:val="2"/>
          <w:szCs w:val="2"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0C411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A9E0D79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8B26AE" w:rsidRPr="00BA3B87" w14:paraId="79CE6E6F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14B282CE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1DAC09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6D018B8D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26AE" w:rsidRPr="00BA3B87" w14:paraId="23FF8F75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C476D60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2DB27F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23ED72FC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3F561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45568" w:rsidRPr="00BA3B87" w14:paraId="5910365A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63BE65" w14:textId="24FAD731" w:rsidR="00245568" w:rsidRPr="00BC6587" w:rsidRDefault="00227D0B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8BF5B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5E6331" w14:textId="6935FA8D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64581A"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7A6BA7" w:rsidRPr="00BA3B87" w14:paraId="54B73173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A75CA6" w14:textId="697551F7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9A379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3ECFB" w14:textId="482C6FE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A6BA7" w:rsidRPr="00BA3B87" w14:paraId="601F07DF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54D666E4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7C693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BA7" w:rsidRPr="00BA3B87" w14:paraId="4BFAA22D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403623D3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E640FE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A20F9D2" w:rsidR="007A6BA7" w:rsidRPr="00C241F2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A6BA7" w:rsidRPr="00BA3B87" w14:paraId="7B712E71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8093E2D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958810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233F09F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7A6BA7" w:rsidRPr="00BA3B87" w14:paraId="45C2872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15A32D1A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911CF2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4A2741C7" w:rsidR="007A6BA7" w:rsidRPr="00BA3B87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E1CD4" w:rsidRPr="00BA3B87" w14:paraId="05A7DB5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2C4573" w14:textId="1396E889" w:rsidR="009E1CD4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7150BA" w14:textId="77777777" w:rsidR="009E1CD4" w:rsidRPr="00BA3B87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32C477" w14:textId="2F201FE5" w:rsidR="009E1CD4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B0049" w:rsidRPr="00BA3B87" w14:paraId="31D9D28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E70A7B" w14:textId="391605A4" w:rsidR="00BB0049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489DB2A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9A2DD" w14:textId="118F3C1D" w:rsidR="00BB0049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687379" w:rsidRPr="00BA3B87" w14:paraId="6DFE1104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CA64C5" w14:textId="112B5456" w:rsidR="00687379" w:rsidRDefault="0068737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889DD4" w14:textId="77777777" w:rsidR="00687379" w:rsidRPr="00BA3B87" w:rsidRDefault="0068737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B93B2" w14:textId="458BF592" w:rsidR="00687379" w:rsidRDefault="0068737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E1CD4" w:rsidRPr="00BA3B87" w14:paraId="7174231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66A526" w14:textId="65A0E0EB" w:rsidR="009E1CD4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73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DA57DB" w14:textId="77777777" w:rsidR="009E1CD4" w:rsidRPr="00BA3B87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69371D" w14:textId="447D157C" w:rsidR="009E1CD4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B0049" w:rsidRPr="00BA3B87" w14:paraId="33558F11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4F08D30E" w:rsidR="00BB0049" w:rsidRPr="00BC65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73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B31CF6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39DA06CE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9E1CD4" w:rsidRPr="00BA3B87" w14:paraId="15494D6D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FC8D7E" w14:textId="27FC76BA" w:rsidR="009E1CD4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73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CCFA01" w14:textId="5B3F356F" w:rsidR="009E1CD4" w:rsidRPr="00BA3B87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A9FF365" w14:textId="69DDE85F" w:rsidR="009E1CD4" w:rsidRPr="00AE12E6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BB0049" w:rsidRPr="00BA3B87" w14:paraId="1D73B54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7C926F51" w:rsidR="00BB0049" w:rsidRPr="00BC6587" w:rsidRDefault="0044723D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FB280D8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6198541B" w:rsidR="00BB0049" w:rsidRPr="00BA3B87" w:rsidRDefault="0044723D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472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812E0" w:rsidRPr="00BA3B87" w14:paraId="1855049E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793B9" w14:textId="53C3B2DB" w:rsidR="002812E0" w:rsidRPr="00BC65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AC5BE" w14:textId="77777777" w:rsidR="002812E0" w:rsidRPr="00BA3B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E10A4E" w14:textId="48D94F4A" w:rsidR="002812E0" w:rsidRPr="001A0D1E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430EB" w:rsidRPr="00BA3B87" w14:paraId="56A071F2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7EEC8339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69586376" w:rsidR="002430EB" w:rsidRPr="006A3DFE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812E0" w:rsidRPr="00BA3B87" w14:paraId="779DD9F7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7B3BA" w14:textId="74621D1F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6C79A" w14:textId="77777777" w:rsidR="002812E0" w:rsidRPr="00BA3B87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44166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430EB" w:rsidRPr="00BA3B87" w14:paraId="6AE2401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9433A9" w:rsidRDefault="001940B5" w:rsidP="00F87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firstLine="36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636AAC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4CB7B214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C2BA0">
        <w:rPr>
          <w:rFonts w:ascii="Angsana New" w:hAnsi="Angsana New"/>
          <w:bCs/>
          <w:sz w:val="30"/>
          <w:szCs w:val="30"/>
        </w:rPr>
        <w:t>11</w:t>
      </w:r>
      <w:r w:rsidR="0071411B" w:rsidRPr="00280581">
        <w:rPr>
          <w:rFonts w:ascii="Angsana New" w:hAnsi="Angsana New"/>
          <w:sz w:val="30"/>
          <w:szCs w:val="30"/>
          <w:cs/>
        </w:rPr>
        <w:t xml:space="preserve"> </w:t>
      </w:r>
      <w:r w:rsidR="0071411B">
        <w:rPr>
          <w:rFonts w:ascii="Angsana New" w:hAnsi="Angsana New" w:hint="cs"/>
          <w:sz w:val="30"/>
          <w:szCs w:val="30"/>
          <w:cs/>
        </w:rPr>
        <w:t>สิงหาคม</w:t>
      </w:r>
      <w:r w:rsidR="000C411E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280581">
        <w:rPr>
          <w:rFonts w:ascii="Angsana New" w:hAnsi="Angsana New" w:hint="cs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5</w:t>
      </w:r>
    </w:p>
    <w:p w14:paraId="19C18B58" w14:textId="77777777" w:rsidR="00661CC0" w:rsidRPr="00636AAC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636AAC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25EFB538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4</w:t>
      </w:r>
    </w:p>
    <w:p w14:paraId="2983236C" w14:textId="26F2B0F1" w:rsidR="001512FC" w:rsidRPr="00636AA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60BF5A54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4</w:t>
      </w:r>
      <w:r w:rsidR="00436168" w:rsidRPr="009433A9">
        <w:rPr>
          <w:rFonts w:ascii="Angsana New" w:hAnsi="Angsana New"/>
          <w:sz w:val="30"/>
          <w:szCs w:val="30"/>
        </w:rPr>
        <w:t xml:space="preserve"> </w:t>
      </w:r>
    </w:p>
    <w:p w14:paraId="6728B332" w14:textId="77777777" w:rsidR="001E2D8D" w:rsidRPr="00636AAC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3CC89D71" w:rsidR="00C45EB9" w:rsidRPr="009433A9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636AAC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5F99C634" w14:textId="77777777" w:rsidR="002C2BA0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>
        <w:rPr>
          <w:rFonts w:ascii="Angsana New" w:hAnsi="Angsana New"/>
          <w:sz w:val="30"/>
          <w:szCs w:val="30"/>
        </w:rPr>
        <w:t xml:space="preserve"> 5</w:t>
      </w:r>
    </w:p>
    <w:p w14:paraId="3BE3EB81" w14:textId="77777777" w:rsidR="005B6CEC" w:rsidRPr="00832AE4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31CE913A" w14:textId="33FBFBAB" w:rsidR="005B6CEC" w:rsidRPr="009433A9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Pr="00832AE4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Pr="00832AE4">
        <w:rPr>
          <w:rFonts w:ascii="Angsana New" w:hAnsi="Angsana New"/>
          <w:sz w:val="30"/>
          <w:szCs w:val="30"/>
        </w:rPr>
        <w:t xml:space="preserve">30 </w:t>
      </w:r>
      <w:r w:rsidRPr="00832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32A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5CA61DFC" w14:textId="77777777" w:rsidR="005B6CEC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5B6CEC" w:rsidRPr="009433A9" w14:paraId="71BACFF9" w14:textId="77777777" w:rsidTr="00455894">
        <w:trPr>
          <w:tblHeader/>
        </w:trPr>
        <w:tc>
          <w:tcPr>
            <w:tcW w:w="2132" w:type="pct"/>
          </w:tcPr>
          <w:p w14:paraId="6BD92410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044959A6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D00F512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8C67D1E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CEC" w:rsidRPr="009433A9" w14:paraId="4FC47B16" w14:textId="77777777" w:rsidTr="00455894">
        <w:trPr>
          <w:tblHeader/>
        </w:trPr>
        <w:tc>
          <w:tcPr>
            <w:tcW w:w="2132" w:type="pct"/>
          </w:tcPr>
          <w:p w14:paraId="26C968D6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17C7AA71" w14:textId="01D2250B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1E27C94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D21733" w14:textId="3C2F3469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3ED0ECC6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83B53" w14:textId="1A0C7FE0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CA8BF5C" w14:textId="77777777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0C20EF4" w14:textId="49F14D7C" w:rsidR="005B6CEC" w:rsidRPr="009433A9" w:rsidRDefault="005B6CEC" w:rsidP="005B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B6CEC" w:rsidRPr="009433A9" w14:paraId="254E4768" w14:textId="77777777" w:rsidTr="00455894">
        <w:trPr>
          <w:tblHeader/>
        </w:trPr>
        <w:tc>
          <w:tcPr>
            <w:tcW w:w="2132" w:type="pct"/>
          </w:tcPr>
          <w:p w14:paraId="3FB2C9AB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48EF7452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CEC" w:rsidRPr="009433A9" w14:paraId="19F960BC" w14:textId="77777777" w:rsidTr="00455894">
        <w:tc>
          <w:tcPr>
            <w:tcW w:w="2132" w:type="pct"/>
          </w:tcPr>
          <w:p w14:paraId="47161D8C" w14:textId="77777777" w:rsidR="005B6CEC" w:rsidRPr="009433A9" w:rsidRDefault="005B6CEC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3678699D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4787923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5CCC0A08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AA9B857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C119680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9C7B5D8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D97F75D" w14:textId="77777777" w:rsidR="005B6CEC" w:rsidRPr="009433A9" w:rsidRDefault="005B6CEC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6CEC" w:rsidRPr="009433A9" w14:paraId="12DC5303" w14:textId="77777777" w:rsidTr="00455894">
        <w:tc>
          <w:tcPr>
            <w:tcW w:w="2132" w:type="pct"/>
          </w:tcPr>
          <w:p w14:paraId="0F00DDBF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2F47ACDF" w14:textId="1D42A39B" w:rsidR="005B6CEC" w:rsidRPr="009433A9" w:rsidRDefault="00892722" w:rsidP="007046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BBFC19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72FB93" w14:textId="77777777" w:rsidR="005B6CEC" w:rsidRPr="009433A9" w:rsidRDefault="005B6CEC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42A0CF1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3F71E4" w14:textId="37323D58" w:rsidR="005B6CEC" w:rsidRPr="009433A9" w:rsidRDefault="00892722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2,494</w:t>
            </w:r>
          </w:p>
        </w:tc>
        <w:tc>
          <w:tcPr>
            <w:tcW w:w="128" w:type="pct"/>
          </w:tcPr>
          <w:p w14:paraId="7900E083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B1F3A2" w14:textId="06DF414C" w:rsidR="005B6CEC" w:rsidRPr="009433A9" w:rsidRDefault="005B6CEC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0EE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,492</w:t>
            </w:r>
          </w:p>
        </w:tc>
      </w:tr>
      <w:tr w:rsidR="005B6CEC" w:rsidRPr="009433A9" w14:paraId="41493B4B" w14:textId="77777777" w:rsidTr="00455894">
        <w:tc>
          <w:tcPr>
            <w:tcW w:w="2132" w:type="pct"/>
          </w:tcPr>
          <w:p w14:paraId="296966AB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B947A06" w14:textId="208B400F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1A1A121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534FB5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0C9BCDB2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2ECE0D" w14:textId="2FEF6155" w:rsidR="005B6CEC" w:rsidRPr="009433A9" w:rsidRDefault="00892722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3,333</w:t>
            </w:r>
          </w:p>
        </w:tc>
        <w:tc>
          <w:tcPr>
            <w:tcW w:w="128" w:type="pct"/>
          </w:tcPr>
          <w:p w14:paraId="2EA39EE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6136652" w14:textId="3B091E1E" w:rsidR="005B6CEC" w:rsidRPr="009433A9" w:rsidRDefault="005B6CEC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3,456</w:t>
            </w:r>
          </w:p>
        </w:tc>
      </w:tr>
      <w:tr w:rsidR="005B6CEC" w:rsidRPr="009433A9" w14:paraId="49C0319E" w14:textId="77777777" w:rsidTr="00455894">
        <w:tc>
          <w:tcPr>
            <w:tcW w:w="2132" w:type="pct"/>
          </w:tcPr>
          <w:p w14:paraId="31748E7A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5F8ABD2E" w14:textId="1925559F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88865E6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BA20BD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686D9FD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6584E5" w14:textId="430538F8" w:rsidR="005B6CEC" w:rsidRPr="009433A9" w:rsidRDefault="00605196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128" w:type="pct"/>
          </w:tcPr>
          <w:p w14:paraId="37A811B2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5BB9E99" w14:textId="78A7036B" w:rsidR="005B6CEC" w:rsidRPr="009433A9" w:rsidRDefault="005B6CEC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</w:tr>
      <w:tr w:rsidR="005B6CEC" w:rsidRPr="009433A9" w14:paraId="2FBA1D30" w14:textId="77777777" w:rsidTr="00455894">
        <w:tc>
          <w:tcPr>
            <w:tcW w:w="2132" w:type="pct"/>
          </w:tcPr>
          <w:p w14:paraId="6D3C52A9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3E3C1C8C" w14:textId="485263E4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3200A2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F31D468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AE5EA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7190A6" w14:textId="4EB1C63A" w:rsidR="005B6CEC" w:rsidRPr="009433A9" w:rsidRDefault="00892722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776</w:t>
            </w:r>
          </w:p>
        </w:tc>
        <w:tc>
          <w:tcPr>
            <w:tcW w:w="128" w:type="pct"/>
          </w:tcPr>
          <w:p w14:paraId="28C6E65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17EFCEE" w14:textId="084D5609" w:rsidR="005B6CEC" w:rsidRPr="009433A9" w:rsidRDefault="005B6CEC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863</w:t>
            </w:r>
          </w:p>
        </w:tc>
      </w:tr>
      <w:tr w:rsidR="002C2BA0" w:rsidRPr="009433A9" w14:paraId="296BC50C" w14:textId="77777777" w:rsidTr="00455894">
        <w:tc>
          <w:tcPr>
            <w:tcW w:w="2132" w:type="pct"/>
          </w:tcPr>
          <w:p w14:paraId="28D81773" w14:textId="2BA0E224" w:rsidR="002C2BA0" w:rsidRPr="009433A9" w:rsidRDefault="002C2BA0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</w:tcPr>
          <w:p w14:paraId="050850DA" w14:textId="1BCF0556" w:rsidR="002C2BA0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B1265E8" w14:textId="77777777" w:rsidR="002C2BA0" w:rsidRPr="009433A9" w:rsidRDefault="002C2BA0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DC3D49" w14:textId="432BAEFF" w:rsidR="002C2BA0" w:rsidRPr="009433A9" w:rsidRDefault="002C2BA0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B2808B6" w14:textId="77777777" w:rsidR="002C2BA0" w:rsidRPr="009433A9" w:rsidRDefault="002C2BA0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E31D3C" w14:textId="48722CB6" w:rsidR="002C2BA0" w:rsidRPr="009433A9" w:rsidRDefault="00892722" w:rsidP="005B6CE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6,100</w:t>
            </w:r>
          </w:p>
        </w:tc>
        <w:tc>
          <w:tcPr>
            <w:tcW w:w="128" w:type="pct"/>
          </w:tcPr>
          <w:p w14:paraId="78E56EF2" w14:textId="77777777" w:rsidR="002C2BA0" w:rsidRPr="009433A9" w:rsidRDefault="002C2BA0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DE2630" w14:textId="7DE54679" w:rsidR="002C2BA0" w:rsidRDefault="002C2BA0" w:rsidP="0077140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6CEC" w:rsidRPr="009433A9" w14:paraId="6E6BF6A3" w14:textId="77777777" w:rsidTr="00455894">
        <w:tc>
          <w:tcPr>
            <w:tcW w:w="2132" w:type="pct"/>
          </w:tcPr>
          <w:p w14:paraId="11FE957A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6EB93765" w14:textId="700C701B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8F01DF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479C4E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D44436F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DBF721" w14:textId="327B0B62" w:rsidR="005B6CEC" w:rsidRPr="009433A9" w:rsidRDefault="00892722" w:rsidP="005B6C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5,149</w:t>
            </w:r>
          </w:p>
        </w:tc>
        <w:tc>
          <w:tcPr>
            <w:tcW w:w="128" w:type="pct"/>
          </w:tcPr>
          <w:p w14:paraId="17A485EE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DB2C63E" w14:textId="4A178C05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4,714</w:t>
            </w:r>
          </w:p>
        </w:tc>
      </w:tr>
      <w:tr w:rsidR="005B6CEC" w:rsidRPr="009433A9" w14:paraId="45A881FF" w14:textId="77777777" w:rsidTr="00455894">
        <w:tc>
          <w:tcPr>
            <w:tcW w:w="2132" w:type="pct"/>
          </w:tcPr>
          <w:p w14:paraId="3EE1BB4F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74DB9558" w14:textId="2835C108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6FD5465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9B713E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9544D75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22C7DF5" w14:textId="36778805" w:rsidR="005B6CEC" w:rsidRPr="009433A9" w:rsidRDefault="00892722" w:rsidP="005B6C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8" w:type="pct"/>
          </w:tcPr>
          <w:p w14:paraId="5FE914E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D35675" w14:textId="750A7232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5B6CEC" w:rsidRPr="009433A9" w14:paraId="3A98BC05" w14:textId="77777777" w:rsidTr="00455894">
        <w:tc>
          <w:tcPr>
            <w:tcW w:w="2132" w:type="pct"/>
          </w:tcPr>
          <w:p w14:paraId="6C8FF604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9DDE43F" w14:textId="313B283F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08A3B3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0DE61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A412D5D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1763DC0" w14:textId="67C665C5" w:rsidR="005B6CEC" w:rsidRPr="009433A9" w:rsidRDefault="00892722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4,952</w:t>
            </w:r>
          </w:p>
        </w:tc>
        <w:tc>
          <w:tcPr>
            <w:tcW w:w="128" w:type="pct"/>
          </w:tcPr>
          <w:p w14:paraId="202BB70F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1A78CA" w14:textId="21E0FB0A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10,659</w:t>
            </w:r>
          </w:p>
        </w:tc>
      </w:tr>
      <w:tr w:rsidR="005B6CEC" w:rsidRPr="009433A9" w14:paraId="70386256" w14:textId="77777777" w:rsidTr="00455894">
        <w:tc>
          <w:tcPr>
            <w:tcW w:w="2132" w:type="pct"/>
          </w:tcPr>
          <w:p w14:paraId="1071CF1B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7922F6A1" w14:textId="4583D8A5" w:rsidR="005B6CEC" w:rsidRPr="009433A9" w:rsidRDefault="00892722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D5C64B1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8FAAD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E9A2AC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6846D9" w14:textId="1288982D" w:rsidR="005B6CEC" w:rsidRPr="009433A9" w:rsidRDefault="00892722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28" w:type="pct"/>
          </w:tcPr>
          <w:p w14:paraId="4A72C6E7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455E1E" w14:textId="0374B5B3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</w:tr>
      <w:tr w:rsidR="005B6CEC" w:rsidRPr="009433A9" w14:paraId="4E7B63B4" w14:textId="77777777" w:rsidTr="00455894">
        <w:tc>
          <w:tcPr>
            <w:tcW w:w="2132" w:type="pct"/>
          </w:tcPr>
          <w:p w14:paraId="3E217B59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585D3C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1A8051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5B9630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41958A4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B6A5588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96026F6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C37C12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CEC" w:rsidRPr="009433A9" w14:paraId="0B59C34B" w14:textId="77777777" w:rsidTr="00455894">
        <w:tc>
          <w:tcPr>
            <w:tcW w:w="2132" w:type="pct"/>
            <w:shd w:val="clear" w:color="auto" w:fill="auto"/>
          </w:tcPr>
          <w:p w14:paraId="6EACCDD3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766104E5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305BF1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E81104E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85B3B3C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EFC2E6F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B8E36A9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D3BF2C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CEC" w:rsidRPr="009433A9" w14:paraId="06C66034" w14:textId="77777777" w:rsidTr="00455894">
        <w:tc>
          <w:tcPr>
            <w:tcW w:w="2132" w:type="pct"/>
            <w:shd w:val="clear" w:color="auto" w:fill="auto"/>
          </w:tcPr>
          <w:p w14:paraId="0DA5D297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2D8CA321" w14:textId="4C9828B3" w:rsidR="005B6CEC" w:rsidRPr="00D401E3" w:rsidRDefault="00605196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21,752</w:t>
            </w:r>
          </w:p>
        </w:tc>
        <w:tc>
          <w:tcPr>
            <w:tcW w:w="128" w:type="pct"/>
            <w:shd w:val="clear" w:color="auto" w:fill="auto"/>
          </w:tcPr>
          <w:p w14:paraId="075AEC47" w14:textId="77777777" w:rsidR="005B6CEC" w:rsidRPr="00D401E3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627179D" w14:textId="138EC1AE" w:rsidR="005B6CEC" w:rsidRPr="00D401E3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00EE6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401E3">
              <w:rPr>
                <w:rFonts w:ascii="Angsana New" w:hAnsi="Angsana New"/>
                <w:sz w:val="30"/>
                <w:szCs w:val="30"/>
              </w:rPr>
              <w:t>,756</w:t>
            </w:r>
          </w:p>
        </w:tc>
        <w:tc>
          <w:tcPr>
            <w:tcW w:w="128" w:type="pct"/>
            <w:shd w:val="clear" w:color="auto" w:fill="auto"/>
          </w:tcPr>
          <w:p w14:paraId="64C1C83C" w14:textId="77777777" w:rsidR="005B6CEC" w:rsidRPr="00D401E3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92B9CB4" w14:textId="301F649E" w:rsidR="005B6CEC" w:rsidRPr="00D401E3" w:rsidRDefault="00605196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21,752</w:t>
            </w:r>
          </w:p>
        </w:tc>
        <w:tc>
          <w:tcPr>
            <w:tcW w:w="128" w:type="pct"/>
            <w:shd w:val="clear" w:color="auto" w:fill="auto"/>
          </w:tcPr>
          <w:p w14:paraId="1927AFB6" w14:textId="77777777" w:rsidR="005B6CEC" w:rsidRPr="00D401E3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28C9895" w14:textId="42E7C2EC" w:rsidR="005B6CEC" w:rsidRPr="00D401E3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9,756</w:t>
            </w:r>
          </w:p>
        </w:tc>
      </w:tr>
      <w:tr w:rsidR="005B6CEC" w:rsidRPr="009433A9" w14:paraId="17612E5E" w14:textId="77777777" w:rsidTr="00455894">
        <w:tc>
          <w:tcPr>
            <w:tcW w:w="2132" w:type="pct"/>
            <w:shd w:val="clear" w:color="auto" w:fill="auto"/>
          </w:tcPr>
          <w:p w14:paraId="036556BA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1BCDB03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52AD9D5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7F38EC0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5B85BCD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CA6B1A6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1F9EF8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6770DA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CEC" w:rsidRPr="009433A9" w14:paraId="263C7832" w14:textId="77777777" w:rsidTr="00455894">
        <w:tc>
          <w:tcPr>
            <w:tcW w:w="2132" w:type="pct"/>
            <w:shd w:val="clear" w:color="auto" w:fill="auto"/>
          </w:tcPr>
          <w:p w14:paraId="063C9775" w14:textId="77777777" w:rsidR="005B6CEC" w:rsidRPr="009433A9" w:rsidRDefault="005B6CEC" w:rsidP="005B6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5D8B05A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9656AB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2BC5A35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EDD67AB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EDEB861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15446FE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344B60" w14:textId="77777777" w:rsidR="005B6CEC" w:rsidRPr="009433A9" w:rsidRDefault="005B6CEC" w:rsidP="005B6C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2BA0" w:rsidRPr="009433A9" w14:paraId="0053AB34" w14:textId="77777777" w:rsidTr="00455894">
        <w:tc>
          <w:tcPr>
            <w:tcW w:w="2132" w:type="pct"/>
            <w:shd w:val="clear" w:color="auto" w:fill="auto"/>
          </w:tcPr>
          <w:p w14:paraId="78DBD33A" w14:textId="3E8CB85E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244359B3" w14:textId="2ABA01B8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32,626</w:t>
            </w:r>
          </w:p>
        </w:tc>
        <w:tc>
          <w:tcPr>
            <w:tcW w:w="128" w:type="pct"/>
            <w:shd w:val="clear" w:color="auto" w:fill="auto"/>
          </w:tcPr>
          <w:p w14:paraId="46D4E4CB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05A257F" w14:textId="4BB5AC15" w:rsidR="002C2BA0" w:rsidRPr="002C2BA0" w:rsidRDefault="002C2BA0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D5D6C9A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41C2657" w14:textId="44450BA2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32,626</w:t>
            </w:r>
          </w:p>
        </w:tc>
        <w:tc>
          <w:tcPr>
            <w:tcW w:w="128" w:type="pct"/>
            <w:shd w:val="clear" w:color="auto" w:fill="auto"/>
          </w:tcPr>
          <w:p w14:paraId="16F79BA5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AB9B9" w14:textId="78F2D61D" w:rsidR="002C2BA0" w:rsidRPr="00704690" w:rsidRDefault="002C2BA0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06D60072" w14:textId="77777777" w:rsidTr="00455894">
        <w:tc>
          <w:tcPr>
            <w:tcW w:w="2132" w:type="pct"/>
            <w:shd w:val="clear" w:color="auto" w:fill="auto"/>
          </w:tcPr>
          <w:p w14:paraId="7C1E2AAB" w14:textId="3789CE48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2C57E16D" w14:textId="7D21DA45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8,862</w:t>
            </w:r>
          </w:p>
        </w:tc>
        <w:tc>
          <w:tcPr>
            <w:tcW w:w="128" w:type="pct"/>
            <w:shd w:val="clear" w:color="auto" w:fill="auto"/>
          </w:tcPr>
          <w:p w14:paraId="426FDD74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88F7039" w14:textId="13978A02" w:rsidR="002C2BA0" w:rsidRPr="002C2BA0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1D126AF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FC5B13D" w14:textId="7A348D95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8,862</w:t>
            </w:r>
          </w:p>
        </w:tc>
        <w:tc>
          <w:tcPr>
            <w:tcW w:w="128" w:type="pct"/>
            <w:shd w:val="clear" w:color="auto" w:fill="auto"/>
          </w:tcPr>
          <w:p w14:paraId="7E2D2455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D7D368" w14:textId="3EBFF0C8" w:rsidR="002C2BA0" w:rsidRPr="00704690" w:rsidRDefault="002C2BA0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6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4553BD28" w14:textId="77777777" w:rsidTr="00455894">
        <w:tc>
          <w:tcPr>
            <w:tcW w:w="2132" w:type="pct"/>
            <w:shd w:val="clear" w:color="auto" w:fill="auto"/>
          </w:tcPr>
          <w:p w14:paraId="24DB97D3" w14:textId="7F861A55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175C3A65" w14:textId="29FFFDA6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2,480</w:t>
            </w:r>
          </w:p>
        </w:tc>
        <w:tc>
          <w:tcPr>
            <w:tcW w:w="128" w:type="pct"/>
            <w:shd w:val="clear" w:color="auto" w:fill="auto"/>
          </w:tcPr>
          <w:p w14:paraId="4838F42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BFB769A" w14:textId="5B14CE26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128" w:type="pct"/>
            <w:shd w:val="clear" w:color="auto" w:fill="auto"/>
          </w:tcPr>
          <w:p w14:paraId="0901C425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3CE7CE2" w14:textId="716B6827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2,480</w:t>
            </w:r>
          </w:p>
        </w:tc>
        <w:tc>
          <w:tcPr>
            <w:tcW w:w="128" w:type="pct"/>
            <w:shd w:val="clear" w:color="auto" w:fill="auto"/>
          </w:tcPr>
          <w:p w14:paraId="4399C1D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CAE49D7" w14:textId="4835817D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</w:tr>
      <w:tr w:rsidR="001B6856" w:rsidRPr="009433A9" w14:paraId="40467B8B" w14:textId="77777777" w:rsidTr="00455894">
        <w:tc>
          <w:tcPr>
            <w:tcW w:w="2132" w:type="pct"/>
            <w:shd w:val="clear" w:color="auto" w:fill="auto"/>
          </w:tcPr>
          <w:p w14:paraId="4D36A047" w14:textId="3D18895A" w:rsidR="001B6856" w:rsidRPr="00ED3F2A" w:rsidRDefault="001B6856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  <w:shd w:val="clear" w:color="auto" w:fill="auto"/>
          </w:tcPr>
          <w:p w14:paraId="43AFA68C" w14:textId="48B23592" w:rsidR="001B6856" w:rsidRDefault="001B6856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44953222" w14:textId="77777777" w:rsidR="001B6856" w:rsidRPr="009433A9" w:rsidRDefault="001B6856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AB1240F" w14:textId="1BC90E13" w:rsidR="001B6856" w:rsidRDefault="001B6856" w:rsidP="001B685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8C127E4" w14:textId="77777777" w:rsidR="001B6856" w:rsidRPr="009433A9" w:rsidRDefault="001B6856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5244ADD" w14:textId="77A6822C" w:rsidR="001B6856" w:rsidRDefault="001B6856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6C58F5D8" w14:textId="77777777" w:rsidR="001B6856" w:rsidRPr="009433A9" w:rsidRDefault="001B6856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DC5F73" w14:textId="49DCCD17" w:rsidR="001B6856" w:rsidRDefault="001B6856" w:rsidP="001B685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BA0" w:rsidRPr="009433A9" w14:paraId="48C2C96F" w14:textId="77777777" w:rsidTr="00455894">
        <w:tc>
          <w:tcPr>
            <w:tcW w:w="2132" w:type="pct"/>
            <w:shd w:val="clear" w:color="auto" w:fill="auto"/>
          </w:tcPr>
          <w:p w14:paraId="7D14E914" w14:textId="56AD1C93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263EAE10" w14:textId="3B21FCF5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5,261</w:t>
            </w:r>
          </w:p>
        </w:tc>
        <w:tc>
          <w:tcPr>
            <w:tcW w:w="128" w:type="pct"/>
            <w:shd w:val="clear" w:color="auto" w:fill="auto"/>
          </w:tcPr>
          <w:p w14:paraId="4DA850C9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D3018F8" w14:textId="47B571A6" w:rsidR="002C2BA0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128" w:type="pct"/>
            <w:shd w:val="clear" w:color="auto" w:fill="auto"/>
          </w:tcPr>
          <w:p w14:paraId="493AB5CA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C5CDC19" w14:textId="6C4C9CA7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5,261</w:t>
            </w:r>
          </w:p>
        </w:tc>
        <w:tc>
          <w:tcPr>
            <w:tcW w:w="128" w:type="pct"/>
            <w:shd w:val="clear" w:color="auto" w:fill="auto"/>
          </w:tcPr>
          <w:p w14:paraId="4174A37E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2B0EEB8" w14:textId="16D5D3F6" w:rsidR="002C2BA0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</w:tr>
      <w:tr w:rsidR="002C2BA0" w:rsidRPr="009433A9" w14:paraId="5490C912" w14:textId="77777777" w:rsidTr="00455894">
        <w:tc>
          <w:tcPr>
            <w:tcW w:w="2132" w:type="pct"/>
            <w:shd w:val="clear" w:color="auto" w:fill="auto"/>
          </w:tcPr>
          <w:p w14:paraId="78EF4562" w14:textId="4A2E0A3E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  <w:shd w:val="clear" w:color="auto" w:fill="auto"/>
          </w:tcPr>
          <w:p w14:paraId="0E45BC50" w14:textId="1ACDD585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28" w:type="pct"/>
            <w:shd w:val="clear" w:color="auto" w:fill="auto"/>
          </w:tcPr>
          <w:p w14:paraId="2455F85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125130D" w14:textId="7CB2A7BB" w:rsidR="002C2BA0" w:rsidRPr="002C2BA0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588D59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E336EF1" w14:textId="36A89511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28" w:type="pct"/>
            <w:shd w:val="clear" w:color="auto" w:fill="auto"/>
          </w:tcPr>
          <w:p w14:paraId="3633E4B3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FD97600" w14:textId="64850DCF" w:rsidR="002C2BA0" w:rsidRPr="00704690" w:rsidRDefault="002C2BA0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6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717BAFF3" w14:textId="77777777" w:rsidTr="00455894">
        <w:tc>
          <w:tcPr>
            <w:tcW w:w="2132" w:type="pct"/>
            <w:shd w:val="clear" w:color="auto" w:fill="auto"/>
          </w:tcPr>
          <w:p w14:paraId="75AB3576" w14:textId="1C8F3E3D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442EDE76" w14:textId="2D485773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28" w:type="pct"/>
            <w:shd w:val="clear" w:color="auto" w:fill="auto"/>
          </w:tcPr>
          <w:p w14:paraId="5519329A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2B720B3" w14:textId="6CD9BD1F" w:rsidR="002C2BA0" w:rsidRPr="002C2BA0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66E5C4E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2D7D7AE" w14:textId="60A8EBC9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28" w:type="pct"/>
            <w:shd w:val="clear" w:color="auto" w:fill="auto"/>
          </w:tcPr>
          <w:p w14:paraId="3D7A02A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CC4B5B6" w14:textId="5F6FA047" w:rsidR="002C2BA0" w:rsidRPr="00704690" w:rsidRDefault="002C2BA0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6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40FEB058" w14:textId="77777777" w:rsidTr="00455894">
        <w:tc>
          <w:tcPr>
            <w:tcW w:w="2132" w:type="pct"/>
            <w:shd w:val="clear" w:color="auto" w:fill="auto"/>
          </w:tcPr>
          <w:p w14:paraId="01B9F891" w14:textId="2169AECD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624" w:type="pct"/>
            <w:shd w:val="clear" w:color="auto" w:fill="auto"/>
          </w:tcPr>
          <w:p w14:paraId="5681937D" w14:textId="44FC8A99" w:rsidR="002C2BA0" w:rsidRPr="009433A9" w:rsidRDefault="00F63419" w:rsidP="002C2BA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440400D2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8A06409" w14:textId="783948C4" w:rsidR="002C2BA0" w:rsidRPr="002C2BA0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C2A8EC0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7B341A7" w14:textId="2DCA2559" w:rsidR="002C2BA0" w:rsidRPr="009433A9" w:rsidRDefault="00F63419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72EA7EB4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90BB3D5" w14:textId="5864BB14" w:rsidR="002C2BA0" w:rsidRPr="00704690" w:rsidRDefault="002C2BA0" w:rsidP="0070469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6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BA0" w:rsidRPr="009433A9" w14:paraId="45B2F919" w14:textId="77777777" w:rsidTr="00455894">
        <w:tc>
          <w:tcPr>
            <w:tcW w:w="2132" w:type="pct"/>
          </w:tcPr>
          <w:p w14:paraId="388C91B5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03BE8EFF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40806FA1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1A4746A9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3B6E8CB3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1B18778F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14AF7C33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2B3C5C70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C2BA0" w:rsidRPr="009433A9" w14:paraId="06BFE4C9" w14:textId="77777777" w:rsidTr="00455894">
        <w:tc>
          <w:tcPr>
            <w:tcW w:w="2132" w:type="pct"/>
          </w:tcPr>
          <w:p w14:paraId="7E0B07B3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08335325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4096252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0DC040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159536A3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5DC776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60B9AED7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75580E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2BA0" w:rsidRPr="009433A9" w14:paraId="7FD8436A" w14:textId="77777777" w:rsidTr="00455894">
        <w:tc>
          <w:tcPr>
            <w:tcW w:w="2132" w:type="pct"/>
          </w:tcPr>
          <w:p w14:paraId="0AB8A261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683A0EEB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65B499B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2378EE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6E31016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FECFCBA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1A8322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98E00E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2BA0" w:rsidRPr="009433A9" w14:paraId="607B8157" w14:textId="77777777" w:rsidTr="00455894">
        <w:tc>
          <w:tcPr>
            <w:tcW w:w="2132" w:type="pct"/>
          </w:tcPr>
          <w:p w14:paraId="269F260B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42833EDA" w14:textId="2AA69BF7" w:rsidR="002C2BA0" w:rsidRPr="009433A9" w:rsidRDefault="00605196" w:rsidP="002C2BA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14,099</w:t>
            </w:r>
          </w:p>
        </w:tc>
        <w:tc>
          <w:tcPr>
            <w:tcW w:w="128" w:type="pct"/>
          </w:tcPr>
          <w:p w14:paraId="400EF64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0AEDC4" w14:textId="1E89EA8B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12,809</w:t>
            </w:r>
          </w:p>
        </w:tc>
        <w:tc>
          <w:tcPr>
            <w:tcW w:w="128" w:type="pct"/>
          </w:tcPr>
          <w:p w14:paraId="5350483A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EFB29C" w14:textId="1B00DD94" w:rsidR="002C2BA0" w:rsidRPr="009433A9" w:rsidRDefault="00605196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13,229</w:t>
            </w:r>
          </w:p>
        </w:tc>
        <w:tc>
          <w:tcPr>
            <w:tcW w:w="128" w:type="pct"/>
          </w:tcPr>
          <w:p w14:paraId="0BA3E6D6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9DB6341" w14:textId="67ABA698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12,389</w:t>
            </w:r>
          </w:p>
        </w:tc>
      </w:tr>
      <w:tr w:rsidR="002C2BA0" w:rsidRPr="009433A9" w14:paraId="32EB5FD1" w14:textId="77777777" w:rsidTr="00455894">
        <w:tc>
          <w:tcPr>
            <w:tcW w:w="2132" w:type="pct"/>
          </w:tcPr>
          <w:p w14:paraId="7D1DC071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96CA715" w14:textId="17D9AF69" w:rsidR="002C2BA0" w:rsidRPr="009433A9" w:rsidRDefault="00605196" w:rsidP="002C2BA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1,055</w:t>
            </w:r>
          </w:p>
        </w:tc>
        <w:tc>
          <w:tcPr>
            <w:tcW w:w="128" w:type="pct"/>
          </w:tcPr>
          <w:p w14:paraId="5852D088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C16CDA4" w14:textId="51F94CB0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28" w:type="pct"/>
          </w:tcPr>
          <w:p w14:paraId="11DBFD6C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F95E0FD" w14:textId="106317BC" w:rsidR="002C2BA0" w:rsidRPr="009433A9" w:rsidRDefault="00605196" w:rsidP="002C2BA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1,055</w:t>
            </w:r>
          </w:p>
        </w:tc>
        <w:tc>
          <w:tcPr>
            <w:tcW w:w="128" w:type="pct"/>
          </w:tcPr>
          <w:p w14:paraId="73E5320F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ABE55B9" w14:textId="3CC946A3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2C2BA0" w:rsidRPr="009433A9" w14:paraId="08C35827" w14:textId="77777777" w:rsidTr="00455894">
        <w:tc>
          <w:tcPr>
            <w:tcW w:w="2132" w:type="pct"/>
          </w:tcPr>
          <w:p w14:paraId="0AC7A4F4" w14:textId="77777777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0FD7D2" w14:textId="5221DB00" w:rsidR="002C2BA0" w:rsidRPr="009433A9" w:rsidRDefault="00605196" w:rsidP="002C2BA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15,154</w:t>
            </w:r>
          </w:p>
        </w:tc>
        <w:tc>
          <w:tcPr>
            <w:tcW w:w="128" w:type="pct"/>
          </w:tcPr>
          <w:p w14:paraId="02D74917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1BBADE" w14:textId="6C36FCBE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13,195</w:t>
            </w:r>
          </w:p>
        </w:tc>
        <w:tc>
          <w:tcPr>
            <w:tcW w:w="128" w:type="pct"/>
          </w:tcPr>
          <w:p w14:paraId="7ADCA360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D748AB7" w14:textId="49A0EBA7" w:rsidR="002C2BA0" w:rsidRPr="009433A9" w:rsidRDefault="00605196" w:rsidP="002C2B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</w:t>
            </w:r>
            <w:r w:rsidR="009D60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C05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7AFA7D99" w14:textId="77777777" w:rsidR="002C2BA0" w:rsidRPr="009433A9" w:rsidRDefault="002C2BA0" w:rsidP="002C2BA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13ECE" w14:textId="09F40D21" w:rsidR="002C2BA0" w:rsidRPr="009433A9" w:rsidRDefault="002C2BA0" w:rsidP="002C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12,775</w:t>
            </w:r>
          </w:p>
        </w:tc>
      </w:tr>
    </w:tbl>
    <w:p w14:paraId="4DC5A82B" w14:textId="3CB644F8" w:rsidR="001E7815" w:rsidRDefault="00C64DF7" w:rsidP="00C64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7815" w:rsidRPr="009433A9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B6CEC" w:rsidRPr="00832AE4">
        <w:rPr>
          <w:rFonts w:ascii="Angsana New" w:hAnsi="Angsana New"/>
          <w:sz w:val="30"/>
          <w:szCs w:val="30"/>
        </w:rPr>
        <w:t xml:space="preserve">30 </w:t>
      </w:r>
      <w:r w:rsidR="005B6CEC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1E7815" w:rsidRPr="009433A9">
        <w:rPr>
          <w:rFonts w:ascii="Angsana New" w:hAnsi="Angsana New"/>
          <w:sz w:val="30"/>
          <w:szCs w:val="30"/>
          <w:cs/>
        </w:rPr>
        <w:t xml:space="preserve"> </w:t>
      </w:r>
      <w:r w:rsidR="001E7815" w:rsidRPr="009433A9">
        <w:rPr>
          <w:rFonts w:ascii="Angsana New" w:hAnsi="Angsana New"/>
          <w:sz w:val="30"/>
          <w:szCs w:val="30"/>
        </w:rPr>
        <w:t>256</w:t>
      </w:r>
      <w:r w:rsidR="004C4B4B">
        <w:rPr>
          <w:rFonts w:ascii="Angsana New" w:hAnsi="Angsana New"/>
          <w:sz w:val="30"/>
          <w:szCs w:val="30"/>
        </w:rPr>
        <w:t>5</w:t>
      </w:r>
      <w:r w:rsidR="001E7815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1E7815" w:rsidRPr="009433A9">
        <w:rPr>
          <w:rFonts w:ascii="Angsana New" w:hAnsi="Angsana New"/>
          <w:sz w:val="30"/>
          <w:szCs w:val="30"/>
        </w:rPr>
        <w:t>31</w:t>
      </w:r>
      <w:r w:rsidR="001E7815" w:rsidRPr="009433A9">
        <w:rPr>
          <w:rFonts w:ascii="Angsana New" w:hAnsi="Angsana New"/>
          <w:sz w:val="30"/>
          <w:szCs w:val="30"/>
          <w:cs/>
        </w:rPr>
        <w:t xml:space="preserve"> </w:t>
      </w:r>
      <w:r w:rsidR="001E7815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7815" w:rsidRPr="009433A9">
        <w:rPr>
          <w:rFonts w:ascii="Angsana New" w:hAnsi="Angsana New" w:hint="cs"/>
          <w:sz w:val="30"/>
          <w:szCs w:val="30"/>
        </w:rPr>
        <w:t>256</w:t>
      </w:r>
      <w:r w:rsidR="004C4B4B">
        <w:rPr>
          <w:rFonts w:ascii="Angsana New" w:hAnsi="Angsana New"/>
          <w:sz w:val="30"/>
          <w:szCs w:val="30"/>
        </w:rPr>
        <w:t>4</w:t>
      </w:r>
      <w:r w:rsidR="001E7815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1E7815"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14034480" w14:textId="5C6797B3" w:rsidR="001F7A4C" w:rsidRPr="00D765F4" w:rsidRDefault="001F7A4C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270"/>
        <w:gridCol w:w="1080"/>
        <w:gridCol w:w="270"/>
        <w:gridCol w:w="1098"/>
        <w:gridCol w:w="270"/>
        <w:gridCol w:w="1053"/>
      </w:tblGrid>
      <w:tr w:rsidR="001E7815" w:rsidRPr="009433A9" w14:paraId="50371D23" w14:textId="77777777" w:rsidTr="00870BC3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D159FB" w14:textId="77777777" w:rsidR="001E7815" w:rsidRPr="009433A9" w:rsidRDefault="001E7815" w:rsidP="00152DDA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5BC4A" w14:textId="77777777" w:rsidR="001E7815" w:rsidRPr="009433A9" w:rsidRDefault="001E7815" w:rsidP="00152DDA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52F02" w14:textId="77777777" w:rsidR="001E7815" w:rsidRPr="009433A9" w:rsidRDefault="001E7815" w:rsidP="00152DDA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94E8C" w14:textId="77777777" w:rsidR="001E7815" w:rsidRPr="009433A9" w:rsidRDefault="001E7815" w:rsidP="00152DDA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815" w:rsidRPr="009433A9" w14:paraId="2D9E90D4" w14:textId="77777777" w:rsidTr="00870BC3">
        <w:trPr>
          <w:tblHeader/>
        </w:trPr>
        <w:tc>
          <w:tcPr>
            <w:tcW w:w="4770" w:type="dxa"/>
          </w:tcPr>
          <w:p w14:paraId="6D659E1B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F5C34" w14:textId="5D31D13B" w:rsidR="001E7815" w:rsidRPr="009433A9" w:rsidRDefault="005B6CEC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31346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3EA2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C298286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F8131AA" w14:textId="0C3B7A05" w:rsidR="001E7815" w:rsidRPr="009433A9" w:rsidRDefault="005B6CEC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5AF84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F3E4D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E7815" w:rsidRPr="009433A9" w14:paraId="66C6EFC6" w14:textId="77777777" w:rsidTr="00870BC3">
        <w:trPr>
          <w:tblHeader/>
        </w:trPr>
        <w:tc>
          <w:tcPr>
            <w:tcW w:w="4770" w:type="dxa"/>
          </w:tcPr>
          <w:p w14:paraId="3726D98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2DE16" w14:textId="26A31793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BEE2F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6B417" w14:textId="3A9CFA2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07A854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DD16D6A" w14:textId="0713D788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5F5F9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E3D749" w14:textId="7E3A2E98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E7815" w:rsidRPr="009433A9" w14:paraId="60832294" w14:textId="77777777" w:rsidTr="00870BC3">
        <w:trPr>
          <w:tblHeader/>
        </w:trPr>
        <w:tc>
          <w:tcPr>
            <w:tcW w:w="4770" w:type="dxa"/>
          </w:tcPr>
          <w:p w14:paraId="78E95A1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0" w:type="dxa"/>
            <w:gridSpan w:val="7"/>
          </w:tcPr>
          <w:p w14:paraId="2B330CE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815" w:rsidRPr="009433A9" w14:paraId="1CAA83B4" w14:textId="77777777" w:rsidTr="00870BC3">
        <w:tc>
          <w:tcPr>
            <w:tcW w:w="4770" w:type="dxa"/>
          </w:tcPr>
          <w:p w14:paraId="21D2831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0" w:type="dxa"/>
            <w:gridSpan w:val="7"/>
          </w:tcPr>
          <w:p w14:paraId="23FC2F2C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7815" w:rsidRPr="006A7090" w14:paraId="6914BF7A" w14:textId="77777777" w:rsidTr="00870BC3">
        <w:tc>
          <w:tcPr>
            <w:tcW w:w="4770" w:type="dxa"/>
          </w:tcPr>
          <w:p w14:paraId="548B4643" w14:textId="77777777" w:rsidR="001E7815" w:rsidRPr="009433A9" w:rsidRDefault="001E7815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E13692E" w14:textId="7AA26B8F" w:rsidR="001E7815" w:rsidRPr="0025186E" w:rsidRDefault="00E959C8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6F8AE" w14:textId="77777777" w:rsidR="001E7815" w:rsidRPr="0025186E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F0581" w14:textId="77777777" w:rsidR="001E7815" w:rsidRPr="0025186E" w:rsidRDefault="001E7815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2D49E" w14:textId="77777777" w:rsidR="001E7815" w:rsidRPr="0025186E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13986C" w14:textId="6C997A5A" w:rsidR="001E7815" w:rsidRPr="0025186E" w:rsidRDefault="006572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572A2">
              <w:rPr>
                <w:rFonts w:ascii="Angsana New" w:hAnsi="Angsana New" w:hint="cs"/>
                <w:sz w:val="30"/>
                <w:szCs w:val="30"/>
              </w:rPr>
              <w:t>274</w:t>
            </w:r>
            <w:r w:rsidR="00E959C8">
              <w:rPr>
                <w:rFonts w:ascii="Angsana New" w:hAnsi="Angsana New"/>
                <w:sz w:val="30"/>
                <w:szCs w:val="30"/>
              </w:rPr>
              <w:t>,009</w:t>
            </w:r>
          </w:p>
        </w:tc>
        <w:tc>
          <w:tcPr>
            <w:tcW w:w="270" w:type="dxa"/>
          </w:tcPr>
          <w:p w14:paraId="24CB5E13" w14:textId="77777777" w:rsidR="001E7815" w:rsidRPr="0025186E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E4B587" w14:textId="750243A3" w:rsidR="001E7815" w:rsidRPr="0025186E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283,415</w:t>
            </w:r>
          </w:p>
        </w:tc>
      </w:tr>
      <w:tr w:rsidR="005802EA" w:rsidRPr="006A7090" w14:paraId="40AB89D5" w14:textId="77777777" w:rsidTr="00870BC3">
        <w:tc>
          <w:tcPr>
            <w:tcW w:w="4770" w:type="dxa"/>
          </w:tcPr>
          <w:p w14:paraId="316FB05C" w14:textId="36A98E1C" w:rsidR="005802EA" w:rsidRPr="009433A9" w:rsidRDefault="005802EA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D89D2" w14:textId="3678E7D7" w:rsidR="005802EA" w:rsidRPr="0025186E" w:rsidRDefault="00005481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24,459</w:t>
            </w:r>
          </w:p>
        </w:tc>
        <w:tc>
          <w:tcPr>
            <w:tcW w:w="270" w:type="dxa"/>
          </w:tcPr>
          <w:p w14:paraId="7C2D134E" w14:textId="77777777" w:rsidR="005802EA" w:rsidRPr="0025186E" w:rsidRDefault="005802EA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A8541" w14:textId="772518CA" w:rsidR="005802EA" w:rsidRPr="0025186E" w:rsidRDefault="005802EA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6FA70" w14:textId="77777777" w:rsidR="005802EA" w:rsidRPr="0025186E" w:rsidRDefault="005802EA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225CC6" w14:textId="2C2DEC8C" w:rsidR="005802EA" w:rsidRPr="0025186E" w:rsidRDefault="00E959C8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270" w:type="dxa"/>
          </w:tcPr>
          <w:p w14:paraId="4E4DF9B6" w14:textId="77777777" w:rsidR="005802EA" w:rsidRPr="0025186E" w:rsidRDefault="005802EA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071969B" w14:textId="2A4A7578" w:rsidR="005802EA" w:rsidRPr="0025186E" w:rsidRDefault="005802EA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86E" w:rsidRPr="006A7090" w14:paraId="1C2E018C" w14:textId="77777777" w:rsidTr="00870BC3">
        <w:tc>
          <w:tcPr>
            <w:tcW w:w="4770" w:type="dxa"/>
          </w:tcPr>
          <w:p w14:paraId="36331324" w14:textId="0CB30A70" w:rsidR="0025186E" w:rsidRPr="005802EA" w:rsidRDefault="005802EA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2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7219C7" w14:textId="367F7920" w:rsidR="0025186E" w:rsidRPr="00D951A4" w:rsidRDefault="00005481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24,459</w:t>
            </w:r>
          </w:p>
        </w:tc>
        <w:tc>
          <w:tcPr>
            <w:tcW w:w="270" w:type="dxa"/>
          </w:tcPr>
          <w:p w14:paraId="1453CEFF" w14:textId="77777777" w:rsidR="0025186E" w:rsidRPr="009433A9" w:rsidRDefault="0025186E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8CF18" w14:textId="1D524253" w:rsidR="0025186E" w:rsidRPr="00E4656F" w:rsidRDefault="005802EA" w:rsidP="00E46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5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DD058" w14:textId="77777777" w:rsidR="0025186E" w:rsidRPr="009433A9" w:rsidRDefault="0025186E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DE86ED" w14:textId="0166EC8B" w:rsidR="0025186E" w:rsidRPr="00D951A4" w:rsidRDefault="00E959C8" w:rsidP="00E9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298,46</w:t>
            </w:r>
            <w:r w:rsidR="006F4DF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AEB0C77" w14:textId="77777777" w:rsidR="0025186E" w:rsidRPr="009433A9" w:rsidRDefault="0025186E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649E6F4" w14:textId="31CFA759" w:rsidR="0025186E" w:rsidRPr="00D951A4" w:rsidRDefault="005802EA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283,415</w:t>
            </w:r>
          </w:p>
        </w:tc>
      </w:tr>
      <w:tr w:rsidR="001E7815" w:rsidRPr="009433A9" w14:paraId="6A137215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9771" w14:textId="77777777" w:rsidR="001E7815" w:rsidRPr="00870BC3" w:rsidRDefault="001E7815" w:rsidP="00152DDA">
            <w:pPr>
              <w:ind w:right="-1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8A802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C63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94EE0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CA35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11D35" w14:textId="77777777" w:rsidR="001E7815" w:rsidRPr="00870BC3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5ECE" w14:textId="77777777" w:rsidR="001E7815" w:rsidRPr="00870BC3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3FBE6" w14:textId="77777777" w:rsidR="001E7815" w:rsidRPr="00870BC3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7815" w:rsidRPr="0068292A" w14:paraId="0CDBB579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6D11" w14:textId="77777777" w:rsidR="001E7815" w:rsidRPr="0068292A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0EC10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CED8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814AE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2A62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CBCE8" w14:textId="77777777" w:rsidR="001E7815" w:rsidRPr="0068292A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D8D0" w14:textId="77777777" w:rsidR="001E7815" w:rsidRPr="0068292A" w:rsidRDefault="001E7815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F576CF" w14:textId="77777777" w:rsidR="001E7815" w:rsidRPr="00D951A4" w:rsidRDefault="001E781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090" w:rsidRPr="0068292A" w14:paraId="081664BA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A75D" w14:textId="77777777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94C4" w14:textId="0AF2B7FD" w:rsidR="006A7090" w:rsidRPr="0068292A" w:rsidRDefault="00005481" w:rsidP="00563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1851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B199" w14:textId="77777777" w:rsidR="006A7090" w:rsidRPr="0068292A" w:rsidRDefault="006A7090" w:rsidP="0070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E9B7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2CEA0" w14:textId="77477FF0" w:rsidR="006A7090" w:rsidRPr="0068292A" w:rsidRDefault="00005481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977F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3F49AA48" w14:textId="1C1B2EE7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7,874</w:t>
            </w:r>
          </w:p>
        </w:tc>
      </w:tr>
      <w:tr w:rsidR="006A7090" w:rsidRPr="0068292A" w14:paraId="464296C8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821D" w14:textId="05B0B6D6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7B52D4" w14:textId="0ADF1300" w:rsidR="006A7090" w:rsidRPr="0068292A" w:rsidRDefault="006F4DF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53CA6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948E8A" w14:textId="538605B6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FCA2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484AE" w14:textId="29D88311" w:rsidR="006A7090" w:rsidRPr="0068292A" w:rsidRDefault="006F4DF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D908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70CEF3B" w14:textId="59E31089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</w:tr>
      <w:tr w:rsidR="006A7090" w:rsidRPr="0068292A" w14:paraId="0338D96C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DB81" w14:textId="77777777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BDCF2" w14:textId="0825898F" w:rsidR="006A7090" w:rsidRPr="0068292A" w:rsidRDefault="006F4DF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81E22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8DFAE" w14:textId="2DC85E7F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148B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2D591" w14:textId="1E5933BB" w:rsidR="006A7090" w:rsidRPr="0068292A" w:rsidRDefault="006F4DF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D093" w14:textId="77777777" w:rsidR="006A7090" w:rsidRPr="0068292A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05D97A63" w14:textId="76FE2F95" w:rsidR="006A7090" w:rsidRPr="0068292A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6A7090" w:rsidRPr="009433A9" w14:paraId="007B7171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B337" w14:textId="77777777" w:rsidR="006A7090" w:rsidRPr="009433A9" w:rsidRDefault="006A7090" w:rsidP="006A709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5D1A8E" w14:textId="382DEB2B" w:rsidR="006A7090" w:rsidRPr="00D951A4" w:rsidRDefault="006F4DF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E56" w14:textId="77777777" w:rsidR="006A7090" w:rsidRPr="006A7090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5AE49" w14:textId="31DF3F43" w:rsidR="006A7090" w:rsidRPr="00D951A4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0695" w14:textId="77777777" w:rsidR="006A7090" w:rsidRPr="006A7090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5305C" w14:textId="3387DC94" w:rsidR="006A7090" w:rsidRPr="00D951A4" w:rsidRDefault="006F4DF5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60A" w14:textId="77777777" w:rsidR="006A7090" w:rsidRPr="006A7090" w:rsidRDefault="006A7090" w:rsidP="00FD7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31E3A" w14:textId="107462D7" w:rsidR="006A7090" w:rsidRPr="00D951A4" w:rsidRDefault="006A70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10,651</w:t>
            </w:r>
          </w:p>
        </w:tc>
      </w:tr>
    </w:tbl>
    <w:p w14:paraId="3865710D" w14:textId="00E7F9F6" w:rsidR="00B578F0" w:rsidRPr="00D765F4" w:rsidRDefault="00B5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61F1409" w14:textId="28A23915" w:rsidR="001F2AE5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t xml:space="preserve">ยอดคงเหลือของเงินให้กู้ยืมแก่กิจการที่เกี่ยวข้องกัน ณ วันที่ </w:t>
      </w:r>
      <w:r w:rsidR="005B6CEC" w:rsidRPr="00832AE4">
        <w:rPr>
          <w:rFonts w:ascii="Angsana New" w:hAnsi="Angsana New"/>
          <w:sz w:val="30"/>
          <w:szCs w:val="30"/>
        </w:rPr>
        <w:t xml:space="preserve">30 </w:t>
      </w:r>
      <w:r w:rsidR="005B6CEC" w:rsidRPr="00832AE4">
        <w:rPr>
          <w:rFonts w:ascii="Angsana New" w:hAnsi="Angsana New"/>
          <w:sz w:val="30"/>
          <w:szCs w:val="30"/>
          <w:cs/>
        </w:rPr>
        <w:t>มิถุนายน</w:t>
      </w:r>
      <w:r w:rsidRPr="00C02BB7">
        <w:rPr>
          <w:rFonts w:ascii="Angsana New" w:hAnsi="Angsana New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</w:rPr>
        <w:t xml:space="preserve">2565 </w:t>
      </w:r>
      <w:r w:rsidRPr="00C02BB7">
        <w:rPr>
          <w:rFonts w:ascii="Angsana New" w:hAnsi="Angsana New"/>
          <w:sz w:val="30"/>
          <w:szCs w:val="30"/>
          <w:cs/>
        </w:rPr>
        <w:t xml:space="preserve">และ </w:t>
      </w:r>
      <w:r w:rsidRPr="00C02BB7">
        <w:rPr>
          <w:rFonts w:ascii="Angsana New" w:hAnsi="Angsana New"/>
          <w:sz w:val="30"/>
          <w:szCs w:val="30"/>
        </w:rPr>
        <w:t xml:space="preserve">31 </w:t>
      </w:r>
      <w:r w:rsidRPr="00C02BB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BB7">
        <w:rPr>
          <w:rFonts w:ascii="Angsana New" w:hAnsi="Angsana New"/>
          <w:sz w:val="30"/>
          <w:szCs w:val="30"/>
        </w:rPr>
        <w:t xml:space="preserve">2564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15BBE968" w14:textId="77777777" w:rsidR="00C02BB7" w:rsidRPr="00D765F4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66"/>
        <w:gridCol w:w="1176"/>
        <w:gridCol w:w="270"/>
        <w:gridCol w:w="1088"/>
        <w:gridCol w:w="270"/>
        <w:gridCol w:w="1080"/>
        <w:gridCol w:w="270"/>
        <w:gridCol w:w="1080"/>
        <w:gridCol w:w="270"/>
        <w:gridCol w:w="1100"/>
        <w:gridCol w:w="270"/>
        <w:gridCol w:w="1053"/>
      </w:tblGrid>
      <w:tr w:rsidR="001E5A90" w:rsidRPr="00D951A4" w14:paraId="7722F95C" w14:textId="77777777" w:rsidTr="00870BC3">
        <w:trPr>
          <w:trHeight w:val="351"/>
        </w:trPr>
        <w:tc>
          <w:tcPr>
            <w:tcW w:w="1966" w:type="dxa"/>
            <w:shd w:val="clear" w:color="auto" w:fill="auto"/>
            <w:vAlign w:val="bottom"/>
          </w:tcPr>
          <w:p w14:paraId="336AC299" w14:textId="408D2910" w:rsidR="001E5A90" w:rsidRPr="00D951A4" w:rsidRDefault="001E5A90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53C8E58A" w14:textId="548CB7CC" w:rsidR="001E5A90" w:rsidRPr="00D951A4" w:rsidRDefault="001E5A90" w:rsidP="00A17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CF3289F" w14:textId="77777777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958AABB" w14:textId="77777777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31572493" w14:textId="338B126B" w:rsidR="001E5A90" w:rsidRPr="00D951A4" w:rsidRDefault="001E5A90" w:rsidP="00A17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A90" w:rsidRPr="00D951A4" w14:paraId="310D8C52" w14:textId="77777777" w:rsidTr="00D765F4">
        <w:trPr>
          <w:trHeight w:val="398"/>
        </w:trPr>
        <w:tc>
          <w:tcPr>
            <w:tcW w:w="1966" w:type="dxa"/>
            <w:shd w:val="clear" w:color="auto" w:fill="auto"/>
            <w:vAlign w:val="bottom"/>
          </w:tcPr>
          <w:p w14:paraId="13C53616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CB7B29" w14:textId="02395166" w:rsidR="001E5A90" w:rsidRPr="00D951A4" w:rsidRDefault="005B6CEC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CFB03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657BF706" w14:textId="03451646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0DA048C3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B6F73" w14:textId="1B11119E" w:rsidR="001E5A90" w:rsidRPr="00D951A4" w:rsidRDefault="005B6CEC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E25D9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0BF32" w14:textId="52BAA7F3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FF1A6EE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A5106" w14:textId="67DA8D8F" w:rsidR="001E5A90" w:rsidRPr="00D951A4" w:rsidRDefault="005B6CEC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F7F05" w14:textId="44D41DDC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19D77E7" w14:textId="5D408804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5A90" w:rsidRPr="00D951A4" w14:paraId="1F1A44F7" w14:textId="77777777" w:rsidTr="00870BC3">
        <w:trPr>
          <w:trHeight w:val="360"/>
        </w:trPr>
        <w:tc>
          <w:tcPr>
            <w:tcW w:w="1966" w:type="dxa"/>
            <w:shd w:val="clear" w:color="auto" w:fill="auto"/>
            <w:vAlign w:val="bottom"/>
          </w:tcPr>
          <w:p w14:paraId="6FCCF07D" w14:textId="7DE15533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8479092"/>
            <w:r w:rsidRPr="00D95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0"/>
          </w:p>
        </w:tc>
        <w:tc>
          <w:tcPr>
            <w:tcW w:w="1176" w:type="dxa"/>
            <w:shd w:val="clear" w:color="auto" w:fill="auto"/>
            <w:vAlign w:val="bottom"/>
          </w:tcPr>
          <w:p w14:paraId="505FB8C9" w14:textId="224E7A8C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865069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897E554" w14:textId="610FE241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45BE213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D79B" w14:textId="591421A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35F54D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D2CA8" w14:textId="5677394B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9773D1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330131" w14:textId="3A814136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C0DF4" w14:textId="0D530D5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F5E9E2" w14:textId="451C3B8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9320B" w:rsidRPr="00D951A4" w14:paraId="05D1F061" w14:textId="77777777" w:rsidTr="00D765F4">
        <w:trPr>
          <w:trHeight w:val="362"/>
        </w:trPr>
        <w:tc>
          <w:tcPr>
            <w:tcW w:w="1966" w:type="dxa"/>
            <w:shd w:val="clear" w:color="auto" w:fill="auto"/>
          </w:tcPr>
          <w:p w14:paraId="4DD4849B" w14:textId="77777777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</w:tcPr>
          <w:p w14:paraId="6AC4555A" w14:textId="235D7759" w:rsidR="0099320B" w:rsidRPr="00D951A4" w:rsidRDefault="0099320B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943AD5A" w14:textId="77777777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7"/>
          </w:tcPr>
          <w:p w14:paraId="518C136C" w14:textId="2A42D95E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951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5A90" w:rsidRPr="00D951A4" w14:paraId="6724ECEE" w14:textId="77777777" w:rsidTr="00870BC3">
        <w:trPr>
          <w:trHeight w:val="341"/>
        </w:trPr>
        <w:tc>
          <w:tcPr>
            <w:tcW w:w="1966" w:type="dxa"/>
            <w:shd w:val="clear" w:color="auto" w:fill="auto"/>
          </w:tcPr>
          <w:p w14:paraId="41FA0A11" w14:textId="45516003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3060F3C9" w14:textId="3D7D4DBE" w:rsidR="001E5A90" w:rsidRPr="00ED5F1C" w:rsidRDefault="008D2AA2" w:rsidP="001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right="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5F1C">
              <w:rPr>
                <w:rFonts w:ascii="Angsana New" w:hAnsi="Angsana New"/>
                <w:sz w:val="30"/>
                <w:szCs w:val="30"/>
              </w:rPr>
              <w:t>4.5</w:t>
            </w:r>
            <w:r w:rsidR="009D606C">
              <w:rPr>
                <w:rFonts w:ascii="Angsana New" w:hAnsi="Angsana New"/>
                <w:sz w:val="30"/>
                <w:szCs w:val="30"/>
              </w:rPr>
              <w:t>0</w:t>
            </w:r>
            <w:r w:rsidR="006F4DF5" w:rsidRPr="00ED5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5F1C">
              <w:rPr>
                <w:rFonts w:ascii="Angsana New" w:hAnsi="Angsana New"/>
                <w:sz w:val="30"/>
                <w:szCs w:val="30"/>
              </w:rPr>
              <w:t>-</w:t>
            </w:r>
            <w:r w:rsidR="006F4DF5" w:rsidRPr="00ED5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5F1C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1275360C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1177B0D3" w14:textId="305A9C79" w:rsidR="001E5A90" w:rsidRPr="00D951A4" w:rsidRDefault="001E5A90" w:rsidP="001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4.50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394D2F3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EF010" w14:textId="7172243C" w:rsidR="001E5A90" w:rsidRPr="00F90BDE" w:rsidRDefault="008D2AA2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4F2FB344" w:rsidR="001E5A90" w:rsidRPr="00D951A4" w:rsidRDefault="001E5A90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5D9C137" w14:textId="78586045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208,046</w:t>
            </w:r>
          </w:p>
        </w:tc>
        <w:tc>
          <w:tcPr>
            <w:tcW w:w="270" w:type="dxa"/>
            <w:shd w:val="clear" w:color="auto" w:fill="auto"/>
          </w:tcPr>
          <w:p w14:paraId="255F4377" w14:textId="1FB535B2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5A71D89" w14:textId="1E397CA9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1E5A90" w:rsidRPr="00D951A4" w14:paraId="0DE4A68E" w14:textId="77777777" w:rsidTr="00870BC3">
        <w:trPr>
          <w:trHeight w:val="396"/>
        </w:trPr>
        <w:tc>
          <w:tcPr>
            <w:tcW w:w="1966" w:type="dxa"/>
            <w:shd w:val="clear" w:color="auto" w:fill="auto"/>
          </w:tcPr>
          <w:p w14:paraId="7879C957" w14:textId="16D4C7AE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shd w:val="clear" w:color="auto" w:fill="auto"/>
          </w:tcPr>
          <w:p w14:paraId="1A868A41" w14:textId="4598FB15" w:rsidR="001E5A90" w:rsidRPr="00D951A4" w:rsidRDefault="008D2AA2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left" w:pos="760"/>
              </w:tabs>
              <w:spacing w:line="240" w:lineRule="auto"/>
              <w:ind w:lef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10.00</w:t>
            </w:r>
            <w:r w:rsidR="006F4D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6F4D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270" w:type="dxa"/>
          </w:tcPr>
          <w:p w14:paraId="424CC9EF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5403B21" w14:textId="6420C3A8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10.00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270" w:type="dxa"/>
          </w:tcPr>
          <w:p w14:paraId="33E1EABC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29C75" w14:textId="385092C5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C1B7411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3487016B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  <w:tc>
          <w:tcPr>
            <w:tcW w:w="270" w:type="dxa"/>
          </w:tcPr>
          <w:p w14:paraId="108AED5B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540AF57" w14:textId="5254DF3B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  <w:shd w:val="clear" w:color="auto" w:fill="auto"/>
          </w:tcPr>
          <w:p w14:paraId="65E8FADC" w14:textId="0DD5FC6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C9AE8DF" w14:textId="517BCE0A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</w:tr>
      <w:tr w:rsidR="001E5A90" w:rsidRPr="00D951A4" w14:paraId="11FD5E6E" w14:textId="77777777" w:rsidTr="00D765F4">
        <w:trPr>
          <w:trHeight w:val="412"/>
        </w:trPr>
        <w:tc>
          <w:tcPr>
            <w:tcW w:w="1966" w:type="dxa"/>
            <w:shd w:val="clear" w:color="auto" w:fill="auto"/>
          </w:tcPr>
          <w:p w14:paraId="455E90F2" w14:textId="02AB6CF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5FB31F28" w14:textId="2C70B50B" w:rsidR="001E5A90" w:rsidRPr="00D951A4" w:rsidRDefault="00DA610F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</w:tabs>
              <w:spacing w:line="240" w:lineRule="auto"/>
              <w:ind w:left="-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5.39</w:t>
            </w:r>
            <w:r w:rsidR="006F4D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6F4D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15.00</w:t>
            </w:r>
          </w:p>
        </w:tc>
        <w:tc>
          <w:tcPr>
            <w:tcW w:w="270" w:type="dxa"/>
          </w:tcPr>
          <w:p w14:paraId="69744D4D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685F463" w14:textId="6BA316DE" w:rsidR="001E5A90" w:rsidRPr="00D951A4" w:rsidRDefault="001E5A90" w:rsidP="005E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7.72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  <w:tc>
          <w:tcPr>
            <w:tcW w:w="270" w:type="dxa"/>
          </w:tcPr>
          <w:p w14:paraId="28204502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BF1838" w14:textId="10011D3B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</w:t>
            </w:r>
            <w:r w:rsidR="006F4DF5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18832994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908B7" w14:textId="634E848F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  <w:tc>
          <w:tcPr>
            <w:tcW w:w="270" w:type="dxa"/>
          </w:tcPr>
          <w:p w14:paraId="40974902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23E6B05" w14:textId="64E9BD83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</w:t>
            </w:r>
            <w:r w:rsidR="006F4DF5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3F11229E" w14:textId="7D939815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237A0AC5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</w:tr>
      <w:tr w:rsidR="001E5A90" w:rsidRPr="00D951A4" w14:paraId="436F321E" w14:textId="77777777" w:rsidTr="00D765F4">
        <w:trPr>
          <w:trHeight w:val="351"/>
        </w:trPr>
        <w:tc>
          <w:tcPr>
            <w:tcW w:w="1966" w:type="dxa"/>
            <w:shd w:val="clear" w:color="auto" w:fill="auto"/>
          </w:tcPr>
          <w:p w14:paraId="702B9A9E" w14:textId="568FCC8D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</w:tcPr>
          <w:p w14:paraId="326A925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A729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2B7A319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F863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612E998C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511,1</w:t>
            </w:r>
            <w:r w:rsidR="006F4DF5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2FA2112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68E8E841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378,223</w:t>
            </w:r>
          </w:p>
        </w:tc>
        <w:tc>
          <w:tcPr>
            <w:tcW w:w="270" w:type="dxa"/>
          </w:tcPr>
          <w:p w14:paraId="3EAB48D6" w14:textId="77777777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5968F332" w:rsidR="001E5A90" w:rsidRPr="00D951A4" w:rsidRDefault="008D2AA2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719,20</w:t>
            </w:r>
            <w:r w:rsidR="006F4D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1F24B25" w14:textId="4F9C6F5D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2A81AA7A" w:rsidR="001E5A90" w:rsidRPr="00D951A4" w:rsidRDefault="001E5A90" w:rsidP="00F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587,386</w:t>
            </w:r>
          </w:p>
        </w:tc>
      </w:tr>
    </w:tbl>
    <w:p w14:paraId="4B5440D2" w14:textId="64868EAE" w:rsidR="00870BC3" w:rsidRPr="00D765F4" w:rsidRDefault="00870BC3">
      <w:pPr>
        <w:rPr>
          <w:sz w:val="30"/>
          <w:szCs w:val="30"/>
        </w:rPr>
      </w:pPr>
    </w:p>
    <w:p w14:paraId="191C8DC4" w14:textId="5C85E556" w:rsidR="00870BC3" w:rsidRDefault="0087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  <w:r w:rsidR="00CD4920">
        <w:rPr>
          <w:rFonts w:hint="cs"/>
          <w:cs/>
        </w:rPr>
        <w:t>สั</w:t>
      </w:r>
    </w:p>
    <w:tbl>
      <w:tblPr>
        <w:tblW w:w="98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076"/>
        <w:gridCol w:w="238"/>
        <w:gridCol w:w="1096"/>
        <w:gridCol w:w="236"/>
        <w:gridCol w:w="1076"/>
        <w:gridCol w:w="262"/>
        <w:gridCol w:w="1082"/>
      </w:tblGrid>
      <w:tr w:rsidR="004F7328" w:rsidRPr="009433A9" w14:paraId="72FF50FE" w14:textId="77777777" w:rsidTr="00D765F4">
        <w:tc>
          <w:tcPr>
            <w:tcW w:w="2425" w:type="pct"/>
          </w:tcPr>
          <w:p w14:paraId="3696EA4D" w14:textId="77777777" w:rsidR="004F7328" w:rsidRPr="009433A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pct"/>
            <w:gridSpan w:val="3"/>
          </w:tcPr>
          <w:p w14:paraId="56A75720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0" w:type="pct"/>
          </w:tcPr>
          <w:p w14:paraId="6CC64794" w14:textId="77777777" w:rsidR="004F7328" w:rsidRPr="008F575E" w:rsidRDefault="004F7328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0" w:type="pct"/>
            <w:gridSpan w:val="3"/>
          </w:tcPr>
          <w:p w14:paraId="0DB4FA9F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575E" w:rsidRPr="009433A9" w14:paraId="61BC02E8" w14:textId="77777777" w:rsidTr="00D765F4">
        <w:tc>
          <w:tcPr>
            <w:tcW w:w="2425" w:type="pct"/>
          </w:tcPr>
          <w:p w14:paraId="47D3190F" w14:textId="7E9D7DA3" w:rsidR="004C4B4B" w:rsidRPr="009433A9" w:rsidRDefault="004C4B4B" w:rsidP="004C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087526CD" w14:textId="2A60D76E" w:rsidR="004C4B4B" w:rsidRPr="009433A9" w:rsidRDefault="005B6CEC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" w:type="pct"/>
          </w:tcPr>
          <w:p w14:paraId="115E2B7E" w14:textId="77777777" w:rsidR="004C4B4B" w:rsidRPr="009433A9" w:rsidRDefault="004C4B4B" w:rsidP="008F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40" w:right="-7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B729E8" w14:textId="70FF9AB2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" w:type="pct"/>
          </w:tcPr>
          <w:p w14:paraId="61CF9EC4" w14:textId="77777777" w:rsidR="004C4B4B" w:rsidRPr="008F575E" w:rsidRDefault="004C4B4B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7" w:type="pct"/>
          </w:tcPr>
          <w:p w14:paraId="750ABE36" w14:textId="783EB34E" w:rsidR="004C4B4B" w:rsidRPr="009433A9" w:rsidRDefault="005B6CEC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383004DF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5379E2E" w14:textId="469A0411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F575E" w:rsidRPr="009433A9" w14:paraId="18FD4411" w14:textId="77777777" w:rsidTr="00D765F4">
        <w:tc>
          <w:tcPr>
            <w:tcW w:w="2425" w:type="pct"/>
          </w:tcPr>
          <w:p w14:paraId="04C860F7" w14:textId="3F233830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163C9FAD" w14:textId="5879BF53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" w:type="pct"/>
          </w:tcPr>
          <w:p w14:paraId="2EC66F50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A92423" w14:textId="0DC14A3C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0" w:type="pct"/>
          </w:tcPr>
          <w:p w14:paraId="2CDBFE8D" w14:textId="77777777" w:rsidR="004C4B4B" w:rsidRPr="008F575E" w:rsidRDefault="004C4B4B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7" w:type="pct"/>
          </w:tcPr>
          <w:p w14:paraId="0EC124AB" w14:textId="61C0494C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2A86580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4AADE0" w14:textId="3AE0D00B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72028" w:rsidRPr="009433A9" w14:paraId="7726E844" w14:textId="77777777" w:rsidTr="00B326A9">
        <w:tc>
          <w:tcPr>
            <w:tcW w:w="2425" w:type="pct"/>
          </w:tcPr>
          <w:p w14:paraId="472903E9" w14:textId="41C8095B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5" w:type="pct"/>
            <w:gridSpan w:val="7"/>
          </w:tcPr>
          <w:p w14:paraId="0B87E348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6DD5" w:rsidRPr="009433A9" w14:paraId="3FC9E9F9" w14:textId="77777777" w:rsidTr="00B326A9">
        <w:tc>
          <w:tcPr>
            <w:tcW w:w="2425" w:type="pct"/>
          </w:tcPr>
          <w:p w14:paraId="4B46E774" w14:textId="375ED13D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75" w:type="pct"/>
            <w:gridSpan w:val="7"/>
          </w:tcPr>
          <w:p w14:paraId="7A2A31E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F575E" w:rsidRPr="009433A9" w14:paraId="3A3EDA42" w14:textId="77777777" w:rsidTr="00D765F4">
        <w:tc>
          <w:tcPr>
            <w:tcW w:w="2425" w:type="pct"/>
          </w:tcPr>
          <w:p w14:paraId="2AA971DD" w14:textId="5EE7A8E9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4181FA2F" w14:textId="2AAAEBD3" w:rsidR="00676DD5" w:rsidRPr="00696C17" w:rsidRDefault="003B3B48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3267C12E" w14:textId="77777777" w:rsidR="00676DD5" w:rsidRPr="00696C17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16ACEF6" w14:textId="77777777" w:rsidR="00676DD5" w:rsidRPr="00696C17" w:rsidRDefault="00676DD5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99297A0" w14:textId="77777777" w:rsidR="00676DD5" w:rsidRPr="00696C17" w:rsidRDefault="00676DD5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7CF89F3" w14:textId="64CB3AC8" w:rsidR="00676DD5" w:rsidRPr="00696C17" w:rsidRDefault="003B3B48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B057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3" w:type="pct"/>
          </w:tcPr>
          <w:p w14:paraId="4FEC0B4A" w14:textId="77777777" w:rsidR="00676DD5" w:rsidRPr="00696C17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D79F1D2" w14:textId="5A0268E1" w:rsidR="00676DD5" w:rsidRPr="00696C17" w:rsidRDefault="003D2DA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4,523</w:t>
            </w:r>
          </w:p>
        </w:tc>
      </w:tr>
      <w:tr w:rsidR="008F575E" w:rsidRPr="009433A9" w14:paraId="78E5B7FD" w14:textId="77777777" w:rsidTr="00D765F4">
        <w:tc>
          <w:tcPr>
            <w:tcW w:w="2425" w:type="pct"/>
          </w:tcPr>
          <w:p w14:paraId="4C4C4E3F" w14:textId="4F8F1185" w:rsidR="002A6117" w:rsidRPr="009433A9" w:rsidRDefault="002A6117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6629DE1" w14:textId="1223F384" w:rsidR="002A6117" w:rsidRPr="00696C17" w:rsidRDefault="003B3B4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1" w:type="pct"/>
          </w:tcPr>
          <w:p w14:paraId="304F9628" w14:textId="77777777" w:rsidR="002A6117" w:rsidRPr="00696C17" w:rsidRDefault="002A61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8405911" w14:textId="409B99A9" w:rsidR="002A6117" w:rsidRPr="00696C17" w:rsidRDefault="002A6117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57A5C787" w14:textId="77777777" w:rsidR="002A6117" w:rsidRPr="00696C17" w:rsidRDefault="002A6117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DE464AE" w14:textId="0D2F517B" w:rsidR="002A6117" w:rsidRPr="00696C17" w:rsidRDefault="003B3B48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3" w:type="pct"/>
          </w:tcPr>
          <w:p w14:paraId="0DF72A80" w14:textId="77777777" w:rsidR="002A6117" w:rsidRPr="00696C17" w:rsidRDefault="002A61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E262852" w14:textId="0197A7A5" w:rsidR="002A6117" w:rsidRPr="00696C17" w:rsidRDefault="0063245F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6C17" w:rsidRPr="009433A9" w14:paraId="7482EB52" w14:textId="77777777" w:rsidTr="00D765F4">
        <w:tc>
          <w:tcPr>
            <w:tcW w:w="2425" w:type="pct"/>
          </w:tcPr>
          <w:p w14:paraId="7646A548" w14:textId="2A6D5DC4" w:rsidR="00696C17" w:rsidRPr="00696C17" w:rsidRDefault="00696C17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F3FA0FD" w14:textId="40E9EEAC" w:rsidR="00696C17" w:rsidRDefault="003B3B4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21" w:type="pct"/>
          </w:tcPr>
          <w:p w14:paraId="170FB7B2" w14:textId="77777777" w:rsidR="00696C17" w:rsidRPr="009433A9" w:rsidRDefault="00696C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106DA77" w14:textId="2EB8BE7A" w:rsidR="00696C17" w:rsidRPr="00376CCD" w:rsidRDefault="00696C17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CC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EF7E6EB" w14:textId="77777777" w:rsidR="00696C17" w:rsidRPr="008F575E" w:rsidRDefault="00696C17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5762771F" w14:textId="019BA72F" w:rsidR="00696C17" w:rsidRDefault="003B3B48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</w:t>
            </w:r>
          </w:p>
        </w:tc>
        <w:tc>
          <w:tcPr>
            <w:tcW w:w="133" w:type="pct"/>
          </w:tcPr>
          <w:p w14:paraId="7780D17A" w14:textId="77777777" w:rsidR="00696C17" w:rsidRPr="009433A9" w:rsidRDefault="00696C17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3F120C5" w14:textId="04B630B6" w:rsidR="00696C17" w:rsidRPr="00625002" w:rsidRDefault="00696C17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4,523</w:t>
            </w:r>
          </w:p>
        </w:tc>
      </w:tr>
      <w:tr w:rsidR="00143B7A" w:rsidRPr="009433A9" w14:paraId="7B24C5FE" w14:textId="77777777" w:rsidTr="00143B7A">
        <w:tc>
          <w:tcPr>
            <w:tcW w:w="2425" w:type="pct"/>
          </w:tcPr>
          <w:p w14:paraId="45EBAF57" w14:textId="77777777" w:rsidR="00143B7A" w:rsidRPr="00F521D7" w:rsidRDefault="00143B7A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DB2759E" w14:textId="77777777" w:rsidR="00143B7A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425731F9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2624F5CD" w14:textId="77777777" w:rsidR="00143B7A" w:rsidRPr="007A2D1C" w:rsidRDefault="00143B7A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72F672DD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73A18DBB" w14:textId="77777777" w:rsidR="00143B7A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7C72C1B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EF3D44F" w14:textId="77777777" w:rsidR="00143B7A" w:rsidRPr="00625002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B7A" w:rsidRPr="009433A9" w14:paraId="089F1874" w14:textId="77777777" w:rsidTr="00143B7A">
        <w:tc>
          <w:tcPr>
            <w:tcW w:w="2425" w:type="pct"/>
          </w:tcPr>
          <w:p w14:paraId="7977836E" w14:textId="620BCB87" w:rsidR="00143B7A" w:rsidRPr="00F521D7" w:rsidRDefault="00143B7A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47" w:type="pct"/>
          </w:tcPr>
          <w:p w14:paraId="78FA12C9" w14:textId="77777777" w:rsidR="00143B7A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2CAFA4BA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94F4936" w14:textId="77777777" w:rsidR="00143B7A" w:rsidRPr="007A2D1C" w:rsidRDefault="00143B7A" w:rsidP="00143B7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21B88E10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402EAF70" w14:textId="77777777" w:rsidR="00143B7A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5A0D3B4B" w14:textId="77777777" w:rsidR="00143B7A" w:rsidRPr="007A2D1C" w:rsidRDefault="00143B7A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8A8A3C2" w14:textId="77777777" w:rsidR="00143B7A" w:rsidRPr="00625002" w:rsidRDefault="00143B7A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575E" w:rsidRPr="009433A9" w14:paraId="43D74D8C" w14:textId="77777777" w:rsidTr="00143B7A">
        <w:tc>
          <w:tcPr>
            <w:tcW w:w="2425" w:type="pct"/>
          </w:tcPr>
          <w:p w14:paraId="2FC34023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70803AA8" w14:textId="69761905" w:rsidR="00676DD5" w:rsidRPr="00E4656F" w:rsidRDefault="003B3B48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5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02573340" w14:textId="77777777" w:rsidR="00676DD5" w:rsidRPr="00E4656F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6655C73C" w14:textId="4CDF4C24" w:rsidR="00676DD5" w:rsidRPr="00E4656F" w:rsidRDefault="00676DD5" w:rsidP="007046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5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3C9305B" w14:textId="77777777" w:rsidR="00676DD5" w:rsidRPr="007A2D1C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5850B839" w14:textId="2550DFEA" w:rsidR="00676DD5" w:rsidRPr="00F521D7" w:rsidRDefault="003B3B48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33" w:type="pct"/>
          </w:tcPr>
          <w:p w14:paraId="2BB84025" w14:textId="77777777" w:rsidR="00676DD5" w:rsidRPr="007A2D1C" w:rsidRDefault="00676DD5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6819253" w14:textId="5FBB8EA9" w:rsidR="00676DD5" w:rsidRPr="00625002" w:rsidRDefault="003D2DA8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</w:tbl>
    <w:p w14:paraId="159FE87C" w14:textId="77777777" w:rsidR="00B51157" w:rsidRPr="00B815DC" w:rsidRDefault="00B51157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269B5" w14:textId="01AA76F6" w:rsidR="0084324E" w:rsidRPr="002C2BA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2BA0">
        <w:rPr>
          <w:rFonts w:ascii="Angsana New" w:hAnsi="Angsana New" w:hint="cs"/>
          <w:spacing w:val="-2"/>
          <w:sz w:val="30"/>
          <w:szCs w:val="30"/>
          <w:cs/>
        </w:rPr>
        <w:t>ยอดคงเหลือ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ของเงินกู้ยืมจาก</w:t>
      </w:r>
      <w:r w:rsidR="00482EF4" w:rsidRPr="002C2BA0">
        <w:rPr>
          <w:rFonts w:ascii="Angsana New" w:hAnsi="Angsana New" w:hint="cs"/>
          <w:spacing w:val="-2"/>
          <w:sz w:val="30"/>
          <w:szCs w:val="30"/>
          <w:cs/>
        </w:rPr>
        <w:t>บุคคลและ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5B6CEC" w:rsidRPr="002C2BA0">
        <w:rPr>
          <w:rFonts w:ascii="Angsana New" w:hAnsi="Angsana New"/>
          <w:spacing w:val="-2"/>
          <w:sz w:val="30"/>
          <w:szCs w:val="30"/>
        </w:rPr>
        <w:t xml:space="preserve">30 </w:t>
      </w:r>
      <w:r w:rsidR="005B6CEC" w:rsidRPr="002C2BA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2C2BA0">
        <w:rPr>
          <w:rFonts w:ascii="Angsana New" w:hAnsi="Angsana New"/>
          <w:spacing w:val="-2"/>
          <w:sz w:val="30"/>
          <w:szCs w:val="30"/>
        </w:rPr>
        <w:t xml:space="preserve">31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2C2BA0">
        <w:rPr>
          <w:rFonts w:ascii="Angsana New" w:hAnsi="Angsana New"/>
          <w:spacing w:val="-2"/>
          <w:sz w:val="30"/>
          <w:szCs w:val="30"/>
        </w:rPr>
        <w:t xml:space="preserve">2564 </w:t>
      </w:r>
      <w:r w:rsidRPr="002C2BA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6E202D3" w14:textId="77777777" w:rsidR="00B51157" w:rsidRPr="00B815DC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07"/>
        <w:gridCol w:w="1170"/>
        <w:gridCol w:w="270"/>
        <w:gridCol w:w="1170"/>
        <w:gridCol w:w="240"/>
        <w:gridCol w:w="1078"/>
        <w:gridCol w:w="242"/>
        <w:gridCol w:w="1090"/>
        <w:gridCol w:w="236"/>
        <w:gridCol w:w="1078"/>
        <w:gridCol w:w="261"/>
        <w:gridCol w:w="1089"/>
      </w:tblGrid>
      <w:tr w:rsidR="001D2F56" w:rsidRPr="009433A9" w14:paraId="662517BE" w14:textId="77777777" w:rsidTr="00B326A9">
        <w:trPr>
          <w:trHeight w:val="391"/>
        </w:trPr>
        <w:tc>
          <w:tcPr>
            <w:tcW w:w="2007" w:type="dxa"/>
            <w:vAlign w:val="bottom"/>
          </w:tcPr>
          <w:p w14:paraId="0202F689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46B886AA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7D72595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14:paraId="0715E647" w14:textId="73E195A2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2882E3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30130EA2" w14:textId="6706E974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326A9" w:rsidRPr="009433A9" w14:paraId="236ABF3E" w14:textId="77777777" w:rsidTr="00D765F4">
        <w:trPr>
          <w:trHeight w:val="371"/>
        </w:trPr>
        <w:tc>
          <w:tcPr>
            <w:tcW w:w="2007" w:type="dxa"/>
            <w:shd w:val="clear" w:color="auto" w:fill="auto"/>
            <w:vAlign w:val="bottom"/>
          </w:tcPr>
          <w:p w14:paraId="380CCB63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673150" w14:textId="0A9719BB" w:rsidR="001D2F56" w:rsidRPr="009433A9" w:rsidRDefault="005B6CEC" w:rsidP="00D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2DBB8C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5EF7B" w14:textId="368CAAC8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4F9D34CC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912B55A" w14:textId="0B0A559A" w:rsidR="001D2F56" w:rsidRPr="009433A9" w:rsidRDefault="005B6CEC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" w:type="dxa"/>
          </w:tcPr>
          <w:p w14:paraId="0B938D29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40FC5CE6" w14:textId="1850996D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1187183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3CDA67A5" w14:textId="7D674A32" w:rsidR="001D2F56" w:rsidRPr="009433A9" w:rsidRDefault="005B6CEC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A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vAlign w:val="bottom"/>
          </w:tcPr>
          <w:p w14:paraId="21C6EF7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0A34A6B" w14:textId="39C7E77E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326A9" w:rsidRPr="009433A9" w14:paraId="3AD24A6A" w14:textId="77777777" w:rsidTr="00B326A9">
        <w:trPr>
          <w:trHeight w:val="403"/>
        </w:trPr>
        <w:tc>
          <w:tcPr>
            <w:tcW w:w="2007" w:type="dxa"/>
            <w:vAlign w:val="bottom"/>
          </w:tcPr>
          <w:p w14:paraId="5137753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7992BC1" w14:textId="572C40EC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A30645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86B759" w14:textId="57AE2ABD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A5A470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0DAE9" w14:textId="04833A42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5E21C16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B965B08" w14:textId="7B457BE9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853B45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434A553" w14:textId="7EC2E261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vAlign w:val="bottom"/>
          </w:tcPr>
          <w:p w14:paraId="02B752B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C05EFED" w14:textId="734EE455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D2F56" w:rsidRPr="009433A9" w14:paraId="1E892C4D" w14:textId="77777777" w:rsidTr="00B326A9">
        <w:trPr>
          <w:trHeight w:val="379"/>
        </w:trPr>
        <w:tc>
          <w:tcPr>
            <w:tcW w:w="2007" w:type="dxa"/>
          </w:tcPr>
          <w:p w14:paraId="307D8CF7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B95AC02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017BFB7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7"/>
          </w:tcPr>
          <w:p w14:paraId="17F49F1F" w14:textId="613F830E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26A9" w:rsidRPr="009433A9" w14:paraId="384380D5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12450323" w14:textId="7A957C24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C960571" w14:textId="06961B4C" w:rsidR="001D2F56" w:rsidRPr="009433A9" w:rsidRDefault="004B113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225BB4F1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942D0" w14:textId="5CA6046E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0" w:type="dxa"/>
          </w:tcPr>
          <w:p w14:paraId="3EF75E43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04F1AD" w14:textId="21B1AA6C" w:rsidR="001D2F56" w:rsidRPr="00B87066" w:rsidRDefault="004B1136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02AD43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747295DD" w14:textId="140A4E47" w:rsidR="001D2F56" w:rsidRPr="00B87066" w:rsidRDefault="00B87066" w:rsidP="0070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CBFD11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6C5076B" w14:textId="10648060" w:rsidR="001D2F56" w:rsidRPr="00625002" w:rsidRDefault="004B113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12,945</w:t>
            </w:r>
          </w:p>
        </w:tc>
        <w:tc>
          <w:tcPr>
            <w:tcW w:w="261" w:type="dxa"/>
          </w:tcPr>
          <w:p w14:paraId="3FBA7641" w14:textId="77777777" w:rsidR="001D2F56" w:rsidRPr="009433A9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0963B9" w14:textId="3BC1FB3F" w:rsidR="001D2F56" w:rsidRPr="00625002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25,945</w:t>
            </w:r>
          </w:p>
        </w:tc>
      </w:tr>
      <w:tr w:rsidR="00B326A9" w:rsidRPr="009433A9" w14:paraId="40A931FC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709D0A53" w14:textId="4C487F64" w:rsidR="001D2F56" w:rsidRPr="00712F4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</w:tcPr>
          <w:p w14:paraId="53A20D55" w14:textId="6A5D8B30" w:rsidR="001D2F56" w:rsidRPr="00C605FF" w:rsidRDefault="004B113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0AE66766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96EA6" w14:textId="0A1082D2" w:rsidR="001D2F56" w:rsidRDefault="006572A2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2A2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D2F5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572A2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D2F5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1EB6B1CB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1CF8A44" w14:textId="32F1363E" w:rsidR="001D2F56" w:rsidRPr="00B87066" w:rsidRDefault="004B113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42" w:type="dxa"/>
          </w:tcPr>
          <w:p w14:paraId="71F84484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C6978C8" w14:textId="20E96782" w:rsidR="001D2F56" w:rsidRPr="00B87066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  <w:tc>
          <w:tcPr>
            <w:tcW w:w="236" w:type="dxa"/>
          </w:tcPr>
          <w:p w14:paraId="554B822C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552C817D" w:rsidR="001D2F56" w:rsidRPr="00625002" w:rsidRDefault="004B113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61" w:type="dxa"/>
          </w:tcPr>
          <w:p w14:paraId="0A56A30B" w14:textId="77777777" w:rsidR="001D2F56" w:rsidRPr="009433A9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8B98828" w14:textId="27594C10" w:rsidR="001D2F56" w:rsidRPr="00625002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</w:tr>
      <w:tr w:rsidR="00B326A9" w:rsidRPr="009433A9" w14:paraId="1197DFD6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37603472" w14:textId="6BC9EF45" w:rsidR="001D2F56" w:rsidRPr="00712F4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0C8C04D" w14:textId="77777777" w:rsidR="001D2F56" w:rsidRPr="00C605F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5F701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1C193" w14:textId="77777777" w:rsidR="001D2F56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74BEC13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7AA04E43" w:rsidR="001D2F56" w:rsidRPr="00B87066" w:rsidRDefault="004B113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42" w:type="dxa"/>
          </w:tcPr>
          <w:p w14:paraId="3BC1A311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7589EBF6" w:rsidR="001D2F56" w:rsidRPr="00B87066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66">
              <w:rPr>
                <w:rFonts w:ascii="Angsana New" w:hAnsi="Angsana New"/>
                <w:b/>
                <w:bCs/>
                <w:sz w:val="30"/>
                <w:szCs w:val="30"/>
              </w:rPr>
              <w:t>134,120</w:t>
            </w:r>
          </w:p>
        </w:tc>
        <w:tc>
          <w:tcPr>
            <w:tcW w:w="236" w:type="dxa"/>
          </w:tcPr>
          <w:p w14:paraId="380DCE4C" w14:textId="77777777" w:rsidR="001D2F56" w:rsidRPr="00696C17" w:rsidRDefault="001D2F5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6304F4CC" w:rsidR="001D2F56" w:rsidRPr="001D2F56" w:rsidRDefault="004B1136" w:rsidP="0014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214,065</w:t>
            </w:r>
          </w:p>
        </w:tc>
        <w:tc>
          <w:tcPr>
            <w:tcW w:w="261" w:type="dxa"/>
          </w:tcPr>
          <w:p w14:paraId="70BC01E5" w14:textId="77777777" w:rsidR="001D2F56" w:rsidRPr="009433A9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27C7D4D6" w:rsidR="001D2F56" w:rsidRPr="00625002" w:rsidRDefault="001D2F56" w:rsidP="0014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160,065</w:t>
            </w:r>
          </w:p>
        </w:tc>
      </w:tr>
    </w:tbl>
    <w:p w14:paraId="65728146" w14:textId="1F817117" w:rsidR="006922E6" w:rsidRPr="00B815DC" w:rsidRDefault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56EF4D" w14:textId="490A2ABD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0D6DDD5C" w14:textId="77777777" w:rsidR="0084324E" w:rsidRPr="00B815DC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7655ADD" w14:textId="77777777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27F9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บริษัทได้ทำสัญญาเช่ากับ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7D27F9">
        <w:rPr>
          <w:rFonts w:ascii="Angsana New" w:hAnsi="Angsana New"/>
          <w:b/>
          <w:spacing w:val="6"/>
          <w:sz w:val="30"/>
          <w:szCs w:val="30"/>
          <w:cs/>
        </w:rPr>
        <w:t>ที่เกี่ยวข้องกันแห่งหนึ่งซึ่งครอบคลุมการให้เช่าทรัพย์สินและอุปกรณ์เพื่อจำหน่ายก๊าซคาร์บอนไดออกไซด์เหลวพร้อมอัดในราคาที่ระบุไว้ในสัญญา โดยสัญญาจะสิ้นสุดเมื่อบริษัทบอกเลิกสัญญาเป็นลายลักษณ์อักษรแก่คู่สัญญา</w:t>
      </w:r>
    </w:p>
    <w:p w14:paraId="265B9D77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3B4AC28" w14:textId="77777777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>
        <w:rPr>
          <w:rFonts w:ascii="Angsana New" w:hAnsi="Angsana New"/>
          <w:b/>
          <w:spacing w:val="6"/>
          <w:sz w:val="30"/>
          <w:szCs w:val="30"/>
          <w:cs/>
        </w:rPr>
        <w:t>กลุ่มบริษัท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ได้ทำสัญญากับ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ที่เกี่ยวข้องกันหลายแห่งเพื่อ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</w:t>
      </w:r>
      <w:r>
        <w:rPr>
          <w:rFonts w:ascii="Angsana New" w:hAnsi="Angsana New"/>
          <w:b/>
          <w:spacing w:val="6"/>
          <w:sz w:val="30"/>
          <w:szCs w:val="30"/>
        </w:rPr>
        <w:t xml:space="preserve"> 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76034B2B" w14:textId="77777777" w:rsidR="002C2BA0" w:rsidRDefault="002C2BA0" w:rsidP="002C2BA0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 w:hint="cs"/>
          <w:sz w:val="30"/>
          <w:szCs w:val="30"/>
          <w:cs/>
        </w:rPr>
        <w:t>ที่เกี่ยวข้องกันหลายแห่ง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7767989E" w14:textId="77777777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56EA18" w14:textId="647045C3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/>
          <w:spacing w:val="-2"/>
          <w:sz w:val="30"/>
          <w:szCs w:val="30"/>
          <w:cs/>
        </w:rPr>
        <w:t>บริษัทได้ทำสัญญาให้กู้ยืมเงินหลายฉบับแก่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Pr="00C605FF">
        <w:rPr>
          <w:rFonts w:ascii="Angsana New" w:hAnsi="Angsana New"/>
          <w:spacing w:val="-2"/>
          <w:sz w:val="30"/>
          <w:szCs w:val="30"/>
        </w:rPr>
        <w:t>1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C605FF">
        <w:rPr>
          <w:rFonts w:ascii="Angsana New" w:hAnsi="Angsana New"/>
          <w:spacing w:val="-2"/>
          <w:sz w:val="30"/>
          <w:szCs w:val="30"/>
        </w:rPr>
        <w:t>8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C605FF"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ตามแต่ละสัญญาพร้อมทั้งค้ำประกันโดยสินทรัพย์ของแต่ละโครงการ โดยสัญญาดังกล่าวจะทยอยสิ้นสุดใน</w:t>
      </w:r>
      <w:r w:rsidRPr="007B1010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D23525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05FF">
        <w:rPr>
          <w:rFonts w:ascii="Angsana New" w:hAnsi="Angsana New"/>
          <w:spacing w:val="-2"/>
          <w:sz w:val="30"/>
          <w:szCs w:val="30"/>
        </w:rPr>
        <w:t>256</w:t>
      </w:r>
      <w:r w:rsidR="00D23525">
        <w:rPr>
          <w:rFonts w:ascii="Angsana New" w:hAnsi="Angsana New"/>
          <w:spacing w:val="-2"/>
          <w:sz w:val="30"/>
          <w:szCs w:val="30"/>
        </w:rPr>
        <w:t>5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จนถึงเดือ</w:t>
      </w:r>
      <w:r>
        <w:rPr>
          <w:rFonts w:ascii="Angsana New" w:hAnsi="Angsana New" w:hint="cs"/>
          <w:spacing w:val="-2"/>
          <w:sz w:val="30"/>
          <w:szCs w:val="30"/>
          <w:cs/>
        </w:rPr>
        <w:t>นสิงหาคม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05FF">
        <w:rPr>
          <w:rFonts w:ascii="Angsana New" w:hAnsi="Angsana New"/>
          <w:spacing w:val="-2"/>
          <w:sz w:val="30"/>
          <w:szCs w:val="30"/>
        </w:rPr>
        <w:t>2573</w:t>
      </w:r>
    </w:p>
    <w:p w14:paraId="0D5F8EF0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FB361A" w14:textId="77777777" w:rsidR="002C2BA0" w:rsidRPr="0026032B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71B42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บริษัทได้ทำสัญญาเงินให้กู้ยืมแก่</w:t>
      </w:r>
      <w:bookmarkStart w:id="1" w:name="_Hlk109810183"/>
      <w:r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671B42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bookmarkEnd w:id="1"/>
      <w:r w:rsidRPr="00671B42">
        <w:rPr>
          <w:rFonts w:ascii="Angsana New" w:hAnsi="Angsana New"/>
          <w:spacing w:val="-2"/>
          <w:sz w:val="30"/>
          <w:szCs w:val="30"/>
          <w:cs/>
        </w:rPr>
        <w:t>แห่งหนึ่งเพื่อใช้ในการ</w:t>
      </w:r>
      <w:r w:rsidRPr="00671B42">
        <w:rPr>
          <w:rFonts w:ascii="Angsana New" w:hAnsi="Angsana New" w:hint="cs"/>
          <w:spacing w:val="-2"/>
          <w:sz w:val="30"/>
          <w:szCs w:val="30"/>
          <w:cs/>
        </w:rPr>
        <w:t>ดำเนินงาน</w:t>
      </w:r>
      <w:r w:rsidRPr="00671B42">
        <w:rPr>
          <w:rFonts w:ascii="Angsana New" w:hAnsi="Angsana New"/>
          <w:spacing w:val="-2"/>
          <w:sz w:val="30"/>
          <w:szCs w:val="30"/>
          <w:cs/>
        </w:rPr>
        <w:t xml:space="preserve"> ซึ่งมีอัตราดอกเบี้ยเท่ากับ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Pr="00671B42">
        <w:rPr>
          <w:rFonts w:ascii="Angsana New" w:hAnsi="Angsana New"/>
          <w:spacing w:val="-2"/>
          <w:sz w:val="30"/>
          <w:szCs w:val="30"/>
          <w:cs/>
        </w:rPr>
        <w:t xml:space="preserve">ที่ระบุในสัญญา </w:t>
      </w:r>
      <w:r w:rsidRPr="00FD057D">
        <w:rPr>
          <w:rFonts w:ascii="Angsana New" w:hAnsi="Angsana New"/>
          <w:sz w:val="30"/>
          <w:szCs w:val="30"/>
          <w:cs/>
        </w:rPr>
        <w:t>ซึ่งสัญญาดังกล่าวจะสิ้นสุดตามที่ระบุในสัญญา</w:t>
      </w:r>
    </w:p>
    <w:p w14:paraId="31573DAA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E581C3" w14:textId="76054789" w:rsidR="002C2BA0" w:rsidRPr="006B07E9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B07E9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บริษัทได้ทำสัญญาเงินให้กู้ยืมแก่</w:t>
      </w:r>
      <w:r w:rsidR="00FD057D" w:rsidRPr="00FD057D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 xml:space="preserve">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Pr="00C605FF">
        <w:rPr>
          <w:rFonts w:ascii="Angsana New" w:hAnsi="Angsana New"/>
          <w:spacing w:val="-2"/>
          <w:sz w:val="30"/>
          <w:szCs w:val="30"/>
        </w:rPr>
        <w:t>10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>
        <w:rPr>
          <w:rFonts w:ascii="Angsana New" w:hAnsi="Angsana New"/>
          <w:spacing w:val="-2"/>
          <w:sz w:val="30"/>
          <w:szCs w:val="30"/>
        </w:rPr>
        <w:t>14</w:t>
      </w:r>
      <w:r w:rsidRPr="006B07E9">
        <w:rPr>
          <w:rFonts w:ascii="Angsana New" w:hAnsi="Angsana New"/>
          <w:spacing w:val="-2"/>
          <w:sz w:val="30"/>
          <w:szCs w:val="30"/>
        </w:rPr>
        <w:t xml:space="preserve"> 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51B02254" w14:textId="77777777" w:rsidR="002C2BA0" w:rsidRPr="00B815DC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21E088" w14:textId="2C0DCCEC" w:rsidR="002C2BA0" w:rsidRDefault="002C2BA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A08B5">
        <w:rPr>
          <w:rFonts w:ascii="Angsana New" w:hAnsi="Angsana New"/>
          <w:spacing w:val="-2"/>
          <w:sz w:val="30"/>
          <w:szCs w:val="30"/>
          <w:cs/>
        </w:rPr>
        <w:t>บริษัทได้ทำสัญญากู้ยืมเงินจากกรรมการ</w:t>
      </w:r>
      <w:r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9A08B5">
        <w:rPr>
          <w:rFonts w:ascii="Angsana New" w:hAnsi="Angsana New"/>
          <w:spacing w:val="-2"/>
          <w:sz w:val="30"/>
          <w:szCs w:val="30"/>
          <w:cs/>
        </w:rPr>
        <w:t>วงเงินกู้ยืม</w:t>
      </w:r>
      <w:r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250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ซึ่งมีอัตราดอกเบี้ยร้อยละ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4.5 </w:t>
      </w:r>
      <w:r w:rsidRPr="009A08B5">
        <w:rPr>
          <w:rFonts w:ascii="Angsana New" w:hAnsi="Angsana New"/>
          <w:spacing w:val="-2"/>
          <w:sz w:val="30"/>
          <w:szCs w:val="30"/>
          <w:cs/>
        </w:rPr>
        <w:t>ต่อปี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ซึ่งสัญญาดังกล่าวจะสิ้นสุด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ภายใน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>ปี หรือเมื่อได้รับชำระคืนเต็มจำนวน</w:t>
      </w:r>
    </w:p>
    <w:p w14:paraId="287B433E" w14:textId="1BCF5C45" w:rsidR="008B5000" w:rsidRDefault="008B5000" w:rsidP="002C2BA0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D138620" w14:textId="35519E05" w:rsidR="008B5000" w:rsidRPr="008B21A2" w:rsidRDefault="008B5000" w:rsidP="002C2BA0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8B21A2">
        <w:rPr>
          <w:rFonts w:ascii="Angsana New" w:hAnsi="Angsana New"/>
          <w:sz w:val="30"/>
          <w:szCs w:val="30"/>
          <w:cs/>
        </w:rPr>
        <w:t>บริษัทได้ทำสัญญาให้เช่าที่ดินและสิ่งปลูกสร้างแก่</w:t>
      </w:r>
      <w:r w:rsidR="004D5E26" w:rsidRPr="004D5E26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B21A2">
        <w:rPr>
          <w:rFonts w:ascii="Angsana New" w:hAnsi="Angsana New"/>
          <w:sz w:val="30"/>
          <w:szCs w:val="30"/>
          <w:cs/>
        </w:rPr>
        <w:t>แห่งหนึ่งเพื่อใช้ในการประกอบธุรกิจผลิตและเพาะปลูกพืช และธุรกิจอื่น</w:t>
      </w:r>
      <w:r w:rsidR="00D44390" w:rsidRPr="008B21A2">
        <w:rPr>
          <w:rFonts w:ascii="Angsana New" w:hAnsi="Angsana New" w:hint="cs"/>
          <w:sz w:val="30"/>
          <w:szCs w:val="30"/>
          <w:cs/>
        </w:rPr>
        <w:t xml:space="preserve"> </w:t>
      </w:r>
      <w:r w:rsidRPr="008B21A2">
        <w:rPr>
          <w:rFonts w:ascii="Angsana New" w:hAnsi="Angsana New"/>
          <w:sz w:val="30"/>
          <w:szCs w:val="30"/>
          <w:cs/>
        </w:rPr>
        <w:t>ๆ</w:t>
      </w:r>
      <w:r w:rsidR="00D44390" w:rsidRPr="008B21A2">
        <w:rPr>
          <w:rFonts w:ascii="Angsana New" w:hAnsi="Angsana New" w:hint="cs"/>
          <w:sz w:val="30"/>
          <w:szCs w:val="30"/>
          <w:cs/>
        </w:rPr>
        <w:t xml:space="preserve"> </w:t>
      </w:r>
      <w:r w:rsidRPr="008B21A2">
        <w:rPr>
          <w:rFonts w:ascii="Angsana New" w:hAnsi="Angsana New"/>
          <w:sz w:val="30"/>
          <w:szCs w:val="30"/>
          <w:cs/>
        </w:rPr>
        <w:t>ที่เกี่ยวข้อง โดยมีอัตราค่าเช่า</w:t>
      </w:r>
      <w:r w:rsidR="00D42E97" w:rsidRPr="008B21A2">
        <w:rPr>
          <w:rFonts w:ascii="Angsana New" w:hAnsi="Angsana New"/>
          <w:sz w:val="30"/>
          <w:szCs w:val="30"/>
          <w:cs/>
        </w:rPr>
        <w:t xml:space="preserve">เท่ากับที่ระบุในสัญญา </w:t>
      </w:r>
      <w:r w:rsidRPr="008B21A2">
        <w:rPr>
          <w:rFonts w:ascii="Angsana New" w:hAnsi="Angsana New"/>
          <w:sz w:val="30"/>
          <w:szCs w:val="30"/>
          <w:cs/>
        </w:rPr>
        <w:t xml:space="preserve">ซึ่งสัญญาดังกล่าวมีระยะเวลาการเช่า </w:t>
      </w:r>
      <w:r w:rsidRPr="008B21A2">
        <w:rPr>
          <w:rFonts w:ascii="Angsana New" w:hAnsi="Angsana New"/>
          <w:sz w:val="30"/>
          <w:szCs w:val="30"/>
        </w:rPr>
        <w:t xml:space="preserve">1 </w:t>
      </w:r>
      <w:r w:rsidRPr="008B21A2">
        <w:rPr>
          <w:rFonts w:ascii="Angsana New" w:hAnsi="Angsana New"/>
          <w:sz w:val="30"/>
          <w:szCs w:val="30"/>
          <w:cs/>
        </w:rPr>
        <w:t>ปี</w:t>
      </w:r>
      <w:r w:rsidR="00BE1A72">
        <w:rPr>
          <w:rFonts w:ascii="Angsana New" w:hAnsi="Angsana New" w:hint="cs"/>
          <w:sz w:val="30"/>
          <w:szCs w:val="30"/>
          <w:cs/>
        </w:rPr>
        <w:t xml:space="preserve"> </w:t>
      </w:r>
      <w:r w:rsidR="00D44390" w:rsidRPr="008B21A2">
        <w:rPr>
          <w:rFonts w:ascii="Angsana New" w:hAnsi="Angsana New" w:hint="cs"/>
          <w:sz w:val="30"/>
          <w:szCs w:val="30"/>
          <w:cs/>
        </w:rPr>
        <w:t>โดย</w:t>
      </w:r>
      <w:r w:rsidRPr="008B21A2">
        <w:rPr>
          <w:rFonts w:ascii="Angsana New" w:hAnsi="Angsana New"/>
          <w:sz w:val="30"/>
          <w:szCs w:val="30"/>
          <w:cs/>
        </w:rPr>
        <w:t xml:space="preserve">สามารถต่อสัญญาเช่าได้คราวละไม่เกิน </w:t>
      </w:r>
      <w:r w:rsidRPr="008B21A2">
        <w:rPr>
          <w:rFonts w:ascii="Angsana New" w:hAnsi="Angsana New"/>
          <w:sz w:val="30"/>
          <w:szCs w:val="30"/>
        </w:rPr>
        <w:t xml:space="preserve">1 </w:t>
      </w:r>
      <w:r w:rsidRPr="008B21A2">
        <w:rPr>
          <w:rFonts w:ascii="Angsana New" w:hAnsi="Angsana New"/>
          <w:sz w:val="30"/>
          <w:szCs w:val="30"/>
          <w:cs/>
        </w:rPr>
        <w:t>ปีนับแต่ระยะเวลาการเช่าสิ้นสุดลง</w:t>
      </w:r>
    </w:p>
    <w:p w14:paraId="2FF8D065" w14:textId="45796DFA" w:rsidR="00B815DC" w:rsidRDefault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CC0578E" w14:textId="35A20910" w:rsidR="00F30622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9433A9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0273D10B" w:rsidR="00F30622" w:rsidRPr="00B815DC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6"/>
        <w:gridCol w:w="1079"/>
        <w:gridCol w:w="1266"/>
        <w:gridCol w:w="181"/>
        <w:gridCol w:w="1267"/>
        <w:gridCol w:w="178"/>
        <w:gridCol w:w="1155"/>
        <w:gridCol w:w="183"/>
        <w:gridCol w:w="1261"/>
        <w:gridCol w:w="6"/>
        <w:gridCol w:w="21"/>
      </w:tblGrid>
      <w:tr w:rsidR="00CC6738" w:rsidRPr="009433A9" w14:paraId="60C6A3AF" w14:textId="77777777" w:rsidTr="006C06DD">
        <w:trPr>
          <w:cantSplit/>
        </w:trPr>
        <w:tc>
          <w:tcPr>
            <w:tcW w:w="3056" w:type="dxa"/>
            <w:vAlign w:val="bottom"/>
            <w:hideMark/>
          </w:tcPr>
          <w:p w14:paraId="62C15EB1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EABBF0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  <w:vAlign w:val="bottom"/>
          </w:tcPr>
          <w:p w14:paraId="2F5A9B59" w14:textId="53FFFF1C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2066027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26" w:type="dxa"/>
            <w:gridSpan w:val="5"/>
            <w:vAlign w:val="bottom"/>
          </w:tcPr>
          <w:p w14:paraId="09A382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6738" w:rsidRPr="009433A9" w14:paraId="22DEBC4F" w14:textId="77777777" w:rsidTr="006C06DD">
        <w:trPr>
          <w:gridAfter w:val="2"/>
          <w:wAfter w:w="27" w:type="dxa"/>
          <w:cantSplit/>
        </w:trPr>
        <w:tc>
          <w:tcPr>
            <w:tcW w:w="3056" w:type="dxa"/>
            <w:vAlign w:val="bottom"/>
          </w:tcPr>
          <w:p w14:paraId="3F826384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6780E6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4FFB176F" w14:textId="67F64C4C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6" w:type="dxa"/>
            <w:vAlign w:val="bottom"/>
          </w:tcPr>
          <w:p w14:paraId="08308ADC" w14:textId="753336F1" w:rsidR="00CC6738" w:rsidRPr="009433A9" w:rsidRDefault="00143B7A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143B7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C6738"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494BCD79" w14:textId="7E106868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C167398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45D89DB" w14:textId="056BD679" w:rsidR="00CC6738" w:rsidRPr="009433A9" w:rsidRDefault="00CC6738" w:rsidP="00BA07E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37E3EF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D41A014" w14:textId="69AAE2C4" w:rsidR="00CC6738" w:rsidRPr="009433A9" w:rsidRDefault="00143B7A" w:rsidP="00BA07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B7A">
              <w:rPr>
                <w:rFonts w:ascii="Angsana New" w:hAnsi="Angsana New"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C6738"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C6738"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4B4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09A71B20" w14:textId="77777777" w:rsidR="00CC6738" w:rsidRPr="009433A9" w:rsidRDefault="00CC6738" w:rsidP="00BA07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C857D7" w14:textId="0FAF30FC" w:rsidR="00CC6738" w:rsidRPr="009433A9" w:rsidRDefault="00CC6738" w:rsidP="00BA07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CC6738" w:rsidRPr="009433A9" w14:paraId="0335E5E6" w14:textId="77777777" w:rsidTr="006C06DD">
        <w:trPr>
          <w:gridAfter w:val="1"/>
          <w:wAfter w:w="21" w:type="dxa"/>
          <w:cantSplit/>
          <w:trHeight w:val="335"/>
        </w:trPr>
        <w:tc>
          <w:tcPr>
            <w:tcW w:w="3056" w:type="dxa"/>
            <w:vAlign w:val="bottom"/>
            <w:hideMark/>
          </w:tcPr>
          <w:p w14:paraId="55EAD713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29F25C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7" w:type="dxa"/>
            <w:gridSpan w:val="8"/>
            <w:vAlign w:val="bottom"/>
            <w:hideMark/>
          </w:tcPr>
          <w:p w14:paraId="2D49CC78" w14:textId="6EBED4B0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738" w:rsidRPr="009433A9" w14:paraId="24AD7F6E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4792FCCA" w14:textId="550E08B2" w:rsidR="00CC6738" w:rsidRPr="009433A9" w:rsidRDefault="00CC6738" w:rsidP="00BA07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ACAC899" w14:textId="2AEAA31F" w:rsidR="00CC6738" w:rsidRPr="009433A9" w:rsidRDefault="00331F66" w:rsidP="001A0D1E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6" w:type="dxa"/>
          </w:tcPr>
          <w:p w14:paraId="6CF8B99B" w14:textId="7D415AE3" w:rsidR="00CC6738" w:rsidRPr="009433A9" w:rsidRDefault="00CC6738" w:rsidP="00BA07E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CF5628D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D27CCA" w14:textId="53FBC856" w:rsidR="00CC6738" w:rsidRPr="009433A9" w:rsidRDefault="00CC6738" w:rsidP="00BA07E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20A0264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0A61DC" w14:textId="55C0795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A592339" w14:textId="77777777" w:rsidR="00CC6738" w:rsidRPr="009433A9" w:rsidRDefault="00CC6738" w:rsidP="00BA07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A8F436" w14:textId="336F73F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33CE" w:rsidRPr="009433A9" w14:paraId="02DEABBF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1E81046E" w14:textId="7E161A3F" w:rsidR="009733CE" w:rsidRPr="009433A9" w:rsidRDefault="009733CE" w:rsidP="009733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5693AB3A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7A1CC3E8" w14:textId="7D6D8D92" w:rsidR="009733CE" w:rsidRPr="00DE5837" w:rsidRDefault="00E644A7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24,459</w:t>
            </w:r>
          </w:p>
        </w:tc>
        <w:tc>
          <w:tcPr>
            <w:tcW w:w="181" w:type="dxa"/>
          </w:tcPr>
          <w:p w14:paraId="3C949471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B0F81F4" w14:textId="3BB063E4" w:rsidR="009733CE" w:rsidRPr="009433A9" w:rsidRDefault="009733CE" w:rsidP="00704690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CF92B63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E021BDA" w14:textId="04101D85" w:rsidR="009733CE" w:rsidRPr="009433A9" w:rsidRDefault="00E644A7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298,46</w:t>
            </w:r>
            <w:r w:rsidR="00F001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3" w:type="dxa"/>
          </w:tcPr>
          <w:p w14:paraId="41F35E73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7B3CF7" w14:textId="2EFC021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</w:tr>
      <w:tr w:rsidR="009733CE" w:rsidRPr="009433A9" w14:paraId="683F9905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E709636" w14:textId="1E1CE72E" w:rsidR="009733CE" w:rsidRPr="009465D0" w:rsidRDefault="009733CE" w:rsidP="009733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07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703F96CA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288C947" w14:textId="617991C6" w:rsidR="009733CE" w:rsidRPr="009433A9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F001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001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893</w:t>
            </w:r>
          </w:p>
        </w:tc>
        <w:tc>
          <w:tcPr>
            <w:tcW w:w="181" w:type="dxa"/>
          </w:tcPr>
          <w:p w14:paraId="649E9969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702B36" w14:textId="78F4EB8E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78" w:type="dxa"/>
          </w:tcPr>
          <w:p w14:paraId="713676D4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1799668" w14:textId="17C12962" w:rsidR="009733CE" w:rsidRPr="009433A9" w:rsidRDefault="00F00193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19,105</w:t>
            </w:r>
          </w:p>
        </w:tc>
        <w:tc>
          <w:tcPr>
            <w:tcW w:w="183" w:type="dxa"/>
          </w:tcPr>
          <w:p w14:paraId="408BE321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195508A" w14:textId="14E8EC1F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9733CE" w:rsidRPr="009433A9" w14:paraId="2FAAB72D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CD96037" w14:textId="77777777" w:rsidR="009733CE" w:rsidRPr="009433A9" w:rsidRDefault="009733CE" w:rsidP="009733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0B5AF41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A4D0036" w14:textId="148DF2FC" w:rsidR="009733CE" w:rsidRPr="009433A9" w:rsidRDefault="00E644A7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F001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7,352</w:t>
            </w:r>
          </w:p>
        </w:tc>
        <w:tc>
          <w:tcPr>
            <w:tcW w:w="181" w:type="dxa"/>
          </w:tcPr>
          <w:p w14:paraId="270DF68E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DB85E61" w14:textId="66FD9C99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178" w:type="dxa"/>
          </w:tcPr>
          <w:p w14:paraId="0509A34E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DCAA8AC" w14:textId="40F895A8" w:rsidR="009733CE" w:rsidRPr="009433A9" w:rsidRDefault="00E644A7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 w:rsidR="00F001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7,565</w:t>
            </w:r>
          </w:p>
        </w:tc>
        <w:tc>
          <w:tcPr>
            <w:tcW w:w="183" w:type="dxa"/>
          </w:tcPr>
          <w:p w14:paraId="42B5B74F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0462FF5" w14:textId="46B72AD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  <w:tr w:rsidR="006922E6" w:rsidRPr="009433A9" w14:paraId="0CEA5342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311362A" w14:textId="074D2BFD" w:rsidR="006922E6" w:rsidRPr="009433A9" w:rsidRDefault="006922E6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2657D41C" w14:textId="77777777" w:rsidR="006922E6" w:rsidRPr="009433A9" w:rsidRDefault="006922E6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270EA66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0DD15B0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95B11F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B89DDE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8D42E9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4CC8C0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BE3B01" w14:textId="77777777" w:rsidR="006922E6" w:rsidRPr="009433A9" w:rsidRDefault="006922E6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3CE" w:rsidRPr="009433A9" w14:paraId="28C23419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BCB11B1" w14:textId="6A963304" w:rsidR="009733CE" w:rsidRPr="009433A9" w:rsidRDefault="009733CE" w:rsidP="009733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3BBA5CA9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728A38" w14:textId="55AE4BC2" w:rsidR="009733CE" w:rsidRPr="00B81049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D5F1C">
              <w:rPr>
                <w:rFonts w:asciiTheme="majorBidi" w:hAnsiTheme="majorBidi" w:cstheme="majorBidi"/>
                <w:sz w:val="30"/>
                <w:szCs w:val="30"/>
              </w:rPr>
              <w:t>249,983</w:t>
            </w:r>
          </w:p>
        </w:tc>
        <w:tc>
          <w:tcPr>
            <w:tcW w:w="181" w:type="dxa"/>
          </w:tcPr>
          <w:p w14:paraId="7D2D54CA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1AD067" w14:textId="22FC820E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Pr="00D9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78" w:type="dxa"/>
          </w:tcPr>
          <w:p w14:paraId="52B9E58B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A7F570" w14:textId="0EDD97E3" w:rsidR="009733CE" w:rsidRPr="009465D0" w:rsidRDefault="00E644A7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213,547</w:t>
            </w:r>
          </w:p>
        </w:tc>
        <w:tc>
          <w:tcPr>
            <w:tcW w:w="183" w:type="dxa"/>
          </w:tcPr>
          <w:p w14:paraId="067FB1C4" w14:textId="77777777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D36B24" w14:textId="2AEB5602" w:rsidR="009733CE" w:rsidRPr="009433A9" w:rsidRDefault="009733CE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</w:tr>
      <w:tr w:rsidR="00F4145D" w:rsidRPr="009433A9" w14:paraId="569083C3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DAB4486" w14:textId="3C13BF01" w:rsidR="00F4145D" w:rsidRPr="009433A9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4B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0E70C1C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C64410" w14:textId="562D75E4" w:rsidR="00F4145D" w:rsidRPr="009465D0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13,568</w:t>
            </w:r>
          </w:p>
        </w:tc>
        <w:tc>
          <w:tcPr>
            <w:tcW w:w="181" w:type="dxa"/>
          </w:tcPr>
          <w:p w14:paraId="4F2DD4B5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C45F4C1" w14:textId="1DC48E64" w:rsidR="00F4145D" w:rsidRPr="00C605FF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9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78" w:type="dxa"/>
          </w:tcPr>
          <w:p w14:paraId="12CB5127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CF5121F" w14:textId="30BE482C" w:rsidR="00F4145D" w:rsidRDefault="00E644A7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8,968</w:t>
            </w:r>
          </w:p>
        </w:tc>
        <w:tc>
          <w:tcPr>
            <w:tcW w:w="183" w:type="dxa"/>
          </w:tcPr>
          <w:p w14:paraId="00C4F7A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F5D3A41" w14:textId="025753BB" w:rsidR="00F4145D" w:rsidRPr="00C605FF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F4145D" w:rsidRPr="009433A9" w14:paraId="1B185F85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10DDCCC0" w14:textId="1F2CB3F4" w:rsidR="00F4145D" w:rsidRPr="002A3304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 w:rsidRPr="00F3608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280494A1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C6A4C7" w14:textId="09A96868" w:rsidR="00F4145D" w:rsidRPr="00D9323E" w:rsidRDefault="008D62D7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6,870</w:t>
            </w:r>
          </w:p>
        </w:tc>
        <w:tc>
          <w:tcPr>
            <w:tcW w:w="181" w:type="dxa"/>
          </w:tcPr>
          <w:p w14:paraId="29AC3A4A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44F41C" w14:textId="4C160789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C400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178" w:type="dxa"/>
          </w:tcPr>
          <w:p w14:paraId="2355BE19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B6A9C73" w14:textId="0EE39D59" w:rsidR="00F4145D" w:rsidRPr="000C7B6E" w:rsidRDefault="00E644A7" w:rsidP="00B5085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400B9AD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ADFE9C8" w14:textId="214F42A0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F4145D" w:rsidRPr="009433A9" w14:paraId="422B0D3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0865585D" w14:textId="3255C73A" w:rsidR="00F4145D" w:rsidRPr="00DC4B9A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 w:rsidRPr="00DC4B9A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32FB9A3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957ECD2" w14:textId="6C8030A4" w:rsidR="00F4145D" w:rsidRPr="00B0740D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D5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6,790</w:t>
            </w:r>
          </w:p>
        </w:tc>
        <w:tc>
          <w:tcPr>
            <w:tcW w:w="181" w:type="dxa"/>
          </w:tcPr>
          <w:p w14:paraId="3D252103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703925" w14:textId="042BF24F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178" w:type="dxa"/>
          </w:tcPr>
          <w:p w14:paraId="704D1E19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988A73B" w14:textId="363899F3" w:rsidR="00F4145D" w:rsidRPr="000C7B6E" w:rsidRDefault="00E644A7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2,575</w:t>
            </w:r>
          </w:p>
        </w:tc>
        <w:tc>
          <w:tcPr>
            <w:tcW w:w="183" w:type="dxa"/>
          </w:tcPr>
          <w:p w14:paraId="6A846FE7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5C5D937" w14:textId="78BBBAEE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F4145D" w:rsidRPr="009433A9" w14:paraId="3730B74B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1C38DC0" w14:textId="36B228B3" w:rsidR="00F4145D" w:rsidRPr="00566A00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A4166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5621EFF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EFFC22D" w14:textId="6AEFF6C8" w:rsidR="00F4145D" w:rsidRPr="00C40008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181" w:type="dxa"/>
          </w:tcPr>
          <w:p w14:paraId="64C92451" w14:textId="77777777" w:rsidR="00F4145D" w:rsidRPr="00D9323E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</w:tcPr>
          <w:p w14:paraId="13832DE4" w14:textId="5B4BEF0C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78" w:type="dxa"/>
          </w:tcPr>
          <w:p w14:paraId="2A843DF9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E4A5180" w14:textId="43A82483" w:rsidR="00F4145D" w:rsidRPr="000C7B6E" w:rsidRDefault="00E644A7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83" w:type="dxa"/>
          </w:tcPr>
          <w:p w14:paraId="74255F62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8C9222B" w14:textId="5CC48E94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</w:tr>
      <w:tr w:rsidR="00F4145D" w:rsidRPr="009433A9" w14:paraId="40F869F8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0E872A51" w14:textId="49D6AC49" w:rsidR="00F4145D" w:rsidRPr="00566A00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07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1CD00E6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26F1274" w14:textId="3FEEB66C" w:rsidR="00F4145D" w:rsidRPr="00C40008" w:rsidRDefault="00F00193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5,680</w:t>
            </w:r>
          </w:p>
        </w:tc>
        <w:tc>
          <w:tcPr>
            <w:tcW w:w="181" w:type="dxa"/>
          </w:tcPr>
          <w:p w14:paraId="2A23F2B7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2312A6" w14:textId="0B1E8A10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78" w:type="dxa"/>
          </w:tcPr>
          <w:p w14:paraId="1C8F3EAD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E643A8E" w14:textId="29BA955F" w:rsidR="00F4145D" w:rsidRPr="000C7B6E" w:rsidRDefault="00F00193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5,090</w:t>
            </w:r>
          </w:p>
        </w:tc>
        <w:tc>
          <w:tcPr>
            <w:tcW w:w="183" w:type="dxa"/>
          </w:tcPr>
          <w:p w14:paraId="26272CE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7F29985" w14:textId="7B9EA5EB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F4145D" w:rsidRPr="009433A9" w14:paraId="1E8A8EA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417A5297" w14:textId="77777777" w:rsidR="00F4145D" w:rsidRPr="009433A9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E0A708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CBF4320" w14:textId="44CDAEE5" w:rsidR="00F4145D" w:rsidRPr="00C40008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="008D62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F001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D62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949</w:t>
            </w:r>
          </w:p>
        </w:tc>
        <w:tc>
          <w:tcPr>
            <w:tcW w:w="181" w:type="dxa"/>
          </w:tcPr>
          <w:p w14:paraId="207ED50E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C036EE" w14:textId="2DA32E1A" w:rsidR="00F4145D" w:rsidRPr="00164E37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Pr="00C4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78" w:type="dxa"/>
          </w:tcPr>
          <w:p w14:paraId="35080ED2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12D5746" w14:textId="0E8A1CD2" w:rsidR="00F4145D" w:rsidRPr="000C7B6E" w:rsidRDefault="00D10C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00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30,778</w:t>
            </w:r>
          </w:p>
        </w:tc>
        <w:tc>
          <w:tcPr>
            <w:tcW w:w="183" w:type="dxa"/>
          </w:tcPr>
          <w:p w14:paraId="1379C8C3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2179A63" w14:textId="105026A1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Pr="000C7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</w:tr>
      <w:tr w:rsidR="00F4145D" w:rsidRPr="006E315B" w14:paraId="444A390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3104EA34" w14:textId="77777777" w:rsidR="00F4145D" w:rsidRPr="006E315B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2499931A" w14:textId="77777777" w:rsidR="00F4145D" w:rsidRPr="006E315B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2AD077D" w14:textId="57EBA84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3052558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768020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81E3FB0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B7E2AA3" w14:textId="543035DD" w:rsidR="00F4145D" w:rsidRPr="006E315B" w:rsidRDefault="00F4145D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236980A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37395E5" w14:textId="77777777" w:rsidR="00F4145D" w:rsidRPr="006E315B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145D" w:rsidRPr="009433A9" w14:paraId="3ADA9C6A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01A93F89" w14:textId="11339F20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44ED6165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54F71A33" w14:textId="400F11CF" w:rsidR="00F4145D" w:rsidRPr="009433A9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321,</w:t>
            </w:r>
            <w:r w:rsidR="008D62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301</w:t>
            </w:r>
          </w:p>
        </w:tc>
        <w:tc>
          <w:tcPr>
            <w:tcW w:w="181" w:type="dxa"/>
          </w:tcPr>
          <w:p w14:paraId="26B4EF8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65684B6" w14:textId="54845708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78" w:type="dxa"/>
          </w:tcPr>
          <w:p w14:paraId="402DEC1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C7347A" w14:textId="0B109897" w:rsidR="00F4145D" w:rsidRPr="009433A9" w:rsidRDefault="00D10C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548,343</w:t>
            </w:r>
          </w:p>
        </w:tc>
        <w:tc>
          <w:tcPr>
            <w:tcW w:w="183" w:type="dxa"/>
          </w:tcPr>
          <w:p w14:paraId="41350B6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035B84" w14:textId="3016ACF5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  <w:tr w:rsidR="00F4145D" w:rsidRPr="009433A9" w14:paraId="0CEAA0AF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690C329" w14:textId="2D332A99" w:rsidR="00F4145D" w:rsidRPr="009433A9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79" w:type="dxa"/>
          </w:tcPr>
          <w:p w14:paraId="0A9BCCF8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130E1A" w14:textId="7AD08F3C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410C44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246A08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8A031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BA52FDF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2A3F6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7ED00206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45D" w:rsidRPr="009433A9" w14:paraId="09668E84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6FAF5098" w14:textId="35B1A2B9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57F45C1F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3B3B900" w14:textId="68D513CA" w:rsidR="00F4145D" w:rsidRPr="009433A9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F00193">
              <w:rPr>
                <w:rFonts w:asciiTheme="majorBidi" w:hAnsiTheme="majorBidi" w:cstheme="majorBidi"/>
                <w:sz w:val="30"/>
                <w:szCs w:val="30"/>
              </w:rPr>
              <w:t>7,989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0CD107E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5FE5CEF" w14:textId="740BA7AB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A400847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58A6242" w14:textId="295A32D7" w:rsidR="00F4145D" w:rsidRPr="00566A00" w:rsidRDefault="00D10C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(45,939)</w:t>
            </w:r>
          </w:p>
        </w:tc>
        <w:tc>
          <w:tcPr>
            <w:tcW w:w="183" w:type="dxa"/>
          </w:tcPr>
          <w:p w14:paraId="58E86F58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8045610" w14:textId="70F60C64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45D" w:rsidRPr="009433A9" w14:paraId="76608E2F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3E76043E" w14:textId="1908FF52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7BA0BD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08D9165" w14:textId="349554DA" w:rsidR="00F4145D" w:rsidRPr="009433A9" w:rsidRDefault="00D10CC5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273,</w:t>
            </w:r>
            <w:r w:rsidR="008D62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312</w:t>
            </w:r>
          </w:p>
        </w:tc>
        <w:tc>
          <w:tcPr>
            <w:tcW w:w="181" w:type="dxa"/>
          </w:tcPr>
          <w:p w14:paraId="620FA57C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D4C5F11" w14:textId="7E2C3C2F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78" w:type="dxa"/>
          </w:tcPr>
          <w:p w14:paraId="45E7BA8F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5ECE04E" w14:textId="54C2A683" w:rsidR="00F4145D" w:rsidRPr="009433A9" w:rsidRDefault="00D10CC5" w:rsidP="00143B7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502,404</w:t>
            </w:r>
          </w:p>
        </w:tc>
        <w:tc>
          <w:tcPr>
            <w:tcW w:w="183" w:type="dxa"/>
          </w:tcPr>
          <w:p w14:paraId="4B6600CE" w14:textId="77777777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39AAF7" w14:textId="2A464CEB" w:rsidR="00F4145D" w:rsidRPr="009433A9" w:rsidRDefault="00F4145D" w:rsidP="00143B7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</w:p>
        </w:tc>
      </w:tr>
    </w:tbl>
    <w:p w14:paraId="5519A9A7" w14:textId="77777777" w:rsidR="006C06DD" w:rsidRDefault="006C06DD">
      <w:r>
        <w:br w:type="page"/>
      </w:r>
    </w:p>
    <w:tbl>
      <w:tblPr>
        <w:tblW w:w="96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5"/>
        <w:gridCol w:w="1258"/>
        <w:gridCol w:w="181"/>
        <w:gridCol w:w="1258"/>
        <w:gridCol w:w="181"/>
        <w:gridCol w:w="1169"/>
        <w:gridCol w:w="183"/>
        <w:gridCol w:w="1261"/>
      </w:tblGrid>
      <w:tr w:rsidR="00F4145D" w:rsidRPr="009433A9" w14:paraId="426F247D" w14:textId="77777777" w:rsidTr="006C06DD">
        <w:trPr>
          <w:cantSplit/>
        </w:trPr>
        <w:tc>
          <w:tcPr>
            <w:tcW w:w="4135" w:type="dxa"/>
            <w:vAlign w:val="bottom"/>
            <w:hideMark/>
          </w:tcPr>
          <w:p w14:paraId="5AC1D481" w14:textId="57485F31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720A8">
              <w:rPr>
                <w:sz w:val="30"/>
                <w:szCs w:val="30"/>
              </w:rPr>
              <w:br w:type="column"/>
            </w:r>
          </w:p>
        </w:tc>
        <w:tc>
          <w:tcPr>
            <w:tcW w:w="2697" w:type="dxa"/>
            <w:gridSpan w:val="3"/>
            <w:vAlign w:val="bottom"/>
          </w:tcPr>
          <w:p w14:paraId="59023CD1" w14:textId="77777777" w:rsidR="00F4145D" w:rsidRPr="007720A8" w:rsidRDefault="00F4145D" w:rsidP="00F414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1" w:type="dxa"/>
          </w:tcPr>
          <w:p w14:paraId="45E4039A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576B1771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4145D" w:rsidRPr="009433A9" w14:paraId="20453767" w14:textId="77777777" w:rsidTr="006C06DD">
        <w:trPr>
          <w:cantSplit/>
        </w:trPr>
        <w:tc>
          <w:tcPr>
            <w:tcW w:w="4135" w:type="dxa"/>
            <w:vAlign w:val="bottom"/>
          </w:tcPr>
          <w:p w14:paraId="3CD7B277" w14:textId="709DF58B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58" w:type="dxa"/>
            <w:vAlign w:val="bottom"/>
          </w:tcPr>
          <w:p w14:paraId="55D7CD11" w14:textId="2D6CD552" w:rsidR="00F4145D" w:rsidRPr="007720A8" w:rsidRDefault="00143B7A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143B7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4145D"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55B190AD" w14:textId="52E2DCC4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180812CB" w14:textId="77777777" w:rsidR="00F4145D" w:rsidRPr="007720A8" w:rsidRDefault="00F4145D" w:rsidP="00F414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8C5B657" w14:textId="7457324B" w:rsidR="00F4145D" w:rsidRPr="007720A8" w:rsidRDefault="00F4145D" w:rsidP="00F414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81" w:type="dxa"/>
          </w:tcPr>
          <w:p w14:paraId="23F0CAC0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79EE27E" w14:textId="29353A9A" w:rsidR="00F4145D" w:rsidRPr="007720A8" w:rsidRDefault="00143B7A" w:rsidP="00F414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B7A">
              <w:rPr>
                <w:rFonts w:ascii="Angsana New" w:hAnsi="Angsana New"/>
                <w:sz w:val="30"/>
                <w:szCs w:val="30"/>
              </w:rPr>
              <w:t>30</w:t>
            </w:r>
            <w:r w:rsidRPr="00832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4145D"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4145D" w:rsidRPr="007720A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5563E532" w14:textId="77777777" w:rsidR="00F4145D" w:rsidRPr="007720A8" w:rsidRDefault="00F4145D" w:rsidP="00F414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45C9ECE" w14:textId="16605EC9" w:rsidR="00F4145D" w:rsidRPr="007720A8" w:rsidRDefault="00F4145D" w:rsidP="00F414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F4145D" w:rsidRPr="009433A9" w14:paraId="0ABAC9C9" w14:textId="77777777" w:rsidTr="006C06DD">
        <w:trPr>
          <w:cantSplit/>
        </w:trPr>
        <w:tc>
          <w:tcPr>
            <w:tcW w:w="4135" w:type="dxa"/>
            <w:vAlign w:val="bottom"/>
            <w:hideMark/>
          </w:tcPr>
          <w:p w14:paraId="1A6B39EB" w14:textId="77777777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1E99BB7F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720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145D" w:rsidRPr="009433A9" w14:paraId="38868D05" w14:textId="77777777" w:rsidTr="006C06DD">
        <w:trPr>
          <w:cantSplit/>
        </w:trPr>
        <w:tc>
          <w:tcPr>
            <w:tcW w:w="4135" w:type="dxa"/>
            <w:vAlign w:val="bottom"/>
          </w:tcPr>
          <w:p w14:paraId="3ADBE4E8" w14:textId="77777777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720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1" w:type="dxa"/>
            <w:gridSpan w:val="7"/>
            <w:vAlign w:val="bottom"/>
          </w:tcPr>
          <w:p w14:paraId="20E97DA9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4145D" w:rsidRPr="009433A9" w14:paraId="7402117F" w14:textId="77777777" w:rsidTr="006C06DD">
        <w:trPr>
          <w:cantSplit/>
        </w:trPr>
        <w:tc>
          <w:tcPr>
            <w:tcW w:w="4135" w:type="dxa"/>
            <w:hideMark/>
          </w:tcPr>
          <w:p w14:paraId="1CDCBD61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5B59ED6E" w14:textId="7FD02023" w:rsidR="00F4145D" w:rsidRPr="007720A8" w:rsidRDefault="001563F3" w:rsidP="00B85C0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24,459</w:t>
            </w:r>
          </w:p>
        </w:tc>
        <w:tc>
          <w:tcPr>
            <w:tcW w:w="181" w:type="dxa"/>
          </w:tcPr>
          <w:p w14:paraId="23F681D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DF9F4C" w14:textId="0BFB13ED" w:rsidR="00F4145D" w:rsidRPr="007720A8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EEF510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53C211B" w14:textId="0838CD42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92,63</w:t>
            </w:r>
            <w:r w:rsidR="001563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2ECEEEC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3AB7706" w14:textId="465D7CD2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68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,211</w:t>
            </w:r>
          </w:p>
        </w:tc>
      </w:tr>
      <w:tr w:rsidR="00F4145D" w:rsidRPr="009433A9" w14:paraId="44DDC64A" w14:textId="77777777" w:rsidTr="006C06DD">
        <w:trPr>
          <w:cantSplit/>
        </w:trPr>
        <w:tc>
          <w:tcPr>
            <w:tcW w:w="4135" w:type="dxa"/>
            <w:hideMark/>
          </w:tcPr>
          <w:p w14:paraId="0E6619B2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7DF46C2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4E5C74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1A776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863CCB6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B14C98" w14:textId="77777777" w:rsidR="00F4145D" w:rsidRPr="007720A8" w:rsidRDefault="00F4145D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7D41B0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F1E34D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45D" w:rsidRPr="009433A9" w14:paraId="03BA0348" w14:textId="77777777" w:rsidTr="006C06DD">
        <w:trPr>
          <w:cantSplit/>
        </w:trPr>
        <w:tc>
          <w:tcPr>
            <w:tcW w:w="4135" w:type="dxa"/>
            <w:hideMark/>
          </w:tcPr>
          <w:p w14:paraId="0B0CE8EA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720A8">
              <w:rPr>
                <w:rFonts w:ascii="Angsana New" w:hAnsi="Angsana New"/>
                <w:sz w:val="30"/>
                <w:szCs w:val="30"/>
              </w:rPr>
              <w:t>3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09501F4B" w14:textId="33FE9B56" w:rsidR="00F4145D" w:rsidRPr="007720A8" w:rsidRDefault="00B77764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1CD4242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A73B8CB" w14:textId="3A382A1D" w:rsidR="00F4145D" w:rsidRPr="007720A8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84FCE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E78D8C" w14:textId="18F33334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  <w:tc>
          <w:tcPr>
            <w:tcW w:w="183" w:type="dxa"/>
          </w:tcPr>
          <w:p w14:paraId="3A2E2D52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8D6720" w14:textId="0B8A610E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F4145D" w:rsidRPr="009433A9" w14:paraId="669DD341" w14:textId="77777777" w:rsidTr="006C06DD">
        <w:trPr>
          <w:cantSplit/>
        </w:trPr>
        <w:tc>
          <w:tcPr>
            <w:tcW w:w="4135" w:type="dxa"/>
            <w:hideMark/>
          </w:tcPr>
          <w:p w14:paraId="121C8DAB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6C73888C" w14:textId="4999F920" w:rsidR="00F4145D" w:rsidRPr="007720A8" w:rsidRDefault="00B77764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74A623D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BA78FE8" w14:textId="17B46B29" w:rsidR="00F4145D" w:rsidRPr="007720A8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64897A4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EE38D4" w14:textId="6CD64B09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3" w:type="dxa"/>
          </w:tcPr>
          <w:p w14:paraId="43071D71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015EC8" w14:textId="56BA049E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F4145D" w:rsidRPr="009433A9" w14:paraId="3CDBE3B1" w14:textId="77777777" w:rsidTr="006C06DD">
        <w:trPr>
          <w:cantSplit/>
        </w:trPr>
        <w:tc>
          <w:tcPr>
            <w:tcW w:w="4135" w:type="dxa"/>
            <w:hideMark/>
          </w:tcPr>
          <w:p w14:paraId="4FBE5216" w14:textId="77777777" w:rsidR="00F4145D" w:rsidRPr="007720A8" w:rsidRDefault="00F4145D" w:rsidP="00F414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/>
                <w:sz w:val="30"/>
                <w:szCs w:val="30"/>
              </w:rPr>
              <w:t>6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/>
                <w:sz w:val="30"/>
                <w:szCs w:val="30"/>
              </w:rPr>
              <w:t>-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/>
                <w:sz w:val="30"/>
                <w:szCs w:val="30"/>
              </w:rPr>
              <w:t>12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535FEEEE" w14:textId="32F71405" w:rsidR="00F4145D" w:rsidRPr="007720A8" w:rsidRDefault="00B77764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25E119B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DD6256D" w14:textId="7F7FC873" w:rsidR="00F4145D" w:rsidRPr="007720A8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B669053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BBB62A" w14:textId="30595E8D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83" w:type="dxa"/>
          </w:tcPr>
          <w:p w14:paraId="3448466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3C16210" w14:textId="394FF385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F4145D" w:rsidRPr="009433A9" w14:paraId="7A2CCAEC" w14:textId="77777777" w:rsidTr="006C06DD">
        <w:trPr>
          <w:cantSplit/>
        </w:trPr>
        <w:tc>
          <w:tcPr>
            <w:tcW w:w="4135" w:type="dxa"/>
            <w:hideMark/>
          </w:tcPr>
          <w:p w14:paraId="5ABADC02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72958" w14:textId="4BC7E406" w:rsidR="00F4145D" w:rsidRPr="007720A8" w:rsidRDefault="00B77764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B19EF08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3EC7B" w14:textId="6439EBB2" w:rsidR="00F4145D" w:rsidRPr="007720A8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C41E12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28E40" w14:textId="15341EB7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204,073</w:t>
            </w:r>
          </w:p>
        </w:tc>
        <w:tc>
          <w:tcPr>
            <w:tcW w:w="183" w:type="dxa"/>
          </w:tcPr>
          <w:p w14:paraId="0CD814CE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D75C" w14:textId="4B3E122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</w:tr>
      <w:tr w:rsidR="00F4145D" w:rsidRPr="009433A9" w14:paraId="1682F66C" w14:textId="77777777" w:rsidTr="006C06DD">
        <w:trPr>
          <w:cantSplit/>
        </w:trPr>
        <w:tc>
          <w:tcPr>
            <w:tcW w:w="4135" w:type="dxa"/>
            <w:hideMark/>
          </w:tcPr>
          <w:p w14:paraId="2371AC28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4E13" w14:textId="04C24DF2" w:rsidR="00F4145D" w:rsidRPr="007720A8" w:rsidRDefault="001563F3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</w:t>
            </w:r>
            <w:r w:rsidR="009D6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81" w:type="dxa"/>
          </w:tcPr>
          <w:p w14:paraId="504E1D0C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2FA5" w14:textId="1D13F8B0" w:rsidR="00F4145D" w:rsidRPr="00515D46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7D9C86C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BE42" w14:textId="223394E3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lang w:val="en-US" w:bidi="th-TH"/>
              </w:rPr>
            </w:pPr>
            <w:r w:rsidRPr="00ED5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298,46</w:t>
            </w:r>
            <w:r w:rsidR="001563F3" w:rsidRPr="00ED5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3" w:type="dxa"/>
          </w:tcPr>
          <w:p w14:paraId="6091E0E3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487E" w14:textId="274B3E08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283,415</w:t>
            </w:r>
          </w:p>
        </w:tc>
      </w:tr>
      <w:tr w:rsidR="00F4145D" w:rsidRPr="009433A9" w14:paraId="7E2D2BA9" w14:textId="77777777" w:rsidTr="006C06DD">
        <w:trPr>
          <w:cantSplit/>
          <w:trHeight w:val="71"/>
        </w:trPr>
        <w:tc>
          <w:tcPr>
            <w:tcW w:w="4135" w:type="dxa"/>
            <w:vAlign w:val="bottom"/>
            <w:hideMark/>
          </w:tcPr>
          <w:p w14:paraId="39344F3F" w14:textId="77777777" w:rsidR="00F4145D" w:rsidRPr="007720A8" w:rsidRDefault="00F4145D" w:rsidP="00F4145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0FEB4" w14:textId="2A1FC67D" w:rsidR="00F4145D" w:rsidRPr="007720A8" w:rsidRDefault="00B77764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AC7F890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7767E" w14:textId="2238366E" w:rsidR="00F4145D" w:rsidRPr="007720A8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1A992DE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3959" w14:textId="3869457D" w:rsidR="00F4145D" w:rsidRPr="007720A8" w:rsidRDefault="00B77764" w:rsidP="000731D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340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2C8D7FC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2B16C" w14:textId="0C9786E9" w:rsidR="00F4145D" w:rsidRPr="007720A8" w:rsidRDefault="00F4145D" w:rsidP="000731D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340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145D" w:rsidRPr="009433A9" w14:paraId="69778EDE" w14:textId="77777777" w:rsidTr="006C06DD">
        <w:trPr>
          <w:cantSplit/>
        </w:trPr>
        <w:tc>
          <w:tcPr>
            <w:tcW w:w="4135" w:type="dxa"/>
            <w:hideMark/>
          </w:tcPr>
          <w:p w14:paraId="25F0F1C6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80AAE" w14:textId="7318FCF5" w:rsidR="00F4145D" w:rsidRPr="008B21A2" w:rsidRDefault="008B21A2" w:rsidP="008B21A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21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24,459</w:t>
            </w:r>
          </w:p>
        </w:tc>
        <w:tc>
          <w:tcPr>
            <w:tcW w:w="181" w:type="dxa"/>
          </w:tcPr>
          <w:p w14:paraId="433E6F3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D0E5C" w14:textId="618CE02B" w:rsidR="00F4145D" w:rsidRPr="00515D46" w:rsidRDefault="00F4145D" w:rsidP="007046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A5CAB8D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E08AE" w14:textId="5FF4CAA1" w:rsidR="00F4145D" w:rsidRPr="007720A8" w:rsidRDefault="00B77764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298,46</w:t>
            </w:r>
            <w:r w:rsidR="00156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3" w:type="dxa"/>
          </w:tcPr>
          <w:p w14:paraId="510FC77D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4DCCD" w14:textId="2C1F4F7E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  <w:tr w:rsidR="00143B7A" w:rsidRPr="00143B7A" w14:paraId="512D2152" w14:textId="77777777" w:rsidTr="006C06DD">
        <w:trPr>
          <w:cantSplit/>
        </w:trPr>
        <w:tc>
          <w:tcPr>
            <w:tcW w:w="4135" w:type="dxa"/>
          </w:tcPr>
          <w:p w14:paraId="366C582B" w14:textId="77777777" w:rsidR="00143B7A" w:rsidRPr="00143B7A" w:rsidRDefault="00143B7A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</w:tcPr>
          <w:p w14:paraId="757F4C00" w14:textId="77777777" w:rsidR="00143B7A" w:rsidRPr="00143B7A" w:rsidRDefault="00143B7A" w:rsidP="00F4145D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</w:tcPr>
          <w:p w14:paraId="2F9388CC" w14:textId="77777777" w:rsidR="00143B7A" w:rsidRPr="00143B7A" w:rsidRDefault="00143B7A" w:rsidP="00F414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</w:tcPr>
          <w:p w14:paraId="49F3CA0F" w14:textId="77777777" w:rsidR="00143B7A" w:rsidRPr="00143B7A" w:rsidRDefault="00143B7A" w:rsidP="00F4145D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</w:tcPr>
          <w:p w14:paraId="289B7406" w14:textId="77777777" w:rsidR="00143B7A" w:rsidRPr="00143B7A" w:rsidRDefault="00143B7A" w:rsidP="00F414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</w:tcPr>
          <w:p w14:paraId="6EBEC419" w14:textId="77777777" w:rsidR="00143B7A" w:rsidRPr="00143B7A" w:rsidRDefault="00143B7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2775DC95" w14:textId="77777777" w:rsidR="00143B7A" w:rsidRPr="00143B7A" w:rsidRDefault="00143B7A" w:rsidP="00F414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</w:tcPr>
          <w:p w14:paraId="6F9C1060" w14:textId="77777777" w:rsidR="00143B7A" w:rsidRPr="00143B7A" w:rsidRDefault="00143B7A" w:rsidP="00F414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145D" w:rsidRPr="009433A9" w14:paraId="538274E5" w14:textId="77777777" w:rsidTr="006C06DD">
        <w:trPr>
          <w:cantSplit/>
        </w:trPr>
        <w:tc>
          <w:tcPr>
            <w:tcW w:w="4135" w:type="dxa"/>
          </w:tcPr>
          <w:p w14:paraId="66F7BE8A" w14:textId="2C904CE9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B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58" w:type="dxa"/>
          </w:tcPr>
          <w:p w14:paraId="49559610" w14:textId="77777777" w:rsidR="00F4145D" w:rsidRPr="003E33F2" w:rsidRDefault="00F4145D" w:rsidP="00F4145D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36ACD29" w14:textId="77777777" w:rsidR="00F4145D" w:rsidRPr="003E33F2" w:rsidRDefault="00F4145D" w:rsidP="00F414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634D8691" w14:textId="77777777" w:rsidR="00F4145D" w:rsidRPr="009433A9" w:rsidRDefault="00F4145D" w:rsidP="00F4145D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30305F70" w14:textId="77777777" w:rsidR="00F4145D" w:rsidRPr="009433A9" w:rsidRDefault="00F4145D" w:rsidP="00F414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CA21B4" w14:textId="77777777" w:rsidR="00F4145D" w:rsidRPr="00B81049" w:rsidRDefault="00F4145D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477BE44F" w14:textId="77777777" w:rsidR="00F4145D" w:rsidRPr="009433A9" w:rsidRDefault="00F4145D" w:rsidP="00F414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76F29671" w14:textId="77777777" w:rsidR="00F4145D" w:rsidRPr="009433A9" w:rsidRDefault="00F4145D" w:rsidP="00F414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145D" w:rsidRPr="009433A9" w14:paraId="0E0C05A5" w14:textId="77777777" w:rsidTr="006C06DD">
        <w:trPr>
          <w:cantSplit/>
        </w:trPr>
        <w:tc>
          <w:tcPr>
            <w:tcW w:w="4135" w:type="dxa"/>
            <w:hideMark/>
          </w:tcPr>
          <w:p w14:paraId="254361EC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25105FD2" w14:textId="375091C4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</w:t>
            </w:r>
            <w:r w:rsidR="00ED5F1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63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</w:tcPr>
          <w:p w14:paraId="0038C0E7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4D0795" w14:textId="6A80E31E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  <w:tc>
          <w:tcPr>
            <w:tcW w:w="181" w:type="dxa"/>
          </w:tcPr>
          <w:p w14:paraId="5228924E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81A4E1" w14:textId="71EE647C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</w:t>
            </w:r>
            <w:r w:rsidR="001563F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3" w:type="dxa"/>
          </w:tcPr>
          <w:p w14:paraId="7D9F572D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E05AE6" w14:textId="3887BA42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F4145D" w:rsidRPr="009433A9" w14:paraId="08F08B49" w14:textId="77777777" w:rsidTr="006C06DD">
        <w:trPr>
          <w:cantSplit/>
        </w:trPr>
        <w:tc>
          <w:tcPr>
            <w:tcW w:w="4135" w:type="dxa"/>
            <w:hideMark/>
          </w:tcPr>
          <w:p w14:paraId="7E41477B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296030E5" w14:textId="5DE1A056" w:rsidR="00F4145D" w:rsidRPr="00143B7A" w:rsidRDefault="00F4145D" w:rsidP="003C3AF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A409ABA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7CD418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EE18699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CF541F1" w14:textId="2A468974" w:rsidR="00F4145D" w:rsidRPr="00143B7A" w:rsidRDefault="00F4145D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7EFBAC0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2DC4FDB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45D" w:rsidRPr="009433A9" w14:paraId="6C7038D8" w14:textId="77777777" w:rsidTr="006C06DD">
        <w:trPr>
          <w:cantSplit/>
        </w:trPr>
        <w:tc>
          <w:tcPr>
            <w:tcW w:w="4135" w:type="dxa"/>
            <w:hideMark/>
          </w:tcPr>
          <w:p w14:paraId="0F1C136A" w14:textId="77777777" w:rsidR="00F4145D" w:rsidRPr="00143B7A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43B7A">
              <w:rPr>
                <w:rFonts w:ascii="Angsana New" w:hAnsi="Angsana New"/>
                <w:sz w:val="30"/>
                <w:szCs w:val="30"/>
              </w:rPr>
              <w:t>3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43217D35" w14:textId="1C56393A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19,707</w:t>
            </w:r>
          </w:p>
        </w:tc>
        <w:tc>
          <w:tcPr>
            <w:tcW w:w="181" w:type="dxa"/>
          </w:tcPr>
          <w:p w14:paraId="76CD40D4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B3CF868" w14:textId="6D95EF81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1" w:type="dxa"/>
          </w:tcPr>
          <w:p w14:paraId="2D127D22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57428A" w14:textId="6693CDC6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10,502</w:t>
            </w:r>
          </w:p>
        </w:tc>
        <w:tc>
          <w:tcPr>
            <w:tcW w:w="183" w:type="dxa"/>
          </w:tcPr>
          <w:p w14:paraId="63A08305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FCF3D52" w14:textId="4A013D88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F4145D" w:rsidRPr="009433A9" w14:paraId="1E0030D0" w14:textId="77777777" w:rsidTr="006C06DD">
        <w:trPr>
          <w:cantSplit/>
        </w:trPr>
        <w:tc>
          <w:tcPr>
            <w:tcW w:w="4135" w:type="dxa"/>
            <w:hideMark/>
          </w:tcPr>
          <w:p w14:paraId="2841B04E" w14:textId="77777777" w:rsidR="00F4145D" w:rsidRPr="00143B7A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3B7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43B7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7B15614C" w14:textId="3615D07E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4,254</w:t>
            </w:r>
          </w:p>
        </w:tc>
        <w:tc>
          <w:tcPr>
            <w:tcW w:w="181" w:type="dxa"/>
          </w:tcPr>
          <w:p w14:paraId="7E428CF4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A265FA7" w14:textId="2C122080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81" w:type="dxa"/>
          </w:tcPr>
          <w:p w14:paraId="0D3082FB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91D8D96" w14:textId="144A1FDA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3,831</w:t>
            </w:r>
          </w:p>
        </w:tc>
        <w:tc>
          <w:tcPr>
            <w:tcW w:w="183" w:type="dxa"/>
          </w:tcPr>
          <w:p w14:paraId="1DCD6206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36524C" w14:textId="2CA27628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F4145D" w:rsidRPr="009433A9" w14:paraId="0E734EF6" w14:textId="77777777" w:rsidTr="006C06DD">
        <w:trPr>
          <w:cantSplit/>
        </w:trPr>
        <w:tc>
          <w:tcPr>
            <w:tcW w:w="4135" w:type="dxa"/>
            <w:hideMark/>
          </w:tcPr>
          <w:p w14:paraId="085D5124" w14:textId="77777777" w:rsidR="00F4145D" w:rsidRPr="00143B7A" w:rsidRDefault="00F4145D" w:rsidP="00F414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43B7A">
              <w:rPr>
                <w:rFonts w:ascii="Angsana New" w:hAnsi="Angsana New"/>
                <w:sz w:val="30"/>
                <w:szCs w:val="30"/>
              </w:rPr>
              <w:t>6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3B7A">
              <w:rPr>
                <w:rFonts w:ascii="Angsana New" w:hAnsi="Angsana New"/>
                <w:sz w:val="30"/>
                <w:szCs w:val="30"/>
              </w:rPr>
              <w:t>-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3B7A">
              <w:rPr>
                <w:rFonts w:ascii="Angsana New" w:hAnsi="Angsana New"/>
                <w:sz w:val="30"/>
                <w:szCs w:val="30"/>
              </w:rPr>
              <w:t>12</w:t>
            </w: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7EFE80AE" w14:textId="0834E6FA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81" w:type="dxa"/>
          </w:tcPr>
          <w:p w14:paraId="049B92AB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565C8C" w14:textId="4E75930F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181" w:type="dxa"/>
          </w:tcPr>
          <w:p w14:paraId="0F294A11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E0B3489" w14:textId="3946011C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83" w:type="dxa"/>
          </w:tcPr>
          <w:p w14:paraId="4EEB34C0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538071" w14:textId="6F9B97A6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F4145D" w:rsidRPr="009433A9" w14:paraId="1C732D90" w14:textId="77777777" w:rsidTr="006C06DD">
        <w:trPr>
          <w:cantSplit/>
        </w:trPr>
        <w:tc>
          <w:tcPr>
            <w:tcW w:w="4135" w:type="dxa"/>
            <w:hideMark/>
          </w:tcPr>
          <w:p w14:paraId="78A8FA05" w14:textId="77777777" w:rsidR="00F4145D" w:rsidRPr="00143B7A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43B7A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43B7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9D09" w14:textId="0CF29402" w:rsidR="00F4145D" w:rsidRPr="00143B7A" w:rsidRDefault="003C3AFA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47,285</w:t>
            </w:r>
          </w:p>
        </w:tc>
        <w:tc>
          <w:tcPr>
            <w:tcW w:w="181" w:type="dxa"/>
          </w:tcPr>
          <w:p w14:paraId="7E7128A0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7178" w14:textId="0F978802" w:rsidR="00F4145D" w:rsidRPr="00143B7A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181" w:type="dxa"/>
          </w:tcPr>
          <w:p w14:paraId="1B7DDF70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1932B" w14:textId="525D6F62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45,253</w:t>
            </w:r>
          </w:p>
        </w:tc>
        <w:tc>
          <w:tcPr>
            <w:tcW w:w="183" w:type="dxa"/>
          </w:tcPr>
          <w:p w14:paraId="3CA7BD66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9D7A9" w14:textId="3F15A135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F4145D" w:rsidRPr="009433A9" w14:paraId="4B37E0BA" w14:textId="77777777" w:rsidTr="006C06DD">
        <w:trPr>
          <w:cantSplit/>
        </w:trPr>
        <w:tc>
          <w:tcPr>
            <w:tcW w:w="4135" w:type="dxa"/>
            <w:hideMark/>
          </w:tcPr>
          <w:p w14:paraId="09A7A583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4EE7" w14:textId="52B7985B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249,9</w:t>
            </w:r>
            <w:r w:rsidR="00156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81" w:type="dxa"/>
          </w:tcPr>
          <w:p w14:paraId="3830FC97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6EC52" w14:textId="43497B3C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181" w:type="dxa"/>
          </w:tcPr>
          <w:p w14:paraId="03B4D9DD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9F1E" w14:textId="0D1BE17F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213,5</w:t>
            </w:r>
            <w:r w:rsidR="00156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3" w:type="dxa"/>
          </w:tcPr>
          <w:p w14:paraId="1AE325B5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A4222" w14:textId="3BD6494B" w:rsidR="00F4145D" w:rsidRPr="00143B7A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  <w:tr w:rsidR="00F4145D" w:rsidRPr="009433A9" w14:paraId="312EA624" w14:textId="77777777" w:rsidTr="006C06DD">
        <w:trPr>
          <w:cantSplit/>
          <w:trHeight w:val="71"/>
        </w:trPr>
        <w:tc>
          <w:tcPr>
            <w:tcW w:w="4135" w:type="dxa"/>
            <w:vAlign w:val="bottom"/>
            <w:hideMark/>
          </w:tcPr>
          <w:p w14:paraId="39B51943" w14:textId="77777777" w:rsidR="00F4145D" w:rsidRPr="00143B7A" w:rsidRDefault="00F4145D" w:rsidP="00F4145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3B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6E312" w14:textId="14A9D391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1563F3">
              <w:rPr>
                <w:rFonts w:asciiTheme="majorBidi" w:hAnsiTheme="majorBidi" w:cstheme="majorBidi"/>
                <w:sz w:val="30"/>
                <w:szCs w:val="30"/>
              </w:rPr>
              <w:t>7,989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E923188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32252" w14:textId="750983B6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6C87DA1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85B2A" w14:textId="542A870A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(45,939)</w:t>
            </w:r>
          </w:p>
        </w:tc>
        <w:tc>
          <w:tcPr>
            <w:tcW w:w="183" w:type="dxa"/>
            <w:vAlign w:val="bottom"/>
          </w:tcPr>
          <w:p w14:paraId="4E1E0D49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077BE" w14:textId="26C69053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 w:rsidRPr="00143B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45D" w:rsidRPr="009433A9" w14:paraId="03DF816C" w14:textId="77777777" w:rsidTr="006C06DD">
        <w:trPr>
          <w:cantSplit/>
        </w:trPr>
        <w:tc>
          <w:tcPr>
            <w:tcW w:w="4135" w:type="dxa"/>
            <w:hideMark/>
          </w:tcPr>
          <w:p w14:paraId="65A87F21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1FCD8" w14:textId="78464194" w:rsidR="00F4145D" w:rsidRPr="00143B7A" w:rsidRDefault="003C3AFA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201,</w:t>
            </w:r>
            <w:r w:rsidR="001563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81" w:type="dxa"/>
          </w:tcPr>
          <w:p w14:paraId="0EED9482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6EEE1" w14:textId="090ED1EF" w:rsidR="00F4145D" w:rsidRPr="00143B7A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338,669</w:t>
            </w:r>
          </w:p>
        </w:tc>
        <w:tc>
          <w:tcPr>
            <w:tcW w:w="181" w:type="dxa"/>
          </w:tcPr>
          <w:p w14:paraId="46E71BA8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CE7C8" w14:textId="6D17D0DC" w:rsidR="00F4145D" w:rsidRPr="00143B7A" w:rsidRDefault="003C3AFA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167,6</w:t>
            </w:r>
            <w:r w:rsidR="001563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83" w:type="dxa"/>
          </w:tcPr>
          <w:p w14:paraId="0EF49EC7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BF7D5" w14:textId="2A9B7DF8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</w:p>
        </w:tc>
      </w:tr>
      <w:tr w:rsidR="00F4145D" w:rsidRPr="009433A9" w14:paraId="16CC6185" w14:textId="77777777" w:rsidTr="006C06DD">
        <w:trPr>
          <w:cantSplit/>
        </w:trPr>
        <w:tc>
          <w:tcPr>
            <w:tcW w:w="4135" w:type="dxa"/>
          </w:tcPr>
          <w:p w14:paraId="3074B3F3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8282F19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8A37FF1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36FFA53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9E2F759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13381030" w14:textId="77777777" w:rsidR="00F4145D" w:rsidRPr="00143B7A" w:rsidRDefault="00F4145D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8D1C8D8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</w:tcPr>
          <w:p w14:paraId="5312E447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45D" w:rsidRPr="009433A9" w14:paraId="1FD5B591" w14:textId="77777777" w:rsidTr="006C06DD">
        <w:trPr>
          <w:cantSplit/>
        </w:trPr>
        <w:tc>
          <w:tcPr>
            <w:tcW w:w="4135" w:type="dxa"/>
          </w:tcPr>
          <w:p w14:paraId="39C5EA1B" w14:textId="77777777" w:rsidR="00F4145D" w:rsidRPr="00143B7A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B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78B2EFE3" w14:textId="4A47880F" w:rsidR="00F4145D" w:rsidRPr="00143B7A" w:rsidRDefault="00E4303F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B21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26,453</w:t>
            </w:r>
          </w:p>
        </w:tc>
        <w:tc>
          <w:tcPr>
            <w:tcW w:w="181" w:type="dxa"/>
          </w:tcPr>
          <w:p w14:paraId="03A9CEC1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246D7C2F" w14:textId="18987832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181" w:type="dxa"/>
          </w:tcPr>
          <w:p w14:paraId="1741E826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</w:tcPr>
          <w:p w14:paraId="5673C1CF" w14:textId="22DB0B6B" w:rsidR="00F4145D" w:rsidRPr="00143B7A" w:rsidRDefault="00E4303F" w:rsidP="00143B7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0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466,0</w:t>
            </w:r>
            <w:r w:rsidR="001563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31DF1165" w14:textId="77777777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</w:tcPr>
          <w:p w14:paraId="55AB1872" w14:textId="2A3C6751" w:rsidR="00F4145D" w:rsidRPr="00143B7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43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</w:tr>
    </w:tbl>
    <w:p w14:paraId="6F85C611" w14:textId="77777777" w:rsidR="00143B7A" w:rsidRPr="004810C8" w:rsidRDefault="00143B7A" w:rsidP="00143B7A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180"/>
        <w:gridCol w:w="1266"/>
        <w:gridCol w:w="178"/>
        <w:gridCol w:w="1173"/>
        <w:gridCol w:w="183"/>
        <w:gridCol w:w="1258"/>
      </w:tblGrid>
      <w:tr w:rsidR="00143B7A" w:rsidRPr="009433A9" w14:paraId="4E30CB60" w14:textId="77777777" w:rsidTr="00455894">
        <w:trPr>
          <w:cantSplit/>
        </w:trPr>
        <w:tc>
          <w:tcPr>
            <w:tcW w:w="4044" w:type="dxa"/>
            <w:vAlign w:val="bottom"/>
            <w:hideMark/>
          </w:tcPr>
          <w:p w14:paraId="7A0C68FE" w14:textId="77777777" w:rsidR="00143B7A" w:rsidRPr="009433A9" w:rsidRDefault="00143B7A" w:rsidP="0045589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4924CAFD" w14:textId="77777777" w:rsidR="00143B7A" w:rsidRPr="009433A9" w:rsidRDefault="00143B7A" w:rsidP="004558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38C2959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531B0237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143B7A" w:rsidRPr="009433A9" w14:paraId="703E8711" w14:textId="77777777" w:rsidTr="00455894">
        <w:trPr>
          <w:cantSplit/>
        </w:trPr>
        <w:tc>
          <w:tcPr>
            <w:tcW w:w="4044" w:type="dxa"/>
            <w:vAlign w:val="bottom"/>
          </w:tcPr>
          <w:p w14:paraId="40F70215" w14:textId="77777777" w:rsidR="00143B7A" w:rsidRPr="009433A9" w:rsidRDefault="00143B7A" w:rsidP="004558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มิถุนายน</w:t>
            </w:r>
          </w:p>
        </w:tc>
        <w:tc>
          <w:tcPr>
            <w:tcW w:w="1258" w:type="dxa"/>
            <w:vAlign w:val="bottom"/>
          </w:tcPr>
          <w:p w14:paraId="5F17C228" w14:textId="3E332CF4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D807344" w14:textId="77777777" w:rsidR="00143B7A" w:rsidRPr="009433A9" w:rsidRDefault="00143B7A" w:rsidP="004558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33D2BF69" w14:textId="4313B2E2" w:rsidR="00143B7A" w:rsidRPr="009433A9" w:rsidRDefault="00143B7A" w:rsidP="0045589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705F277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bottom"/>
          </w:tcPr>
          <w:p w14:paraId="7A339878" w14:textId="6BC15CE7" w:rsidR="00143B7A" w:rsidRPr="009433A9" w:rsidRDefault="00143B7A" w:rsidP="0045589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Cs/>
                <w:sz w:val="29"/>
                <w:szCs w:val="29"/>
              </w:rPr>
              <w:t>5</w:t>
            </w:r>
          </w:p>
        </w:tc>
        <w:tc>
          <w:tcPr>
            <w:tcW w:w="183" w:type="dxa"/>
            <w:vAlign w:val="bottom"/>
          </w:tcPr>
          <w:p w14:paraId="286D1A3F" w14:textId="77777777" w:rsidR="00143B7A" w:rsidRPr="009433A9" w:rsidRDefault="00143B7A" w:rsidP="00455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7C94B707" w14:textId="0BAC0327" w:rsidR="00143B7A" w:rsidRPr="009433A9" w:rsidRDefault="00143B7A" w:rsidP="0045589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4</w:t>
            </w:r>
          </w:p>
        </w:tc>
      </w:tr>
      <w:tr w:rsidR="00143B7A" w:rsidRPr="009433A9" w14:paraId="76C0FC28" w14:textId="77777777" w:rsidTr="00455894">
        <w:trPr>
          <w:cantSplit/>
        </w:trPr>
        <w:tc>
          <w:tcPr>
            <w:tcW w:w="4044" w:type="dxa"/>
            <w:vAlign w:val="bottom"/>
            <w:hideMark/>
          </w:tcPr>
          <w:p w14:paraId="29D09D60" w14:textId="77777777" w:rsidR="00143B7A" w:rsidRPr="009433A9" w:rsidRDefault="00143B7A" w:rsidP="004558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43322BA4" w14:textId="77777777" w:rsidR="00143B7A" w:rsidRPr="009433A9" w:rsidRDefault="00143B7A" w:rsidP="004558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143B7A" w:rsidRPr="009433A9" w14:paraId="61FA1E0C" w14:textId="77777777" w:rsidTr="00455894">
        <w:trPr>
          <w:cantSplit/>
        </w:trPr>
        <w:tc>
          <w:tcPr>
            <w:tcW w:w="4044" w:type="dxa"/>
          </w:tcPr>
          <w:p w14:paraId="6496729B" w14:textId="778CB9E2" w:rsidR="00143B7A" w:rsidRPr="009433A9" w:rsidRDefault="00FD057D" w:rsidP="00143B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43B7A"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7AB789AF" w14:textId="09A752B8" w:rsidR="00143B7A" w:rsidRPr="009433A9" w:rsidRDefault="00177131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1563F3">
              <w:rPr>
                <w:rFonts w:asciiTheme="majorBidi" w:hAnsiTheme="majorBidi" w:cstheme="majorBidi"/>
                <w:sz w:val="29"/>
                <w:szCs w:val="29"/>
              </w:rPr>
              <w:t>1,043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E29F58F" w14:textId="77777777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6" w:type="dxa"/>
          </w:tcPr>
          <w:p w14:paraId="5ABE59DF" w14:textId="4D07AB9F" w:rsidR="00143B7A" w:rsidRPr="00E7376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17,477</w:t>
            </w:r>
          </w:p>
        </w:tc>
        <w:tc>
          <w:tcPr>
            <w:tcW w:w="178" w:type="dxa"/>
          </w:tcPr>
          <w:p w14:paraId="538AA1A4" w14:textId="77777777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0868046C" w14:textId="68414E47" w:rsidR="00143B7A" w:rsidRPr="009433A9" w:rsidRDefault="00E4303F" w:rsidP="00143B7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(848)</w:t>
            </w:r>
          </w:p>
        </w:tc>
        <w:tc>
          <w:tcPr>
            <w:tcW w:w="183" w:type="dxa"/>
          </w:tcPr>
          <w:p w14:paraId="197E4FAB" w14:textId="77777777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1DC321F3" w14:textId="1D0173EA" w:rsidR="00143B7A" w:rsidRPr="009433A9" w:rsidRDefault="00143B7A" w:rsidP="00143B7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18,908</w:t>
            </w:r>
          </w:p>
        </w:tc>
      </w:tr>
    </w:tbl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1B95D64" w14:textId="77777777" w:rsidR="00680119" w:rsidRDefault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  <w:sectPr w:rsidR="00680119" w:rsidSect="004876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434EAD08" w14:textId="77777777" w:rsidR="00680119" w:rsidRDefault="00680119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เงินลงทุน</w:t>
      </w:r>
      <w:r w:rsidRPr="000C4855">
        <w:rPr>
          <w:rFonts w:ascii="Angsana New" w:hAnsi="Angsana New"/>
          <w:bCs/>
          <w:sz w:val="30"/>
          <w:szCs w:val="30"/>
          <w:cs/>
        </w:rPr>
        <w:t>ในการร่วมค้า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7D5F0430" w:rsidR="00680119" w:rsidRPr="003748DE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48DE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>ณ</w:t>
      </w:r>
      <w:r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D55AD8" w:rsidRPr="00D55AD8">
        <w:rPr>
          <w:rFonts w:ascii="Angsana New" w:hAnsi="Angsana New"/>
          <w:sz w:val="30"/>
          <w:szCs w:val="30"/>
        </w:rPr>
        <w:t>30</w:t>
      </w:r>
      <w:r w:rsidR="00D55AD8" w:rsidRPr="00832AE4">
        <w:rPr>
          <w:rFonts w:ascii="Angsana New" w:hAnsi="Angsana New"/>
          <w:sz w:val="30"/>
          <w:szCs w:val="30"/>
        </w:rPr>
        <w:t xml:space="preserve"> </w:t>
      </w:r>
      <w:r w:rsidR="00D55AD8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 </w:t>
      </w:r>
      <w:r w:rsidR="00AB7224" w:rsidRPr="003748DE">
        <w:rPr>
          <w:rFonts w:ascii="Angsana New" w:hAnsi="Angsana New"/>
          <w:sz w:val="30"/>
          <w:szCs w:val="30"/>
        </w:rPr>
        <w:t xml:space="preserve">2565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 xml:space="preserve">2564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753D54" w:rsidRPr="009433A9">
        <w:rPr>
          <w:rFonts w:ascii="Angsana New" w:hAnsi="Angsana New" w:hint="cs"/>
          <w:sz w:val="30"/>
          <w:szCs w:val="30"/>
          <w:cs/>
        </w:rPr>
        <w:t>หกเดือน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53D54" w:rsidRPr="009433A9">
        <w:rPr>
          <w:rFonts w:ascii="Angsana New" w:hAnsi="Angsana New"/>
          <w:sz w:val="30"/>
          <w:szCs w:val="30"/>
        </w:rPr>
        <w:t>30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 </w:t>
      </w:r>
      <w:r w:rsidR="00753D54"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>มีดังนี้</w:t>
      </w:r>
      <w:r w:rsidRPr="003748DE">
        <w:rPr>
          <w:rFonts w:ascii="Angsana New" w:hAnsi="Angsana New"/>
          <w:sz w:val="30"/>
          <w:szCs w:val="30"/>
        </w:rPr>
        <w:t xml:space="preserve"> </w:t>
      </w:r>
    </w:p>
    <w:p w14:paraId="6A869641" w14:textId="483F3AFE" w:rsidR="00680119" w:rsidRPr="00860223" w:rsidRDefault="00680119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tbl>
      <w:tblPr>
        <w:tblW w:w="151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810"/>
        <w:gridCol w:w="720"/>
        <w:gridCol w:w="180"/>
        <w:gridCol w:w="720"/>
        <w:gridCol w:w="215"/>
        <w:gridCol w:w="775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3"/>
        <w:gridCol w:w="807"/>
        <w:gridCol w:w="180"/>
        <w:gridCol w:w="836"/>
      </w:tblGrid>
      <w:tr w:rsidR="00680119" w:rsidRPr="003748DE" w14:paraId="704A6DF4" w14:textId="77777777" w:rsidTr="00753D54">
        <w:trPr>
          <w:cantSplit/>
          <w:tblHeader/>
        </w:trPr>
        <w:tc>
          <w:tcPr>
            <w:tcW w:w="2430" w:type="dxa"/>
          </w:tcPr>
          <w:p w14:paraId="3EBBFA45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16" w:type="dxa"/>
            <w:gridSpan w:val="21"/>
            <w:vAlign w:val="bottom"/>
          </w:tcPr>
          <w:p w14:paraId="4C7CF186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  <w:r w:rsidRPr="00E5491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680119" w:rsidRPr="003748DE" w14:paraId="7EED01C4" w14:textId="77777777" w:rsidTr="00753D54">
        <w:trPr>
          <w:cantSplit/>
          <w:tblHeader/>
        </w:trPr>
        <w:tc>
          <w:tcPr>
            <w:tcW w:w="2430" w:type="dxa"/>
          </w:tcPr>
          <w:p w14:paraId="72692665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  <w:vAlign w:val="bottom"/>
          </w:tcPr>
          <w:p w14:paraId="46F2DB2A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DCEB871" w14:textId="77777777" w:rsidR="00680119" w:rsidRPr="003748DE" w:rsidRDefault="00680119" w:rsidP="00E54915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2E86AD41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FB16728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3CF73D9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75" w:type="dxa"/>
            <w:gridSpan w:val="3"/>
          </w:tcPr>
          <w:p w14:paraId="589C31A9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7B29F476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ทุนชำระแล้ว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13944B6E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3B1E787A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1B00BF08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6AD602A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44EDEF5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มูลค่าตาม</w:t>
            </w:r>
          </w:p>
          <w:p w14:paraId="20CC4395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วิธีส่วนได้เสีย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3" w:type="dxa"/>
          </w:tcPr>
          <w:p w14:paraId="57497827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</w:tcPr>
          <w:p w14:paraId="3D737DBF" w14:textId="77777777" w:rsidR="00E54915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เงินปันผลรับสำหรับ</w:t>
            </w:r>
            <w:r w:rsidR="00DA1EC8"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งวด</w:t>
            </w:r>
          </w:p>
          <w:p w14:paraId="09B8504B" w14:textId="07B42C4A" w:rsidR="00680119" w:rsidRPr="003748DE" w:rsidRDefault="00753D54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หก</w:t>
            </w:r>
            <w:r w:rsidR="00E54915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AB7224" w:rsidRPr="003748DE" w14:paraId="2854E586" w14:textId="77777777" w:rsidTr="00753D54">
        <w:trPr>
          <w:cantSplit/>
          <w:tblHeader/>
        </w:trPr>
        <w:tc>
          <w:tcPr>
            <w:tcW w:w="2430" w:type="dxa"/>
          </w:tcPr>
          <w:p w14:paraId="6569C911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6537D9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C062A0D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3881BE6" w14:textId="5B0F2A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 w:rsidR="00753D54"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 w:rsidR="00753D54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7A3250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D0CC59" w14:textId="18874F0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215" w:type="dxa"/>
            <w:vAlign w:val="bottom"/>
          </w:tcPr>
          <w:p w14:paraId="6D3C3265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39663225" w14:textId="26870417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09E8D2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D9B1272" w14:textId="1579A9D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11F9F77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358267" w14:textId="40198B11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0D8920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F66932C" w14:textId="2CF73DE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D28D22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1313D5" w14:textId="1E8A8FB6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ECC14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BF6DAC" w14:textId="1647603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4BDF581E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07" w:type="dxa"/>
            <w:vAlign w:val="bottom"/>
          </w:tcPr>
          <w:p w14:paraId="524461D2" w14:textId="62DEE824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46996D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6" w:type="dxa"/>
            <w:vAlign w:val="bottom"/>
          </w:tcPr>
          <w:p w14:paraId="01CCC958" w14:textId="750800B9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</w:tr>
      <w:tr w:rsidR="00AB7224" w:rsidRPr="003748DE" w14:paraId="2B81B717" w14:textId="77777777" w:rsidTr="00753D54">
        <w:trPr>
          <w:cantSplit/>
          <w:tblHeader/>
        </w:trPr>
        <w:tc>
          <w:tcPr>
            <w:tcW w:w="2430" w:type="dxa"/>
          </w:tcPr>
          <w:p w14:paraId="6864F296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03BB599C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4569657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766CECF" w14:textId="4CBF8E1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3E18E51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C189F68" w14:textId="6BBAF24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215" w:type="dxa"/>
            <w:vAlign w:val="bottom"/>
          </w:tcPr>
          <w:p w14:paraId="37A837A4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4B6B66C5" w14:textId="7DEE8508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7252656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E086E4A" w14:textId="427276E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47BF94F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17F8CF" w14:textId="3C490EA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69B0DE0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41F780" w14:textId="59C505F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1AC0BE3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F4F3B12" w14:textId="7682F65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D9A069E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8FCB697" w14:textId="1931ACD2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3" w:type="dxa"/>
            <w:vAlign w:val="bottom"/>
          </w:tcPr>
          <w:p w14:paraId="01F57482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07" w:type="dxa"/>
            <w:vAlign w:val="bottom"/>
          </w:tcPr>
          <w:p w14:paraId="408354CD" w14:textId="21BFAA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0959117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6" w:type="dxa"/>
            <w:vAlign w:val="bottom"/>
          </w:tcPr>
          <w:p w14:paraId="38FF0C25" w14:textId="5106D6B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</w:tr>
      <w:tr w:rsidR="00AB7224" w:rsidRPr="003748DE" w14:paraId="3AE1511C" w14:textId="77777777" w:rsidTr="00753D54">
        <w:trPr>
          <w:cantSplit/>
          <w:trHeight w:val="270"/>
        </w:trPr>
        <w:tc>
          <w:tcPr>
            <w:tcW w:w="2430" w:type="dxa"/>
          </w:tcPr>
          <w:p w14:paraId="5BF61421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0" w:type="dxa"/>
          </w:tcPr>
          <w:p w14:paraId="0A6F2DA7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6371637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620" w:type="dxa"/>
            <w:gridSpan w:val="3"/>
          </w:tcPr>
          <w:p w14:paraId="6A5C1ECF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15" w:type="dxa"/>
          </w:tcPr>
          <w:p w14:paraId="6B16DB71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7641" w:type="dxa"/>
            <w:gridSpan w:val="15"/>
          </w:tcPr>
          <w:p w14:paraId="66ED5BA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B7224" w:rsidRPr="003748DE" w14:paraId="379244B0" w14:textId="77777777" w:rsidTr="00753D54">
        <w:trPr>
          <w:cantSplit/>
        </w:trPr>
        <w:tc>
          <w:tcPr>
            <w:tcW w:w="2430" w:type="dxa"/>
          </w:tcPr>
          <w:p w14:paraId="6EB31244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66D0BF4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45E08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C3729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050EB7C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0AD59B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5575DB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73B394C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5F0822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17C7CD9B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27713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F2E8CB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D9247E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059D1B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CF08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760D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E0B75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FE68735" w14:textId="77777777" w:rsidR="00AB7224" w:rsidRPr="003748DE" w:rsidRDefault="00AB7224" w:rsidP="00AB7224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9DDD23C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DD71F04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CDA06A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5B8FD2AE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28F1C8E3" w14:textId="77777777" w:rsidTr="00753D54">
        <w:trPr>
          <w:cantSplit/>
        </w:trPr>
        <w:tc>
          <w:tcPr>
            <w:tcW w:w="2430" w:type="dxa"/>
          </w:tcPr>
          <w:p w14:paraId="0161E7DD" w14:textId="77777777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 xml:space="preserve">บริษัท สแกน แอดวานซ์ เพาเวอร์ จำกัด </w:t>
            </w:r>
          </w:p>
        </w:tc>
        <w:tc>
          <w:tcPr>
            <w:tcW w:w="2430" w:type="dxa"/>
            <w:vAlign w:val="bottom"/>
          </w:tcPr>
          <w:p w14:paraId="2408A72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810" w:type="dxa"/>
            <w:vAlign w:val="bottom"/>
          </w:tcPr>
          <w:p w14:paraId="7B027BC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952A3F9" w14:textId="785EAF40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58.69</w:t>
            </w:r>
          </w:p>
        </w:tc>
        <w:tc>
          <w:tcPr>
            <w:tcW w:w="180" w:type="dxa"/>
          </w:tcPr>
          <w:p w14:paraId="62694545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B9362A5" w14:textId="77777777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53.47</w:t>
            </w:r>
          </w:p>
        </w:tc>
        <w:tc>
          <w:tcPr>
            <w:tcW w:w="215" w:type="dxa"/>
            <w:vAlign w:val="bottom"/>
          </w:tcPr>
          <w:p w14:paraId="603C5A70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06665654" w14:textId="09A081C9" w:rsidR="00641668" w:rsidRPr="003748DE" w:rsidRDefault="00B203D0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1F0A8D9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2E7833E" w14:textId="601A5DEC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138,500</w:t>
            </w:r>
          </w:p>
        </w:tc>
        <w:tc>
          <w:tcPr>
            <w:tcW w:w="180" w:type="dxa"/>
            <w:vAlign w:val="bottom"/>
          </w:tcPr>
          <w:p w14:paraId="36A2DF1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155D2C5" w14:textId="5168B64A" w:rsidR="00641668" w:rsidRPr="003748DE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74839FB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3FD22" w14:textId="4066AD6C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6062FBB5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5F406B" w14:textId="1B0EC223" w:rsidR="00641668" w:rsidRPr="00342F4E" w:rsidRDefault="00580754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42F4E">
              <w:rPr>
                <w:rFonts w:ascii="Angsana New" w:hAnsi="Angsana New"/>
                <w:sz w:val="21"/>
                <w:szCs w:val="21"/>
                <w:lang w:bidi="th-TH"/>
              </w:rPr>
              <w:t>13</w:t>
            </w:r>
            <w:r w:rsidR="00EB785D" w:rsidRPr="00342F4E">
              <w:rPr>
                <w:rFonts w:ascii="Angsana New" w:hAnsi="Angsana New"/>
                <w:sz w:val="21"/>
                <w:szCs w:val="21"/>
                <w:lang w:bidi="th-TH"/>
              </w:rPr>
              <w:t>3</w:t>
            </w:r>
            <w:r w:rsidRPr="00342F4E">
              <w:rPr>
                <w:rFonts w:ascii="Angsana New" w:hAnsi="Angsana New"/>
                <w:sz w:val="21"/>
                <w:szCs w:val="21"/>
                <w:lang w:bidi="th-TH"/>
              </w:rPr>
              <w:t>,</w:t>
            </w:r>
            <w:r w:rsidR="00342F4E" w:rsidRPr="00342F4E">
              <w:rPr>
                <w:rFonts w:ascii="Angsana New" w:hAnsi="Angsana New"/>
                <w:sz w:val="21"/>
                <w:szCs w:val="21"/>
                <w:lang w:bidi="th-TH"/>
              </w:rPr>
              <w:t>956</w:t>
            </w:r>
          </w:p>
        </w:tc>
        <w:tc>
          <w:tcPr>
            <w:tcW w:w="180" w:type="dxa"/>
            <w:vAlign w:val="bottom"/>
          </w:tcPr>
          <w:p w14:paraId="713737C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E632D72" w14:textId="03FC1CBC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95,742</w:t>
            </w:r>
          </w:p>
        </w:tc>
        <w:tc>
          <w:tcPr>
            <w:tcW w:w="183" w:type="dxa"/>
            <w:vAlign w:val="bottom"/>
          </w:tcPr>
          <w:p w14:paraId="6DD3671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2280213" w14:textId="6F2D7F42" w:rsidR="00641668" w:rsidRPr="003748DE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48FC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626DCA2B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55EADD5B" w14:textId="77777777" w:rsidTr="00753D54">
        <w:trPr>
          <w:cantSplit/>
        </w:trPr>
        <w:tc>
          <w:tcPr>
            <w:tcW w:w="2430" w:type="dxa"/>
          </w:tcPr>
          <w:p w14:paraId="02B624A7" w14:textId="0331B76D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20A8B951" w14:textId="136DD9AE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ธุรกิจก๊าซธรรมชาติอัดสำหรับอุตสาหกรรม</w:t>
            </w:r>
          </w:p>
        </w:tc>
        <w:tc>
          <w:tcPr>
            <w:tcW w:w="810" w:type="dxa"/>
            <w:vAlign w:val="bottom"/>
          </w:tcPr>
          <w:p w14:paraId="03DA1712" w14:textId="017214DD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0B3D252" w14:textId="63761851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6D988A4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FFC99C3" w14:textId="5C9B3C34" w:rsidR="00641668" w:rsidRPr="003748DE" w:rsidRDefault="00641668" w:rsidP="008B1E37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68A37F84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635FD533" w14:textId="782EFF86" w:rsidR="00641668" w:rsidRPr="003748DE" w:rsidRDefault="00B203D0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6E82F518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1018551" w14:textId="7520D70F" w:rsidR="00641668" w:rsidRPr="003748DE" w:rsidRDefault="00641668" w:rsidP="00490018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6447F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C29E33C" w14:textId="7E478F92" w:rsidR="00641668" w:rsidRPr="003748DE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6DFF757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C4991F8" w14:textId="355FC38A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1C52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A5AFA8" w14:textId="183F8948" w:rsidR="00641668" w:rsidRPr="00342F4E" w:rsidRDefault="009B5CD2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342F4E">
              <w:rPr>
                <w:rFonts w:ascii="Angsana New" w:hAnsi="Angsana New"/>
                <w:sz w:val="21"/>
                <w:szCs w:val="21"/>
                <w:lang w:val="en-US" w:bidi="th-TH"/>
              </w:rPr>
              <w:t>373,</w:t>
            </w:r>
            <w:r w:rsidR="00EB785D" w:rsidRPr="00342F4E">
              <w:rPr>
                <w:rFonts w:ascii="Angsana New" w:hAnsi="Angsana New"/>
                <w:sz w:val="21"/>
                <w:szCs w:val="21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6F5079E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D6068E7" w14:textId="3167C955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6A56C4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3373A67" w14:textId="3F780B4D" w:rsidR="00641668" w:rsidRPr="003748DE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8693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7B786C97" w14:textId="73CD5360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198D261A" w14:textId="77777777" w:rsidTr="00753D54">
        <w:trPr>
          <w:cantSplit/>
        </w:trPr>
        <w:tc>
          <w:tcPr>
            <w:tcW w:w="2430" w:type="dxa"/>
          </w:tcPr>
          <w:p w14:paraId="70490263" w14:textId="5496F5BB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8D4863">
              <w:rPr>
                <w:rFonts w:ascii="Angsana New" w:hAnsi="Angsana New"/>
                <w:sz w:val="21"/>
                <w:szCs w:val="21"/>
                <w:cs/>
              </w:rPr>
              <w:t>บริษัท พืชเภสัชกรรม จำกัด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3BED877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273225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FA6231" w14:textId="77777777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6195B6C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7930834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EAE8708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387F3D6F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4AB2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5070396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21541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EA455A5" w14:textId="77777777" w:rsid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76598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4549D67" w14:textId="77777777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2755D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157972" w14:textId="77777777" w:rsidR="00641668" w:rsidRPr="00342F4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E0B77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2EA70A0" w14:textId="77777777" w:rsidR="00641668" w:rsidRPr="00641668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6EF664C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9341F9D" w14:textId="77777777" w:rsidR="00641668" w:rsidRPr="003748DE" w:rsidRDefault="00641668" w:rsidP="00FD78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84" w:right="-79" w:hanging="6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ADB81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vAlign w:val="bottom"/>
          </w:tcPr>
          <w:p w14:paraId="267CB735" w14:textId="77777777" w:rsidR="00641668" w:rsidRPr="003748DE" w:rsidRDefault="00641668" w:rsidP="00FD78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84" w:right="-79" w:hanging="6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78B3DFE0" w14:textId="77777777" w:rsidTr="00753D54">
        <w:trPr>
          <w:cantSplit/>
        </w:trPr>
        <w:tc>
          <w:tcPr>
            <w:tcW w:w="2430" w:type="dxa"/>
          </w:tcPr>
          <w:p w14:paraId="13A214E4" w14:textId="7BB56598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(ชื่อเดิม</w:t>
            </w: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4C081F88" w14:textId="6138B14E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810" w:type="dxa"/>
            <w:vAlign w:val="bottom"/>
          </w:tcPr>
          <w:p w14:paraId="6EAE80CA" w14:textId="109704FB" w:rsidR="00641668" w:rsidRPr="003748DE" w:rsidRDefault="00641668" w:rsidP="0064166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78FC42A" w14:textId="448FD52F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46.36</w:t>
            </w:r>
          </w:p>
        </w:tc>
        <w:tc>
          <w:tcPr>
            <w:tcW w:w="180" w:type="dxa"/>
          </w:tcPr>
          <w:p w14:paraId="21653FA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44691BA" w14:textId="4A616C02" w:rsidR="00641668" w:rsidRPr="003748DE" w:rsidRDefault="00641668" w:rsidP="008B1E37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625153AD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6503FC25" w14:textId="637B1549" w:rsidR="00641668" w:rsidRPr="003748DE" w:rsidRDefault="00B203D0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290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4ED11A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5CAF0F5" w14:textId="500C5BBE" w:rsidR="00641668" w:rsidRPr="003748DE" w:rsidRDefault="00641668" w:rsidP="0049001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AD72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6D89AD" w14:textId="2D51343E" w:rsidR="00641668" w:rsidRPr="003748DE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174791C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AF8623" w14:textId="094EFF99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B9AB34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E9D677" w14:textId="0800E069" w:rsidR="00641668" w:rsidRPr="00342F4E" w:rsidRDefault="006572A2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42F4E">
              <w:rPr>
                <w:rFonts w:ascii="Angsana New" w:hAnsi="Angsana New" w:hint="cs"/>
                <w:sz w:val="21"/>
                <w:szCs w:val="21"/>
                <w:lang w:val="en-US" w:bidi="th-TH"/>
              </w:rPr>
              <w:t>23</w:t>
            </w:r>
            <w:r w:rsidR="00E93D52" w:rsidRPr="00342F4E">
              <w:rPr>
                <w:rFonts w:ascii="Angsana New" w:hAnsi="Angsana New"/>
                <w:sz w:val="21"/>
                <w:szCs w:val="21"/>
                <w:lang w:val="en-US" w:bidi="th-TH"/>
              </w:rPr>
              <w:t>,442</w:t>
            </w:r>
          </w:p>
        </w:tc>
        <w:tc>
          <w:tcPr>
            <w:tcW w:w="180" w:type="dxa"/>
            <w:vAlign w:val="bottom"/>
          </w:tcPr>
          <w:p w14:paraId="51D54E5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2B923B" w14:textId="2082B48D" w:rsidR="00641668" w:rsidRP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95E2D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222BF9E5" w14:textId="7B565A6B" w:rsidR="00641668" w:rsidRPr="003748DE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1E8AF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0AC668EC" w14:textId="270489EE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499ECA6B" w14:textId="77777777" w:rsidTr="00753D54">
        <w:trPr>
          <w:cantSplit/>
        </w:trPr>
        <w:tc>
          <w:tcPr>
            <w:tcW w:w="2430" w:type="dxa"/>
          </w:tcPr>
          <w:p w14:paraId="5EB46A34" w14:textId="77777777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4A5B408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C6791E" w14:textId="29CA937F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214F1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1EE3DB0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655914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B40BF1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053AF5A5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EE6D4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2E3B27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43098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148CD" w14:textId="15ACCD38" w:rsidR="00641668" w:rsidRPr="003748DE" w:rsidRDefault="00580754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504,967</w:t>
            </w:r>
          </w:p>
        </w:tc>
        <w:tc>
          <w:tcPr>
            <w:tcW w:w="180" w:type="dxa"/>
            <w:vAlign w:val="bottom"/>
          </w:tcPr>
          <w:p w14:paraId="09E2A24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7AA3F" w14:textId="46D4E45A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highlight w:val="yellow"/>
                <w:lang w:bidi="th-TH"/>
              </w:rPr>
            </w:pPr>
            <w:r w:rsidRPr="00641668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47CB1EC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8CE13" w14:textId="23CAE464" w:rsidR="00641668" w:rsidRPr="00342F4E" w:rsidRDefault="00580754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42F4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53</w:t>
            </w:r>
            <w:r w:rsidR="00EB785D" w:rsidRPr="00342F4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0</w:t>
            </w:r>
            <w:r w:rsidR="009B5CD2" w:rsidRPr="00342F4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342F4E" w:rsidRPr="00342F4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832</w:t>
            </w:r>
          </w:p>
        </w:tc>
        <w:tc>
          <w:tcPr>
            <w:tcW w:w="180" w:type="dxa"/>
            <w:vAlign w:val="bottom"/>
          </w:tcPr>
          <w:p w14:paraId="0DB68C9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B4C1A" w14:textId="52524450" w:rsidR="00641668" w:rsidRPr="00641668" w:rsidRDefault="00641668" w:rsidP="0064166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highlight w:val="yellow"/>
                <w:lang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95,742</w:t>
            </w:r>
          </w:p>
        </w:tc>
        <w:tc>
          <w:tcPr>
            <w:tcW w:w="183" w:type="dxa"/>
            <w:vAlign w:val="bottom"/>
          </w:tcPr>
          <w:p w14:paraId="10E3487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051A6" w14:textId="3AD7A5B8" w:rsidR="00641668" w:rsidRPr="00376CCD" w:rsidRDefault="00B203D0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294BA2" w14:textId="77777777" w:rsidR="00641668" w:rsidRPr="00376CCD" w:rsidRDefault="00641668" w:rsidP="0064166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6948" w14:textId="5EB7C6AA" w:rsidR="00641668" w:rsidRPr="00376CCD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</w:tbl>
    <w:p w14:paraId="3CC6F405" w14:textId="202FFDE4" w:rsidR="00680119" w:rsidRPr="00860223" w:rsidRDefault="00680119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tbl>
      <w:tblPr>
        <w:tblW w:w="151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1530"/>
        <w:gridCol w:w="900"/>
        <w:gridCol w:w="180"/>
        <w:gridCol w:w="900"/>
        <w:gridCol w:w="215"/>
        <w:gridCol w:w="955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7"/>
      </w:tblGrid>
      <w:tr w:rsidR="00C9397E" w:rsidRPr="003748DE" w14:paraId="7598DE22" w14:textId="77777777" w:rsidTr="00E54915">
        <w:trPr>
          <w:cantSplit/>
          <w:tblHeader/>
        </w:trPr>
        <w:tc>
          <w:tcPr>
            <w:tcW w:w="2430" w:type="dxa"/>
          </w:tcPr>
          <w:p w14:paraId="1C57FF76" w14:textId="77777777" w:rsidR="0045792C" w:rsidRPr="003748DE" w:rsidRDefault="0045792C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97" w:type="dxa"/>
            <w:gridSpan w:val="17"/>
            <w:vAlign w:val="bottom"/>
          </w:tcPr>
          <w:p w14:paraId="76F023C3" w14:textId="7A27FEF2" w:rsidR="0045792C" w:rsidRPr="003748DE" w:rsidRDefault="0045792C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  <w:r w:rsidRPr="00E5491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E54915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03539B" w:rsidRPr="003748DE" w14:paraId="17CC9F56" w14:textId="77777777" w:rsidTr="00E54915">
        <w:trPr>
          <w:cantSplit/>
          <w:tblHeader/>
        </w:trPr>
        <w:tc>
          <w:tcPr>
            <w:tcW w:w="2430" w:type="dxa"/>
          </w:tcPr>
          <w:p w14:paraId="048EA695" w14:textId="77777777" w:rsidR="0003539B" w:rsidRPr="003748DE" w:rsidRDefault="0003539B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  <w:vAlign w:val="bottom"/>
          </w:tcPr>
          <w:p w14:paraId="6F9948B7" w14:textId="77777777" w:rsidR="0003539B" w:rsidRPr="003748DE" w:rsidRDefault="0003539B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1D4E0F55" w14:textId="77777777" w:rsidR="00611C52" w:rsidRDefault="00611C52" w:rsidP="00114A6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6878339" w14:textId="05C2CD63" w:rsidR="0003539B" w:rsidRPr="003748DE" w:rsidRDefault="0003539B" w:rsidP="00114A6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</w:tcPr>
          <w:p w14:paraId="6A958957" w14:textId="77777777" w:rsidR="00611C52" w:rsidRDefault="00611C52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A8DDC7E" w14:textId="0D72077A" w:rsidR="0003539B" w:rsidRPr="003748DE" w:rsidRDefault="0003539B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F50AFB4" w14:textId="77777777" w:rsidR="0003539B" w:rsidRPr="003748DE" w:rsidRDefault="0003539B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25" w:type="dxa"/>
            <w:gridSpan w:val="3"/>
          </w:tcPr>
          <w:p w14:paraId="75DF2A98" w14:textId="77777777" w:rsidR="00611C52" w:rsidRDefault="00611C52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5CBEBC55" w14:textId="4219E125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ทุนชำระแล้ว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1C4BFF91" w14:textId="77777777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980" w:type="dxa"/>
            <w:gridSpan w:val="3"/>
          </w:tcPr>
          <w:p w14:paraId="0C5F6106" w14:textId="77777777" w:rsidR="00611C52" w:rsidRDefault="00611C52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2AF8A740" w14:textId="7CBD7C88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0350743" w14:textId="77777777" w:rsidR="0003539B" w:rsidRPr="003748DE" w:rsidRDefault="0003539B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1A24E3E0" w14:textId="77777777" w:rsidR="00611C52" w:rsidRDefault="00611C52" w:rsidP="00611C5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เงินปันผลรับสำหรับ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งวด</w:t>
            </w:r>
          </w:p>
          <w:p w14:paraId="7EC2F20B" w14:textId="7BA0B391" w:rsidR="0003539B" w:rsidRPr="003748DE" w:rsidRDefault="00753D54" w:rsidP="00611C5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หก</w:t>
            </w:r>
            <w:r w:rsidR="00611C52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AB7224" w:rsidRPr="003748DE" w14:paraId="70B28C46" w14:textId="77777777" w:rsidTr="00E54915">
        <w:trPr>
          <w:cantSplit/>
          <w:tblHeader/>
        </w:trPr>
        <w:tc>
          <w:tcPr>
            <w:tcW w:w="2430" w:type="dxa"/>
          </w:tcPr>
          <w:p w14:paraId="20096C27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486D9B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45A9772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270CE14" w14:textId="5E8DFF93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C9E8AB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3B6F56" w14:textId="3577627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215" w:type="dxa"/>
            <w:vAlign w:val="bottom"/>
          </w:tcPr>
          <w:p w14:paraId="682B0836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5E6F4E1" w14:textId="77F66F8C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84D3FD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6970EB8" w14:textId="44B7520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C1C8D19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E5DD344" w14:textId="6FF1D1F9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07EDA1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810D34" w14:textId="142D420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AE458E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4BDF585" w14:textId="4CCE0CDE" w:rsidR="00AB7224" w:rsidRPr="003748DE" w:rsidRDefault="00753D5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680C45D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vAlign w:val="bottom"/>
          </w:tcPr>
          <w:p w14:paraId="34F9DD7B" w14:textId="4909A037" w:rsidR="00AB7224" w:rsidRPr="003748DE" w:rsidRDefault="00186657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3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</w:tr>
      <w:tr w:rsidR="00AB7224" w:rsidRPr="003748DE" w14:paraId="1B21317C" w14:textId="77777777" w:rsidTr="00E54915">
        <w:trPr>
          <w:cantSplit/>
          <w:tblHeader/>
        </w:trPr>
        <w:tc>
          <w:tcPr>
            <w:tcW w:w="2430" w:type="dxa"/>
          </w:tcPr>
          <w:p w14:paraId="0A211BF0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33396CB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30" w:type="dxa"/>
          </w:tcPr>
          <w:p w14:paraId="3D0BF6CE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F080645" w14:textId="289F6085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1E538D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1C27DA7" w14:textId="05468B9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215" w:type="dxa"/>
            <w:vAlign w:val="bottom"/>
          </w:tcPr>
          <w:p w14:paraId="6D5B3892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F962F20" w14:textId="7E66A97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1F9AC2A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F2A6D51" w14:textId="438083F0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69B07E6F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2EF6980" w14:textId="34526721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25AF330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45AA73" w14:textId="584B27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4A8D0E0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B61E5B5" w14:textId="56416EA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5B643C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vAlign w:val="bottom"/>
          </w:tcPr>
          <w:p w14:paraId="4C52AF70" w14:textId="273FF94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</w:tr>
      <w:tr w:rsidR="00AB7224" w:rsidRPr="003748DE" w14:paraId="66352EDB" w14:textId="77777777" w:rsidTr="00E54915">
        <w:trPr>
          <w:cantSplit/>
          <w:trHeight w:val="270"/>
        </w:trPr>
        <w:tc>
          <w:tcPr>
            <w:tcW w:w="2430" w:type="dxa"/>
          </w:tcPr>
          <w:p w14:paraId="0CBC5C68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0" w:type="dxa"/>
          </w:tcPr>
          <w:p w14:paraId="3131C8BD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530" w:type="dxa"/>
          </w:tcPr>
          <w:p w14:paraId="5DEED506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3"/>
          </w:tcPr>
          <w:p w14:paraId="2E6F2345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15" w:type="dxa"/>
          </w:tcPr>
          <w:p w14:paraId="78A8CA9B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6542" w:type="dxa"/>
            <w:gridSpan w:val="11"/>
          </w:tcPr>
          <w:p w14:paraId="7E71938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B7224" w:rsidRPr="003748DE" w14:paraId="75194119" w14:textId="77777777" w:rsidTr="00E54915">
        <w:trPr>
          <w:cantSplit/>
        </w:trPr>
        <w:tc>
          <w:tcPr>
            <w:tcW w:w="2430" w:type="dxa"/>
          </w:tcPr>
          <w:p w14:paraId="215363CC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1728539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11B907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81D915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2571C8C8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93070F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269AC4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B03C087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FDE644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C7795C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B982F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1E1A30E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3936D0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5F8A48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CC962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98EFA0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2D7FB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E88E72B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15ADEF30" w14:textId="77777777" w:rsidTr="00E54915">
        <w:trPr>
          <w:cantSplit/>
        </w:trPr>
        <w:tc>
          <w:tcPr>
            <w:tcW w:w="2430" w:type="dxa"/>
          </w:tcPr>
          <w:p w14:paraId="02EB1E9C" w14:textId="77777777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1101FAC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ธุรกิจก๊าซธรรมชาติอัดสำหรับอุตสาหกรรม</w:t>
            </w:r>
          </w:p>
        </w:tc>
        <w:tc>
          <w:tcPr>
            <w:tcW w:w="1530" w:type="dxa"/>
            <w:vAlign w:val="bottom"/>
          </w:tcPr>
          <w:p w14:paraId="13FD547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789D68D6" w14:textId="4F009C78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49CBC84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CE892F" w14:textId="6D618C63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7371978E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67D0075D" w14:textId="264001E8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200" w:right="10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32B7607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FFC7B5D" w14:textId="0ED31609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5793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6D862C3" w14:textId="434B1699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4651B1A0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7181859" w14:textId="6410636C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AE44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689B0A" w14:textId="2EA87B7F" w:rsidR="00641668" w:rsidRPr="003748DE" w:rsidRDefault="0058075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09AC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00E0A4C" w14:textId="22041702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641668" w:rsidRPr="003748DE" w14:paraId="280B46E6" w14:textId="77777777" w:rsidTr="00E54915">
        <w:trPr>
          <w:cantSplit/>
        </w:trPr>
        <w:tc>
          <w:tcPr>
            <w:tcW w:w="2430" w:type="dxa"/>
          </w:tcPr>
          <w:p w14:paraId="245BF3E1" w14:textId="7A036F19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8D4863">
              <w:rPr>
                <w:rFonts w:ascii="Angsana New" w:hAnsi="Angsana New"/>
                <w:sz w:val="21"/>
                <w:szCs w:val="21"/>
                <w:cs/>
              </w:rPr>
              <w:t>บริษัท พืชเภสัชกรรม จำกัด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76A7C13C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AD0FB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410440" w14:textId="77777777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774CCF2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8B33AEB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EE8350A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D47C18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200" w:right="10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D7824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AACABE9" w14:textId="77777777" w:rsidR="00641668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4C019B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7E669C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75DD26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DB1E86E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2E6D78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2A868E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9006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01245C5" w14:textId="77777777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641668" w:rsidRPr="003748DE" w14:paraId="5C6E35A9" w14:textId="77777777" w:rsidTr="00E54915">
        <w:trPr>
          <w:cantSplit/>
        </w:trPr>
        <w:tc>
          <w:tcPr>
            <w:tcW w:w="2430" w:type="dxa"/>
          </w:tcPr>
          <w:p w14:paraId="24E0C235" w14:textId="6E4AA1C4" w:rsidR="00641668" w:rsidRPr="003748DE" w:rsidRDefault="00641668" w:rsidP="00641668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(ชื่อเดิม</w:t>
            </w: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5D873B6D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1530" w:type="dxa"/>
            <w:vAlign w:val="bottom"/>
          </w:tcPr>
          <w:p w14:paraId="27FFAC13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167928D3" w14:textId="657F95BD" w:rsidR="00641668" w:rsidRPr="003748DE" w:rsidRDefault="00641668" w:rsidP="00641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46.36</w:t>
            </w:r>
          </w:p>
        </w:tc>
        <w:tc>
          <w:tcPr>
            <w:tcW w:w="180" w:type="dxa"/>
          </w:tcPr>
          <w:p w14:paraId="411FEAEA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083D8B2" w14:textId="5253AD25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5D1CD54B" w14:textId="77777777" w:rsidR="00641668" w:rsidRPr="003748DE" w:rsidRDefault="00641668" w:rsidP="0064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362F73AB" w14:textId="68386C95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200" w:right="10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57528C2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AA978D1" w14:textId="53012126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8C915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07EEA" w14:textId="79290892" w:rsidR="00641668" w:rsidRPr="003748DE" w:rsidRDefault="00580754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5F019559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CB55F7" w14:textId="6F29DCFA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DCE61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ADBF6E" w14:textId="109673C2" w:rsidR="00641668" w:rsidRPr="003748DE" w:rsidRDefault="0058075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95A517" w14:textId="77777777" w:rsidR="00641668" w:rsidRPr="003748DE" w:rsidRDefault="00641668" w:rsidP="0064166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7EB6428" w14:textId="11F37A60" w:rsidR="00641668" w:rsidRPr="003748DE" w:rsidRDefault="00641668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AB7224" w:rsidRPr="003748DE" w14:paraId="1CDAB7D6" w14:textId="77777777" w:rsidTr="00E54915">
        <w:trPr>
          <w:cantSplit/>
        </w:trPr>
        <w:tc>
          <w:tcPr>
            <w:tcW w:w="2430" w:type="dxa"/>
          </w:tcPr>
          <w:p w14:paraId="0B0D7A27" w14:textId="77777777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F13D0E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422A9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369130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310B355B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0AA0AE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0C2E4AA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3FCB231A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0E7203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838C791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4CBD7F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E9756" w14:textId="6EF45687" w:rsidR="00AB7224" w:rsidRPr="003748DE" w:rsidRDefault="0058075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64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56D0B527" w14:textId="77777777" w:rsidR="00AB7224" w:rsidRPr="003748DE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7D33" w14:textId="114A69F1" w:rsidR="00AB7224" w:rsidRPr="00376CCD" w:rsidRDefault="00AB722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49D3D0" w14:textId="77777777" w:rsidR="00AB7224" w:rsidRPr="00376CCD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30BE2" w14:textId="76E38AED" w:rsidR="00AB7224" w:rsidRPr="00376CCD" w:rsidRDefault="0058075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ABBEA9" w14:textId="77777777" w:rsidR="00AB7224" w:rsidRPr="00376CCD" w:rsidRDefault="00AB7224" w:rsidP="00240D3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E1FE7" w14:textId="5A749F37" w:rsidR="00AB7224" w:rsidRPr="00376CCD" w:rsidRDefault="00AB7224" w:rsidP="00704690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6CCD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</w:tbl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B92B91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60284886" w14:textId="6A37874D" w:rsidR="006379EB" w:rsidRPr="006379EB" w:rsidRDefault="006379EB" w:rsidP="00680119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9EB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</w:t>
      </w:r>
      <w:r w:rsidRPr="006379EB">
        <w:rPr>
          <w:rFonts w:ascii="Angsana New" w:hAnsi="Angsana New"/>
          <w:i/>
          <w:iCs/>
          <w:sz w:val="30"/>
          <w:szCs w:val="30"/>
          <w:cs/>
        </w:rPr>
        <w:t>บริษัท สแกน แอดวานซ์ เพาเวอร์ จำกัด ("</w:t>
      </w:r>
      <w:r w:rsidRPr="006379EB">
        <w:rPr>
          <w:rFonts w:ascii="Angsana New" w:hAnsi="Angsana New"/>
          <w:i/>
          <w:iCs/>
          <w:sz w:val="30"/>
          <w:szCs w:val="30"/>
        </w:rPr>
        <w:t>SAP")</w:t>
      </w:r>
    </w:p>
    <w:p w14:paraId="7EECDA28" w14:textId="49224709" w:rsidR="00680119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6B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66B6B">
        <w:rPr>
          <w:rFonts w:ascii="Angsana New" w:hAnsi="Angsana New"/>
          <w:sz w:val="30"/>
          <w:szCs w:val="30"/>
        </w:rPr>
        <w:t xml:space="preserve">5 </w:t>
      </w:r>
      <w:r w:rsidRPr="00E66B6B">
        <w:rPr>
          <w:rFonts w:ascii="Angsana New" w:hAnsi="Angsana New"/>
          <w:sz w:val="30"/>
          <w:szCs w:val="30"/>
          <w:cs/>
        </w:rPr>
        <w:t xml:space="preserve">มกราคม </w:t>
      </w:r>
      <w:r w:rsidRPr="00E66B6B">
        <w:rPr>
          <w:rFonts w:ascii="Angsana New" w:hAnsi="Angsana New"/>
          <w:sz w:val="30"/>
          <w:szCs w:val="30"/>
        </w:rPr>
        <w:t xml:space="preserve">2565 </w:t>
      </w:r>
      <w:r w:rsidR="0063749E">
        <w:rPr>
          <w:rFonts w:ascii="Angsana New" w:hAnsi="Angsana New"/>
          <w:sz w:val="30"/>
          <w:szCs w:val="30"/>
        </w:rPr>
        <w:t>SAP</w:t>
      </w:r>
      <w:r w:rsidRPr="00E66B6B"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ได้เรียกชำระทุนเพิ่มเติมจากผู้ถือหุ้น ร้อยละ </w:t>
      </w:r>
      <w:r w:rsidRPr="00E66B6B">
        <w:rPr>
          <w:rFonts w:ascii="Angsana New" w:hAnsi="Angsana New"/>
          <w:sz w:val="30"/>
          <w:szCs w:val="30"/>
        </w:rPr>
        <w:t>1.5</w:t>
      </w:r>
      <w:r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E66B6B">
        <w:rPr>
          <w:rFonts w:ascii="Angsana New" w:hAnsi="Angsana New"/>
          <w:sz w:val="30"/>
          <w:szCs w:val="30"/>
        </w:rPr>
        <w:t xml:space="preserve">2,000,000 </w:t>
      </w:r>
      <w:r w:rsidRPr="00E66B6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66B6B">
        <w:rPr>
          <w:rFonts w:ascii="Angsana New" w:hAnsi="Angsana New"/>
          <w:sz w:val="30"/>
          <w:szCs w:val="30"/>
        </w:rPr>
        <w:t xml:space="preserve">100 </w:t>
      </w:r>
      <w:r w:rsidRPr="00E66B6B">
        <w:rPr>
          <w:rFonts w:ascii="Angsana New" w:hAnsi="Angsana New"/>
          <w:sz w:val="30"/>
          <w:szCs w:val="30"/>
          <w:cs/>
        </w:rPr>
        <w:t>บาท โดยบริษัท คอนโทร์โน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CCL</w:t>
      </w:r>
      <w:r>
        <w:rPr>
          <w:rFonts w:ascii="Angsana New" w:hAnsi="Angsana New" w:hint="cs"/>
          <w:sz w:val="30"/>
          <w:szCs w:val="30"/>
          <w:cs/>
        </w:rPr>
        <w:t>”)</w:t>
      </w:r>
      <w:r w:rsidRPr="00E66B6B">
        <w:rPr>
          <w:rFonts w:ascii="Angsana New" w:hAnsi="Angsana New"/>
          <w:sz w:val="30"/>
          <w:szCs w:val="30"/>
          <w:cs/>
        </w:rPr>
        <w:t xml:space="preserve"> ซึ่งเป็นบริษัทย่อยในกลุ่มบริษัทได้จ่ายชำระเงินค่าหุ้นเพิ่มทุนดังกล่าวแล้วเป็นจำนวน </w:t>
      </w:r>
      <w:r w:rsidRPr="00E66B6B">
        <w:rPr>
          <w:rFonts w:ascii="Angsana New" w:hAnsi="Angsana New"/>
          <w:sz w:val="30"/>
          <w:szCs w:val="30"/>
        </w:rPr>
        <w:t xml:space="preserve">1.53 </w:t>
      </w:r>
      <w:r w:rsidRPr="00E66B6B">
        <w:rPr>
          <w:rFonts w:ascii="Angsana New" w:hAnsi="Angsana New"/>
          <w:sz w:val="30"/>
          <w:szCs w:val="30"/>
          <w:cs/>
        </w:rPr>
        <w:t>ล้านบาท เพื่อรักษาสัดส่วนการถือหุ้นเดิม</w:t>
      </w:r>
    </w:p>
    <w:p w14:paraId="5F7A318E" w14:textId="77777777" w:rsidR="00680119" w:rsidRPr="006C06DD" w:rsidRDefault="00680119" w:rsidP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DCC0CB2" w14:textId="75688491" w:rsidR="00680119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C03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95B29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95B29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 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มีการออกหุ้นสามัญเพิ่มเติมจ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300,000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(</w:t>
      </w:r>
      <w:r w:rsidRPr="00CE6C03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2,375,000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2,675,000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 w:rsidRPr="00CE6C03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มูลค่าหุ้นละ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คิดเป็นจ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และได้เรียกช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ระค่าหุ้นครั้งแรกร้อยละ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</w:rPr>
        <w:t xml:space="preserve"> CCL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เป็นผู้จองซื้อหุ้นเพิ่มทุนดังกล่าวแต่เพียงผู้เดียวและได้จ่ายช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ระเงินแล้วเป็นจ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B21A2">
        <w:rPr>
          <w:rFonts w:ascii="Angsana New" w:hAnsi="Angsana New"/>
          <w:sz w:val="30"/>
          <w:szCs w:val="30"/>
        </w:rPr>
        <w:t xml:space="preserve">   </w:t>
      </w:r>
      <w:r w:rsidRPr="00CE6C03">
        <w:rPr>
          <w:rFonts w:ascii="Angsana New" w:hAnsi="Angsana New"/>
          <w:sz w:val="30"/>
          <w:szCs w:val="30"/>
          <w:cs/>
        </w:rPr>
        <w:t>จดทะเบียนเพิ่มทุนกับกระทรวงพาณิชย์แล้วเมื่อวันที่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ภายหลังการเพิ่มทุนดังกล่าว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สัดส่วนการถือหุ้นของ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บริษัทเพิ่มขึ้นจากร้อยละ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53.47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58.69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ยังคง</w:t>
      </w:r>
      <w:r w:rsidR="006379EB">
        <w:rPr>
          <w:rFonts w:ascii="Angsana New" w:hAnsi="Angsana New" w:hint="cs"/>
          <w:sz w:val="30"/>
          <w:szCs w:val="30"/>
          <w:cs/>
        </w:rPr>
        <w:t>สถานะ</w:t>
      </w:r>
      <w:r w:rsidRPr="00CE6C03">
        <w:rPr>
          <w:rFonts w:ascii="Angsana New" w:hAnsi="Angsana New"/>
          <w:sz w:val="30"/>
          <w:szCs w:val="30"/>
          <w:cs/>
        </w:rPr>
        <w:t>เป็นการร่วมค้าของ</w:t>
      </w:r>
      <w:r w:rsidR="003200EE">
        <w:rPr>
          <w:rFonts w:ascii="Angsana New" w:hAnsi="Angsana New"/>
          <w:sz w:val="30"/>
          <w:szCs w:val="30"/>
        </w:rPr>
        <w:t xml:space="preserve">           </w:t>
      </w:r>
      <w:r w:rsidR="00FE291F"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</w:t>
      </w:r>
    </w:p>
    <w:p w14:paraId="512D8004" w14:textId="77777777" w:rsidR="006C06DD" w:rsidRPr="006C06DD" w:rsidRDefault="006C06DD" w:rsidP="00EF32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754837" w14:textId="77777777" w:rsidR="00174B23" w:rsidRDefault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  <w:sectPr w:rsidR="00174B23" w:rsidSect="00B92B91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08899931" w14:textId="6F9E318F" w:rsidR="00BF3DAB" w:rsidRPr="00E15AA0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_Hlk109651150"/>
      <w:r w:rsidRPr="009433A9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515423BE" w14:textId="72BD5807" w:rsidR="00BB7D86" w:rsidRDefault="00BB7D86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382803CA" w14:textId="2A37C7AC" w:rsidR="00174B23" w:rsidRPr="006B07E9" w:rsidRDefault="00174B23" w:rsidP="00174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240D33" w:rsidRPr="00D55AD8">
        <w:rPr>
          <w:rFonts w:ascii="Angsana New" w:hAnsi="Angsana New"/>
          <w:sz w:val="30"/>
          <w:szCs w:val="30"/>
        </w:rPr>
        <w:t>30</w:t>
      </w:r>
      <w:r w:rsidR="00240D33" w:rsidRPr="00832AE4">
        <w:rPr>
          <w:rFonts w:ascii="Angsana New" w:hAnsi="Angsana New"/>
          <w:sz w:val="30"/>
          <w:szCs w:val="30"/>
        </w:rPr>
        <w:t xml:space="preserve"> </w:t>
      </w:r>
      <w:r w:rsidR="00240D33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 </w:t>
      </w:r>
      <w:r w:rsidR="00E94CB2" w:rsidRPr="003748DE">
        <w:rPr>
          <w:rFonts w:ascii="Angsana New" w:hAnsi="Angsana New"/>
          <w:sz w:val="30"/>
          <w:szCs w:val="30"/>
        </w:rPr>
        <w:t xml:space="preserve">2565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E94CB2" w:rsidRPr="003748DE">
        <w:rPr>
          <w:rFonts w:ascii="Angsana New" w:hAnsi="Angsana New"/>
          <w:sz w:val="30"/>
          <w:szCs w:val="30"/>
        </w:rPr>
        <w:t xml:space="preserve">31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E94CB2" w:rsidRPr="003748DE">
        <w:rPr>
          <w:rFonts w:ascii="Angsana New" w:hAnsi="Angsana New"/>
          <w:sz w:val="30"/>
          <w:szCs w:val="30"/>
        </w:rPr>
        <w:t xml:space="preserve">2564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240D33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40D33" w:rsidRPr="00D55AD8">
        <w:rPr>
          <w:rFonts w:ascii="Angsana New" w:hAnsi="Angsana New"/>
          <w:sz w:val="30"/>
          <w:szCs w:val="30"/>
        </w:rPr>
        <w:t>30</w:t>
      </w:r>
      <w:r w:rsidR="00240D33" w:rsidRPr="00832AE4">
        <w:rPr>
          <w:rFonts w:ascii="Angsana New" w:hAnsi="Angsana New"/>
          <w:sz w:val="30"/>
          <w:szCs w:val="30"/>
        </w:rPr>
        <w:t xml:space="preserve"> </w:t>
      </w:r>
      <w:r w:rsidR="00240D33" w:rsidRPr="00832AE4">
        <w:rPr>
          <w:rFonts w:ascii="Angsana New" w:hAnsi="Angsana New"/>
          <w:sz w:val="30"/>
          <w:szCs w:val="30"/>
          <w:cs/>
        </w:rPr>
        <w:t>มิถุนายน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E70AAA" w14:textId="0E90FAFF" w:rsidR="00174B23" w:rsidRDefault="00174B23" w:rsidP="00DC1B32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174B23" w:rsidRPr="006B07E9" w14:paraId="7F3AF319" w14:textId="77777777" w:rsidTr="00114A62">
        <w:trPr>
          <w:cantSplit/>
          <w:tblHeader/>
        </w:trPr>
        <w:tc>
          <w:tcPr>
            <w:tcW w:w="4476" w:type="dxa"/>
          </w:tcPr>
          <w:p w14:paraId="5C32D872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25A67DF5" w14:textId="77777777" w:rsidR="00174B23" w:rsidRPr="006B07E9" w:rsidRDefault="00174B23" w:rsidP="00114A62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74B23" w:rsidRPr="006B07E9" w14:paraId="37D5158B" w14:textId="77777777" w:rsidTr="00114A62">
        <w:trPr>
          <w:cantSplit/>
          <w:tblHeader/>
        </w:trPr>
        <w:tc>
          <w:tcPr>
            <w:tcW w:w="4476" w:type="dxa"/>
          </w:tcPr>
          <w:p w14:paraId="7F2E81E0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D2BEEDD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396117" w14:textId="31AB215E" w:rsidR="00174B23" w:rsidRPr="006B07E9" w:rsidRDefault="00235311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24E8CCA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21EBBFC9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A7C0EA1" w14:textId="69775459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4A09E1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95F9C7A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6A034F" w14:textId="6C29599C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90DD03C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3D51C4A" w14:textId="77777777" w:rsidR="0063749E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</w:p>
          <w:p w14:paraId="41FA3BCE" w14:textId="231F1245" w:rsidR="00174B23" w:rsidRPr="006B07E9" w:rsidRDefault="00240D3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หก</w:t>
            </w:r>
            <w:r w:rsidR="0063749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35311" w:rsidRPr="006B07E9" w14:paraId="23AC97F4" w14:textId="77777777" w:rsidTr="00622DA0">
        <w:trPr>
          <w:cantSplit/>
          <w:tblHeader/>
        </w:trPr>
        <w:tc>
          <w:tcPr>
            <w:tcW w:w="4476" w:type="dxa"/>
          </w:tcPr>
          <w:p w14:paraId="04A848D2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E532A" w14:textId="5EFE5684" w:rsidR="00235311" w:rsidRPr="00240D33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0D3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25C958E9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4B6A4" w14:textId="626E3EF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ABF7CCF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23D2C2" w14:textId="4D71E75A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0D3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4C595A35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6754E" w14:textId="38D39DEA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62EE0D8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47817" w14:textId="1E61148F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0D3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522FD7FB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D98EB" w14:textId="49DAB771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D6035F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2AF87" w14:textId="7E3FA066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0D3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</w:tcPr>
          <w:p w14:paraId="1514986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226558B" w14:textId="1DE0B667" w:rsidR="00235311" w:rsidRPr="006B07E9" w:rsidRDefault="00240D33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40D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0D3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35311" w:rsidRPr="006B07E9" w14:paraId="7D7DB42A" w14:textId="77777777" w:rsidTr="00114A62">
        <w:trPr>
          <w:cantSplit/>
          <w:tblHeader/>
        </w:trPr>
        <w:tc>
          <w:tcPr>
            <w:tcW w:w="4476" w:type="dxa"/>
          </w:tcPr>
          <w:p w14:paraId="1F32EB7E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0F080" w14:textId="5C1F1270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97536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6E498" w14:textId="2F132E53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E5C56B6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77667F" w14:textId="0DE5059D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A402EF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15AC6" w14:textId="26151B3F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1D4308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57EC8" w14:textId="12C3171B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EEDA827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D6C8" w14:textId="615A2AC4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1347ED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1C854" w14:textId="5B2797BD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79F256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F6A564E" w14:textId="18F51524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235311" w:rsidRPr="006B07E9" w14:paraId="65C3DE03" w14:textId="77777777" w:rsidTr="00114A62">
        <w:trPr>
          <w:cantSplit/>
        </w:trPr>
        <w:tc>
          <w:tcPr>
            <w:tcW w:w="4476" w:type="dxa"/>
          </w:tcPr>
          <w:p w14:paraId="2F4E390B" w14:textId="77777777" w:rsidR="00235311" w:rsidRPr="006B07E9" w:rsidRDefault="00235311" w:rsidP="0023531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6EF26D2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B13F98" w14:textId="77777777" w:rsidR="00235311" w:rsidRPr="006B07E9" w:rsidRDefault="00235311" w:rsidP="0023531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4DE1AD58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17BA" w:rsidRPr="006B07E9" w14:paraId="50997696" w14:textId="77777777" w:rsidTr="00114A62">
        <w:trPr>
          <w:cantSplit/>
        </w:trPr>
        <w:tc>
          <w:tcPr>
            <w:tcW w:w="4476" w:type="dxa"/>
          </w:tcPr>
          <w:p w14:paraId="2628F926" w14:textId="77777777" w:rsidR="00A917BA" w:rsidRPr="006B07E9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CEAFB67" w14:textId="3A5EE86A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BB54AB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BEB15" w14:textId="223B2AAF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C6638A2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975493" w14:textId="78EDB48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0946E4E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589D8D" w14:textId="713FBE36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7A0DD67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5A6E37" w14:textId="73E73863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65431DD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ADD2749" w14:textId="241F868E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138F55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99C18" w14:textId="6DEFED64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561E4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6D3A624" w14:textId="21EFDCF6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5DF444EB" w14:textId="77777777" w:rsidTr="00114A62">
        <w:trPr>
          <w:cantSplit/>
        </w:trPr>
        <w:tc>
          <w:tcPr>
            <w:tcW w:w="4476" w:type="dxa"/>
          </w:tcPr>
          <w:p w14:paraId="0D525629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2AC016E5" w14:textId="6606EE2B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63B2B4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F825B3" w14:textId="562A17C6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8CB14E0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ECAED6" w14:textId="52344A61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FFC434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EA89B" w14:textId="6E75C8E5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6870EA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A46C1" w14:textId="086B282D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7A894063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813D7" w14:textId="441C34AC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5F9E254D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09E119" w14:textId="0FC32FD0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0D6C07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4F60A42" w14:textId="397317EE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72E7B6FB" w14:textId="77777777" w:rsidTr="00114A62">
        <w:trPr>
          <w:cantSplit/>
        </w:trPr>
        <w:tc>
          <w:tcPr>
            <w:tcW w:w="4476" w:type="dxa"/>
          </w:tcPr>
          <w:p w14:paraId="7F04CC06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76140E84" w14:textId="32EBC249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A7DE665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AFCA80D" w14:textId="2FCB8FED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9C7E233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43D9272" w14:textId="3B165E41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9280A0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15E752" w14:textId="64EAF219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6357E56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090F4B" w14:textId="11F103B8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C9C740E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D25B0" w14:textId="4E306164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0E3B9A4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026B" w14:textId="4E0E060B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B88E2D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B331CE0" w14:textId="6B242497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631ECDD5" w14:textId="77777777" w:rsidTr="00114A62">
        <w:trPr>
          <w:cantSplit/>
        </w:trPr>
        <w:tc>
          <w:tcPr>
            <w:tcW w:w="4476" w:type="dxa"/>
          </w:tcPr>
          <w:p w14:paraId="3E63B3E5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1F923A6" w14:textId="19893C1E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DD94769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955226" w14:textId="261FC517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27D4ED4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45D862" w14:textId="642AB67B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E8AF861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7645F" w14:textId="2AA952B4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828720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69EC8" w14:textId="66285440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6E86356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C571D" w14:textId="10A42943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2D66B626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6695A3" w14:textId="0B0AB8C7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877324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1591F9E" w14:textId="6A7356D9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2F430505" w14:textId="77777777" w:rsidTr="00114A62">
        <w:trPr>
          <w:cantSplit/>
        </w:trPr>
        <w:tc>
          <w:tcPr>
            <w:tcW w:w="4476" w:type="dxa"/>
          </w:tcPr>
          <w:p w14:paraId="2FCB51A0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26073A86" w14:textId="40D41D52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E5CE085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C1E5736" w14:textId="38182AF1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3048710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BE3F7D" w14:textId="55A788D7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60966D9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7D34A" w14:textId="0DC2AFFC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F717AA7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B1810" w14:textId="3435141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056C48E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F2B8B" w14:textId="2D63B510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FF63091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1EDF5" w14:textId="355F6989" w:rsidR="00A917BA" w:rsidRPr="006B07E9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02D48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AA10B81" w14:textId="21989F7D" w:rsidR="00A917BA" w:rsidRPr="006B07E9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6706CFDC" w14:textId="77777777" w:rsidTr="00114A62">
        <w:trPr>
          <w:cantSplit/>
        </w:trPr>
        <w:tc>
          <w:tcPr>
            <w:tcW w:w="4476" w:type="dxa"/>
          </w:tcPr>
          <w:p w14:paraId="63C19141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080" w:type="dxa"/>
          </w:tcPr>
          <w:p w14:paraId="13EE5FF4" w14:textId="2475A523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3AE3D85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EFBDD3" w14:textId="29A0DD78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75522C47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799DD2" w14:textId="17397920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A86F36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F3014" w14:textId="505684BD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9A4315A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62B7A" w14:textId="73514F7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905E2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BEC2BB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170DB" w14:textId="32926C65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932AD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F7D88" w14:textId="28606BF0" w:rsidR="00A917BA" w:rsidRPr="00DE7D3F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DF94CF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85CB134" w14:textId="4ED806A1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0D6EE8E4" w14:textId="77777777" w:rsidTr="00114A62">
        <w:trPr>
          <w:cantSplit/>
        </w:trPr>
        <w:tc>
          <w:tcPr>
            <w:tcW w:w="4476" w:type="dxa"/>
          </w:tcPr>
          <w:p w14:paraId="0B611F10" w14:textId="77777777" w:rsidR="00A917BA" w:rsidRPr="00DE7D3F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27F1711F" w14:textId="504CFB18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748D7099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25A294" w14:textId="5BB37908" w:rsidR="00A917BA" w:rsidRPr="00DE7D3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BDAF17D" w14:textId="77777777" w:rsidR="00A917BA" w:rsidRPr="00DE7D3F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6F2DA4" w14:textId="12E86C03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936AF44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E9081" w14:textId="06A80D09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82A85AC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6E50A" w14:textId="116335AC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5A9D640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377F9" w14:textId="7C08065D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CEE7FF8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0383D" w14:textId="16198E63" w:rsidR="00A917BA" w:rsidRPr="00DE7D3F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76A72C5" w14:textId="77777777" w:rsidR="00A917BA" w:rsidRPr="00DE7D3F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9C1DE03" w14:textId="520DF76E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155C25ED" w14:textId="77777777" w:rsidTr="00DE7D3F">
        <w:trPr>
          <w:cantSplit/>
        </w:trPr>
        <w:tc>
          <w:tcPr>
            <w:tcW w:w="4476" w:type="dxa"/>
          </w:tcPr>
          <w:p w14:paraId="6E52C805" w14:textId="35ABB1C7" w:rsidR="00A917BA" w:rsidRPr="007407A5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080" w:type="dxa"/>
          </w:tcPr>
          <w:p w14:paraId="78D06086" w14:textId="34499738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13E67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F7E6CAE" w14:textId="6C8D64E7" w:rsidR="00A917BA" w:rsidRPr="00C605F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01C2142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34B6D7" w14:textId="79846915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575C7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29BD8" w14:textId="47391A8B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5AA16EE1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79D87" w14:textId="260EB112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3448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9761E" w14:textId="6F09423B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24352CC6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37389" w14:textId="20CFB6A5" w:rsidR="00A917BA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740CC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11C4A52" w14:textId="54C919E3" w:rsidR="00A917B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49754E32" w14:textId="77777777" w:rsidTr="00F55599">
        <w:trPr>
          <w:cantSplit/>
        </w:trPr>
        <w:tc>
          <w:tcPr>
            <w:tcW w:w="4476" w:type="dxa"/>
          </w:tcPr>
          <w:p w14:paraId="30AB1912" w14:textId="37A30648" w:rsidR="00A917BA" w:rsidRPr="007407A5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เมดิเฮิร์บ จำกัด</w:t>
            </w:r>
          </w:p>
        </w:tc>
        <w:tc>
          <w:tcPr>
            <w:tcW w:w="1080" w:type="dxa"/>
          </w:tcPr>
          <w:p w14:paraId="2EEDA653" w14:textId="063B0E79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128F5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132BD1" w14:textId="43E11855" w:rsidR="00A917BA" w:rsidRPr="00C605F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F84D7F4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65D7C1D" w14:textId="67C03B18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F4186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31751E" w14:textId="23AA0951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266C5A9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99BFD" w14:textId="1CABD21D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23091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E2DF3" w14:textId="67273029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A5A61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E24A0C" w14:textId="5B9EA351" w:rsidR="00A917BA" w:rsidRDefault="00E65C58" w:rsidP="00E65C5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3FB274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8AE1555" w14:textId="1F1F5803" w:rsidR="00A917B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19932B39" w14:textId="77777777" w:rsidTr="003419B9">
        <w:trPr>
          <w:cantSplit/>
        </w:trPr>
        <w:tc>
          <w:tcPr>
            <w:tcW w:w="4476" w:type="dxa"/>
          </w:tcPr>
          <w:p w14:paraId="6B5A46F8" w14:textId="676960FD" w:rsidR="00A917BA" w:rsidRPr="007407A5" w:rsidRDefault="00A917BA" w:rsidP="00A917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ไอซีที จำกัด</w:t>
            </w:r>
          </w:p>
        </w:tc>
        <w:tc>
          <w:tcPr>
            <w:tcW w:w="1080" w:type="dxa"/>
          </w:tcPr>
          <w:p w14:paraId="01617AEE" w14:textId="22A6E43E" w:rsidR="00A917BA" w:rsidRPr="00DE7D3F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B5A00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C9F747" w14:textId="4E9D5022" w:rsidR="00A917BA" w:rsidRPr="00C605FF" w:rsidRDefault="00A917BA" w:rsidP="00A917B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4203AFF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383FC7D" w14:textId="54A7FA48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A158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9FA1A" w14:textId="28DC5AAE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2D1C612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90238" w14:textId="06A85C75" w:rsidR="00A917BA" w:rsidRPr="00905E21" w:rsidRDefault="00A917BA" w:rsidP="0097054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5E2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66F66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6F7D9" w14:textId="2703DC59" w:rsidR="00A917BA" w:rsidRPr="00C605FF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795F2F66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A47BA" w14:textId="4D8445A2" w:rsidR="00A917BA" w:rsidRDefault="003419B9" w:rsidP="00A917B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468E8529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4974085" w14:textId="79CD9142" w:rsidR="00A917B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17BA" w:rsidRPr="006B07E9" w14:paraId="6B67CFBE" w14:textId="77777777" w:rsidTr="003419B9">
        <w:trPr>
          <w:cantSplit/>
        </w:trPr>
        <w:tc>
          <w:tcPr>
            <w:tcW w:w="4476" w:type="dxa"/>
          </w:tcPr>
          <w:p w14:paraId="71227201" w14:textId="77777777" w:rsidR="00A917BA" w:rsidRPr="006B07E9" w:rsidRDefault="00A917BA" w:rsidP="00A917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17C85DA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27CED8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36F55B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6F896F" w14:textId="77777777" w:rsidR="00A917BA" w:rsidRPr="006B07E9" w:rsidRDefault="00A917BA" w:rsidP="00A917B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5E50" w14:textId="4B3991F1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428,250</w:t>
            </w:r>
          </w:p>
        </w:tc>
        <w:tc>
          <w:tcPr>
            <w:tcW w:w="180" w:type="dxa"/>
          </w:tcPr>
          <w:p w14:paraId="6A46E79F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30A052" w14:textId="4426CD78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</w:tcPr>
          <w:p w14:paraId="0D83304D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E0AA86" w14:textId="03EFB7A5" w:rsidR="00A917BA" w:rsidRPr="00905E21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682,808</w:t>
            </w:r>
          </w:p>
        </w:tc>
        <w:tc>
          <w:tcPr>
            <w:tcW w:w="180" w:type="dxa"/>
          </w:tcPr>
          <w:p w14:paraId="51FACB7E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D8182" w14:textId="1CD9306E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</w:tcPr>
          <w:p w14:paraId="273E1ED0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0C916" w14:textId="0517FE43" w:rsidR="00A917BA" w:rsidRPr="006B07E9" w:rsidRDefault="003419B9" w:rsidP="00A917B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19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0B9F1B53" w14:textId="77777777" w:rsidR="00A917BA" w:rsidRPr="006B07E9" w:rsidRDefault="00A917BA" w:rsidP="00A917B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1E7F9D2" w14:textId="139DA293" w:rsidR="00A917BA" w:rsidRPr="000974DA" w:rsidRDefault="00A917BA" w:rsidP="0070469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974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D090E8" w14:textId="77777777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B92B9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bookmarkEnd w:id="2"/>
    <w:p w14:paraId="3DF24BEA" w14:textId="3FB4D063" w:rsidR="0063749E" w:rsidRPr="0063749E" w:rsidRDefault="0063749E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3749E">
        <w:rPr>
          <w:rFonts w:asciiTheme="majorBidi" w:hAnsiTheme="majorBidi"/>
          <w:i/>
          <w:iCs/>
          <w:sz w:val="30"/>
          <w:szCs w:val="30"/>
          <w:cs/>
        </w:rPr>
        <w:t>เครือข่ายก๊าซไทย-ญี่ปุ่น</w:t>
      </w:r>
      <w:r w:rsidRPr="0063749E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63749E">
        <w:rPr>
          <w:rFonts w:asciiTheme="majorBidi" w:hAnsiTheme="majorBidi"/>
          <w:i/>
          <w:iCs/>
          <w:sz w:val="30"/>
          <w:szCs w:val="30"/>
          <w:cs/>
        </w:rPr>
        <w:t>จำกัด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 xml:space="preserve"> (“</w:t>
      </w:r>
      <w:r w:rsidRPr="0063749E">
        <w:rPr>
          <w:rFonts w:ascii="Angsana New" w:hAnsi="Angsana New"/>
          <w:i/>
          <w:iCs/>
          <w:sz w:val="30"/>
          <w:szCs w:val="30"/>
        </w:rPr>
        <w:t>TJN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>”)</w:t>
      </w:r>
    </w:p>
    <w:p w14:paraId="1E2A9CE5" w14:textId="67BA20AE" w:rsidR="00C53E57" w:rsidRDefault="0009689B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 w:rsidR="00E31FEC" w:rsidRPr="00E31FEC">
        <w:rPr>
          <w:rFonts w:ascii="Angsana New" w:hAnsi="Angsana New" w:hint="cs"/>
          <w:sz w:val="30"/>
          <w:szCs w:val="30"/>
          <w:cs/>
        </w:rPr>
        <w:t>มกราคม</w:t>
      </w:r>
      <w:r w:rsidR="00C53E57" w:rsidRPr="00E31FEC">
        <w:rPr>
          <w:rFonts w:ascii="Angsana New" w:hAnsi="Angsana New"/>
          <w:sz w:val="30"/>
          <w:szCs w:val="30"/>
          <w:cs/>
        </w:rPr>
        <w:t xml:space="preserve"> </w:t>
      </w:r>
      <w:r w:rsidR="00C53E57" w:rsidRPr="00E31FEC">
        <w:rPr>
          <w:rFonts w:ascii="Angsana New" w:hAnsi="Angsana New"/>
          <w:sz w:val="30"/>
          <w:szCs w:val="30"/>
        </w:rPr>
        <w:t>25</w:t>
      </w:r>
      <w:r w:rsidR="00E31FEC" w:rsidRPr="00E31FEC">
        <w:rPr>
          <w:rFonts w:ascii="Angsana New" w:hAnsi="Angsana New"/>
          <w:sz w:val="30"/>
          <w:szCs w:val="30"/>
        </w:rPr>
        <w:t>65</w:t>
      </w:r>
      <w:r w:rsidR="00C53E57" w:rsidRPr="00E31FEC">
        <w:rPr>
          <w:rFonts w:ascii="Angsana New" w:hAnsi="Angsana New"/>
          <w:sz w:val="30"/>
          <w:szCs w:val="30"/>
        </w:rPr>
        <w:t xml:space="preserve"> </w:t>
      </w:r>
      <w:r w:rsidR="00E31FEC">
        <w:rPr>
          <w:rFonts w:ascii="Angsana New" w:hAnsi="Angsana New" w:hint="cs"/>
          <w:sz w:val="30"/>
          <w:szCs w:val="30"/>
          <w:cs/>
        </w:rPr>
        <w:t>กลุ่ม</w:t>
      </w:r>
      <w:r w:rsidR="00C53E57" w:rsidRPr="00E31FEC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="0063749E">
        <w:rPr>
          <w:rFonts w:ascii="Angsana New" w:hAnsi="Angsana New"/>
          <w:sz w:val="30"/>
          <w:szCs w:val="30"/>
        </w:rPr>
        <w:t xml:space="preserve"> </w:t>
      </w:r>
      <w:r w:rsidR="0063749E">
        <w:rPr>
          <w:rFonts w:asciiTheme="majorBidi" w:hAnsiTheme="majorBidi" w:cstheme="majorBidi"/>
          <w:sz w:val="30"/>
          <w:szCs w:val="30"/>
        </w:rPr>
        <w:t>TJN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53E57" w:rsidRPr="00E31FEC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C53E57" w:rsidRPr="00614F1E">
        <w:rPr>
          <w:rFonts w:ascii="Angsana New" w:hAnsi="Angsana New"/>
          <w:sz w:val="30"/>
          <w:szCs w:val="30"/>
          <w:cs/>
        </w:rPr>
        <w:t>ออกไปร้อยละ</w:t>
      </w:r>
      <w:r w:rsidR="00614F1E" w:rsidRPr="00614F1E">
        <w:rPr>
          <w:rFonts w:ascii="Angsana New" w:hAnsi="Angsana New"/>
          <w:sz w:val="30"/>
          <w:szCs w:val="30"/>
        </w:rPr>
        <w:t xml:space="preserve"> 49</w:t>
      </w:r>
      <w:r w:rsidR="00C53E57" w:rsidRPr="00614F1E">
        <w:rPr>
          <w:rFonts w:ascii="Angsana New" w:hAnsi="Angsana New"/>
          <w:sz w:val="30"/>
          <w:szCs w:val="30"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="00BB1347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E31FEC" w:rsidRPr="00614F1E">
        <w:rPr>
          <w:rFonts w:ascii="Angsana New" w:hAnsi="Angsana New"/>
          <w:sz w:val="30"/>
          <w:szCs w:val="30"/>
        </w:rPr>
        <w:t>313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ทำให้กลุ่มบริษัทจัดประเภทเงินลงทุนใน</w:t>
      </w:r>
      <w:r>
        <w:rPr>
          <w:rFonts w:ascii="Angsana New" w:hAnsi="Angsana New"/>
          <w:sz w:val="30"/>
          <w:szCs w:val="30"/>
        </w:rPr>
        <w:t xml:space="preserve"> TJN </w:t>
      </w:r>
      <w:r w:rsidR="00C53E57" w:rsidRPr="00614F1E">
        <w:rPr>
          <w:rFonts w:ascii="Angsana New" w:hAnsi="Angsana New"/>
          <w:sz w:val="30"/>
          <w:szCs w:val="30"/>
          <w:cs/>
        </w:rPr>
        <w:t>เป็น</w:t>
      </w:r>
      <w:r w:rsidR="00E66B6B" w:rsidRPr="00614F1E">
        <w:rPr>
          <w:rFonts w:ascii="Angsana New" w:hAnsi="Angsana New" w:hint="cs"/>
          <w:sz w:val="30"/>
          <w:szCs w:val="30"/>
          <w:cs/>
        </w:rPr>
        <w:t>การร่วมค้า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614F1E" w:rsidRPr="00614F1E">
        <w:rPr>
          <w:rFonts w:ascii="Angsana New" w:hAnsi="Angsana New" w:hint="cs"/>
          <w:sz w:val="30"/>
          <w:szCs w:val="30"/>
          <w:cs/>
        </w:rPr>
        <w:t>โดย</w:t>
      </w:r>
      <w:r w:rsidR="00C53E57" w:rsidRPr="00614F1E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TJN</w:t>
      </w:r>
      <w:r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ในงบการเงิน</w:t>
      </w:r>
      <w:r w:rsidR="00614F1E" w:rsidRPr="00614F1E">
        <w:rPr>
          <w:rFonts w:ascii="Angsana New" w:hAnsi="Angsana New" w:hint="cs"/>
          <w:sz w:val="30"/>
          <w:szCs w:val="30"/>
          <w:cs/>
        </w:rPr>
        <w:t>รวม</w:t>
      </w:r>
      <w:r w:rsidR="00C53E57" w:rsidRPr="00614F1E">
        <w:rPr>
          <w:rFonts w:ascii="Angsana New" w:hAnsi="Angsana New"/>
          <w:sz w:val="30"/>
          <w:szCs w:val="30"/>
          <w:cs/>
        </w:rPr>
        <w:t>ของกลุ่มบริษัท ณ วันที่ขายมีจำนวน</w:t>
      </w:r>
      <w:r w:rsidR="00614F1E" w:rsidRPr="00614F1E">
        <w:rPr>
          <w:rFonts w:ascii="Angsana New" w:hAnsi="Angsana New" w:hint="cs"/>
          <w:sz w:val="30"/>
          <w:szCs w:val="30"/>
          <w:cs/>
        </w:rPr>
        <w:t xml:space="preserve"> </w:t>
      </w:r>
      <w:r w:rsidR="008E20F1">
        <w:rPr>
          <w:rFonts w:ascii="Angsana New" w:hAnsi="Angsana New"/>
          <w:sz w:val="30"/>
          <w:szCs w:val="30"/>
        </w:rPr>
        <w:t>201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ล้านบาท มูลค่ายุติธรรมของ</w:t>
      </w:r>
      <w:r w:rsidR="0081541F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ส่วนได้เสียของ</w:t>
      </w:r>
      <w:r w:rsidR="00E66B6B" w:rsidRPr="00614F1E">
        <w:rPr>
          <w:rFonts w:ascii="Angsana New" w:hAnsi="Angsana New" w:hint="cs"/>
          <w:sz w:val="30"/>
          <w:szCs w:val="30"/>
          <w:cs/>
        </w:rPr>
        <w:t>การร่วมค้า</w:t>
      </w:r>
      <w:r w:rsidR="00C53E57" w:rsidRPr="00614F1E">
        <w:rPr>
          <w:rFonts w:ascii="Angsana New" w:hAnsi="Angsana New"/>
          <w:sz w:val="30"/>
          <w:szCs w:val="30"/>
          <w:cs/>
        </w:rPr>
        <w:t>ที่ยังคงอยู่ในกลุ่มบริษัท ณ วันที่สูญเสียอำนาจการควบคุมมีจำนวน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4452C">
        <w:rPr>
          <w:rFonts w:ascii="Angsana New" w:hAnsi="Angsana New"/>
          <w:sz w:val="30"/>
          <w:szCs w:val="30"/>
        </w:rPr>
        <w:t>379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C53E57" w:rsidRPr="00E66B6B">
        <w:rPr>
          <w:rFonts w:ascii="Angsana New" w:hAnsi="Angsana New"/>
          <w:sz w:val="30"/>
          <w:szCs w:val="30"/>
          <w:cs/>
        </w:rPr>
        <w:t>ได้ถือเป็นมูลค่าเริ่มแรกของเงินลงทุนใน</w:t>
      </w:r>
      <w:r w:rsidR="00E66B6B" w:rsidRPr="00E66B6B">
        <w:rPr>
          <w:rFonts w:ascii="Angsana New" w:hAnsi="Angsana New" w:hint="cs"/>
          <w:sz w:val="30"/>
          <w:szCs w:val="30"/>
          <w:cs/>
        </w:rPr>
        <w:t>การร่วมค้า</w:t>
      </w:r>
      <w:r w:rsidR="00C53E57" w:rsidRPr="00E66B6B">
        <w:rPr>
          <w:rFonts w:ascii="Angsana New" w:hAnsi="Angsana New"/>
          <w:sz w:val="30"/>
          <w:szCs w:val="30"/>
          <w:cs/>
        </w:rPr>
        <w:t>นั้น ณ วัน</w:t>
      </w:r>
      <w:r w:rsidR="00E71E22">
        <w:rPr>
          <w:rFonts w:ascii="Angsana New" w:hAnsi="Angsana New" w:hint="cs"/>
          <w:sz w:val="30"/>
          <w:szCs w:val="30"/>
          <w:cs/>
        </w:rPr>
        <w:t>นั้น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0B6529">
        <w:rPr>
          <w:rFonts w:ascii="Angsana New" w:hAnsi="Angsana New" w:hint="cs"/>
          <w:sz w:val="30"/>
          <w:szCs w:val="30"/>
          <w:cs/>
        </w:rPr>
        <w:t>กลุ่ม</w:t>
      </w:r>
      <w:r w:rsidR="00C53E57" w:rsidRPr="00E66B6B">
        <w:rPr>
          <w:rFonts w:ascii="Angsana New" w:hAnsi="Angsana New"/>
          <w:sz w:val="30"/>
          <w:szCs w:val="30"/>
          <w:cs/>
        </w:rPr>
        <w:t>บริษัทรับรู้กำไรจากการขาย</w:t>
      </w:r>
      <w:r w:rsidR="00614F1E">
        <w:rPr>
          <w:rFonts w:ascii="Angsana New" w:hAnsi="Angsana New" w:hint="cs"/>
          <w:sz w:val="30"/>
          <w:szCs w:val="30"/>
          <w:cs/>
        </w:rPr>
        <w:t>และกำไรจากการเปลี่ยนสถานะเงินลงทุน</w:t>
      </w:r>
      <w:r>
        <w:rPr>
          <w:rFonts w:ascii="Angsana New" w:hAnsi="Angsana New"/>
          <w:sz w:val="30"/>
          <w:szCs w:val="30"/>
        </w:rPr>
        <w:t xml:space="preserve"> </w:t>
      </w:r>
      <w:r w:rsidR="00C53E57" w:rsidRPr="00E66B6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905E21">
        <w:rPr>
          <w:rFonts w:ascii="Angsana New" w:hAnsi="Angsana New"/>
          <w:sz w:val="30"/>
          <w:szCs w:val="30"/>
        </w:rPr>
        <w:t>120</w:t>
      </w:r>
      <w:r w:rsidR="00C53E57" w:rsidRPr="00E66B6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14F1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05E21">
        <w:rPr>
          <w:rFonts w:ascii="Angsana New" w:hAnsi="Angsana New"/>
          <w:sz w:val="30"/>
          <w:szCs w:val="30"/>
        </w:rPr>
        <w:t>178</w:t>
      </w:r>
      <w:r w:rsidR="00614F1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1C2F8C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</w:t>
      </w:r>
      <w:r w:rsidR="00F03E4E">
        <w:rPr>
          <w:rFonts w:ascii="Angsana New" w:hAnsi="Angsana New" w:hint="cs"/>
          <w:sz w:val="30"/>
          <w:szCs w:val="30"/>
          <w:cs/>
        </w:rPr>
        <w:t>หก</w:t>
      </w:r>
      <w:r w:rsidR="001C2F8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1C2F8C">
        <w:rPr>
          <w:rFonts w:ascii="Angsana New" w:hAnsi="Angsana New"/>
          <w:sz w:val="30"/>
          <w:szCs w:val="30"/>
        </w:rPr>
        <w:t xml:space="preserve"> </w:t>
      </w:r>
      <w:r w:rsidR="00F03E4E" w:rsidRPr="00D55AD8">
        <w:rPr>
          <w:rFonts w:ascii="Angsana New" w:hAnsi="Angsana New"/>
          <w:sz w:val="30"/>
          <w:szCs w:val="30"/>
        </w:rPr>
        <w:t>30</w:t>
      </w:r>
      <w:r w:rsidR="00F03E4E" w:rsidRPr="00832AE4">
        <w:rPr>
          <w:rFonts w:ascii="Angsana New" w:hAnsi="Angsana New"/>
          <w:sz w:val="30"/>
          <w:szCs w:val="30"/>
        </w:rPr>
        <w:t xml:space="preserve"> </w:t>
      </w:r>
      <w:r w:rsidR="00F03E4E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1C2F8C">
        <w:rPr>
          <w:rFonts w:ascii="Angsana New" w:hAnsi="Angsana New" w:hint="cs"/>
          <w:sz w:val="30"/>
          <w:szCs w:val="30"/>
          <w:cs/>
        </w:rPr>
        <w:t xml:space="preserve"> </w:t>
      </w:r>
      <w:r w:rsidR="001C2F8C">
        <w:rPr>
          <w:rFonts w:ascii="Angsana New" w:hAnsi="Angsana New"/>
          <w:sz w:val="30"/>
          <w:szCs w:val="30"/>
        </w:rPr>
        <w:t>2565</w:t>
      </w:r>
    </w:p>
    <w:p w14:paraId="4AB2E97A" w14:textId="5FCBEAAB" w:rsidR="00277B7E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Cs/>
          <w:sz w:val="30"/>
          <w:szCs w:val="30"/>
        </w:rPr>
      </w:pPr>
    </w:p>
    <w:p w14:paraId="57E52093" w14:textId="77777777" w:rsidR="0063749E" w:rsidRPr="0063749E" w:rsidRDefault="0063749E" w:rsidP="00E66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สแกน เมดิเฮิร์บ จำกัด (“</w:t>
      </w:r>
      <w:r w:rsidRPr="0063749E">
        <w:rPr>
          <w:rFonts w:asciiTheme="majorBidi" w:hAnsiTheme="majorBidi" w:cstheme="majorBidi"/>
          <w:i/>
          <w:iCs/>
          <w:sz w:val="30"/>
          <w:szCs w:val="30"/>
        </w:rPr>
        <w:t>SMH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>”)</w:t>
      </w:r>
      <w:r w:rsidRPr="0063749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BA69F12" w14:textId="3B3E303A" w:rsidR="00E66B6B" w:rsidRDefault="00152175" w:rsidP="00E66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darkGray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B6856">
        <w:rPr>
          <w:rFonts w:ascii="Angsana New" w:hAnsi="Angsana New"/>
          <w:sz w:val="30"/>
          <w:szCs w:val="30"/>
        </w:rPr>
        <w:t>1</w:t>
      </w:r>
      <w:r w:rsidR="00A5493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E66B6B" w:rsidRPr="00E31FEC">
        <w:rPr>
          <w:rFonts w:ascii="Angsana New" w:hAnsi="Angsana New" w:hint="cs"/>
          <w:sz w:val="30"/>
          <w:szCs w:val="30"/>
          <w:cs/>
        </w:rPr>
        <w:t>มกราคม</w:t>
      </w:r>
      <w:r w:rsidR="00E66B6B" w:rsidRPr="00E31FEC">
        <w:rPr>
          <w:rFonts w:ascii="Angsana New" w:hAnsi="Angsana New"/>
          <w:sz w:val="30"/>
          <w:szCs w:val="30"/>
          <w:cs/>
        </w:rPr>
        <w:t xml:space="preserve"> </w:t>
      </w:r>
      <w:r w:rsidR="00E66B6B" w:rsidRPr="00E31FEC">
        <w:rPr>
          <w:rFonts w:ascii="Angsana New" w:hAnsi="Angsana New"/>
          <w:sz w:val="30"/>
          <w:szCs w:val="30"/>
        </w:rPr>
        <w:t xml:space="preserve">2565 </w:t>
      </w:r>
      <w:r w:rsidR="00E66B6B">
        <w:rPr>
          <w:rFonts w:ascii="Angsana New" w:hAnsi="Angsana New" w:hint="cs"/>
          <w:sz w:val="30"/>
          <w:szCs w:val="30"/>
          <w:cs/>
        </w:rPr>
        <w:t>กลุ่ม</w:t>
      </w:r>
      <w:r w:rsidR="00E66B6B" w:rsidRPr="00E31FEC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="0063749E">
        <w:rPr>
          <w:rFonts w:asciiTheme="majorBidi" w:hAnsiTheme="majorBidi" w:cstheme="majorBidi"/>
          <w:sz w:val="30"/>
          <w:szCs w:val="30"/>
        </w:rPr>
        <w:t xml:space="preserve"> SMH</w:t>
      </w:r>
      <w:r w:rsidR="00E66B6B">
        <w:rPr>
          <w:rFonts w:asciiTheme="majorBidi" w:hAnsiTheme="majorBidi" w:cstheme="majorBidi"/>
          <w:sz w:val="30"/>
          <w:szCs w:val="30"/>
        </w:rPr>
        <w:t xml:space="preserve"> </w:t>
      </w:r>
      <w:r w:rsidR="00E66B6B" w:rsidRPr="00E31FEC">
        <w:rPr>
          <w:rFonts w:ascii="Angsana New" w:hAnsi="Angsana New"/>
          <w:sz w:val="30"/>
          <w:szCs w:val="30"/>
          <w:cs/>
        </w:rPr>
        <w:t>ซึ่งเป็นบริษัทย่อยออกไป</w:t>
      </w:r>
      <w:r w:rsidR="00E66B6B" w:rsidRPr="00152175">
        <w:rPr>
          <w:rFonts w:ascii="Angsana New" w:hAnsi="Angsana New"/>
          <w:sz w:val="30"/>
          <w:szCs w:val="30"/>
          <w:cs/>
        </w:rPr>
        <w:t>ร้อยละ</w:t>
      </w:r>
      <w:r w:rsidRPr="00152175">
        <w:rPr>
          <w:rFonts w:ascii="Angsana New" w:hAnsi="Angsana New"/>
          <w:sz w:val="30"/>
          <w:szCs w:val="30"/>
        </w:rPr>
        <w:t xml:space="preserve"> 49 </w:t>
      </w:r>
      <w:r w:rsidRPr="00152175">
        <w:rPr>
          <w:rFonts w:ascii="Angsana New" w:hAnsi="Angsana New" w:hint="cs"/>
          <w:sz w:val="30"/>
          <w:szCs w:val="30"/>
          <w:cs/>
        </w:rPr>
        <w:t>ให้แก่บุคคลและกิจการที่ไม่เกี่ยวข้องกัน</w:t>
      </w:r>
      <w:r w:rsidR="00E66B6B" w:rsidRPr="00152175">
        <w:rPr>
          <w:rFonts w:ascii="Angsana New" w:hAnsi="Angsana New"/>
          <w:sz w:val="30"/>
          <w:szCs w:val="30"/>
        </w:rPr>
        <w:t xml:space="preserve"> </w:t>
      </w:r>
      <w:r w:rsidR="00E66B6B" w:rsidRPr="00E31FEC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E66B6B" w:rsidRPr="00152175">
        <w:rPr>
          <w:rFonts w:ascii="Angsana New" w:hAnsi="Angsana New"/>
          <w:sz w:val="30"/>
          <w:szCs w:val="30"/>
        </w:rPr>
        <w:t>2.45</w:t>
      </w:r>
      <w:r w:rsidR="00E66B6B" w:rsidRPr="00152175">
        <w:rPr>
          <w:rFonts w:ascii="Angsana New" w:hAnsi="Angsana New"/>
          <w:sz w:val="30"/>
          <w:szCs w:val="30"/>
          <w:cs/>
        </w:rPr>
        <w:t xml:space="preserve"> ล้านบาท</w:t>
      </w:r>
      <w:r w:rsidR="00E66B6B" w:rsidRPr="00E66B6B">
        <w:rPr>
          <w:rFonts w:ascii="Angsana New" w:hAnsi="Angsana New"/>
          <w:sz w:val="30"/>
          <w:szCs w:val="30"/>
          <w:cs/>
        </w:rPr>
        <w:t xml:space="preserve"> </w:t>
      </w:r>
      <w:r w:rsidR="00C9469A">
        <w:rPr>
          <w:rFonts w:ascii="Angsana New" w:hAnsi="Angsana New" w:hint="cs"/>
          <w:sz w:val="30"/>
          <w:szCs w:val="30"/>
          <w:cs/>
        </w:rPr>
        <w:t>ทำให้สัดส่วนการถือหุ้นของ</w:t>
      </w:r>
      <w:r w:rsidR="00CA1C52">
        <w:rPr>
          <w:rFonts w:ascii="Angsana New" w:hAnsi="Angsana New" w:hint="cs"/>
          <w:sz w:val="30"/>
          <w:szCs w:val="30"/>
          <w:cs/>
        </w:rPr>
        <w:t>กลุ่ม</w:t>
      </w:r>
      <w:r w:rsidR="00C9469A">
        <w:rPr>
          <w:rFonts w:ascii="Angsana New" w:hAnsi="Angsana New" w:hint="cs"/>
          <w:sz w:val="30"/>
          <w:szCs w:val="30"/>
          <w:cs/>
        </w:rPr>
        <w:t>บริษัท</w:t>
      </w:r>
      <w:r w:rsidR="009D0C83">
        <w:rPr>
          <w:rFonts w:ascii="Angsana New" w:hAnsi="Angsana New" w:hint="cs"/>
          <w:sz w:val="30"/>
          <w:szCs w:val="30"/>
          <w:cs/>
        </w:rPr>
        <w:t>ลดลงจาก</w:t>
      </w:r>
      <w:r w:rsidR="0081541F">
        <w:rPr>
          <w:rFonts w:ascii="Angsana New" w:hAnsi="Angsana New"/>
          <w:sz w:val="30"/>
          <w:szCs w:val="30"/>
        </w:rPr>
        <w:t xml:space="preserve">  </w:t>
      </w:r>
      <w:r w:rsidR="009D0C8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D0C83">
        <w:rPr>
          <w:rFonts w:ascii="Angsana New" w:hAnsi="Angsana New"/>
          <w:sz w:val="30"/>
          <w:szCs w:val="30"/>
        </w:rPr>
        <w:t>100</w:t>
      </w:r>
      <w:r w:rsidR="009D0C83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9D0C83">
        <w:rPr>
          <w:rFonts w:ascii="Angsana New" w:hAnsi="Angsana New"/>
          <w:sz w:val="30"/>
          <w:szCs w:val="30"/>
        </w:rPr>
        <w:t xml:space="preserve">51 </w:t>
      </w:r>
      <w:r w:rsidR="009D0C83">
        <w:rPr>
          <w:rFonts w:ascii="Angsana New" w:hAnsi="Angsana New" w:hint="cs"/>
          <w:sz w:val="30"/>
          <w:szCs w:val="30"/>
          <w:cs/>
        </w:rPr>
        <w:t xml:space="preserve">ซึ่ง </w:t>
      </w:r>
      <w:r w:rsidR="009D0C83">
        <w:rPr>
          <w:rFonts w:ascii="Angsana New" w:hAnsi="Angsana New"/>
          <w:sz w:val="30"/>
          <w:szCs w:val="30"/>
        </w:rPr>
        <w:t xml:space="preserve">SMH </w:t>
      </w:r>
      <w:r w:rsidR="009D0C83">
        <w:rPr>
          <w:rFonts w:ascii="Angsana New" w:hAnsi="Angsana New" w:hint="cs"/>
          <w:sz w:val="30"/>
          <w:szCs w:val="30"/>
          <w:cs/>
        </w:rPr>
        <w:t>ยังคงเป็นบริษัทย่อยของ</w:t>
      </w:r>
      <w:r w:rsidR="005A6BF9">
        <w:rPr>
          <w:rFonts w:ascii="Angsana New" w:hAnsi="Angsana New" w:hint="cs"/>
          <w:sz w:val="30"/>
          <w:szCs w:val="30"/>
          <w:cs/>
        </w:rPr>
        <w:t>กลุ่ม</w:t>
      </w:r>
      <w:r w:rsidR="009D0C83">
        <w:rPr>
          <w:rFonts w:ascii="Angsana New" w:hAnsi="Angsana New" w:hint="cs"/>
          <w:sz w:val="30"/>
          <w:szCs w:val="30"/>
          <w:cs/>
        </w:rPr>
        <w:t>บริษัท</w:t>
      </w:r>
    </w:p>
    <w:p w14:paraId="4CB3CB6E" w14:textId="6AC83827" w:rsidR="006C06DD" w:rsidRPr="00A17E93" w:rsidRDefault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F70A2AE" w14:textId="1DF6B8BD" w:rsidR="000B6529" w:rsidRDefault="00A17E93" w:rsidP="000B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A17E9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95B29">
        <w:rPr>
          <w:rFonts w:ascii="Angsana New" w:hAnsi="Angsana New"/>
          <w:sz w:val="30"/>
          <w:szCs w:val="30"/>
        </w:rPr>
        <w:t>13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>มกราคม</w:t>
      </w:r>
      <w:r w:rsidR="00FF6968">
        <w:rPr>
          <w:rFonts w:ascii="Angsana New" w:hAnsi="Angsana New"/>
          <w:sz w:val="30"/>
          <w:szCs w:val="30"/>
        </w:rPr>
        <w:t xml:space="preserve"> 2565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ได้ตกลงทำสัญญาจองซื้อหุ้นกับผู้ถือหุ้นรายใหม่ โดยผู้ถือหุ้นรายใหม่จ่ายชำระ</w:t>
      </w:r>
      <w:r w:rsidR="00932659">
        <w:rPr>
          <w:rFonts w:ascii="Angsana New" w:hAnsi="Angsana New"/>
          <w:sz w:val="30"/>
          <w:szCs w:val="30"/>
        </w:rPr>
        <w:t xml:space="preserve">   </w:t>
      </w:r>
      <w:r w:rsidRPr="00A17E93">
        <w:rPr>
          <w:rFonts w:ascii="Angsana New" w:hAnsi="Angsana New"/>
          <w:sz w:val="30"/>
          <w:szCs w:val="30"/>
          <w:cs/>
        </w:rPr>
        <w:t>ค่าจองซื้อหุ้นงวดที่</w:t>
      </w:r>
      <w:r w:rsidR="00FF6968">
        <w:rPr>
          <w:rFonts w:ascii="Angsana New" w:hAnsi="Angsana New"/>
          <w:sz w:val="30"/>
          <w:szCs w:val="30"/>
        </w:rPr>
        <w:t xml:space="preserve"> 1 </w:t>
      </w:r>
      <w:r w:rsidRPr="00A17E93">
        <w:rPr>
          <w:rFonts w:ascii="Angsana New" w:hAnsi="Angsana New"/>
          <w:sz w:val="30"/>
          <w:szCs w:val="30"/>
          <w:cs/>
        </w:rPr>
        <w:t>เป็นจำนวนเงิน</w:t>
      </w:r>
      <w:r w:rsidR="00FF6968">
        <w:rPr>
          <w:rFonts w:ascii="Angsana New" w:hAnsi="Angsana New"/>
          <w:sz w:val="30"/>
          <w:szCs w:val="30"/>
        </w:rPr>
        <w:t xml:space="preserve"> 18 </w:t>
      </w:r>
      <w:r w:rsidRPr="00A17E93">
        <w:rPr>
          <w:rFonts w:ascii="Angsana New" w:hAnsi="Angsana New"/>
          <w:sz w:val="30"/>
          <w:szCs w:val="30"/>
          <w:cs/>
        </w:rPr>
        <w:t>ล้านบาท และได้รับโอนหุ้นสามัญเพิ่มทุนจำนวน</w:t>
      </w:r>
      <w:r w:rsidR="00FF6968">
        <w:rPr>
          <w:rFonts w:ascii="Angsana New" w:hAnsi="Angsana New"/>
          <w:sz w:val="30"/>
          <w:szCs w:val="30"/>
        </w:rPr>
        <w:t xml:space="preserve"> 5,000 </w:t>
      </w:r>
      <w:r w:rsidRPr="00A17E93">
        <w:rPr>
          <w:rFonts w:ascii="Angsana New" w:hAnsi="Angsana New"/>
          <w:sz w:val="30"/>
          <w:szCs w:val="30"/>
          <w:cs/>
        </w:rPr>
        <w:t>หุ้น ทำให้สัดส่วนการถือหุ้นของกลุ่มบริษัทลดลงจากร้อยละ</w:t>
      </w:r>
      <w:r w:rsidR="00FF6968">
        <w:rPr>
          <w:rFonts w:ascii="Angsana New" w:hAnsi="Angsana New"/>
          <w:sz w:val="30"/>
          <w:szCs w:val="30"/>
        </w:rPr>
        <w:t xml:space="preserve"> 51 </w:t>
      </w:r>
      <w:r w:rsidRPr="00A17E93">
        <w:rPr>
          <w:rFonts w:ascii="Angsana New" w:hAnsi="Angsana New"/>
          <w:sz w:val="30"/>
          <w:szCs w:val="30"/>
          <w:cs/>
        </w:rPr>
        <w:t>เป็นร้อยละ</w:t>
      </w:r>
      <w:r w:rsidR="00FF6968">
        <w:rPr>
          <w:rFonts w:ascii="Angsana New" w:hAnsi="Angsana New"/>
          <w:sz w:val="30"/>
          <w:szCs w:val="30"/>
        </w:rPr>
        <w:t xml:space="preserve"> 46 </w:t>
      </w:r>
      <w:r w:rsidRPr="00A17E93">
        <w:rPr>
          <w:rFonts w:ascii="Angsana New" w:hAnsi="Angsana New"/>
          <w:sz w:val="30"/>
          <w:szCs w:val="30"/>
          <w:cs/>
        </w:rPr>
        <w:t xml:space="preserve">และ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ได้จดทะเบียนการเพิ่มทุนดังกล่าวแล้วกับกระทรวงพาณิชย์</w:t>
      </w:r>
      <w:r w:rsidR="0063749E">
        <w:rPr>
          <w:rFonts w:ascii="Angsana New" w:hAnsi="Angsana New" w:hint="cs"/>
          <w:sz w:val="30"/>
          <w:szCs w:val="30"/>
          <w:cs/>
        </w:rPr>
        <w:t>ใน</w:t>
      </w:r>
      <w:r w:rsidRPr="00A17E93">
        <w:rPr>
          <w:rFonts w:ascii="Angsana New" w:hAnsi="Angsana New"/>
          <w:sz w:val="30"/>
          <w:szCs w:val="30"/>
          <w:cs/>
        </w:rPr>
        <w:t>วันที่</w:t>
      </w:r>
      <w:r w:rsidR="00FF6968">
        <w:rPr>
          <w:rFonts w:ascii="Angsana New" w:hAnsi="Angsana New"/>
          <w:sz w:val="30"/>
          <w:szCs w:val="30"/>
        </w:rPr>
        <w:t xml:space="preserve"> 1</w:t>
      </w:r>
      <w:r w:rsidR="00095B29">
        <w:rPr>
          <w:rFonts w:ascii="Angsana New" w:hAnsi="Angsana New"/>
          <w:sz w:val="30"/>
          <w:szCs w:val="30"/>
        </w:rPr>
        <w:t>7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>ม</w:t>
      </w:r>
      <w:r w:rsidR="00095B29">
        <w:rPr>
          <w:rFonts w:ascii="Angsana New" w:hAnsi="Angsana New" w:hint="cs"/>
          <w:sz w:val="30"/>
          <w:szCs w:val="30"/>
          <w:cs/>
        </w:rPr>
        <w:t>กราคม</w:t>
      </w:r>
      <w:r w:rsidR="00FF6968">
        <w:rPr>
          <w:rFonts w:ascii="Angsana New" w:hAnsi="Angsana New"/>
          <w:sz w:val="30"/>
          <w:szCs w:val="30"/>
        </w:rPr>
        <w:t xml:space="preserve"> 2565</w:t>
      </w:r>
      <w:r w:rsidRPr="00A17E93">
        <w:rPr>
          <w:rFonts w:ascii="Angsana New" w:hAnsi="Angsana New"/>
          <w:sz w:val="30"/>
          <w:szCs w:val="30"/>
          <w:cs/>
        </w:rPr>
        <w:t xml:space="preserve"> ทำให้กลุ่มบริษัทจัดประเภทเงินลงทุนใน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เป็นการร่วมค้า มูลค่า</w:t>
      </w:r>
      <w:r w:rsidR="00574B94">
        <w:rPr>
          <w:rFonts w:ascii="Angsana New" w:hAnsi="Angsana New" w:hint="cs"/>
          <w:sz w:val="30"/>
          <w:szCs w:val="30"/>
          <w:cs/>
        </w:rPr>
        <w:t xml:space="preserve">     </w:t>
      </w:r>
      <w:r w:rsidRPr="00A17E93">
        <w:rPr>
          <w:rFonts w:ascii="Angsana New" w:hAnsi="Angsana New"/>
          <w:sz w:val="30"/>
          <w:szCs w:val="30"/>
          <w:cs/>
        </w:rPr>
        <w:t xml:space="preserve">ตามบัญชีของสินทรัพย์สุทธิ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วันที่สูญเสียการควบคุมมีจำนวน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="008E20F1">
        <w:rPr>
          <w:rFonts w:ascii="Angsana New" w:hAnsi="Angsana New"/>
          <w:sz w:val="30"/>
          <w:szCs w:val="30"/>
        </w:rPr>
        <w:t>1</w:t>
      </w:r>
      <w:r w:rsidRPr="00A17E93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มูลค่ายุติธรรมของส่วนได้เสียของการร่วมค้าที่ยังคงอยู่ในกลุ่มบริษัท ณ วันที่สูญเสียอำนาจควบคุมมีจำนวน</w:t>
      </w:r>
      <w:r w:rsidR="00FF6968">
        <w:rPr>
          <w:rFonts w:ascii="Angsana New" w:hAnsi="Angsana New"/>
          <w:sz w:val="30"/>
          <w:szCs w:val="30"/>
        </w:rPr>
        <w:t xml:space="preserve"> 24</w:t>
      </w:r>
      <w:r w:rsidRPr="00A17E93">
        <w:rPr>
          <w:rFonts w:ascii="Angsana New" w:hAnsi="Angsana New"/>
          <w:sz w:val="30"/>
          <w:szCs w:val="30"/>
          <w:cs/>
        </w:rPr>
        <w:t xml:space="preserve"> </w:t>
      </w:r>
      <w:r w:rsidR="0081541F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 xml:space="preserve">ล้านบาท ได้ถือเป็นมูลค่าเริ่มแรกของเงินลงทุนในการร่วมค้า ณ วันนั้น </w:t>
      </w:r>
      <w:r w:rsidR="0063749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17E93">
        <w:rPr>
          <w:rFonts w:ascii="Angsana New" w:hAnsi="Angsana New"/>
          <w:sz w:val="30"/>
          <w:szCs w:val="30"/>
          <w:cs/>
        </w:rPr>
        <w:t>รับรู้กำไรจากการเปลี่ยนสถานะเงินลงทุนเป็นจำนวน</w:t>
      </w:r>
      <w:r w:rsidR="00FF6968">
        <w:rPr>
          <w:rFonts w:ascii="Angsana New" w:hAnsi="Angsana New"/>
          <w:sz w:val="30"/>
          <w:szCs w:val="30"/>
        </w:rPr>
        <w:t xml:space="preserve"> 23 </w:t>
      </w:r>
      <w:r w:rsidRPr="00A17E93">
        <w:rPr>
          <w:rFonts w:ascii="Angsana New" w:hAnsi="Angsana New"/>
          <w:sz w:val="30"/>
          <w:szCs w:val="30"/>
          <w:cs/>
        </w:rPr>
        <w:t>ล้านบาท</w:t>
      </w:r>
      <w:r w:rsidR="001C2F8C" w:rsidRPr="00A17E93">
        <w:rPr>
          <w:rFonts w:ascii="Angsana New" w:hAnsi="Angsana New"/>
          <w:sz w:val="30"/>
          <w:szCs w:val="30"/>
          <w:cs/>
        </w:rPr>
        <w:t>ในงบกำไรขาดทุนรวมสำหรับงวด</w:t>
      </w:r>
      <w:r w:rsidR="00A72734">
        <w:rPr>
          <w:rFonts w:ascii="Angsana New" w:hAnsi="Angsana New" w:hint="cs"/>
          <w:sz w:val="30"/>
          <w:szCs w:val="30"/>
          <w:cs/>
        </w:rPr>
        <w:t>หก</w:t>
      </w:r>
      <w:r w:rsidR="001C2F8C" w:rsidRPr="00A17E93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1C2F8C">
        <w:rPr>
          <w:rFonts w:ascii="Angsana New" w:hAnsi="Angsana New"/>
          <w:sz w:val="30"/>
          <w:szCs w:val="30"/>
        </w:rPr>
        <w:t xml:space="preserve">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A72734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1C2F8C" w:rsidRPr="00A17E93">
        <w:rPr>
          <w:rFonts w:ascii="Angsana New" w:hAnsi="Angsana New"/>
          <w:sz w:val="30"/>
          <w:szCs w:val="30"/>
          <w:cs/>
        </w:rPr>
        <w:t xml:space="preserve"> </w:t>
      </w:r>
      <w:r w:rsidR="001C2F8C">
        <w:rPr>
          <w:rFonts w:ascii="Angsana New" w:hAnsi="Angsana New"/>
          <w:sz w:val="30"/>
          <w:szCs w:val="30"/>
        </w:rPr>
        <w:t>2565</w:t>
      </w:r>
    </w:p>
    <w:p w14:paraId="24ABB840" w14:textId="77777777" w:rsidR="00A17E93" w:rsidRPr="00A17E93" w:rsidRDefault="00A17E93" w:rsidP="000B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6D9B5FE" w14:textId="6D12871C" w:rsidR="00726DBB" w:rsidRPr="00726DBB" w:rsidRDefault="00D757A1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="Angsana New" w:hAnsi="Angsana New"/>
          <w:sz w:val="30"/>
          <w:szCs w:val="30"/>
        </w:rPr>
        <w:t xml:space="preserve">SMH </w:t>
      </w:r>
      <w:r w:rsidR="00726DBB" w:rsidRPr="00726DB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D1CAA">
        <w:rPr>
          <w:rFonts w:ascii="Angsana New" w:hAnsi="Angsana New"/>
          <w:sz w:val="30"/>
          <w:szCs w:val="30"/>
        </w:rPr>
        <w:t>1</w:t>
      </w:r>
      <w:r w:rsidR="00726DBB" w:rsidRPr="00726DB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D1C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ผู้ถือหุ้นมีมติอนุมัติเปลี่ยนชื่อ</w:t>
      </w:r>
      <w:r w:rsidR="00EB251C">
        <w:rPr>
          <w:rFonts w:ascii="Angsana New" w:hAnsi="Angsana New" w:hint="cs"/>
          <w:sz w:val="30"/>
          <w:szCs w:val="30"/>
          <w:cs/>
        </w:rPr>
        <w:t xml:space="preserve">บริษัทเป็น                   </w:t>
      </w:r>
      <w:r w:rsidR="00A17E93" w:rsidRPr="00726DBB">
        <w:rPr>
          <w:rFonts w:ascii="Angsana New" w:hAnsi="Angsana New"/>
          <w:sz w:val="30"/>
          <w:szCs w:val="30"/>
          <w:cs/>
        </w:rPr>
        <w:t>บริษัท พืชเภสัชกรรม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D057D">
        <w:rPr>
          <w:rFonts w:ascii="Angsana New" w:hAnsi="Angsana New" w:hint="cs"/>
          <w:sz w:val="30"/>
          <w:szCs w:val="30"/>
          <w:cs/>
        </w:rPr>
        <w:t>และได้จดทะเบียนเปลี่ยนชื่อดังกล่าว</w:t>
      </w:r>
      <w:r w:rsidR="00EB251C" w:rsidRPr="00FD057D">
        <w:rPr>
          <w:rFonts w:ascii="Angsana New" w:hAnsi="Angsana New" w:hint="cs"/>
          <w:sz w:val="30"/>
          <w:szCs w:val="30"/>
          <w:cs/>
        </w:rPr>
        <w:t>กับ</w:t>
      </w:r>
      <w:r w:rsidR="00A17E93" w:rsidRPr="00FD057D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="00726DBB" w:rsidRPr="00FD057D">
        <w:rPr>
          <w:rFonts w:ascii="Angsana New" w:hAnsi="Angsana New"/>
          <w:sz w:val="30"/>
          <w:szCs w:val="30"/>
          <w:cs/>
        </w:rPr>
        <w:t>เมื่อวันที่</w:t>
      </w:r>
      <w:r w:rsidR="00726DBB" w:rsidRPr="00FD057D">
        <w:rPr>
          <w:rFonts w:ascii="Angsana New" w:hAnsi="Angsana New" w:hint="cs"/>
          <w:sz w:val="30"/>
          <w:szCs w:val="30"/>
          <w:cs/>
        </w:rPr>
        <w:t xml:space="preserve"> </w:t>
      </w:r>
      <w:r w:rsidR="00726DBB" w:rsidRPr="00FD057D">
        <w:rPr>
          <w:rFonts w:ascii="Angsana New" w:hAnsi="Angsana New"/>
          <w:sz w:val="30"/>
          <w:szCs w:val="30"/>
        </w:rPr>
        <w:t xml:space="preserve">9 </w:t>
      </w:r>
      <w:r w:rsidR="00726DBB" w:rsidRPr="00FD057D">
        <w:rPr>
          <w:rFonts w:ascii="Angsana New" w:hAnsi="Angsana New"/>
          <w:sz w:val="30"/>
          <w:szCs w:val="30"/>
          <w:cs/>
        </w:rPr>
        <w:t xml:space="preserve">มีนาคม </w:t>
      </w:r>
      <w:r w:rsidR="00726DBB" w:rsidRPr="00FD057D">
        <w:rPr>
          <w:rFonts w:ascii="Angsana New" w:hAnsi="Angsana New"/>
          <w:sz w:val="30"/>
          <w:szCs w:val="30"/>
        </w:rPr>
        <w:t>2565</w:t>
      </w:r>
    </w:p>
    <w:p w14:paraId="027D41F8" w14:textId="557833E8" w:rsidR="00726DBB" w:rsidRDefault="00726DBB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F6C397F" w14:textId="5C6EA576" w:rsidR="0063749E" w:rsidRPr="0063749E" w:rsidRDefault="0063749E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="Angsana New" w:hAnsi="Angsana New"/>
          <w:i/>
          <w:iCs/>
          <w:sz w:val="30"/>
          <w:szCs w:val="30"/>
          <w:cs/>
        </w:rPr>
        <w:t>บริษัท สแกน ไอซีที จำกัด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3749E">
        <w:rPr>
          <w:rFonts w:ascii="Angsana New" w:hAnsi="Angsana New"/>
          <w:i/>
          <w:iCs/>
          <w:sz w:val="30"/>
          <w:szCs w:val="30"/>
        </w:rPr>
        <w:t>(“ICT”)</w:t>
      </w:r>
    </w:p>
    <w:p w14:paraId="79ED9C26" w14:textId="35E9E668" w:rsidR="000B6529" w:rsidRPr="006E4678" w:rsidRDefault="006E4678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E77E37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E77E37">
        <w:rPr>
          <w:rFonts w:ascii="Angsana New" w:hAnsi="Angsana New"/>
          <w:sz w:val="30"/>
          <w:szCs w:val="30"/>
        </w:rPr>
        <w:t xml:space="preserve"> 2565 </w:t>
      </w:r>
      <w:r w:rsidRPr="00E77E37">
        <w:rPr>
          <w:rFonts w:ascii="Angsana New" w:hAnsi="Angsana New" w:hint="cs"/>
          <w:sz w:val="30"/>
          <w:szCs w:val="30"/>
          <w:cs/>
        </w:rPr>
        <w:t>บริษัทได้ขายหุ้นทั้งหมดใน</w:t>
      </w:r>
      <w:r w:rsidR="0063749E">
        <w:rPr>
          <w:rFonts w:ascii="Angsana New" w:hAnsi="Angsana New"/>
          <w:sz w:val="30"/>
          <w:szCs w:val="30"/>
        </w:rPr>
        <w:t xml:space="preserve"> ICT</w:t>
      </w:r>
      <w:r w:rsidR="00C21829" w:rsidRPr="00E77E37">
        <w:rPr>
          <w:rFonts w:ascii="Angsana New" w:hAnsi="Angsana New" w:hint="cs"/>
          <w:sz w:val="30"/>
          <w:szCs w:val="30"/>
          <w:cs/>
        </w:rPr>
        <w:t xml:space="preserve"> </w:t>
      </w:r>
      <w:r w:rsidRPr="00E77E3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</w:rPr>
        <w:t>0.</w:t>
      </w:r>
      <w:r w:rsidRPr="00F9473A">
        <w:rPr>
          <w:rFonts w:ascii="Angsana New" w:hAnsi="Angsana New" w:hint="cs"/>
          <w:sz w:val="30"/>
          <w:szCs w:val="30"/>
        </w:rPr>
        <w:t>64</w:t>
      </w:r>
      <w:r w:rsidRPr="00F9473A">
        <w:rPr>
          <w:rFonts w:ascii="Angsana New" w:hAnsi="Angsana New"/>
          <w:sz w:val="30"/>
          <w:szCs w:val="30"/>
        </w:rPr>
        <w:t xml:space="preserve"> </w:t>
      </w:r>
      <w:r w:rsidRPr="00F9473A">
        <w:rPr>
          <w:rFonts w:ascii="Angsana New" w:hAnsi="Angsana New" w:hint="cs"/>
          <w:sz w:val="30"/>
          <w:szCs w:val="30"/>
          <w:cs/>
        </w:rPr>
        <w:t>ล้านบาท</w:t>
      </w:r>
      <w:r w:rsidR="004C5A2F">
        <w:rPr>
          <w:rFonts w:ascii="Angsana New" w:hAnsi="Angsana New" w:hint="cs"/>
          <w:sz w:val="30"/>
          <w:szCs w:val="30"/>
          <w:cs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="00E77E37" w:rsidRPr="00F9473A">
        <w:rPr>
          <w:rFonts w:ascii="Angsana New" w:hAnsi="Angsana New" w:hint="cs"/>
          <w:sz w:val="30"/>
          <w:szCs w:val="30"/>
          <w:cs/>
        </w:rPr>
        <w:t xml:space="preserve"> โดย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มูลค่าตามบัญชีของสินทรัพย์สุทธิ </w:t>
      </w:r>
      <w:r w:rsidR="00E77E37" w:rsidRPr="00F9473A">
        <w:rPr>
          <w:rFonts w:ascii="Angsana New" w:hAnsi="Angsana New"/>
          <w:sz w:val="30"/>
          <w:szCs w:val="30"/>
        </w:rPr>
        <w:t xml:space="preserve">ICT </w:t>
      </w:r>
      <w:r w:rsidR="00E77E37" w:rsidRPr="00F9473A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</w:t>
      </w:r>
      <w:r w:rsidR="00E77E37" w:rsidRPr="00F9473A">
        <w:rPr>
          <w:rFonts w:ascii="Angsana New" w:hAnsi="Angsana New" w:hint="cs"/>
          <w:sz w:val="30"/>
          <w:szCs w:val="30"/>
          <w:cs/>
        </w:rPr>
        <w:t>ขาย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มีจำนวน </w:t>
      </w:r>
      <w:r w:rsidR="00E77E37" w:rsidRPr="00F9473A">
        <w:rPr>
          <w:rFonts w:ascii="Angsana New" w:hAnsi="Angsana New"/>
          <w:sz w:val="30"/>
          <w:szCs w:val="30"/>
        </w:rPr>
        <w:t>0.12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9473A">
        <w:rPr>
          <w:rFonts w:ascii="Angsana New" w:hAnsi="Angsana New" w:hint="cs"/>
          <w:sz w:val="30"/>
          <w:szCs w:val="30"/>
          <w:cs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F9473A">
        <w:rPr>
          <w:rFonts w:ascii="Angsana New" w:hAnsi="Angsana New" w:hint="cs"/>
          <w:sz w:val="30"/>
          <w:szCs w:val="30"/>
          <w:cs/>
        </w:rPr>
        <w:t>กลุ่ม</w:t>
      </w:r>
      <w:r w:rsidRPr="00E77E37">
        <w:rPr>
          <w:rFonts w:ascii="Angsana New" w:hAnsi="Angsana New" w:hint="cs"/>
          <w:sz w:val="30"/>
          <w:szCs w:val="30"/>
          <w:cs/>
        </w:rPr>
        <w:t>บริษัทรับรู้กำไรจากการขายจำนวน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</w:rPr>
        <w:t>0.52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  <w:cs/>
        </w:rPr>
        <w:t>ล้านบาท</w:t>
      </w:r>
      <w:r w:rsidR="001C2F8C" w:rsidRPr="00E77E37">
        <w:rPr>
          <w:rFonts w:ascii="Angsana New" w:hAnsi="Angsana New"/>
          <w:sz w:val="30"/>
          <w:szCs w:val="30"/>
          <w:cs/>
        </w:rPr>
        <w:t>ในงบกำไรขาดทุนรวมสำหรับงวด</w:t>
      </w:r>
      <w:r w:rsidR="00A72734">
        <w:rPr>
          <w:rFonts w:ascii="Angsana New" w:hAnsi="Angsana New" w:hint="cs"/>
          <w:sz w:val="30"/>
          <w:szCs w:val="30"/>
          <w:cs/>
        </w:rPr>
        <w:t>หก</w:t>
      </w:r>
      <w:r w:rsidR="001C2F8C" w:rsidRPr="00E77E37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1C2F8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1C2F8C" w:rsidRPr="00E77E37">
        <w:rPr>
          <w:rFonts w:ascii="Angsana New" w:hAnsi="Angsana New"/>
          <w:sz w:val="30"/>
          <w:szCs w:val="30"/>
          <w:cs/>
        </w:rPr>
        <w:t xml:space="preserve">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A72734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1C2F8C" w:rsidRPr="00E77E37">
        <w:rPr>
          <w:rFonts w:ascii="Angsana New" w:hAnsi="Angsana New"/>
          <w:sz w:val="30"/>
          <w:szCs w:val="30"/>
          <w:cs/>
        </w:rPr>
        <w:t xml:space="preserve"> </w:t>
      </w:r>
      <w:r w:rsidR="001C2F8C" w:rsidRPr="00E77E37">
        <w:rPr>
          <w:rFonts w:ascii="Angsana New" w:hAnsi="Angsana New"/>
          <w:sz w:val="30"/>
          <w:szCs w:val="30"/>
        </w:rPr>
        <w:t>2565</w:t>
      </w:r>
    </w:p>
    <w:p w14:paraId="15378DF0" w14:textId="487E01D2" w:rsidR="00FA0E3F" w:rsidRDefault="00FA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0BE1D6E8" w14:textId="62E33686" w:rsidR="00297A37" w:rsidRPr="009433A9" w:rsidRDefault="00297A3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3" w:name="OLE_LINK1"/>
      <w:r w:rsidRPr="009433A9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71FE3647" w14:textId="77777777" w:rsidR="00C2043A" w:rsidRPr="00FA0E3F" w:rsidRDefault="00C2043A" w:rsidP="00297A37">
      <w:pPr>
        <w:ind w:left="540"/>
        <w:rPr>
          <w:rFonts w:ascii="Angsana New" w:hAnsi="Angsana New"/>
          <w:bCs/>
          <w:sz w:val="24"/>
          <w:szCs w:val="24"/>
        </w:rPr>
      </w:pPr>
    </w:p>
    <w:p w14:paraId="6E2AEA2A" w14:textId="1438EF15" w:rsidR="00A72734" w:rsidRPr="009433A9" w:rsidRDefault="00A72734" w:rsidP="00A727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ก</w:t>
      </w:r>
      <w:r w:rsidRPr="009433A9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433A9">
        <w:rPr>
          <w:rFonts w:ascii="Angsana New" w:hAnsi="Angsana New"/>
          <w:sz w:val="30"/>
          <w:szCs w:val="30"/>
          <w:cs/>
        </w:rPr>
        <w:t>จำหน่า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9433A9">
        <w:rPr>
          <w:rFonts w:ascii="Angsana New" w:hAnsi="Angsana New"/>
          <w:sz w:val="30"/>
          <w:szCs w:val="30"/>
          <w:cs/>
        </w:rPr>
        <w:t>ที่ดิน อาคารและอุปกรณ์ระหว่าง</w:t>
      </w:r>
      <w:r w:rsidRPr="009433A9">
        <w:rPr>
          <w:rFonts w:ascii="Angsana New" w:hAnsi="Angsana New" w:hint="cs"/>
          <w:sz w:val="30"/>
          <w:szCs w:val="30"/>
          <w:cs/>
        </w:rPr>
        <w:t>งวดหกเดือน</w:t>
      </w:r>
      <w:r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33A9">
        <w:rPr>
          <w:rFonts w:ascii="Angsana New" w:hAnsi="Angsana New"/>
          <w:sz w:val="30"/>
          <w:szCs w:val="30"/>
        </w:rPr>
        <w:t>30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7F6641FE" w14:textId="77777777" w:rsidR="00A72734" w:rsidRPr="00A72734" w:rsidRDefault="00A72734" w:rsidP="00A72734">
      <w:pPr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440"/>
      </w:tblGrid>
      <w:tr w:rsidR="00A72734" w:rsidRPr="009433A9" w14:paraId="626D5C10" w14:textId="77777777" w:rsidTr="00A72734">
        <w:trPr>
          <w:cantSplit/>
          <w:tblHeader/>
        </w:trPr>
        <w:tc>
          <w:tcPr>
            <w:tcW w:w="4950" w:type="dxa"/>
            <w:vAlign w:val="bottom"/>
          </w:tcPr>
          <w:p w14:paraId="10FEAD7B" w14:textId="3284053B" w:rsidR="00A72734" w:rsidRPr="009433A9" w:rsidRDefault="00A72734" w:rsidP="004558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1551F312" w14:textId="77777777" w:rsidR="00A72734" w:rsidRPr="009433A9" w:rsidRDefault="00A72734" w:rsidP="004558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E6B38A" w14:textId="77777777" w:rsidR="00A72734" w:rsidRPr="009433A9" w:rsidRDefault="00A7273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48258E0" w14:textId="77777777" w:rsidR="00A72734" w:rsidRPr="009433A9" w:rsidRDefault="00A72734" w:rsidP="0045589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985580" w14:textId="77777777" w:rsidR="00A72734" w:rsidRPr="009433A9" w:rsidRDefault="00A72734" w:rsidP="0045589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A14FE53" w14:textId="77777777" w:rsidR="00A72734" w:rsidRPr="009433A9" w:rsidRDefault="00A72734" w:rsidP="0045589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2734" w:rsidRPr="009433A9" w14:paraId="6E0F0C59" w14:textId="77777777" w:rsidTr="00A72734">
        <w:trPr>
          <w:cantSplit/>
        </w:trPr>
        <w:tc>
          <w:tcPr>
            <w:tcW w:w="4950" w:type="dxa"/>
          </w:tcPr>
          <w:p w14:paraId="1871CE92" w14:textId="77777777" w:rsidR="00A72734" w:rsidRPr="009433A9" w:rsidRDefault="00A72734" w:rsidP="004558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0E7B12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03945F0C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72734" w:rsidRPr="009433A9" w14:paraId="34B25A21" w14:textId="77777777" w:rsidTr="00A72734">
        <w:trPr>
          <w:cantSplit/>
        </w:trPr>
        <w:tc>
          <w:tcPr>
            <w:tcW w:w="4950" w:type="dxa"/>
          </w:tcPr>
          <w:p w14:paraId="5259ACFD" w14:textId="77777777" w:rsidR="00A72734" w:rsidRPr="00240F21" w:rsidRDefault="00A72734" w:rsidP="004558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554E4D16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F02367" w14:textId="790556BE" w:rsidR="00A72734" w:rsidRPr="009433A9" w:rsidRDefault="00AF7290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05E21">
              <w:rPr>
                <w:rFonts w:ascii="Angsana New" w:hAnsi="Angsana New"/>
                <w:sz w:val="30"/>
                <w:szCs w:val="30"/>
                <w:lang w:val="en-US" w:bidi="th-TH"/>
              </w:rPr>
              <w:t>1,917</w:t>
            </w:r>
          </w:p>
        </w:tc>
        <w:tc>
          <w:tcPr>
            <w:tcW w:w="180" w:type="dxa"/>
          </w:tcPr>
          <w:p w14:paraId="128AFB2A" w14:textId="77777777" w:rsidR="00A72734" w:rsidRPr="009433A9" w:rsidRDefault="00A72734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D23E70" w14:textId="5DDE90DD" w:rsidR="00A72734" w:rsidRPr="009D79BC" w:rsidRDefault="006572A2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72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AF7290">
              <w:rPr>
                <w:rFonts w:ascii="Angsana New" w:hAnsi="Angsana New"/>
                <w:sz w:val="30"/>
                <w:szCs w:val="30"/>
                <w:lang w:val="en-US" w:bidi="th-TH"/>
              </w:rPr>
              <w:t>,04</w:t>
            </w:r>
            <w:r w:rsidR="00B656C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72734" w:rsidRPr="009433A9" w14:paraId="4458D6A9" w14:textId="77777777" w:rsidTr="00A72734">
        <w:trPr>
          <w:cantSplit/>
        </w:trPr>
        <w:tc>
          <w:tcPr>
            <w:tcW w:w="4950" w:type="dxa"/>
          </w:tcPr>
          <w:p w14:paraId="39387F2D" w14:textId="77777777" w:rsidR="00A72734" w:rsidRPr="00240F21" w:rsidRDefault="00A72734" w:rsidP="004558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4773BD5C" w14:textId="77777777" w:rsidR="00A72734" w:rsidRPr="009433A9" w:rsidRDefault="00A72734" w:rsidP="0045589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344E5C" w14:textId="498EA147" w:rsidR="00A72734" w:rsidRPr="009433A9" w:rsidRDefault="00AF7290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57E0">
              <w:rPr>
                <w:rFonts w:ascii="Angsana New" w:hAnsi="Angsana New"/>
                <w:sz w:val="30"/>
                <w:szCs w:val="30"/>
              </w:rPr>
              <w:t>440</w:t>
            </w:r>
            <w:r w:rsidR="00F42AF4">
              <w:rPr>
                <w:rFonts w:ascii="Angsana New" w:hAnsi="Angsana New"/>
                <w:sz w:val="30"/>
                <w:szCs w:val="30"/>
              </w:rPr>
              <w:t>,</w:t>
            </w:r>
            <w:r w:rsidR="003A3EA2">
              <w:rPr>
                <w:rFonts w:ascii="Angsana New" w:hAnsi="Angsana New"/>
                <w:sz w:val="30"/>
                <w:szCs w:val="30"/>
              </w:rPr>
              <w:t>6</w:t>
            </w:r>
            <w:r w:rsidR="006657E0">
              <w:rPr>
                <w:rFonts w:ascii="Angsana New" w:hAnsi="Angsana New"/>
                <w:sz w:val="30"/>
                <w:szCs w:val="30"/>
              </w:rPr>
              <w:t>7</w:t>
            </w:r>
            <w:r w:rsidR="003A3EA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AEF463" w14:textId="77777777" w:rsidR="00A72734" w:rsidRPr="009433A9" w:rsidRDefault="00A72734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E2796C" w14:textId="45CBDAAF" w:rsidR="00A72734" w:rsidRPr="009433A9" w:rsidRDefault="00AF7290" w:rsidP="00A7273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56C6">
              <w:rPr>
                <w:rFonts w:ascii="Angsana New" w:hAnsi="Angsana New"/>
                <w:sz w:val="30"/>
                <w:szCs w:val="30"/>
              </w:rPr>
              <w:t>5,779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B4F90A8" w14:textId="77777777" w:rsidR="00A72734" w:rsidRDefault="00A72734" w:rsidP="008B57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15920" w14:textId="4B12EDC1" w:rsidR="00A72734" w:rsidRDefault="00A72734" w:rsidP="008B5745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</w:t>
      </w:r>
      <w:r w:rsidRPr="009433A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9433A9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9433A9">
        <w:rPr>
          <w:rFonts w:ascii="Angsana New" w:hAnsi="Angsana New"/>
          <w:sz w:val="30"/>
          <w:szCs w:val="30"/>
          <w:cs/>
        </w:rPr>
        <w:t>งวด</w:t>
      </w:r>
      <w:r w:rsidRPr="009433A9">
        <w:rPr>
          <w:rFonts w:ascii="Angsana New" w:hAnsi="Angsana New" w:hint="cs"/>
          <w:sz w:val="30"/>
          <w:szCs w:val="30"/>
          <w:cs/>
        </w:rPr>
        <w:t>หก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 xml:space="preserve">30 </w:t>
      </w:r>
      <w:r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sz w:val="30"/>
          <w:szCs w:val="30"/>
          <w:cs/>
        </w:rPr>
        <w:t xml:space="preserve"> จำนวน </w:t>
      </w:r>
      <w:r w:rsidR="005500E2">
        <w:rPr>
          <w:rFonts w:ascii="Angsana New" w:hAnsi="Angsana New"/>
          <w:sz w:val="30"/>
          <w:szCs w:val="30"/>
        </w:rPr>
        <w:t>53.</w:t>
      </w:r>
      <w:r w:rsidR="003A3EA2">
        <w:rPr>
          <w:rFonts w:ascii="Angsana New" w:hAnsi="Angsana New"/>
          <w:sz w:val="30"/>
          <w:szCs w:val="30"/>
        </w:rPr>
        <w:t>3</w:t>
      </w:r>
      <w:r w:rsidR="00905E21">
        <w:rPr>
          <w:rFonts w:ascii="Angsana New" w:hAnsi="Angsana New"/>
          <w:sz w:val="30"/>
          <w:szCs w:val="30"/>
        </w:rPr>
        <w:t>8</w:t>
      </w:r>
      <w:r w:rsidRPr="009433A9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5500E2">
        <w:rPr>
          <w:rFonts w:ascii="Angsana New" w:hAnsi="Angsana New"/>
          <w:sz w:val="30"/>
          <w:szCs w:val="30"/>
        </w:rPr>
        <w:t>38.21</w:t>
      </w:r>
      <w:r w:rsidR="005841F9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38D789E8" w14:textId="77777777" w:rsidR="006C06DD" w:rsidRPr="00FA0E3F" w:rsidRDefault="006C06DD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9060C0A" w14:textId="2908C316" w:rsidR="002430EB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ณ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A72734" w:rsidRPr="00832AE4">
        <w:rPr>
          <w:rFonts w:ascii="Angsana New" w:hAnsi="Angsana New"/>
          <w:sz w:val="30"/>
          <w:szCs w:val="30"/>
          <w:cs/>
        </w:rPr>
        <w:t>มิถุนายน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231E9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</w:t>
      </w:r>
      <w:r w:rsidRPr="00734F55">
        <w:rPr>
          <w:rFonts w:asciiTheme="majorBidi" w:hAnsiTheme="majorBidi" w:cstheme="majorBidi" w:hint="cs"/>
          <w:spacing w:val="4"/>
          <w:sz w:val="30"/>
          <w:szCs w:val="30"/>
          <w:cs/>
        </w:rPr>
        <w:t>สุทธิตามบัญชีจำนวน</w:t>
      </w:r>
      <w:r w:rsidR="00734F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656C6">
        <w:rPr>
          <w:rFonts w:asciiTheme="majorBidi" w:hAnsiTheme="majorBidi" w:cstheme="majorBidi"/>
          <w:spacing w:val="4"/>
          <w:sz w:val="30"/>
          <w:szCs w:val="30"/>
        </w:rPr>
        <w:t>697.27</w:t>
      </w:r>
      <w:r w:rsidR="00734F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34F55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734F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734F55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734F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34F55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E231E9" w:rsidRPr="00734F5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72C09"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6572A2" w:rsidRPr="006572A2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="00F72C09" w:rsidRPr="00734F55">
        <w:rPr>
          <w:rFonts w:asciiTheme="majorBidi" w:hAnsiTheme="majorBidi" w:cstheme="majorBidi"/>
          <w:i/>
          <w:iCs/>
          <w:sz w:val="30"/>
          <w:szCs w:val="30"/>
        </w:rPr>
        <w:t>,154</w:t>
      </w:r>
      <w:r w:rsidR="00F72C09"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F72C09" w:rsidRPr="00734F55">
        <w:rPr>
          <w:rFonts w:asciiTheme="majorBidi" w:hAnsiTheme="majorBidi" w:cstheme="majorBidi"/>
          <w:i/>
          <w:iCs/>
          <w:sz w:val="30"/>
          <w:szCs w:val="30"/>
        </w:rPr>
        <w:t>98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2759" w:rsidRPr="00734F55">
        <w:rPr>
          <w:rFonts w:asciiTheme="majorBidi" w:hAnsiTheme="majorBidi" w:cstheme="majorBidi" w:hint="cs"/>
          <w:sz w:val="30"/>
          <w:szCs w:val="30"/>
          <w:cs/>
        </w:rPr>
        <w:t>ใช้ในการ</w:t>
      </w:r>
      <w:r w:rsidRPr="00734F55">
        <w:rPr>
          <w:rFonts w:asciiTheme="majorBidi" w:hAnsiTheme="majorBidi" w:cstheme="majorBidi" w:hint="cs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734F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4F55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</w:t>
      </w:r>
      <w:r w:rsidR="007A22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กลุ่มบริษัทกับสถาบันการเงินในประเทศหลายแห่ง</w:t>
      </w:r>
    </w:p>
    <w:bookmarkEnd w:id="3"/>
    <w:p w14:paraId="6BC45B2A" w14:textId="7B8EA453" w:rsidR="00726DBB" w:rsidRPr="00FA0E3F" w:rsidRDefault="00726DBB" w:rsidP="00726D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59DBBC" w14:textId="25D82600" w:rsidR="00016D17" w:rsidRPr="009433A9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B883FA" w14:textId="4E7DAD04" w:rsidR="005508C1" w:rsidRP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508C1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42B3CF6D" w:rsidR="00016D17" w:rsidRPr="000777A4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A72734" w:rsidRPr="00D55AD8">
        <w:rPr>
          <w:rFonts w:ascii="Angsana New" w:hAnsi="Angsana New"/>
          <w:sz w:val="30"/>
          <w:szCs w:val="30"/>
        </w:rPr>
        <w:t>30</w:t>
      </w:r>
      <w:r w:rsidR="00A72734" w:rsidRPr="00832AE4">
        <w:rPr>
          <w:rFonts w:ascii="Angsana New" w:hAnsi="Angsana New"/>
          <w:sz w:val="30"/>
          <w:szCs w:val="30"/>
        </w:rPr>
        <w:t xml:space="preserve"> </w:t>
      </w:r>
      <w:r w:rsidR="00A72734" w:rsidRPr="00832AE4">
        <w:rPr>
          <w:rFonts w:ascii="Angsana New" w:hAnsi="Angsana New"/>
          <w:sz w:val="30"/>
          <w:szCs w:val="30"/>
          <w:cs/>
        </w:rPr>
        <w:t>มิถุนายน</w:t>
      </w:r>
      <w:r w:rsidR="00E231E9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231E9" w:rsidRPr="000777A4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E231E9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26110" w:rsidRPr="00CA4124">
        <w:rPr>
          <w:rFonts w:ascii="Angsana New" w:hAnsi="Angsana New" w:hint="cs"/>
          <w:sz w:val="30"/>
          <w:szCs w:val="30"/>
          <w:cs/>
        </w:rPr>
        <w:t>บริษัท</w:t>
      </w:r>
      <w:r w:rsidR="001D25E4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C127B7">
        <w:rPr>
          <w:rFonts w:asciiTheme="majorBidi" w:hAnsiTheme="majorBidi" w:cstheme="majorBidi"/>
          <w:sz w:val="30"/>
          <w:szCs w:val="30"/>
        </w:rPr>
        <w:t xml:space="preserve"> </w:t>
      </w:r>
      <w:r w:rsidR="00D23525">
        <w:rPr>
          <w:rFonts w:asciiTheme="majorBidi" w:hAnsiTheme="majorBidi" w:cstheme="majorBidi"/>
          <w:sz w:val="30"/>
          <w:szCs w:val="30"/>
        </w:rPr>
        <w:t>1,387.60</w:t>
      </w:r>
      <w:r w:rsidR="00281CAD" w:rsidRPr="000777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81CAD" w:rsidRPr="000777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0777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231E9" w:rsidRPr="000777A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0777A4">
        <w:rPr>
          <w:rFonts w:asciiTheme="majorBidi" w:hAnsiTheme="majorBidi" w:cstheme="majorBidi"/>
          <w:i/>
          <w:iCs/>
          <w:sz w:val="30"/>
          <w:szCs w:val="30"/>
        </w:rPr>
        <w:t xml:space="preserve"> 1,614.15</w:t>
      </w:r>
      <w:r w:rsidR="00281CAD" w:rsidRPr="000777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>
        <w:rPr>
          <w:rFonts w:asciiTheme="majorBidi" w:hAnsiTheme="majorBidi" w:cstheme="majorBidi"/>
          <w:sz w:val="30"/>
          <w:szCs w:val="30"/>
        </w:rPr>
        <w:t xml:space="preserve"> </w:t>
      </w:r>
      <w:r w:rsidR="00B90158">
        <w:rPr>
          <w:rFonts w:asciiTheme="majorBidi" w:hAnsiTheme="majorBidi" w:cstheme="majorBidi"/>
          <w:sz w:val="30"/>
          <w:szCs w:val="30"/>
        </w:rPr>
        <w:t>2.05</w:t>
      </w:r>
      <w:r w:rsidR="00D23525">
        <w:rPr>
          <w:rFonts w:asciiTheme="majorBidi" w:hAnsiTheme="majorBidi" w:cstheme="majorBidi"/>
          <w:sz w:val="30"/>
          <w:szCs w:val="30"/>
        </w:rPr>
        <w:t xml:space="preserve"> </w:t>
      </w:r>
      <w:r w:rsidR="00B90158">
        <w:rPr>
          <w:rFonts w:asciiTheme="majorBidi" w:hAnsiTheme="majorBidi" w:cstheme="majorBidi"/>
          <w:sz w:val="30"/>
          <w:szCs w:val="30"/>
        </w:rPr>
        <w:t>-</w:t>
      </w:r>
      <w:r w:rsidR="00D23525">
        <w:rPr>
          <w:rFonts w:asciiTheme="majorBidi" w:hAnsiTheme="majorBidi" w:cstheme="majorBidi"/>
          <w:sz w:val="30"/>
          <w:szCs w:val="30"/>
        </w:rPr>
        <w:t xml:space="preserve"> </w:t>
      </w:r>
      <w:r w:rsidR="00B90158">
        <w:rPr>
          <w:rFonts w:asciiTheme="majorBidi" w:hAnsiTheme="majorBidi" w:cstheme="majorBidi"/>
          <w:sz w:val="30"/>
          <w:szCs w:val="30"/>
        </w:rPr>
        <w:t>3.10</w:t>
      </w:r>
      <w:r w:rsidR="000777A4">
        <w:rPr>
          <w:rFonts w:asciiTheme="majorBidi" w:hAnsiTheme="majorBidi" w:cstheme="majorBidi"/>
          <w:sz w:val="30"/>
          <w:szCs w:val="30"/>
        </w:rPr>
        <w:t xml:space="preserve"> </w:t>
      </w:r>
      <w:r w:rsidR="0016581B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0777A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0777A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E231E9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</w:t>
      </w:r>
      <w:r w:rsidR="00C127B7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2.05 - 5.47</w:t>
      </w:r>
      <w:r w:rsidR="00E84EF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ต่อปี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5D74C57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22F565" w14:textId="77777777" w:rsidR="007C76B0" w:rsidRPr="00DE64A2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E64A2">
        <w:rPr>
          <w:rFonts w:asciiTheme="majorBidi" w:hAnsi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3B5FC9F" w14:textId="3C3939B3" w:rsidR="00C26110" w:rsidRPr="00DE64A2" w:rsidRDefault="00C2611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64A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72734" w:rsidRPr="00DE64A2">
        <w:rPr>
          <w:rFonts w:ascii="Angsana New" w:hAnsi="Angsana New"/>
          <w:sz w:val="30"/>
          <w:szCs w:val="30"/>
        </w:rPr>
        <w:t>3</w:t>
      </w:r>
      <w:r w:rsidR="005F422C">
        <w:rPr>
          <w:rFonts w:ascii="Angsana New" w:hAnsi="Angsana New"/>
          <w:sz w:val="30"/>
          <w:szCs w:val="30"/>
        </w:rPr>
        <w:t xml:space="preserve">0 </w:t>
      </w:r>
      <w:r w:rsidR="005F422C">
        <w:rPr>
          <w:rFonts w:ascii="Angsana New" w:hAnsi="Angsana New" w:hint="cs"/>
          <w:sz w:val="30"/>
          <w:szCs w:val="30"/>
          <w:cs/>
        </w:rPr>
        <w:t>มิถุนายน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4A2">
        <w:rPr>
          <w:rFonts w:asciiTheme="majorBidi" w:hAnsiTheme="majorBidi" w:cstheme="majorBidi"/>
          <w:sz w:val="30"/>
          <w:szCs w:val="30"/>
        </w:rPr>
        <w:t>2565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6FE6" w:rsidRPr="00DE64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26FE6" w:rsidRPr="00DE64A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DE64A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6E1EC3" w:rsidRPr="00DE64A2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9A7488" w:rsidRPr="00DE64A2">
        <w:rPr>
          <w:rFonts w:ascii="Angsana New" w:hAnsi="Angsana New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7C76B0" w:rsidRPr="00DE64A2">
        <w:rPr>
          <w:rFonts w:asciiTheme="majorBidi" w:hAnsiTheme="majorBidi"/>
          <w:sz w:val="30"/>
          <w:szCs w:val="30"/>
          <w:cs/>
        </w:rPr>
        <w:t xml:space="preserve">จำนวน </w:t>
      </w:r>
      <w:r w:rsidR="006572A2" w:rsidRPr="006572A2">
        <w:rPr>
          <w:rFonts w:ascii="Angsana New" w:hAnsi="Angsana New"/>
          <w:sz w:val="30"/>
          <w:szCs w:val="30"/>
        </w:rPr>
        <w:t>706</w:t>
      </w:r>
      <w:r w:rsidR="007C76B0" w:rsidRPr="006572A2">
        <w:rPr>
          <w:rFonts w:ascii="Angsana New" w:hAnsi="Angsana New"/>
          <w:sz w:val="30"/>
          <w:szCs w:val="30"/>
          <w:cs/>
        </w:rPr>
        <w:t>.</w:t>
      </w:r>
      <w:r w:rsidR="006572A2" w:rsidRPr="006572A2">
        <w:rPr>
          <w:rFonts w:ascii="Angsana New" w:hAnsi="Angsana New"/>
          <w:sz w:val="30"/>
          <w:szCs w:val="30"/>
        </w:rPr>
        <w:t>59</w:t>
      </w:r>
      <w:r w:rsidR="007C76B0" w:rsidRPr="006572A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6572A2" w:rsidRPr="006572A2">
        <w:rPr>
          <w:rFonts w:ascii="Angsana New" w:hAnsi="Angsana New"/>
          <w:sz w:val="30"/>
          <w:szCs w:val="30"/>
        </w:rPr>
        <w:t>578</w:t>
      </w:r>
      <w:r w:rsidR="007C76B0" w:rsidRPr="006572A2">
        <w:rPr>
          <w:rFonts w:ascii="Angsana New" w:hAnsi="Angsana New"/>
          <w:sz w:val="30"/>
          <w:szCs w:val="30"/>
          <w:cs/>
        </w:rPr>
        <w:t>.</w:t>
      </w:r>
      <w:r w:rsidR="006572A2" w:rsidRPr="006572A2">
        <w:rPr>
          <w:rFonts w:ascii="Angsana New" w:hAnsi="Angsana New"/>
          <w:sz w:val="30"/>
          <w:szCs w:val="30"/>
        </w:rPr>
        <w:t>58</w:t>
      </w:r>
      <w:r w:rsidR="007C76B0" w:rsidRPr="00DE64A2">
        <w:rPr>
          <w:rFonts w:asciiTheme="majorBidi" w:hAnsiTheme="majorBidi"/>
          <w:sz w:val="30"/>
          <w:szCs w:val="30"/>
          <w:cs/>
        </w:rPr>
        <w:t xml:space="preserve"> </w:t>
      </w:r>
      <w:r w:rsidR="006572A2">
        <w:rPr>
          <w:rFonts w:asciiTheme="majorBidi" w:hAnsiTheme="majorBidi"/>
          <w:sz w:val="30"/>
          <w:szCs w:val="30"/>
        </w:rPr>
        <w:t xml:space="preserve">        </w:t>
      </w:r>
      <w:r w:rsidR="007C76B0" w:rsidRPr="00DE64A2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>(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31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2564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C08E9">
        <w:rPr>
          <w:rFonts w:asciiTheme="majorBidi" w:hAnsiTheme="majorBidi"/>
          <w:i/>
          <w:iCs/>
          <w:sz w:val="30"/>
          <w:szCs w:val="30"/>
        </w:rPr>
        <w:t xml:space="preserve">884.54 </w:t>
      </w:r>
      <w:r w:rsidR="000C08E9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695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>.</w:t>
      </w:r>
      <w:r w:rsidR="006572A2" w:rsidRPr="006572A2">
        <w:rPr>
          <w:rFonts w:asciiTheme="majorBidi" w:hAnsiTheme="majorBidi"/>
          <w:i/>
          <w:iCs/>
          <w:sz w:val="30"/>
          <w:szCs w:val="30"/>
        </w:rPr>
        <w:t>60</w:t>
      </w:r>
      <w:r w:rsidR="007C76B0" w:rsidRPr="006572A2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DE64A2">
        <w:rPr>
          <w:rFonts w:asciiTheme="majorBidi" w:hAnsiTheme="majorBidi" w:hint="cs"/>
          <w:sz w:val="30"/>
          <w:szCs w:val="30"/>
          <w:cs/>
        </w:rPr>
        <w:t xml:space="preserve"> </w:t>
      </w:r>
      <w:r w:rsidRPr="00DE64A2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เงินกู้ยืมดังกล่าวมีอัตราดอกเบี้</w:t>
      </w:r>
      <w:r w:rsidR="000876EA" w:rsidRPr="00DE64A2">
        <w:rPr>
          <w:rFonts w:asciiTheme="majorBidi" w:hAnsiTheme="majorBidi" w:cstheme="majorBidi" w:hint="cs"/>
          <w:sz w:val="30"/>
          <w:szCs w:val="30"/>
          <w:cs/>
        </w:rPr>
        <w:t>ยเท่ากับที่ระบุในสัญญา</w:t>
      </w:r>
      <w:r w:rsidR="00754E77" w:rsidRPr="00DE64A2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DE64A2">
        <w:rPr>
          <w:rFonts w:ascii="Angsana New" w:hAnsi="Angsana New"/>
          <w:sz w:val="30"/>
          <w:szCs w:val="30"/>
          <w:cs/>
        </w:rPr>
        <w:t>เงินกู้ยืมระยะยาวของ</w:t>
      </w:r>
      <w:r w:rsidR="009A7488" w:rsidRPr="00DE64A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E64A2" w:rsidRPr="00DE64A2">
        <w:rPr>
          <w:rFonts w:ascii="Angsana New" w:hAnsi="Angsana New" w:hint="cs"/>
          <w:sz w:val="30"/>
          <w:szCs w:val="30"/>
          <w:cs/>
        </w:rPr>
        <w:t xml:space="preserve"> </w:t>
      </w:r>
      <w:r w:rsidR="009A7488" w:rsidRPr="00DE64A2">
        <w:rPr>
          <w:rFonts w:ascii="Angsana New" w:hAnsi="Angsana New"/>
          <w:sz w:val="30"/>
          <w:szCs w:val="30"/>
          <w:cs/>
        </w:rPr>
        <w:t>ค้ำ</w:t>
      </w:r>
      <w:r w:rsidR="009A7488" w:rsidRPr="00DE64A2">
        <w:rPr>
          <w:rFonts w:ascii="Angsana New" w:hAnsi="Angsana New" w:hint="cs"/>
          <w:sz w:val="30"/>
          <w:szCs w:val="30"/>
          <w:cs/>
        </w:rPr>
        <w:t>ประกันโดย</w:t>
      </w:r>
      <w:r w:rsidR="009A7488" w:rsidRPr="00DE64A2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และที่ดิน อาคารและอุปกรณ์ของกลุ่มบริษัท</w:t>
      </w:r>
    </w:p>
    <w:p w14:paraId="5F98A954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314069" w14:textId="77777777" w:rsidR="00A72734" w:rsidRDefault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38C2CD5" w14:textId="6ECD99DF" w:rsidR="005508C1" w:rsidRPr="00E4656F" w:rsidRDefault="005508C1" w:rsidP="00E8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656F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บริษัทได้ลงนามในสัญญาเงินกู้ยืมหลายฉบับกับธนาคารในประเทศแห่งหนึ่งสำหรับวงเงินกู้ยืมรวม </w:t>
      </w:r>
      <w:r w:rsidR="0005590F">
        <w:rPr>
          <w:rFonts w:asciiTheme="majorBidi" w:hAnsiTheme="majorBidi" w:cstheme="majorBidi"/>
          <w:sz w:val="30"/>
          <w:szCs w:val="30"/>
        </w:rPr>
        <w:t>6</w:t>
      </w:r>
      <w:r w:rsidR="001F6551" w:rsidRPr="00E4656F">
        <w:rPr>
          <w:rFonts w:asciiTheme="majorBidi" w:hAnsiTheme="majorBidi" w:cstheme="majorBidi"/>
          <w:sz w:val="30"/>
          <w:szCs w:val="30"/>
        </w:rPr>
        <w:t>0</w:t>
      </w:r>
      <w:r w:rsidRPr="00E4656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5590F">
        <w:rPr>
          <w:rFonts w:asciiTheme="majorBidi" w:hAnsiTheme="majorBidi" w:cstheme="majorBidi"/>
          <w:sz w:val="30"/>
          <w:szCs w:val="30"/>
        </w:rPr>
        <w:t xml:space="preserve"> </w:t>
      </w:r>
      <w:r w:rsidR="00C9469A" w:rsidRPr="00E4656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C9469A" w:rsidRPr="00E4656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9469A" w:rsidRPr="00E4656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9469A" w:rsidRPr="00E4656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9469A" w:rsidRPr="00E4656F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C26110" w:rsidRPr="00E4656F">
        <w:rPr>
          <w:rFonts w:asciiTheme="majorBidi" w:hAnsiTheme="majorBidi" w:cstheme="majorBidi"/>
          <w:i/>
          <w:iCs/>
          <w:sz w:val="30"/>
          <w:szCs w:val="30"/>
        </w:rPr>
        <w:t>311</w:t>
      </w:r>
      <w:r w:rsidR="00C9469A" w:rsidRPr="00E4656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9469A" w:rsidRPr="00E4656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E4656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 </w:t>
      </w:r>
      <w:r w:rsidRPr="00E4656F">
        <w:rPr>
          <w:rFonts w:asciiTheme="majorBidi" w:hAnsiTheme="majorBidi" w:cstheme="majorBidi"/>
          <w:sz w:val="30"/>
          <w:szCs w:val="30"/>
        </w:rPr>
        <w:t>THBFIX</w:t>
      </w:r>
      <w:r w:rsidRPr="00E4656F">
        <w:rPr>
          <w:rFonts w:asciiTheme="majorBidi" w:hAnsiTheme="majorBidi" w:cstheme="majorBidi"/>
          <w:sz w:val="30"/>
          <w:szCs w:val="30"/>
          <w:cs/>
        </w:rPr>
        <w:t xml:space="preserve"> บวกร้อยละ </w:t>
      </w:r>
      <w:r w:rsidRPr="00E4656F">
        <w:rPr>
          <w:rFonts w:asciiTheme="majorBidi" w:hAnsiTheme="majorBidi" w:cstheme="majorBidi"/>
          <w:sz w:val="30"/>
          <w:szCs w:val="30"/>
        </w:rPr>
        <w:t>2.10</w:t>
      </w:r>
      <w:r w:rsidRPr="00E4656F">
        <w:rPr>
          <w:rFonts w:asciiTheme="majorBidi" w:hAnsiTheme="majorBidi" w:cstheme="majorBidi"/>
          <w:sz w:val="30"/>
          <w:szCs w:val="30"/>
          <w:cs/>
        </w:rPr>
        <w:t xml:space="preserve"> ต่อปี เงินกู้ยืมเหล่านี้มีกำหนดชำระคืนเงินต้นทุกเดือน</w:t>
      </w:r>
      <w:r w:rsidR="00C9469A" w:rsidRPr="00E4656F">
        <w:rPr>
          <w:rFonts w:asciiTheme="majorBidi" w:hAnsiTheme="majorBidi" w:cstheme="majorBidi"/>
          <w:sz w:val="30"/>
          <w:szCs w:val="30"/>
        </w:rPr>
        <w:t xml:space="preserve"> </w:t>
      </w:r>
      <w:r w:rsidRPr="00E4656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ลกเปลี่ยนอัตราดอกเบี้ยกับธนาคารแห่งหนึ่งเพื่อป้องกันความเสี่ยงส่วนหนึ่งจากอัตราดอกเบี้ยดังกล่าวข้างต้น </w:t>
      </w:r>
    </w:p>
    <w:p w14:paraId="65B6D9C6" w14:textId="77777777" w:rsidR="00A72734" w:rsidRPr="00E4656F" w:rsidRDefault="00A72734" w:rsidP="00E8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D855E2" w14:textId="0D14324F" w:rsidR="005508C1" w:rsidRPr="00E4656F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656F">
        <w:rPr>
          <w:rFonts w:asciiTheme="majorBidi" w:hAnsiTheme="majorBidi" w:cstheme="majorBidi" w:hint="cs"/>
          <w:i/>
          <w:iCs/>
          <w:sz w:val="30"/>
          <w:szCs w:val="30"/>
          <w:cs/>
        </w:rPr>
        <w:t>วงเงินสินเชื่อ</w:t>
      </w:r>
    </w:p>
    <w:p w14:paraId="5664FFAF" w14:textId="44DFFD60" w:rsidR="000F5205" w:rsidRPr="00E4656F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65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72734" w:rsidRPr="00E4656F">
        <w:rPr>
          <w:rFonts w:ascii="Angsana New" w:hAnsi="Angsana New"/>
          <w:sz w:val="30"/>
          <w:szCs w:val="30"/>
        </w:rPr>
        <w:t xml:space="preserve">30 </w:t>
      </w:r>
      <w:r w:rsidR="00A72734" w:rsidRPr="00E4656F">
        <w:rPr>
          <w:rFonts w:ascii="Angsana New" w:hAnsi="Angsana New"/>
          <w:sz w:val="30"/>
          <w:szCs w:val="30"/>
          <w:cs/>
        </w:rPr>
        <w:t>มิถุนายน</w:t>
      </w:r>
      <w:r w:rsidRPr="00E46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656F">
        <w:rPr>
          <w:rFonts w:asciiTheme="majorBidi" w:hAnsiTheme="majorBidi" w:cstheme="majorBidi"/>
          <w:sz w:val="30"/>
          <w:szCs w:val="30"/>
        </w:rPr>
        <w:t>2565</w:t>
      </w:r>
      <w:r w:rsidRPr="00E46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656F">
        <w:rPr>
          <w:rFonts w:ascii="Angsana New" w:hAnsi="Angsana New"/>
          <w:sz w:val="30"/>
          <w:szCs w:val="30"/>
          <w:cs/>
        </w:rPr>
        <w:t>กลุ่มบริษัท</w:t>
      </w:r>
      <w:r w:rsidRPr="00E4656F">
        <w:rPr>
          <w:rFonts w:ascii="Angsana New" w:hAnsi="Angsana New" w:hint="cs"/>
          <w:sz w:val="30"/>
          <w:szCs w:val="30"/>
          <w:cs/>
        </w:rPr>
        <w:t>และบริษัท</w:t>
      </w:r>
      <w:r w:rsidRPr="00E4656F">
        <w:rPr>
          <w:rFonts w:ascii="Angsana New" w:hAnsi="Angsana New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C4452C" w:rsidRPr="00E4656F">
        <w:rPr>
          <w:rFonts w:ascii="Angsana New" w:hAnsi="Angsana New"/>
          <w:sz w:val="30"/>
          <w:szCs w:val="30"/>
        </w:rPr>
        <w:t>1,124.15</w:t>
      </w:r>
      <w:r w:rsidRPr="00E4656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4656F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4" w:name="_Hlk109673959"/>
      <w:r w:rsidR="00654236" w:rsidRPr="00E4656F">
        <w:rPr>
          <w:rFonts w:ascii="Angsana New" w:hAnsi="Angsana New"/>
          <w:sz w:val="30"/>
          <w:szCs w:val="30"/>
        </w:rPr>
        <w:t>1,100.34</w:t>
      </w:r>
      <w:r w:rsidRPr="00E4656F">
        <w:rPr>
          <w:rFonts w:ascii="Angsana New" w:hAnsi="Angsana New"/>
          <w:sz w:val="30"/>
          <w:szCs w:val="30"/>
        </w:rPr>
        <w:t xml:space="preserve"> </w:t>
      </w:r>
      <w:bookmarkEnd w:id="4"/>
      <w:r w:rsidRPr="00E4656F">
        <w:rPr>
          <w:rFonts w:ascii="Angsana New" w:hAnsi="Angsana New" w:hint="cs"/>
          <w:sz w:val="30"/>
          <w:szCs w:val="30"/>
          <w:cs/>
        </w:rPr>
        <w:t>ล้านบาท</w:t>
      </w:r>
      <w:r w:rsidRPr="00E4656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4656F">
        <w:rPr>
          <w:rFonts w:ascii="Angsana New" w:hAnsi="Angsana New" w:hint="cs"/>
          <w:sz w:val="30"/>
          <w:szCs w:val="30"/>
          <w:cs/>
        </w:rPr>
        <w:t>ตามลำดับ</w:t>
      </w:r>
      <w:r w:rsidRPr="00E4656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4656F">
        <w:rPr>
          <w:rFonts w:ascii="Angsana New" w:hAnsi="Angsana New"/>
          <w:i/>
          <w:iCs/>
          <w:sz w:val="30"/>
          <w:szCs w:val="30"/>
          <w:cs/>
        </w:rPr>
        <w:t>(</w:t>
      </w:r>
      <w:r w:rsidR="007E364C" w:rsidRPr="00E4656F">
        <w:rPr>
          <w:rFonts w:ascii="Angsana New" w:hAnsi="Angsana New"/>
          <w:i/>
          <w:iCs/>
          <w:sz w:val="30"/>
          <w:szCs w:val="30"/>
        </w:rPr>
        <w:t xml:space="preserve">31 </w:t>
      </w:r>
      <w:r w:rsidR="007E364C" w:rsidRPr="00E465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656F">
        <w:rPr>
          <w:rFonts w:ascii="Angsana New" w:hAnsi="Angsana New"/>
          <w:i/>
          <w:iCs/>
          <w:sz w:val="30"/>
          <w:szCs w:val="30"/>
        </w:rPr>
        <w:t>2564:</w:t>
      </w:r>
      <w:r w:rsidR="006E35F5" w:rsidRPr="00E4656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4656F">
        <w:rPr>
          <w:rFonts w:ascii="Angsana New" w:hAnsi="Angsana New"/>
          <w:i/>
          <w:iCs/>
          <w:sz w:val="30"/>
          <w:szCs w:val="30"/>
        </w:rPr>
        <w:t>993.43</w:t>
      </w:r>
      <w:r w:rsidRPr="00E4656F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E4656F">
        <w:rPr>
          <w:rFonts w:ascii="Angsana New" w:hAnsi="Angsana New"/>
          <w:i/>
          <w:iCs/>
          <w:sz w:val="30"/>
          <w:szCs w:val="30"/>
        </w:rPr>
        <w:t xml:space="preserve">908.43 </w:t>
      </w:r>
      <w:r w:rsidRPr="00E4656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E4656F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E4656F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733E7B7" w14:textId="77777777" w:rsidR="00A17E93" w:rsidRPr="00FA0E3F" w:rsidRDefault="00A17E93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60A51E98" w14:textId="78F5496F" w:rsidR="003152E7" w:rsidRDefault="003152E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750F1205" w14:textId="77777777" w:rsidR="003152E7" w:rsidRPr="00FA0E3F" w:rsidRDefault="003152E7" w:rsidP="008E64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Cs w:val="1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37"/>
        <w:gridCol w:w="884"/>
        <w:gridCol w:w="267"/>
        <w:gridCol w:w="1083"/>
        <w:gridCol w:w="266"/>
        <w:gridCol w:w="1024"/>
        <w:gridCol w:w="266"/>
        <w:gridCol w:w="1069"/>
        <w:gridCol w:w="266"/>
        <w:gridCol w:w="1018"/>
      </w:tblGrid>
      <w:tr w:rsidR="003152E7" w:rsidRPr="00786CCB" w14:paraId="795E434A" w14:textId="77777777" w:rsidTr="00A714D8">
        <w:trPr>
          <w:tblHeader/>
        </w:trPr>
        <w:tc>
          <w:tcPr>
            <w:tcW w:w="3037" w:type="dxa"/>
          </w:tcPr>
          <w:p w14:paraId="1ACC937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3542D9C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7" w:type="dxa"/>
          </w:tcPr>
          <w:p w14:paraId="60A9B069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E1956B" w14:textId="2A7AABD0" w:rsidR="003152E7" w:rsidRPr="00C836C4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312E0B94" w14:textId="77777777" w:rsidR="003152E7" w:rsidRPr="006639B9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7F0136" w14:textId="775C5B60" w:rsidR="003152E7" w:rsidRPr="00C836C4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152E7" w:rsidRPr="00786CCB" w14:paraId="558E2B5A" w14:textId="77777777" w:rsidTr="00A714D8">
        <w:trPr>
          <w:tblHeader/>
        </w:trPr>
        <w:tc>
          <w:tcPr>
            <w:tcW w:w="3037" w:type="dxa"/>
          </w:tcPr>
          <w:p w14:paraId="3048637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641BE61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7" w:type="dxa"/>
          </w:tcPr>
          <w:p w14:paraId="1D575D8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BAC7F21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395E276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81DC208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8A9555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33CD44A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FA8C5F8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8BF7F9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152E7" w:rsidRPr="00786CCB" w14:paraId="1D9BD791" w14:textId="77777777" w:rsidTr="00A714D8">
        <w:trPr>
          <w:tblHeader/>
        </w:trPr>
        <w:tc>
          <w:tcPr>
            <w:tcW w:w="3037" w:type="dxa"/>
          </w:tcPr>
          <w:p w14:paraId="4A220CB0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174D927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" w:type="dxa"/>
          </w:tcPr>
          <w:p w14:paraId="15F94AA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17B1DDEF" w14:textId="29274752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A436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436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52E7" w:rsidRPr="00786CCB" w14:paraId="63FA3340" w14:textId="77777777" w:rsidTr="00A714D8">
        <w:tc>
          <w:tcPr>
            <w:tcW w:w="3037" w:type="dxa"/>
          </w:tcPr>
          <w:p w14:paraId="7EA9A2EC" w14:textId="77777777" w:rsidR="003152E7" w:rsidRPr="00786CCB" w:rsidRDefault="003152E7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4" w:type="dxa"/>
          </w:tcPr>
          <w:p w14:paraId="4CDC425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8EA5209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1059E6DC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152E7" w:rsidRPr="00786CCB" w14:paraId="556C7064" w14:textId="77777777" w:rsidTr="00A714D8">
        <w:tc>
          <w:tcPr>
            <w:tcW w:w="3037" w:type="dxa"/>
          </w:tcPr>
          <w:p w14:paraId="6B3DF68A" w14:textId="596F7FFC" w:rsidR="003152E7" w:rsidRPr="00786CCB" w:rsidRDefault="00A17E93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2E7"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4327F91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6F8B524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E12C3D" w14:textId="6013B9B3" w:rsidR="003152E7" w:rsidRPr="00786CCB" w:rsidRDefault="00B90158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F6AF91A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5E3253A" w14:textId="12A090DF" w:rsidR="003152E7" w:rsidRPr="00786CCB" w:rsidRDefault="00B90158" w:rsidP="00F8717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617E02F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D005B2B" w14:textId="694CA755" w:rsidR="003152E7" w:rsidRPr="00786CCB" w:rsidRDefault="00B90158" w:rsidP="00F8717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51B65045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5A324420" w14:textId="28ECCB3A" w:rsidR="003152E7" w:rsidRPr="00786CCB" w:rsidRDefault="00B90158" w:rsidP="00F8717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3152E7" w:rsidRPr="00786CCB" w14:paraId="435E7A0A" w14:textId="77777777" w:rsidTr="00A714D8">
        <w:tc>
          <w:tcPr>
            <w:tcW w:w="3037" w:type="dxa"/>
          </w:tcPr>
          <w:p w14:paraId="3C20945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84" w:type="dxa"/>
          </w:tcPr>
          <w:p w14:paraId="48E738DA" w14:textId="77777777" w:rsidR="003152E7" w:rsidRPr="00786CCB" w:rsidRDefault="003152E7" w:rsidP="00A4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697CD0F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469A8C3" w14:textId="0FCAB828" w:rsidR="003152E7" w:rsidRPr="00786CCB" w:rsidRDefault="00B90158" w:rsidP="00A714D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66" w:type="dxa"/>
          </w:tcPr>
          <w:p w14:paraId="147C258C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9B92421" w14:textId="2DF39BCC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6" w:type="dxa"/>
          </w:tcPr>
          <w:p w14:paraId="4EABEFA3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5151E8D" w14:textId="3CBC54E6" w:rsidR="003152E7" w:rsidRPr="00786CCB" w:rsidRDefault="00B90158" w:rsidP="0070469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641D501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695294F" w14:textId="1F3D45A4" w:rsidR="003152E7" w:rsidRPr="00786CCB" w:rsidRDefault="00B90158" w:rsidP="0070469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046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52E7" w:rsidRPr="00786CCB" w14:paraId="2C37BADC" w14:textId="77777777" w:rsidTr="00A714D8">
        <w:tc>
          <w:tcPr>
            <w:tcW w:w="3037" w:type="dxa"/>
          </w:tcPr>
          <w:p w14:paraId="1A7CB045" w14:textId="51A4DC41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2734" w:rsidRPr="00A72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72734" w:rsidRPr="00A72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A72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7E93"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3C830A5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A30FCE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29F2" w14:textId="5EC12C1A" w:rsidR="003152E7" w:rsidRPr="00786CCB" w:rsidRDefault="00B90158" w:rsidP="00A714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1,440,000</w:t>
            </w:r>
          </w:p>
        </w:tc>
        <w:tc>
          <w:tcPr>
            <w:tcW w:w="266" w:type="dxa"/>
          </w:tcPr>
          <w:p w14:paraId="14EFD31A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F824A09" w14:textId="3EA67265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720,000</w:t>
            </w:r>
          </w:p>
        </w:tc>
        <w:tc>
          <w:tcPr>
            <w:tcW w:w="266" w:type="dxa"/>
          </w:tcPr>
          <w:p w14:paraId="545F20F2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FD069" w14:textId="0DC4253A" w:rsidR="003152E7" w:rsidRPr="00786CCB" w:rsidRDefault="00B90158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26B2696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0530" w14:textId="3258C18F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  <w:tr w:rsidR="003152E7" w:rsidRPr="00FA0E3F" w14:paraId="12029C9C" w14:textId="77777777" w:rsidTr="00A714D8">
        <w:tc>
          <w:tcPr>
            <w:tcW w:w="3037" w:type="dxa"/>
          </w:tcPr>
          <w:p w14:paraId="71085B24" w14:textId="77777777" w:rsidR="003152E7" w:rsidRPr="00FA0E3F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689D7062" w14:textId="77777777" w:rsidR="003152E7" w:rsidRPr="00FA0E3F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7AED46A0" w14:textId="77777777" w:rsidR="003152E7" w:rsidRPr="00FA0E3F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7BBB5EF5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E36E080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4" w:type="dxa"/>
          </w:tcPr>
          <w:p w14:paraId="7A4F864F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7E06F8C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8242899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7E364E25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460D61C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152E7" w:rsidRPr="00786CCB" w14:paraId="641E7A69" w14:textId="77777777" w:rsidTr="00A714D8">
        <w:tc>
          <w:tcPr>
            <w:tcW w:w="3037" w:type="dxa"/>
          </w:tcPr>
          <w:p w14:paraId="093EB523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84" w:type="dxa"/>
          </w:tcPr>
          <w:p w14:paraId="45B7B67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3E0AAC9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049E89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4542CC7B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AB54F0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DE6553F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08615ED5" w14:textId="77777777" w:rsidR="003152E7" w:rsidRPr="00786CCB" w:rsidRDefault="003152E7" w:rsidP="00A714D8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A7FB81F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</w:tcPr>
          <w:p w14:paraId="30C72D38" w14:textId="77777777" w:rsidR="003152E7" w:rsidRPr="00786CCB" w:rsidRDefault="003152E7" w:rsidP="00A714D8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52E7" w:rsidRPr="00786CCB" w14:paraId="7188747D" w14:textId="77777777" w:rsidTr="00A714D8">
        <w:tc>
          <w:tcPr>
            <w:tcW w:w="3037" w:type="dxa"/>
          </w:tcPr>
          <w:p w14:paraId="3271BA42" w14:textId="28B81030" w:rsidR="003152E7" w:rsidRPr="00786CCB" w:rsidRDefault="00A17E93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2E7"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50033657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2648829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6C5E225" w14:textId="0C4CC7A4" w:rsidR="003152E7" w:rsidRPr="00786CCB" w:rsidRDefault="00B90158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30818DBE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2785DE" w14:textId="2D1C5B0B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0847794F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9056F4A" w14:textId="5729145D" w:rsidR="003152E7" w:rsidRPr="00786CCB" w:rsidRDefault="00B90158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08B4E70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1B4CEF63" w14:textId="6FD0163B" w:rsidR="003152E7" w:rsidRPr="00786CCB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600,000</w:t>
            </w:r>
          </w:p>
        </w:tc>
      </w:tr>
      <w:tr w:rsidR="003152E7" w:rsidRPr="00786CCB" w14:paraId="41BE75C8" w14:textId="77777777" w:rsidTr="00C66BBE">
        <w:tc>
          <w:tcPr>
            <w:tcW w:w="3037" w:type="dxa"/>
          </w:tcPr>
          <w:p w14:paraId="129419BE" w14:textId="4AA0D55D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2734" w:rsidRPr="00A72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72734" w:rsidRPr="00A72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A17E93"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84" w:type="dxa"/>
          </w:tcPr>
          <w:p w14:paraId="56AC4984" w14:textId="3F059C3F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84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2A8D2F56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55DBCAE" w14:textId="51A2C8B0" w:rsidR="003152E7" w:rsidRPr="00594171" w:rsidRDefault="00B90158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781C08CB" w14:textId="77777777" w:rsidR="003152E7" w:rsidRPr="00594171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68A4CAE" w14:textId="50B1C03D" w:rsidR="003152E7" w:rsidRPr="00594171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2AC8FA4" w14:textId="77777777" w:rsidR="003152E7" w:rsidRPr="00594171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0F7E04" w14:textId="67AC54E8" w:rsidR="003152E7" w:rsidRPr="00594171" w:rsidRDefault="00B90158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1A622776" w14:textId="77777777" w:rsidR="003152E7" w:rsidRPr="00594171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290A2B3" w14:textId="1DC849E7" w:rsidR="003152E7" w:rsidRPr="00594171" w:rsidRDefault="00B90158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5E2FE02F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Cs w:val="18"/>
        </w:rPr>
      </w:pPr>
    </w:p>
    <w:p w14:paraId="60347073" w14:textId="256E59C4" w:rsidR="00E84EFA" w:rsidRPr="003C3463" w:rsidRDefault="003152E7" w:rsidP="003C346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180E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การเพิ่มทุนจดทะเบียน</w:t>
      </w:r>
    </w:p>
    <w:p w14:paraId="250C573F" w14:textId="038FB9A5" w:rsidR="003152E7" w:rsidRDefault="00402C44" w:rsidP="003152E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24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2564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ที่ประชุมวิสามัญผู้ถือหุ้นมีมติอนุมัติการเพิ่มทุนจดทะเบียนของบริษัทจากทุนจดทะเบียนเดิม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600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720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โดยการออกหุ้นสามัญเพิ่มทุนใหม่จำนวน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240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0.5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รวมเป็นจำนวน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120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เพื่อรองรับการใช้ใบสำคัญแสดงสิทธิที่จะซื้อหุ้น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ทั้งนี้บริษัทได้จดทะเบียนเพิ่มทุนดังกล่าวกับกระทรวงพาณิชย์เมื่อวันที่</w:t>
      </w:r>
      <w:r w:rsidR="003152E7" w:rsidRPr="0079180E">
        <w:rPr>
          <w:rFonts w:asciiTheme="majorBidi" w:hAnsiTheme="majorBidi" w:cstheme="majorBidi"/>
          <w:sz w:val="30"/>
          <w:szCs w:val="30"/>
        </w:rPr>
        <w:t xml:space="preserve"> 4 </w:t>
      </w:r>
      <w:r w:rsidR="003152E7" w:rsidRPr="0079180E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3152E7"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2E7" w:rsidRPr="0079180E">
        <w:rPr>
          <w:rFonts w:asciiTheme="majorBidi" w:hAnsiTheme="majorBidi" w:cstheme="majorBidi"/>
          <w:sz w:val="30"/>
          <w:szCs w:val="30"/>
        </w:rPr>
        <w:t>2565</w:t>
      </w:r>
    </w:p>
    <w:p w14:paraId="6DB844C3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Cs w:val="18"/>
        </w:rPr>
      </w:pPr>
    </w:p>
    <w:p w14:paraId="3C6B5484" w14:textId="77777777" w:rsidR="00A72734" w:rsidRDefault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FCED8D9" w14:textId="6DFA751A" w:rsidR="003152E7" w:rsidRPr="006639B9" w:rsidRDefault="003152E7" w:rsidP="003152E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495EE21C" w14:textId="7219212A" w:rsidR="00A60300" w:rsidRDefault="006C2573" w:rsidP="00541200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>เมื่อ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>วันที่</w:t>
      </w:r>
      <w:r w:rsidR="00820795" w:rsidRPr="00BF1E9F">
        <w:rPr>
          <w:rFonts w:asciiTheme="majorBidi" w:hAnsiTheme="majorBidi"/>
          <w:spacing w:val="-2"/>
          <w:sz w:val="30"/>
          <w:szCs w:val="30"/>
        </w:rPr>
        <w:t xml:space="preserve"> 24 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820795" w:rsidRPr="00BF1E9F">
        <w:rPr>
          <w:rFonts w:asciiTheme="majorBidi" w:hAnsiTheme="majorBidi"/>
          <w:spacing w:val="-2"/>
          <w:sz w:val="30"/>
          <w:szCs w:val="30"/>
        </w:rPr>
        <w:t xml:space="preserve"> 2564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 xml:space="preserve"> ที่ประชุมวิสามัญผู้ถือหุ้นมีมติอนุมัติการออกและจัดสรรใบสำคัญแสดงสิทธิที่จะซื้อหุ้น</w:t>
      </w:r>
      <w:r w:rsidR="00BF1E9F">
        <w:rPr>
          <w:rFonts w:asciiTheme="majorBidi" w:hAnsiTheme="majorBidi"/>
          <w:spacing w:val="-2"/>
          <w:sz w:val="30"/>
          <w:szCs w:val="30"/>
        </w:rPr>
        <w:t xml:space="preserve">      </w:t>
      </w:r>
      <w:r w:rsidR="00820795" w:rsidRPr="00BF1E9F">
        <w:rPr>
          <w:rFonts w:asciiTheme="majorBidi" w:hAnsiTheme="majorBidi"/>
          <w:spacing w:val="-2"/>
          <w:sz w:val="30"/>
          <w:szCs w:val="30"/>
          <w:cs/>
        </w:rPr>
        <w:t>เพิ่มทุน</w:t>
      </w:r>
      <w:r w:rsidR="00820795" w:rsidRPr="00820795">
        <w:rPr>
          <w:rFonts w:asciiTheme="majorBidi" w:hAnsiTheme="majorBidi"/>
          <w:sz w:val="30"/>
          <w:szCs w:val="30"/>
          <w:cs/>
        </w:rPr>
        <w:t>ของบริษัทครั้งที่</w:t>
      </w:r>
      <w:r w:rsidR="00820795">
        <w:rPr>
          <w:rFonts w:asciiTheme="majorBidi" w:hAnsiTheme="majorBidi"/>
          <w:sz w:val="30"/>
          <w:szCs w:val="30"/>
        </w:rPr>
        <w:t xml:space="preserve"> 1</w:t>
      </w:r>
      <w:r w:rsidR="00820795" w:rsidRPr="00820795">
        <w:rPr>
          <w:rFonts w:asciiTheme="majorBidi" w:hAnsiTheme="majorBidi"/>
          <w:sz w:val="30"/>
          <w:szCs w:val="30"/>
          <w:cs/>
        </w:rPr>
        <w:t xml:space="preserve"> (“</w:t>
      </w:r>
      <w:r w:rsidR="00820795" w:rsidRPr="00820795">
        <w:rPr>
          <w:rFonts w:asciiTheme="majorBidi" w:hAnsiTheme="majorBidi" w:cstheme="majorBidi"/>
          <w:sz w:val="30"/>
          <w:szCs w:val="30"/>
        </w:rPr>
        <w:t>SCN-W</w:t>
      </w:r>
      <w:r w:rsidR="00820795">
        <w:rPr>
          <w:rFonts w:asciiTheme="majorBidi" w:hAnsiTheme="majorBidi" w:cstheme="majorBidi"/>
          <w:sz w:val="30"/>
          <w:szCs w:val="30"/>
        </w:rPr>
        <w:t>1</w:t>
      </w:r>
      <w:r w:rsidR="00820795" w:rsidRPr="00820795">
        <w:rPr>
          <w:rFonts w:asciiTheme="majorBidi" w:hAnsiTheme="majorBidi"/>
          <w:sz w:val="30"/>
          <w:szCs w:val="30"/>
          <w:cs/>
        </w:rPr>
        <w:t>”) และ ครั้งที่</w:t>
      </w:r>
      <w:r w:rsidR="00820795">
        <w:rPr>
          <w:rFonts w:asciiTheme="majorBidi" w:hAnsiTheme="majorBidi"/>
          <w:sz w:val="30"/>
          <w:szCs w:val="30"/>
        </w:rPr>
        <w:t xml:space="preserve"> 2</w:t>
      </w:r>
      <w:r w:rsidR="00820795" w:rsidRPr="00820795">
        <w:rPr>
          <w:rFonts w:asciiTheme="majorBidi" w:hAnsiTheme="majorBidi"/>
          <w:sz w:val="30"/>
          <w:szCs w:val="30"/>
          <w:cs/>
        </w:rPr>
        <w:t xml:space="preserve"> (“</w:t>
      </w:r>
      <w:r w:rsidR="00820795" w:rsidRPr="00820795">
        <w:rPr>
          <w:rFonts w:asciiTheme="majorBidi" w:hAnsiTheme="majorBidi" w:cstheme="majorBidi"/>
          <w:sz w:val="30"/>
          <w:szCs w:val="30"/>
        </w:rPr>
        <w:t>SCN-W</w:t>
      </w:r>
      <w:r w:rsidR="00820795">
        <w:rPr>
          <w:rFonts w:asciiTheme="majorBidi" w:hAnsiTheme="majorBidi" w:cstheme="majorBidi"/>
          <w:sz w:val="30"/>
          <w:szCs w:val="30"/>
        </w:rPr>
        <w:t>2</w:t>
      </w:r>
      <w:r w:rsidR="00820795" w:rsidRPr="00820795">
        <w:rPr>
          <w:rFonts w:asciiTheme="majorBidi" w:hAnsiTheme="majorBidi"/>
          <w:sz w:val="30"/>
          <w:szCs w:val="30"/>
          <w:cs/>
        </w:rPr>
        <w:t>”) ให้แก่ผู้ถือหุ้นของบริษัทตามสัดส่วนการถือหุ้นในจำนวนไม่เกิน</w:t>
      </w:r>
      <w:r w:rsidR="00820795">
        <w:rPr>
          <w:rFonts w:asciiTheme="majorBidi" w:hAnsiTheme="majorBidi"/>
          <w:sz w:val="30"/>
          <w:szCs w:val="30"/>
        </w:rPr>
        <w:t xml:space="preserve"> 120</w:t>
      </w:r>
      <w:r w:rsidR="00820795" w:rsidRPr="00820795">
        <w:rPr>
          <w:rFonts w:asciiTheme="majorBidi" w:hAnsiTheme="majorBidi"/>
          <w:sz w:val="30"/>
          <w:szCs w:val="30"/>
          <w:cs/>
        </w:rPr>
        <w:t xml:space="preserve"> ล้านหุ้น</w:t>
      </w:r>
      <w:r w:rsidR="00BF1E9F">
        <w:rPr>
          <w:rFonts w:asciiTheme="majorBidi" w:hAnsiTheme="majorBidi"/>
          <w:sz w:val="30"/>
          <w:szCs w:val="30"/>
        </w:rPr>
        <w:t xml:space="preserve">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ในอัตราจัดสรรที่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10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หุ้นเดิมต่อ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หน่วยใบสำคัญแสดงสิทธิในวันที่กำหนด ต่อมาในวันที่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14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BF1E9F" w:rsidRPr="00BF1E9F">
        <w:rPr>
          <w:rFonts w:asciiTheme="majorBidi" w:hAnsiTheme="majorBidi"/>
          <w:sz w:val="30"/>
          <w:szCs w:val="30"/>
        </w:rPr>
        <w:t xml:space="preserve">2565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บริษัทมีการออกและจัดสรรใบสำคัญแสดงสิทธิดังกล่าว โดย </w:t>
      </w:r>
      <w:r w:rsidR="00BF1E9F" w:rsidRPr="00BF1E9F">
        <w:rPr>
          <w:rFonts w:asciiTheme="majorBidi" w:hAnsiTheme="majorBidi"/>
          <w:sz w:val="30"/>
          <w:szCs w:val="30"/>
        </w:rPr>
        <w:t xml:space="preserve">SCN-W1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และ </w:t>
      </w:r>
      <w:r w:rsidR="00BF1E9F" w:rsidRPr="00BF1E9F">
        <w:rPr>
          <w:rFonts w:asciiTheme="majorBidi" w:hAnsiTheme="majorBidi"/>
          <w:sz w:val="30"/>
          <w:szCs w:val="30"/>
        </w:rPr>
        <w:t xml:space="preserve">SCN-W2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มีอายุ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ปีและ </w:t>
      </w:r>
      <w:r w:rsidR="00BF1E9F" w:rsidRPr="00BF1E9F">
        <w:rPr>
          <w:rFonts w:asciiTheme="majorBidi" w:hAnsiTheme="majorBidi"/>
          <w:sz w:val="30"/>
          <w:szCs w:val="30"/>
        </w:rPr>
        <w:t xml:space="preserve">4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ปีนับแต่วันที่ออกใบสำคัญแสดงสิทธิตามลำดับ และมีอัตราการใช้สิทธิอยู่ที่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หน่วยใบสำคัญแสดงสิทธิมีสิทธิซื้อหุ้นสามัญของบริษัท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>หุ้น</w:t>
      </w:r>
      <w:r w:rsidR="00BF1E9F">
        <w:rPr>
          <w:rFonts w:asciiTheme="majorBidi" w:hAnsiTheme="majorBidi"/>
          <w:sz w:val="30"/>
          <w:szCs w:val="30"/>
        </w:rPr>
        <w:t xml:space="preserve"> </w:t>
      </w:r>
    </w:p>
    <w:p w14:paraId="2E692BDC" w14:textId="77777777" w:rsidR="00A72734" w:rsidRDefault="00A72734" w:rsidP="00541200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A541CEC" w14:textId="27D63B13" w:rsidR="00626AEE" w:rsidRPr="009433A9" w:rsidRDefault="002D4EF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9433A9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6C06DD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1F3C2641" w14:textId="73C10EC1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77777777" w:rsidR="00E84EFA" w:rsidRPr="006C06DD" w:rsidRDefault="00E84EFA" w:rsidP="00E8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6C06DD" w:rsidRDefault="00064DED" w:rsidP="003A69C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 w:bidi="ar-SA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179C044D" w:rsidR="00064DED" w:rsidRPr="009433A9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269F6B6C" w14:textId="77777777" w:rsidR="00277B7E" w:rsidRPr="006C06DD" w:rsidRDefault="00277B7E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5272E5FF" w14:textId="331BAB59" w:rsidR="00AE1CE7" w:rsidRPr="009433A9" w:rsidRDefault="00455EDE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B92B91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9433A9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 w:rsidR="00852759">
        <w:rPr>
          <w:rFonts w:ascii="Angsana New" w:hAnsi="Angsana New" w:hint="cs"/>
          <w:sz w:val="30"/>
          <w:szCs w:val="30"/>
          <w:cs/>
        </w:rPr>
        <w:t>งวด</w:t>
      </w:r>
      <w:r w:rsidR="00A72734" w:rsidRPr="009433A9">
        <w:rPr>
          <w:rFonts w:ascii="Angsana New" w:hAnsi="Angsana New" w:hint="cs"/>
          <w:sz w:val="30"/>
          <w:szCs w:val="30"/>
          <w:cs/>
        </w:rPr>
        <w:t>หก</w:t>
      </w:r>
      <w:r w:rsidR="00A72734"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72734" w:rsidRPr="009433A9">
        <w:rPr>
          <w:rFonts w:ascii="Angsana New" w:hAnsi="Angsana New"/>
          <w:sz w:val="30"/>
          <w:szCs w:val="30"/>
        </w:rPr>
        <w:t>30</w:t>
      </w:r>
      <w:r w:rsidR="00A72734" w:rsidRPr="009433A9">
        <w:rPr>
          <w:rFonts w:ascii="Angsana New" w:hAnsi="Angsana New"/>
          <w:sz w:val="30"/>
          <w:szCs w:val="30"/>
          <w:cs/>
        </w:rPr>
        <w:t xml:space="preserve"> </w:t>
      </w:r>
      <w:r w:rsidR="00A72734" w:rsidRPr="009433A9">
        <w:rPr>
          <w:rFonts w:ascii="Angsana New" w:hAnsi="Angsana New" w:hint="cs"/>
          <w:sz w:val="30"/>
          <w:szCs w:val="30"/>
          <w:cs/>
        </w:rPr>
        <w:t>มิถุนายน</w:t>
      </w:r>
      <w:r w:rsidR="00A16C02" w:rsidRPr="00491F71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548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1566"/>
        <w:gridCol w:w="626"/>
        <w:gridCol w:w="236"/>
        <w:gridCol w:w="552"/>
        <w:gridCol w:w="6"/>
        <w:gridCol w:w="230"/>
        <w:gridCol w:w="6"/>
        <w:gridCol w:w="630"/>
        <w:gridCol w:w="273"/>
        <w:gridCol w:w="631"/>
        <w:gridCol w:w="237"/>
        <w:gridCol w:w="6"/>
        <w:gridCol w:w="624"/>
        <w:gridCol w:w="242"/>
        <w:gridCol w:w="658"/>
        <w:gridCol w:w="6"/>
        <w:gridCol w:w="230"/>
        <w:gridCol w:w="6"/>
        <w:gridCol w:w="658"/>
        <w:gridCol w:w="236"/>
        <w:gridCol w:w="664"/>
        <w:gridCol w:w="236"/>
        <w:gridCol w:w="664"/>
        <w:gridCol w:w="263"/>
        <w:gridCol w:w="630"/>
        <w:gridCol w:w="236"/>
        <w:gridCol w:w="664"/>
        <w:gridCol w:w="270"/>
        <w:gridCol w:w="630"/>
        <w:gridCol w:w="236"/>
        <w:gridCol w:w="669"/>
        <w:gridCol w:w="236"/>
        <w:gridCol w:w="35"/>
        <w:gridCol w:w="629"/>
        <w:gridCol w:w="266"/>
        <w:gridCol w:w="630"/>
        <w:gridCol w:w="238"/>
        <w:gridCol w:w="628"/>
      </w:tblGrid>
      <w:tr w:rsidR="00A72734" w:rsidRPr="00A72734" w14:paraId="25D9E255" w14:textId="77777777" w:rsidTr="001B6856">
        <w:trPr>
          <w:trHeight w:val="225"/>
          <w:tblHeader/>
        </w:trPr>
        <w:tc>
          <w:tcPr>
            <w:tcW w:w="1566" w:type="dxa"/>
            <w:noWrap/>
          </w:tcPr>
          <w:p w14:paraId="7BA16A41" w14:textId="77777777" w:rsidR="00A72734" w:rsidRPr="00A72734" w:rsidRDefault="00A72734" w:rsidP="00A7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3917" w:type="dxa"/>
            <w:gridSpan w:val="37"/>
          </w:tcPr>
          <w:p w14:paraId="7A764249" w14:textId="77777777" w:rsidR="00A72734" w:rsidRPr="00A72734" w:rsidRDefault="00A72734" w:rsidP="00A7273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A72734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A7273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A72734" w:rsidRPr="00A72734" w14:paraId="6AF267DB" w14:textId="77777777" w:rsidTr="001B685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6" w:type="dxa"/>
            <w:vAlign w:val="bottom"/>
          </w:tcPr>
          <w:p w14:paraId="32CC9B70" w14:textId="77777777" w:rsidR="00A72734" w:rsidRPr="00A72734" w:rsidRDefault="00A72734" w:rsidP="00A727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14" w:type="dxa"/>
            <w:gridSpan w:val="3"/>
          </w:tcPr>
          <w:p w14:paraId="6E73F93E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  <w:gridSpan w:val="2"/>
          </w:tcPr>
          <w:p w14:paraId="722DAC64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40" w:type="dxa"/>
            <w:gridSpan w:val="4"/>
          </w:tcPr>
          <w:p w14:paraId="5D3B75AF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3" w:type="dxa"/>
            <w:gridSpan w:val="2"/>
          </w:tcPr>
          <w:p w14:paraId="4D1E901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4"/>
          </w:tcPr>
          <w:p w14:paraId="2889BFAF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478B587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8" w:type="dxa"/>
            <w:gridSpan w:val="3"/>
          </w:tcPr>
          <w:p w14:paraId="47CCC5E9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5D153D7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7" w:type="dxa"/>
            <w:gridSpan w:val="3"/>
          </w:tcPr>
          <w:p w14:paraId="1A8A0A9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CC41DA4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4AB1E290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254D7AD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9" w:type="dxa"/>
            <w:gridSpan w:val="4"/>
          </w:tcPr>
          <w:p w14:paraId="286D68DD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66" w:type="dxa"/>
          </w:tcPr>
          <w:p w14:paraId="085C9DF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496" w:type="dxa"/>
            <w:gridSpan w:val="3"/>
          </w:tcPr>
          <w:p w14:paraId="64249844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A72734" w:rsidRPr="00A72734" w14:paraId="06DFAEC7" w14:textId="77777777" w:rsidTr="001B685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6" w:type="dxa"/>
            <w:vAlign w:val="bottom"/>
            <w:hideMark/>
          </w:tcPr>
          <w:p w14:paraId="70871FC3" w14:textId="77777777" w:rsidR="00A72734" w:rsidRPr="00A72734" w:rsidRDefault="00A72734" w:rsidP="00A7273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26" w:type="dxa"/>
          </w:tcPr>
          <w:p w14:paraId="0ADA6890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7EA255D" w14:textId="77777777" w:rsidR="00A72734" w:rsidRPr="00A72734" w:rsidRDefault="00A72734" w:rsidP="00A72734">
            <w:pPr>
              <w:tabs>
                <w:tab w:val="clear" w:pos="227"/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</w:tcPr>
          <w:p w14:paraId="6CA864CE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13303524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7354C2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2877689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31DB3A5D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25ADE6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312B60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FDD6B7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C701D3B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141E1D0E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24D5389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8AAA7A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1BADFE4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92BF1F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5ED624C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3EE0DCD8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3851F2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08654C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22D77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9B00B27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1A8AFBC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F6A8D99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25C6F94E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D56ED3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AD6520E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3B16DA7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6C72EE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25EB4BF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1648EE0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5A44E2" w:rsidRPr="00A72734" w14:paraId="58F596BA" w14:textId="77777777" w:rsidTr="001B685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6" w:type="dxa"/>
            <w:vAlign w:val="bottom"/>
          </w:tcPr>
          <w:p w14:paraId="4E40B8EC" w14:textId="77777777" w:rsidR="005A44E2" w:rsidRPr="00A72734" w:rsidRDefault="005A44E2" w:rsidP="005A44E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มิถุนายน</w:t>
            </w:r>
          </w:p>
        </w:tc>
        <w:tc>
          <w:tcPr>
            <w:tcW w:w="626" w:type="dxa"/>
          </w:tcPr>
          <w:p w14:paraId="24030B28" w14:textId="087B658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3CFB3B5" w14:textId="77777777" w:rsidR="005A44E2" w:rsidRPr="00A72734" w:rsidRDefault="005A44E2" w:rsidP="005A44E2">
            <w:pPr>
              <w:tabs>
                <w:tab w:val="clear" w:pos="227"/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</w:tcPr>
          <w:p w14:paraId="722DE6BD" w14:textId="747A3E88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  <w:gridSpan w:val="2"/>
          </w:tcPr>
          <w:p w14:paraId="65F9E582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EE68804" w14:textId="1E02A39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3" w:type="dxa"/>
          </w:tcPr>
          <w:p w14:paraId="2CFCC87D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78A41E60" w14:textId="5579A5EB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7" w:type="dxa"/>
          </w:tcPr>
          <w:p w14:paraId="4B2E4734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496E7952" w14:textId="4E0D7EDB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2E311A0E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CC147B4" w14:textId="03B74BFD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  <w:gridSpan w:val="2"/>
          </w:tcPr>
          <w:p w14:paraId="0DE89C36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FBD7299" w14:textId="18ACBC0D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11E22D27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CEAF547" w14:textId="4A58F374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CD082E7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63AB726" w14:textId="6E5F7FFB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63" w:type="dxa"/>
          </w:tcPr>
          <w:p w14:paraId="459127D6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CB22078" w14:textId="68C43C25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89492BC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6CDE294" w14:textId="0BC788D6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637A2F04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16A91D4" w14:textId="25389F92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0696900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6EE0FEB" w14:textId="2D730CEE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5E5B24B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7F5ADE6" w14:textId="40C60F90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66" w:type="dxa"/>
          </w:tcPr>
          <w:p w14:paraId="271D5BC6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C56814A" w14:textId="354B5091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8" w:type="dxa"/>
          </w:tcPr>
          <w:p w14:paraId="0DAABCDE" w14:textId="77777777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6A1C40FA" w14:textId="37C69110" w:rsidR="005A44E2" w:rsidRPr="00A72734" w:rsidRDefault="005A44E2" w:rsidP="005A44E2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</w:tr>
      <w:tr w:rsidR="00A72734" w:rsidRPr="00A72734" w14:paraId="1E6D7754" w14:textId="77777777" w:rsidTr="001B685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66" w:type="dxa"/>
            <w:vAlign w:val="bottom"/>
          </w:tcPr>
          <w:p w14:paraId="60A44A97" w14:textId="77777777" w:rsidR="00A72734" w:rsidRPr="00A72734" w:rsidRDefault="00A72734" w:rsidP="00A7273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917" w:type="dxa"/>
            <w:gridSpan w:val="37"/>
          </w:tcPr>
          <w:p w14:paraId="19CE67B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8E4DF4" w:rsidRPr="00A72734" w14:paraId="51F803B9" w14:textId="77777777" w:rsidTr="001B6856">
        <w:tblPrEx>
          <w:tblLook w:val="01E0" w:firstRow="1" w:lastRow="1" w:firstColumn="1" w:lastColumn="1" w:noHBand="0" w:noVBand="0"/>
        </w:tblPrEx>
        <w:tc>
          <w:tcPr>
            <w:tcW w:w="1566" w:type="dxa"/>
            <w:vAlign w:val="bottom"/>
          </w:tcPr>
          <w:p w14:paraId="68878C8F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  <w:vAlign w:val="bottom"/>
          </w:tcPr>
          <w:p w14:paraId="332828E2" w14:textId="239D1C99" w:rsidR="008E4DF4" w:rsidRPr="00A72734" w:rsidRDefault="006572A2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6572A2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419</w:t>
            </w:r>
            <w:r w:rsidR="00B9015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,124</w:t>
            </w:r>
          </w:p>
        </w:tc>
        <w:tc>
          <w:tcPr>
            <w:tcW w:w="236" w:type="dxa"/>
            <w:vAlign w:val="bottom"/>
          </w:tcPr>
          <w:p w14:paraId="26B5454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132EE90B" w14:textId="377E9FEB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521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,359</w:t>
            </w:r>
          </w:p>
        </w:tc>
        <w:tc>
          <w:tcPr>
            <w:tcW w:w="236" w:type="dxa"/>
            <w:gridSpan w:val="2"/>
            <w:vAlign w:val="bottom"/>
          </w:tcPr>
          <w:p w14:paraId="09AF0C5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B7901B5" w14:textId="3FBDBBC2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80,618</w:t>
            </w:r>
          </w:p>
        </w:tc>
        <w:tc>
          <w:tcPr>
            <w:tcW w:w="273" w:type="dxa"/>
            <w:vAlign w:val="bottom"/>
          </w:tcPr>
          <w:p w14:paraId="0C4334A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</w:tcPr>
          <w:p w14:paraId="0947B17B" w14:textId="6E45172F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66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,967</w:t>
            </w:r>
          </w:p>
        </w:tc>
        <w:tc>
          <w:tcPr>
            <w:tcW w:w="237" w:type="dxa"/>
            <w:vAlign w:val="bottom"/>
          </w:tcPr>
          <w:p w14:paraId="1E7061C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862C0B7" w14:textId="0739F27A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32,07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  <w:vAlign w:val="bottom"/>
          </w:tcPr>
          <w:p w14:paraId="5F880EA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1A65B1C" w14:textId="3152CB76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56,179</w:t>
            </w:r>
          </w:p>
        </w:tc>
        <w:tc>
          <w:tcPr>
            <w:tcW w:w="236" w:type="dxa"/>
            <w:gridSpan w:val="2"/>
            <w:vAlign w:val="bottom"/>
          </w:tcPr>
          <w:p w14:paraId="6601F71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47231B5" w14:textId="36E6C1B7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90,861</w:t>
            </w:r>
          </w:p>
        </w:tc>
        <w:tc>
          <w:tcPr>
            <w:tcW w:w="236" w:type="dxa"/>
            <w:vAlign w:val="bottom"/>
          </w:tcPr>
          <w:p w14:paraId="5BE9E31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6B8D5D3" w14:textId="3B5E67ED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</w:tcPr>
          <w:p w14:paraId="6BEFC08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7BA5382" w14:textId="256A6C58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48,1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</w:p>
        </w:tc>
        <w:tc>
          <w:tcPr>
            <w:tcW w:w="263" w:type="dxa"/>
          </w:tcPr>
          <w:p w14:paraId="7222994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5F7769" w14:textId="3DC27E46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60,264</w:t>
            </w:r>
          </w:p>
        </w:tc>
        <w:tc>
          <w:tcPr>
            <w:tcW w:w="236" w:type="dxa"/>
            <w:vAlign w:val="bottom"/>
          </w:tcPr>
          <w:p w14:paraId="4D74D49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60C1F04" w14:textId="6F45CB18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670,80</w:t>
            </w:r>
            <w:r w:rsidR="00C248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6A0E897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ABD3A41" w14:textId="0E921AC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788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,347</w:t>
            </w:r>
          </w:p>
        </w:tc>
        <w:tc>
          <w:tcPr>
            <w:tcW w:w="236" w:type="dxa"/>
            <w:vAlign w:val="bottom"/>
          </w:tcPr>
          <w:p w14:paraId="5870B22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</w:tcPr>
          <w:p w14:paraId="766F09CF" w14:textId="1F6330A4" w:rsidR="008E4DF4" w:rsidRPr="00A72734" w:rsidRDefault="00496ACF" w:rsidP="005D01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CD8384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DF38277" w14:textId="3663B880" w:rsidR="008E4DF4" w:rsidRPr="00A72734" w:rsidRDefault="008E4DF4" w:rsidP="005D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66" w:type="dxa"/>
          </w:tcPr>
          <w:p w14:paraId="71E0C913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8EC06F" w14:textId="21F23B4B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670,80</w:t>
            </w:r>
            <w:r w:rsidR="00C248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8" w:type="dxa"/>
          </w:tcPr>
          <w:p w14:paraId="1A7936C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</w:tcPr>
          <w:p w14:paraId="3736F23E" w14:textId="655EECE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788,347</w:t>
            </w:r>
          </w:p>
        </w:tc>
      </w:tr>
      <w:tr w:rsidR="008E4DF4" w:rsidRPr="00A72734" w14:paraId="12CD5D75" w14:textId="77777777" w:rsidTr="001B6856">
        <w:tblPrEx>
          <w:tblLook w:val="01E0" w:firstRow="1" w:lastRow="1" w:firstColumn="1" w:lastColumn="1" w:noHBand="0" w:noVBand="0"/>
        </w:tblPrEx>
        <w:tc>
          <w:tcPr>
            <w:tcW w:w="1566" w:type="dxa"/>
            <w:vAlign w:val="bottom"/>
          </w:tcPr>
          <w:p w14:paraId="32B3A9D3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3186C06C" w14:textId="75C99F7C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5,229</w:t>
            </w:r>
          </w:p>
        </w:tc>
        <w:tc>
          <w:tcPr>
            <w:tcW w:w="236" w:type="dxa"/>
            <w:vAlign w:val="bottom"/>
          </w:tcPr>
          <w:p w14:paraId="1990AEA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5E87FD3A" w14:textId="4AB7061F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7,281</w:t>
            </w:r>
          </w:p>
        </w:tc>
        <w:tc>
          <w:tcPr>
            <w:tcW w:w="236" w:type="dxa"/>
            <w:gridSpan w:val="2"/>
            <w:vAlign w:val="bottom"/>
          </w:tcPr>
          <w:p w14:paraId="220A706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866966" w14:textId="6CD8D252" w:rsidR="008E4DF4" w:rsidRPr="00A72734" w:rsidRDefault="00B90158" w:rsidP="0037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08622F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F7CDA0" w14:textId="27BA804E" w:rsidR="008E4DF4" w:rsidRPr="00A72734" w:rsidRDefault="008E4DF4" w:rsidP="00DC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3198249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4C0171C" w14:textId="3B06D9F8" w:rsidR="008E4DF4" w:rsidRPr="00A72734" w:rsidRDefault="00496ACF" w:rsidP="0059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84362B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C2FD722" w14:textId="4B80C5BD" w:rsidR="008E4DF4" w:rsidRPr="00A72734" w:rsidRDefault="008E4DF4" w:rsidP="00597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5D117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3773BB1A" w14:textId="52342195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5,863</w:t>
            </w:r>
          </w:p>
        </w:tc>
        <w:tc>
          <w:tcPr>
            <w:tcW w:w="236" w:type="dxa"/>
            <w:vAlign w:val="bottom"/>
          </w:tcPr>
          <w:p w14:paraId="6DDDA91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BADA11D" w14:textId="52B7657A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11,722</w:t>
            </w:r>
          </w:p>
        </w:tc>
        <w:tc>
          <w:tcPr>
            <w:tcW w:w="236" w:type="dxa"/>
          </w:tcPr>
          <w:p w14:paraId="7F0ABEC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A46ECFB" w14:textId="0020D9DF" w:rsidR="008E4DF4" w:rsidRPr="00A72734" w:rsidRDefault="00DC7EE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3,276</w:t>
            </w:r>
          </w:p>
        </w:tc>
        <w:tc>
          <w:tcPr>
            <w:tcW w:w="263" w:type="dxa"/>
          </w:tcPr>
          <w:p w14:paraId="6DFE34A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C377C02" w14:textId="009B4D3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3,070</w:t>
            </w:r>
          </w:p>
        </w:tc>
        <w:tc>
          <w:tcPr>
            <w:tcW w:w="236" w:type="dxa"/>
            <w:vAlign w:val="bottom"/>
          </w:tcPr>
          <w:p w14:paraId="079D242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281CF2E" w14:textId="54C7A326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4,368</w:t>
            </w:r>
          </w:p>
        </w:tc>
        <w:tc>
          <w:tcPr>
            <w:tcW w:w="270" w:type="dxa"/>
          </w:tcPr>
          <w:p w14:paraId="38F5E2B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C075980" w14:textId="7EDE1FBE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22,073</w:t>
            </w:r>
          </w:p>
        </w:tc>
        <w:tc>
          <w:tcPr>
            <w:tcW w:w="236" w:type="dxa"/>
            <w:vAlign w:val="bottom"/>
          </w:tcPr>
          <w:p w14:paraId="5101673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DE21335" w14:textId="092B2A3E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4,368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2507AAC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22E6111" w14:textId="536EEB80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(22,073)</w:t>
            </w:r>
          </w:p>
        </w:tc>
        <w:tc>
          <w:tcPr>
            <w:tcW w:w="266" w:type="dxa"/>
          </w:tcPr>
          <w:p w14:paraId="384E906F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907C233" w14:textId="06E6A71C" w:rsidR="008E4DF4" w:rsidRPr="00A72734" w:rsidRDefault="00496ACF" w:rsidP="006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8" w:type="dxa"/>
          </w:tcPr>
          <w:p w14:paraId="79B1EA2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396FD865" w14:textId="47036914" w:rsidR="008E4DF4" w:rsidRPr="00A72734" w:rsidRDefault="008E4DF4" w:rsidP="006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8E4DF4" w:rsidRPr="00A72734" w14:paraId="1E4DF86B" w14:textId="77777777" w:rsidTr="001B6856">
        <w:tblPrEx>
          <w:tblLook w:val="01E0" w:firstRow="1" w:lastRow="1" w:firstColumn="1" w:lastColumn="1" w:noHBand="0" w:noVBand="0"/>
        </w:tblPrEx>
        <w:tc>
          <w:tcPr>
            <w:tcW w:w="1566" w:type="dxa"/>
            <w:vAlign w:val="bottom"/>
          </w:tcPr>
          <w:p w14:paraId="6B86FEE8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14:paraId="34EE0D55" w14:textId="7CF6742F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424,353</w:t>
            </w:r>
          </w:p>
        </w:tc>
        <w:tc>
          <w:tcPr>
            <w:tcW w:w="236" w:type="dxa"/>
          </w:tcPr>
          <w:p w14:paraId="2B8243E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</w:tcPr>
          <w:p w14:paraId="3F72EBF3" w14:textId="4A2E69B9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528,640</w:t>
            </w:r>
          </w:p>
        </w:tc>
        <w:tc>
          <w:tcPr>
            <w:tcW w:w="236" w:type="dxa"/>
            <w:gridSpan w:val="2"/>
          </w:tcPr>
          <w:p w14:paraId="36D2A19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98F0A28" w14:textId="345BB324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80,618</w:t>
            </w:r>
          </w:p>
        </w:tc>
        <w:tc>
          <w:tcPr>
            <w:tcW w:w="273" w:type="dxa"/>
          </w:tcPr>
          <w:p w14:paraId="0F857F9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0F7D9722" w14:textId="7917B5A3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37" w:type="dxa"/>
          </w:tcPr>
          <w:p w14:paraId="601BB8C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228DC5A7" w14:textId="1102B2D8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32,07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</w:tcPr>
          <w:p w14:paraId="33E4531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59544E67" w14:textId="68907B89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56,179</w:t>
            </w:r>
          </w:p>
        </w:tc>
        <w:tc>
          <w:tcPr>
            <w:tcW w:w="236" w:type="dxa"/>
            <w:gridSpan w:val="2"/>
          </w:tcPr>
          <w:p w14:paraId="1250B65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</w:tcPr>
          <w:p w14:paraId="3D6FD0D1" w14:textId="53C8CBA0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96,72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5AAB80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01626658" w14:textId="4A113A21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95,300</w:t>
            </w:r>
          </w:p>
        </w:tc>
        <w:tc>
          <w:tcPr>
            <w:tcW w:w="236" w:type="dxa"/>
          </w:tcPr>
          <w:p w14:paraId="36FCFF3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2D85C4B" w14:textId="557E9C2D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1,40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63" w:type="dxa"/>
          </w:tcPr>
          <w:p w14:paraId="615970B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F467459" w14:textId="2398AD0C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63,334</w:t>
            </w:r>
          </w:p>
        </w:tc>
        <w:tc>
          <w:tcPr>
            <w:tcW w:w="236" w:type="dxa"/>
          </w:tcPr>
          <w:p w14:paraId="0CEA5FF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66F395B" w14:textId="3CBB5537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5,17</w:t>
            </w:r>
            <w:r w:rsidR="00C248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0" w:type="dxa"/>
          </w:tcPr>
          <w:p w14:paraId="43F8104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E94704C" w14:textId="5940C771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810,420</w:t>
            </w:r>
          </w:p>
        </w:tc>
        <w:tc>
          <w:tcPr>
            <w:tcW w:w="236" w:type="dxa"/>
          </w:tcPr>
          <w:p w14:paraId="3FA4CF8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BB3A0D" w14:textId="3CDE01CF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4,368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19AED8C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63BFB5F1" w14:textId="70D5CE09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(22,073)</w:t>
            </w:r>
          </w:p>
        </w:tc>
        <w:tc>
          <w:tcPr>
            <w:tcW w:w="266" w:type="dxa"/>
          </w:tcPr>
          <w:p w14:paraId="4CB3C25B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733F4CD" w14:textId="050E6D4B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670,80</w:t>
            </w:r>
            <w:r w:rsidR="00C248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8" w:type="dxa"/>
          </w:tcPr>
          <w:p w14:paraId="0F432AD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1ECFA086" w14:textId="68C7D1A2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788,347</w:t>
            </w:r>
          </w:p>
        </w:tc>
      </w:tr>
      <w:tr w:rsidR="008E4DF4" w:rsidRPr="00A72734" w14:paraId="1BF9E832" w14:textId="77777777" w:rsidTr="001B6856">
        <w:tblPrEx>
          <w:tblLook w:val="01E0" w:firstRow="1" w:lastRow="1" w:firstColumn="1" w:lastColumn="1" w:noHBand="0" w:noVBand="0"/>
        </w:tblPrEx>
        <w:tc>
          <w:tcPr>
            <w:tcW w:w="1566" w:type="dxa"/>
            <w:vAlign w:val="bottom"/>
          </w:tcPr>
          <w:p w14:paraId="303FDC24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CED1E8E" w14:textId="57305E59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81,810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BA006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2DAD7E6D" w14:textId="03952A1F" w:rsidR="008E4DF4" w:rsidRPr="00A72734" w:rsidRDefault="008E4DF4" w:rsidP="0029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627" w:right="-7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(446,525)</w:t>
            </w:r>
          </w:p>
        </w:tc>
        <w:tc>
          <w:tcPr>
            <w:tcW w:w="236" w:type="dxa"/>
            <w:gridSpan w:val="2"/>
          </w:tcPr>
          <w:p w14:paraId="73D7F8B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F6E15AB" w14:textId="000C833F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(69,894)</w:t>
            </w:r>
          </w:p>
        </w:tc>
        <w:tc>
          <w:tcPr>
            <w:tcW w:w="273" w:type="dxa"/>
          </w:tcPr>
          <w:p w14:paraId="7D42252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D980F73" w14:textId="251BD0E1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(57,504)</w:t>
            </w:r>
          </w:p>
        </w:tc>
        <w:tc>
          <w:tcPr>
            <w:tcW w:w="237" w:type="dxa"/>
          </w:tcPr>
          <w:p w14:paraId="7D95974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EDA4DCB" w14:textId="2B06B4B6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(7,146)</w:t>
            </w:r>
          </w:p>
        </w:tc>
        <w:tc>
          <w:tcPr>
            <w:tcW w:w="242" w:type="dxa"/>
          </w:tcPr>
          <w:p w14:paraId="47E7697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3C50845" w14:textId="754E724E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(32,784)</w:t>
            </w:r>
          </w:p>
        </w:tc>
        <w:tc>
          <w:tcPr>
            <w:tcW w:w="236" w:type="dxa"/>
            <w:gridSpan w:val="2"/>
          </w:tcPr>
          <w:p w14:paraId="08DAE7F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51024267" w14:textId="7D958DEB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5,918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EBA486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B7963BA" w14:textId="3D4E3AF6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(92,729)</w:t>
            </w:r>
          </w:p>
        </w:tc>
        <w:tc>
          <w:tcPr>
            <w:tcW w:w="236" w:type="dxa"/>
          </w:tcPr>
          <w:p w14:paraId="6AF3A02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F53B9E2" w14:textId="689504EE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2,481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</w:tcPr>
          <w:p w14:paraId="6A0ED21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59F9985" w14:textId="5805ABD2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(72,407)</w:t>
            </w:r>
          </w:p>
        </w:tc>
        <w:tc>
          <w:tcPr>
            <w:tcW w:w="236" w:type="dxa"/>
          </w:tcPr>
          <w:p w14:paraId="66D16E3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B7EFBB8" w14:textId="68B4B577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(62</w:t>
            </w:r>
            <w:r w:rsidR="00C248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7,249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18B885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0FABB9E" w14:textId="43606201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(701,949)</w:t>
            </w:r>
          </w:p>
        </w:tc>
        <w:tc>
          <w:tcPr>
            <w:tcW w:w="236" w:type="dxa"/>
          </w:tcPr>
          <w:p w14:paraId="2DFC447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1DC29B5" w14:textId="00FEF36C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14,792</w:t>
            </w:r>
          </w:p>
        </w:tc>
        <w:tc>
          <w:tcPr>
            <w:tcW w:w="271" w:type="dxa"/>
            <w:gridSpan w:val="2"/>
          </w:tcPr>
          <w:p w14:paraId="3638CFD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C8B6857" w14:textId="303E6C36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20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,490</w:t>
            </w:r>
          </w:p>
        </w:tc>
        <w:tc>
          <w:tcPr>
            <w:tcW w:w="266" w:type="dxa"/>
          </w:tcPr>
          <w:p w14:paraId="4B2EB2A3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987F9AB" w14:textId="432BF736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</w:t>
            </w:r>
            <w:r w:rsidR="00C2483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12,457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508208E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279BB84B" w14:textId="3485861C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(681,459)</w:t>
            </w:r>
          </w:p>
        </w:tc>
      </w:tr>
      <w:tr w:rsidR="008E4DF4" w:rsidRPr="00A72734" w14:paraId="5CD61378" w14:textId="77777777" w:rsidTr="00FE2DF3">
        <w:tblPrEx>
          <w:tblLook w:val="01E0" w:firstRow="1" w:lastRow="1" w:firstColumn="1" w:lastColumn="1" w:noHBand="0" w:noVBand="0"/>
        </w:tblPrEx>
        <w:tc>
          <w:tcPr>
            <w:tcW w:w="1566" w:type="dxa"/>
            <w:vAlign w:val="bottom"/>
          </w:tcPr>
          <w:p w14:paraId="5D4D7C8F" w14:textId="0EEC108D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="0012422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 w:rsidR="0012422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="0012422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  <w:r w:rsidR="0012422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Pr="00A7273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00B07536" w14:textId="6DBC5FB8" w:rsidR="008E4DF4" w:rsidRPr="00A72734" w:rsidRDefault="00B90158" w:rsidP="00365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2,5</w:t>
            </w:r>
            <w:r w:rsidR="006F779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0C8D446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84F3B7" w14:textId="633F4E5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A7273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2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,115</w:t>
            </w:r>
          </w:p>
        </w:tc>
        <w:tc>
          <w:tcPr>
            <w:tcW w:w="236" w:type="dxa"/>
            <w:gridSpan w:val="2"/>
          </w:tcPr>
          <w:p w14:paraId="6186747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E2F6F54" w14:textId="218FBF48" w:rsidR="008E4DF4" w:rsidRPr="00A72734" w:rsidRDefault="00B9015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10,724</w:t>
            </w:r>
          </w:p>
        </w:tc>
        <w:tc>
          <w:tcPr>
            <w:tcW w:w="273" w:type="dxa"/>
          </w:tcPr>
          <w:p w14:paraId="7CCEED8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297BA312" w14:textId="3C70852D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9,463</w:t>
            </w:r>
          </w:p>
        </w:tc>
        <w:tc>
          <w:tcPr>
            <w:tcW w:w="237" w:type="dxa"/>
          </w:tcPr>
          <w:p w14:paraId="072BBE9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3B3A30" w14:textId="42C7DAE0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24,930</w:t>
            </w:r>
          </w:p>
        </w:tc>
        <w:tc>
          <w:tcPr>
            <w:tcW w:w="242" w:type="dxa"/>
          </w:tcPr>
          <w:p w14:paraId="5F34180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6C8AC784" w14:textId="2E1247DE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23,395</w:t>
            </w:r>
          </w:p>
        </w:tc>
        <w:tc>
          <w:tcPr>
            <w:tcW w:w="236" w:type="dxa"/>
            <w:gridSpan w:val="2"/>
          </w:tcPr>
          <w:p w14:paraId="2315004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B857DD" w14:textId="3E4861AD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0,806</w:t>
            </w:r>
          </w:p>
        </w:tc>
        <w:tc>
          <w:tcPr>
            <w:tcW w:w="236" w:type="dxa"/>
          </w:tcPr>
          <w:p w14:paraId="760FC2B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5AD5253" w14:textId="038F2A55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2,571</w:t>
            </w:r>
          </w:p>
        </w:tc>
        <w:tc>
          <w:tcPr>
            <w:tcW w:w="236" w:type="dxa"/>
          </w:tcPr>
          <w:p w14:paraId="753C196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DA6BFA3" w14:textId="5BA75DBD" w:rsidR="008E4DF4" w:rsidRPr="00A72734" w:rsidRDefault="00496AC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C7E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C009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3" w:type="dxa"/>
          </w:tcPr>
          <w:p w14:paraId="21128D9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CE5DE6" w14:textId="71AA7265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(9,073)</w:t>
            </w:r>
          </w:p>
        </w:tc>
        <w:tc>
          <w:tcPr>
            <w:tcW w:w="236" w:type="dxa"/>
          </w:tcPr>
          <w:p w14:paraId="0AF5396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CA870D2" w14:textId="39DB0F14" w:rsidR="008E4DF4" w:rsidRPr="00A72734" w:rsidRDefault="00C2483B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57,927</w:t>
            </w:r>
          </w:p>
        </w:tc>
        <w:tc>
          <w:tcPr>
            <w:tcW w:w="270" w:type="dxa"/>
          </w:tcPr>
          <w:p w14:paraId="64FD15E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C3E5B97" w14:textId="0AC8E393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108,471</w:t>
            </w:r>
          </w:p>
        </w:tc>
        <w:tc>
          <w:tcPr>
            <w:tcW w:w="236" w:type="dxa"/>
          </w:tcPr>
          <w:p w14:paraId="5F4CA8C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1AF42DAB" w14:textId="4C83AE6F" w:rsidR="008E4DF4" w:rsidRPr="00A72734" w:rsidRDefault="00DC7EE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424</w:t>
            </w:r>
          </w:p>
        </w:tc>
        <w:tc>
          <w:tcPr>
            <w:tcW w:w="271" w:type="dxa"/>
            <w:gridSpan w:val="2"/>
          </w:tcPr>
          <w:p w14:paraId="2488BC4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CAB003A" w14:textId="1459400E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(1,583)</w:t>
            </w:r>
          </w:p>
        </w:tc>
        <w:tc>
          <w:tcPr>
            <w:tcW w:w="266" w:type="dxa"/>
          </w:tcPr>
          <w:p w14:paraId="37347927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3189CF7" w14:textId="08E9C801" w:rsidR="008E4DF4" w:rsidRPr="00A72734" w:rsidRDefault="00C2483B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58,351</w:t>
            </w:r>
          </w:p>
        </w:tc>
        <w:tc>
          <w:tcPr>
            <w:tcW w:w="238" w:type="dxa"/>
          </w:tcPr>
          <w:p w14:paraId="124A9AB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531EBA18" w14:textId="4297191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106,888</w:t>
            </w:r>
          </w:p>
        </w:tc>
      </w:tr>
      <w:tr w:rsidR="008E4DF4" w:rsidRPr="00A72734" w14:paraId="177EDE73" w14:textId="77777777" w:rsidTr="00FE2DF3">
        <w:tblPrEx>
          <w:tblLook w:val="01E0" w:firstRow="1" w:lastRow="1" w:firstColumn="1" w:lastColumn="1" w:noHBand="0" w:noVBand="0"/>
        </w:tblPrEx>
        <w:tc>
          <w:tcPr>
            <w:tcW w:w="1566" w:type="dxa"/>
            <w:vAlign w:val="bottom"/>
          </w:tcPr>
          <w:p w14:paraId="1BB5B9E3" w14:textId="1B9148CE" w:rsidR="00496ACF" w:rsidRPr="00A72734" w:rsidRDefault="00496ACF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25A90465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1A62BE" w14:textId="77777777" w:rsidR="008E4DF4" w:rsidRPr="00A72734" w:rsidRDefault="008E4DF4" w:rsidP="008E4DF4">
            <w:pPr>
              <w:tabs>
                <w:tab w:val="clear" w:pos="227"/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</w:tcBorders>
          </w:tcPr>
          <w:p w14:paraId="6F4AFADF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8733C6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FDA0906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A98F9B5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</w:tcPr>
          <w:p w14:paraId="29B05605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CE0B94F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0431EE16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A876224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06CCAFA3" w14:textId="77777777" w:rsidR="008E4DF4" w:rsidRPr="00A72734" w:rsidRDefault="008E4DF4" w:rsidP="008E4DF4">
            <w:pPr>
              <w:tabs>
                <w:tab w:val="clear" w:pos="680"/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7AA84C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7D9772A0" w14:textId="77777777" w:rsidR="008E4DF4" w:rsidRPr="00A72734" w:rsidRDefault="008E4DF4" w:rsidP="008E4DF4">
            <w:pPr>
              <w:tabs>
                <w:tab w:val="clear" w:pos="680"/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615709E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F8E270D" w14:textId="77777777" w:rsidR="008E4DF4" w:rsidRPr="00A72734" w:rsidRDefault="008E4DF4" w:rsidP="008E4DF4">
            <w:pPr>
              <w:tabs>
                <w:tab w:val="clear" w:pos="680"/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7D0CC4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75F9C89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3" w:type="dxa"/>
          </w:tcPr>
          <w:p w14:paraId="3A050BBC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A00E93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5C1118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0088A95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2B926D6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41395C5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65589F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2105A321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4FFAE2" w14:textId="77777777" w:rsidR="008E4DF4" w:rsidRPr="00A72734" w:rsidRDefault="008E4DF4" w:rsidP="008E4DF4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7589E65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6" w:type="dxa"/>
          </w:tcPr>
          <w:p w14:paraId="2DC170EB" w14:textId="77777777" w:rsidR="008E4DF4" w:rsidRPr="00A72734" w:rsidRDefault="008E4DF4" w:rsidP="008E4DF4">
            <w:pPr>
              <w:tabs>
                <w:tab w:val="clear" w:pos="454"/>
                <w:tab w:val="clear" w:pos="680"/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115B43F" w14:textId="367E04F7" w:rsidR="00C31CC2" w:rsidRPr="00A72734" w:rsidRDefault="00C31CC2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68B0BCA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5F428F43" w14:textId="23595E29" w:rsidR="00595144" w:rsidRPr="00A72734" w:rsidRDefault="00595144" w:rsidP="0037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6B63ABBC" w14:textId="77777777" w:rsidR="00A72734" w:rsidRDefault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8140445" w14:textId="1215DA48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A72734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02F486F0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14"/>
          <w:szCs w:val="14"/>
        </w:rPr>
      </w:pPr>
    </w:p>
    <w:p w14:paraId="79E95DAE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A72734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กลุ่มบริษัทและบริษัทมีเพียงส่วนงานภูมิศาสตร์ในประเทศไทยเท่านั้น</w:t>
      </w:r>
    </w:p>
    <w:p w14:paraId="08BBDAC5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14"/>
          <w:szCs w:val="14"/>
        </w:rPr>
      </w:pPr>
    </w:p>
    <w:p w14:paraId="29C47A08" w14:textId="77777777" w:rsidR="00A72734" w:rsidRPr="00A72734" w:rsidRDefault="00A72734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A72734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718A3CCD" w14:textId="77777777" w:rsidR="00A72734" w:rsidRPr="00A72734" w:rsidRDefault="00A72734" w:rsidP="00A72734">
      <w:pPr>
        <w:rPr>
          <w:rFonts w:ascii="Angsana New" w:hAnsi="Angsana New"/>
          <w:sz w:val="12"/>
          <w:szCs w:val="12"/>
        </w:rPr>
      </w:pPr>
    </w:p>
    <w:tbl>
      <w:tblPr>
        <w:tblW w:w="1553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19"/>
        <w:gridCol w:w="247"/>
        <w:gridCol w:w="743"/>
        <w:gridCol w:w="236"/>
        <w:gridCol w:w="723"/>
        <w:gridCol w:w="236"/>
        <w:gridCol w:w="717"/>
        <w:gridCol w:w="249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36"/>
        <w:gridCol w:w="713"/>
        <w:gridCol w:w="236"/>
        <w:gridCol w:w="719"/>
        <w:gridCol w:w="236"/>
        <w:gridCol w:w="35"/>
        <w:gridCol w:w="725"/>
      </w:tblGrid>
      <w:tr w:rsidR="00A72734" w:rsidRPr="00A72734" w14:paraId="5D4C4159" w14:textId="77777777" w:rsidTr="008E4DF4">
        <w:tc>
          <w:tcPr>
            <w:tcW w:w="2070" w:type="dxa"/>
            <w:vAlign w:val="bottom"/>
          </w:tcPr>
          <w:p w14:paraId="5F4B71A4" w14:textId="77777777" w:rsidR="00A72734" w:rsidRPr="00A72734" w:rsidRDefault="00A72734" w:rsidP="00A72734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464" w:type="dxa"/>
            <w:gridSpan w:val="28"/>
          </w:tcPr>
          <w:p w14:paraId="6C53937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A72734" w:rsidRPr="00A72734" w14:paraId="57754A4C" w14:textId="77777777" w:rsidTr="008E4DF4">
        <w:tc>
          <w:tcPr>
            <w:tcW w:w="2070" w:type="dxa"/>
            <w:vAlign w:val="bottom"/>
          </w:tcPr>
          <w:p w14:paraId="5173D15E" w14:textId="77777777" w:rsidR="00A72734" w:rsidRPr="00A72734" w:rsidRDefault="00A72734" w:rsidP="00A72734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464" w:type="dxa"/>
            <w:gridSpan w:val="28"/>
          </w:tcPr>
          <w:p w14:paraId="6333DB6A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A72734" w:rsidRPr="00A72734" w14:paraId="66DDFEAC" w14:textId="77777777" w:rsidTr="008E4DF4">
        <w:tc>
          <w:tcPr>
            <w:tcW w:w="2070" w:type="dxa"/>
            <w:vAlign w:val="bottom"/>
          </w:tcPr>
          <w:p w14:paraId="49B028D0" w14:textId="77777777" w:rsidR="00A72734" w:rsidRPr="00A72734" w:rsidRDefault="00A72734" w:rsidP="00A72734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9" w:type="dxa"/>
            <w:gridSpan w:val="3"/>
          </w:tcPr>
          <w:p w14:paraId="061AA04A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6" w:type="dxa"/>
          </w:tcPr>
          <w:p w14:paraId="4683D980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76" w:type="dxa"/>
            <w:gridSpan w:val="3"/>
          </w:tcPr>
          <w:p w14:paraId="4B3BDA3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9" w:type="dxa"/>
          </w:tcPr>
          <w:p w14:paraId="522E69B5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599A31C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0B745DC9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0A3EAE3B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21AEC87B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494DCF4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914CFC6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3" w:type="dxa"/>
            <w:gridSpan w:val="3"/>
          </w:tcPr>
          <w:p w14:paraId="3E73ACA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76B28430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5" w:type="dxa"/>
            <w:gridSpan w:val="4"/>
          </w:tcPr>
          <w:p w14:paraId="39860E43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8E4DF4" w:rsidRPr="00A72734" w14:paraId="05AACCCE" w14:textId="77777777" w:rsidTr="008E4DF4">
        <w:tc>
          <w:tcPr>
            <w:tcW w:w="2070" w:type="dxa"/>
            <w:vAlign w:val="bottom"/>
            <w:hideMark/>
          </w:tcPr>
          <w:p w14:paraId="6D80009F" w14:textId="3B0D46F1" w:rsidR="008E4DF4" w:rsidRPr="00A72734" w:rsidRDefault="008E4DF4" w:rsidP="008E4DF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งวดหกเดือน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br/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A727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มิถุนายน</w:t>
            </w:r>
          </w:p>
        </w:tc>
        <w:tc>
          <w:tcPr>
            <w:tcW w:w="719" w:type="dxa"/>
          </w:tcPr>
          <w:p w14:paraId="62A4C26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5C3DABD" w14:textId="21F30051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7" w:type="dxa"/>
          </w:tcPr>
          <w:p w14:paraId="25AB6A44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C1871D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0D53036" w14:textId="32960426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DA743EF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2BF1487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81F79D1" w14:textId="378368C5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A911B1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181E123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04C8B12" w14:textId="1EA6F301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9" w:type="dxa"/>
          </w:tcPr>
          <w:p w14:paraId="43803005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388C0B6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4A35D91" w14:textId="2055C356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6A496FA5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3524300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B85870F" w14:textId="35E155EE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C9B0040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1E8F83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857B791" w14:textId="37746570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482A0F84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D6D45D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5846BA0" w14:textId="029DBB6C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421B776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8C35D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7343D3F" w14:textId="6CFB44BD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0A1E7E98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359C59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2D5B60F" w14:textId="0EBBE52A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BB63BA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A83AF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CE195A1" w14:textId="47EA49AE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5364BCE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31FA695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B2464E8" w14:textId="10465888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E3FCB16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BDE26E2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E9E092E" w14:textId="1486A6E9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FD2F490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60" w:type="dxa"/>
            <w:gridSpan w:val="2"/>
          </w:tcPr>
          <w:p w14:paraId="712E83DB" w14:textId="77777777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C51B573" w14:textId="2085646B" w:rsidR="008E4DF4" w:rsidRPr="00A72734" w:rsidRDefault="008E4DF4" w:rsidP="008E4DF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</w:tr>
      <w:tr w:rsidR="00A72734" w:rsidRPr="00A72734" w14:paraId="065BD221" w14:textId="77777777" w:rsidTr="008E4DF4">
        <w:trPr>
          <w:trHeight w:val="171"/>
        </w:trPr>
        <w:tc>
          <w:tcPr>
            <w:tcW w:w="2070" w:type="dxa"/>
            <w:vAlign w:val="bottom"/>
          </w:tcPr>
          <w:p w14:paraId="047FAE04" w14:textId="77777777" w:rsidR="00A72734" w:rsidRPr="00A72734" w:rsidRDefault="00A72734" w:rsidP="00A7273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464" w:type="dxa"/>
            <w:gridSpan w:val="28"/>
          </w:tcPr>
          <w:p w14:paraId="31438541" w14:textId="77777777" w:rsidR="00A72734" w:rsidRPr="00A72734" w:rsidRDefault="00A72734" w:rsidP="00A7273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A72734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A72734" w:rsidRPr="00A72734" w14:paraId="64FFBCD9" w14:textId="77777777" w:rsidTr="008E4DF4">
        <w:tc>
          <w:tcPr>
            <w:tcW w:w="2070" w:type="dxa"/>
          </w:tcPr>
          <w:p w14:paraId="0B98E25B" w14:textId="77777777" w:rsidR="00A72734" w:rsidRPr="00A72734" w:rsidRDefault="00A72734" w:rsidP="00A7273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9" w:type="dxa"/>
            <w:vAlign w:val="bottom"/>
          </w:tcPr>
          <w:p w14:paraId="0330708A" w14:textId="77777777" w:rsidR="00A72734" w:rsidRPr="00A72734" w:rsidRDefault="00A72734" w:rsidP="00A7273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745A0970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3D290D71" w14:textId="77777777" w:rsidR="00A72734" w:rsidRPr="00A72734" w:rsidRDefault="00A72734" w:rsidP="00A7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F58D47" w14:textId="77777777" w:rsidR="00A72734" w:rsidRPr="00A72734" w:rsidRDefault="00A72734" w:rsidP="00A72734">
            <w:pPr>
              <w:spacing w:line="240" w:lineRule="auto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6939C5D7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67BC6B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6EB4439D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1492C9B6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E50FF57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609D98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698ACD1F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EC169A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2BBA7B" w14:textId="77777777" w:rsidR="00A72734" w:rsidRPr="00A72734" w:rsidRDefault="00A72734" w:rsidP="00A72734">
            <w:pPr>
              <w:tabs>
                <w:tab w:val="clear" w:pos="454"/>
                <w:tab w:val="clear" w:pos="680"/>
                <w:tab w:val="left" w:pos="560"/>
              </w:tabs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09DE4CA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45EE6A2" w14:textId="77777777" w:rsidR="00A72734" w:rsidRPr="00A72734" w:rsidRDefault="00A72734" w:rsidP="00A7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7C2B91B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4441BFE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3F2E1A5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C7793E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A831491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1B8DEBC" w14:textId="77777777" w:rsidR="00A72734" w:rsidRPr="00A72734" w:rsidRDefault="00A72734" w:rsidP="00A72734">
            <w:pPr>
              <w:tabs>
                <w:tab w:val="clear" w:pos="454"/>
                <w:tab w:val="left" w:pos="380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C45A6E4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27205571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7A9703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60000217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B5D0870" w14:textId="77777777" w:rsidR="00A72734" w:rsidRPr="00A72734" w:rsidRDefault="00A72734" w:rsidP="00A7273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B19B9F5" w14:textId="77777777" w:rsidR="00A72734" w:rsidRPr="00A72734" w:rsidRDefault="00A72734" w:rsidP="00A7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E4DF4" w:rsidRPr="00A72734" w14:paraId="310721B1" w14:textId="77777777" w:rsidTr="008E4DF4">
        <w:tc>
          <w:tcPr>
            <w:tcW w:w="2070" w:type="dxa"/>
          </w:tcPr>
          <w:p w14:paraId="41FCD0A9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9" w:type="dxa"/>
          </w:tcPr>
          <w:p w14:paraId="1ADDB897" w14:textId="759E867B" w:rsidR="008E4DF4" w:rsidRPr="00A72734" w:rsidRDefault="00BC5714" w:rsidP="00C0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247,821</w:t>
            </w:r>
          </w:p>
        </w:tc>
        <w:tc>
          <w:tcPr>
            <w:tcW w:w="247" w:type="dxa"/>
            <w:vAlign w:val="bottom"/>
          </w:tcPr>
          <w:p w14:paraId="46FF407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959C7C3" w14:textId="1007DF52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200,147</w:t>
            </w:r>
          </w:p>
        </w:tc>
        <w:tc>
          <w:tcPr>
            <w:tcW w:w="236" w:type="dxa"/>
            <w:vAlign w:val="bottom"/>
          </w:tcPr>
          <w:p w14:paraId="1451613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10AC7CF" w14:textId="18545208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5A0015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660B987" w14:textId="21F394CE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07BA561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285BFB2" w14:textId="2ED0FF95" w:rsidR="008E4DF4" w:rsidRPr="00A72734" w:rsidRDefault="00BC571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017D58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D664E11" w14:textId="2080E876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8CDAF59" w14:textId="77777777" w:rsidR="008E4DF4" w:rsidRPr="00A72734" w:rsidRDefault="008E4DF4" w:rsidP="0090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CCECFC" w14:textId="04010212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AC389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02F548" w14:textId="6F2BB029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788A67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06819B9" w14:textId="5BE6F77A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247,821</w:t>
            </w:r>
          </w:p>
        </w:tc>
        <w:tc>
          <w:tcPr>
            <w:tcW w:w="270" w:type="dxa"/>
          </w:tcPr>
          <w:p w14:paraId="44AFA20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E8B061" w14:textId="39C28CC9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200,147</w:t>
            </w:r>
          </w:p>
        </w:tc>
        <w:tc>
          <w:tcPr>
            <w:tcW w:w="236" w:type="dxa"/>
            <w:vAlign w:val="bottom"/>
          </w:tcPr>
          <w:p w14:paraId="19C3430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EFD39C" w14:textId="0CB0AE17" w:rsidR="008E4DF4" w:rsidRPr="00A72734" w:rsidRDefault="0015153F" w:rsidP="006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59606F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7966FAD" w14:textId="7FD90ADD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470503" w14:textId="77777777" w:rsidR="008E4DF4" w:rsidRPr="00A72734" w:rsidRDefault="008E4DF4" w:rsidP="00151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C97EA4E" w14:textId="7E4D9187" w:rsidR="008E4DF4" w:rsidRPr="00A72734" w:rsidRDefault="00B62FEC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247,821</w:t>
            </w:r>
          </w:p>
        </w:tc>
        <w:tc>
          <w:tcPr>
            <w:tcW w:w="271" w:type="dxa"/>
            <w:gridSpan w:val="2"/>
            <w:vAlign w:val="bottom"/>
          </w:tcPr>
          <w:p w14:paraId="0B047E3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66BCF93" w14:textId="60F2AF6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200,147</w:t>
            </w:r>
          </w:p>
        </w:tc>
      </w:tr>
      <w:tr w:rsidR="008E4DF4" w:rsidRPr="00A72734" w14:paraId="6718DF4E" w14:textId="77777777" w:rsidTr="008E4DF4">
        <w:tc>
          <w:tcPr>
            <w:tcW w:w="2070" w:type="dxa"/>
          </w:tcPr>
          <w:p w14:paraId="79A45904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อุตสาหก</w:t>
            </w: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</w:p>
        </w:tc>
        <w:tc>
          <w:tcPr>
            <w:tcW w:w="719" w:type="dxa"/>
          </w:tcPr>
          <w:p w14:paraId="30F7E6D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3160823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E70D20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35F9B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6B88FAF" w14:textId="77777777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6CEFA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B320980" w14:textId="77777777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19A3195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0FEE0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B2B710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C9D4994" w14:textId="77777777" w:rsidR="008E4DF4" w:rsidRPr="00A72734" w:rsidRDefault="008E4DF4" w:rsidP="0090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367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1C99CB" w14:textId="77777777" w:rsidR="008E4DF4" w:rsidRPr="00A72734" w:rsidRDefault="008E4DF4" w:rsidP="0090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44D138" w14:textId="067F9614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1B2E5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CD3650" w14:textId="77777777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A9872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6B3F41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0A8AE7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38D77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9AF468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4316F68" w14:textId="77777777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78B8B6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F6F9EBF" w14:textId="77777777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29E55F" w14:textId="77777777" w:rsidR="008E4DF4" w:rsidRPr="00A72734" w:rsidRDefault="008E4DF4" w:rsidP="00151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A513B2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9568E7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8A3985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8E4DF4" w:rsidRPr="00A72734" w14:paraId="6E76F23B" w14:textId="77777777" w:rsidTr="008E4DF4">
        <w:tc>
          <w:tcPr>
            <w:tcW w:w="2070" w:type="dxa"/>
          </w:tcPr>
          <w:p w14:paraId="403BA407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</w:t>
            </w: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proofErr w:type="spellStart"/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iCNG</w:t>
            </w:r>
            <w:proofErr w:type="spellEnd"/>
            <w:r w:rsidRPr="00A7273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719" w:type="dxa"/>
          </w:tcPr>
          <w:p w14:paraId="4B108193" w14:textId="12A82E67" w:rsidR="008E4DF4" w:rsidRPr="00A72734" w:rsidRDefault="00D64FEC" w:rsidP="0004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347C6D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3A4B354" w14:textId="727560BF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36" w:type="dxa"/>
          </w:tcPr>
          <w:p w14:paraId="608042F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3966A21" w14:textId="75DBB4F3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C7250C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890AAA5" w14:textId="5D048B3D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20EF4E1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79298A7" w14:textId="22E9B9D1" w:rsidR="008E4DF4" w:rsidRPr="00A72734" w:rsidRDefault="00BC571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DF6F42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601E39F" w14:textId="42E84437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186280D" w14:textId="77777777" w:rsidR="008E4DF4" w:rsidRPr="00A72734" w:rsidRDefault="008E4DF4" w:rsidP="0090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BB33AC" w14:textId="19059707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2BA02C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08B770" w14:textId="1F75F7CC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72158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B1737C" w14:textId="3367DF1A" w:rsidR="008E4DF4" w:rsidRPr="00A72734" w:rsidRDefault="005B0AC1" w:rsidP="005B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3A8597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7D79B5" w14:textId="47A20585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  <w:tc>
          <w:tcPr>
            <w:tcW w:w="236" w:type="dxa"/>
          </w:tcPr>
          <w:p w14:paraId="04B2ED2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417159" w14:textId="71136784" w:rsidR="008E4DF4" w:rsidRPr="00A72734" w:rsidRDefault="0015153F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CA63E4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0B0B0B7" w14:textId="66BD918D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57844DB" w14:textId="77777777" w:rsidR="008E4DF4" w:rsidRPr="00A72734" w:rsidRDefault="008E4DF4" w:rsidP="00151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1F66060" w14:textId="1F08AF5C" w:rsidR="008E4DF4" w:rsidRPr="00A72734" w:rsidRDefault="005B0AC1" w:rsidP="005B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63DBFC0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0961228B" w14:textId="02D1D791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162,994</w:t>
            </w:r>
          </w:p>
        </w:tc>
      </w:tr>
      <w:tr w:rsidR="008E4DF4" w:rsidRPr="00A72734" w14:paraId="77CCF7D7" w14:textId="77777777" w:rsidTr="008E4DF4">
        <w:tc>
          <w:tcPr>
            <w:tcW w:w="2070" w:type="dxa"/>
          </w:tcPr>
          <w:p w14:paraId="6437A310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A72734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719" w:type="dxa"/>
          </w:tcPr>
          <w:p w14:paraId="457790BA" w14:textId="61C742D0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99,742</w:t>
            </w:r>
          </w:p>
        </w:tc>
        <w:tc>
          <w:tcPr>
            <w:tcW w:w="247" w:type="dxa"/>
          </w:tcPr>
          <w:p w14:paraId="16F8095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48AF2F2" w14:textId="4D3AD1B9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36" w:type="dxa"/>
          </w:tcPr>
          <w:p w14:paraId="21970B6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A9E2273" w14:textId="08B9C963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F9C650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DDD844F" w14:textId="4EE28FAE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0629835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1A0AD1A" w14:textId="7B8A53B9" w:rsidR="008E4DF4" w:rsidRPr="00A72734" w:rsidRDefault="00BC571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C1D61A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E387878" w14:textId="51277097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7728466" w14:textId="77777777" w:rsidR="008E4DF4" w:rsidRPr="00A72734" w:rsidRDefault="008E4DF4" w:rsidP="0090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F4E1552" w14:textId="67AD2906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94C39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31FE7F9" w14:textId="7ED61554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A1301D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3977E7" w14:textId="78E3F866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99,742</w:t>
            </w:r>
          </w:p>
        </w:tc>
        <w:tc>
          <w:tcPr>
            <w:tcW w:w="270" w:type="dxa"/>
          </w:tcPr>
          <w:p w14:paraId="15B9D5F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529171" w14:textId="69C92E41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  <w:tc>
          <w:tcPr>
            <w:tcW w:w="236" w:type="dxa"/>
          </w:tcPr>
          <w:p w14:paraId="1BA269A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0BCF295" w14:textId="107737E1" w:rsidR="008E4DF4" w:rsidRPr="00A72734" w:rsidRDefault="0015153F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BB304B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DC89801" w14:textId="5447690A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37C28B1" w14:textId="77777777" w:rsidR="008E4DF4" w:rsidRPr="00A72734" w:rsidRDefault="008E4DF4" w:rsidP="00151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D31EF56" w14:textId="23E9FDAE" w:rsidR="008E4DF4" w:rsidRPr="00A72734" w:rsidRDefault="00B62FEC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99,742</w:t>
            </w:r>
          </w:p>
        </w:tc>
        <w:tc>
          <w:tcPr>
            <w:tcW w:w="271" w:type="dxa"/>
            <w:gridSpan w:val="2"/>
          </w:tcPr>
          <w:p w14:paraId="6FB7725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BAA1AA4" w14:textId="1C2688B6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92,273</w:t>
            </w:r>
          </w:p>
        </w:tc>
      </w:tr>
      <w:tr w:rsidR="008E4DF4" w:rsidRPr="00A72734" w14:paraId="06BE8668" w14:textId="77777777" w:rsidTr="008E4DF4">
        <w:tc>
          <w:tcPr>
            <w:tcW w:w="2070" w:type="dxa"/>
          </w:tcPr>
          <w:p w14:paraId="0D4CF376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9" w:type="dxa"/>
          </w:tcPr>
          <w:p w14:paraId="5C24AF30" w14:textId="6D54AF7A" w:rsidR="008E4DF4" w:rsidRPr="00A72734" w:rsidRDefault="00BC5714" w:rsidP="0037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6619C8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9BFBE70" w14:textId="7CCB8185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BF9BA2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6669653" w14:textId="5A6F9F39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8A1BE4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00C7DC3" w14:textId="23044DD6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4A41538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72DD934" w14:textId="04BAE762" w:rsidR="008E4DF4" w:rsidRPr="00A72734" w:rsidRDefault="00BC571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4F2691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2B6A951" w14:textId="22ADCABE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48A5BF8" w14:textId="77777777" w:rsidR="008E4DF4" w:rsidRPr="00A72734" w:rsidRDefault="008E4DF4" w:rsidP="0090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F7273D" w14:textId="3F523B0A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90,861</w:t>
            </w:r>
          </w:p>
        </w:tc>
        <w:tc>
          <w:tcPr>
            <w:tcW w:w="236" w:type="dxa"/>
          </w:tcPr>
          <w:p w14:paraId="56A9297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2A7F5E6" w14:textId="0B194495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</w:tcPr>
          <w:p w14:paraId="7091393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4CE9D2" w14:textId="12B434CA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90,861</w:t>
            </w:r>
          </w:p>
        </w:tc>
        <w:tc>
          <w:tcPr>
            <w:tcW w:w="270" w:type="dxa"/>
          </w:tcPr>
          <w:p w14:paraId="37B2D41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7E3B2F" w14:textId="37938B30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</w:tcPr>
          <w:p w14:paraId="1FB15DF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6E3859" w14:textId="48A76F35" w:rsidR="008E4DF4" w:rsidRPr="00A72734" w:rsidRDefault="0015153F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9749EF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A02AA6A" w14:textId="4AC5E947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350920E" w14:textId="77777777" w:rsidR="008E4DF4" w:rsidRPr="00A72734" w:rsidRDefault="008E4DF4" w:rsidP="00151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4FFEBFE" w14:textId="4C24E92F" w:rsidR="008E4DF4" w:rsidRPr="00A72734" w:rsidRDefault="00B62FEC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90,861</w:t>
            </w:r>
          </w:p>
        </w:tc>
        <w:tc>
          <w:tcPr>
            <w:tcW w:w="271" w:type="dxa"/>
            <w:gridSpan w:val="2"/>
          </w:tcPr>
          <w:p w14:paraId="590D3EF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C36A0AA" w14:textId="6CB2311A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83,578</w:t>
            </w:r>
          </w:p>
        </w:tc>
      </w:tr>
      <w:tr w:rsidR="00C05E8B" w:rsidRPr="00A72734" w14:paraId="0E2C95CE" w14:textId="77777777" w:rsidTr="00E2156E">
        <w:tc>
          <w:tcPr>
            <w:tcW w:w="2070" w:type="dxa"/>
          </w:tcPr>
          <w:p w14:paraId="606F5A25" w14:textId="77777777" w:rsidR="00C05E8B" w:rsidRPr="00A72734" w:rsidRDefault="00C05E8B" w:rsidP="00E2156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9" w:type="dxa"/>
          </w:tcPr>
          <w:p w14:paraId="2AE23255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63,061</w:t>
            </w:r>
          </w:p>
        </w:tc>
        <w:tc>
          <w:tcPr>
            <w:tcW w:w="247" w:type="dxa"/>
          </w:tcPr>
          <w:p w14:paraId="42B1A824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48C4EEF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50,821</w:t>
            </w:r>
          </w:p>
        </w:tc>
        <w:tc>
          <w:tcPr>
            <w:tcW w:w="236" w:type="dxa"/>
          </w:tcPr>
          <w:p w14:paraId="05BD0935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016FCB0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CE8BBE3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77CC60A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28C6278E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4E835B9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B61CA74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1A0B296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CEFF471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C8165A0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B24650B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45407F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1C81862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5C560C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63,061</w:t>
            </w:r>
          </w:p>
        </w:tc>
        <w:tc>
          <w:tcPr>
            <w:tcW w:w="270" w:type="dxa"/>
          </w:tcPr>
          <w:p w14:paraId="755DDA28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C871B88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50,821</w:t>
            </w:r>
          </w:p>
        </w:tc>
        <w:tc>
          <w:tcPr>
            <w:tcW w:w="236" w:type="dxa"/>
          </w:tcPr>
          <w:p w14:paraId="5637F291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B618D6D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7B65E4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100A6C2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0A2C88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E5B1EE4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63,061</w:t>
            </w:r>
          </w:p>
        </w:tc>
        <w:tc>
          <w:tcPr>
            <w:tcW w:w="271" w:type="dxa"/>
            <w:gridSpan w:val="2"/>
          </w:tcPr>
          <w:p w14:paraId="38BD0797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6D901F3" w14:textId="77777777" w:rsidR="00C05E8B" w:rsidRPr="00A72734" w:rsidRDefault="00C05E8B" w:rsidP="00E2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50,821</w:t>
            </w:r>
          </w:p>
        </w:tc>
      </w:tr>
      <w:tr w:rsidR="008E4DF4" w:rsidRPr="00A72734" w14:paraId="4546259E" w14:textId="77777777" w:rsidTr="008E4DF4">
        <w:tc>
          <w:tcPr>
            <w:tcW w:w="2070" w:type="dxa"/>
          </w:tcPr>
          <w:p w14:paraId="563705F1" w14:textId="77777777" w:rsidR="008E4DF4" w:rsidRPr="00A72734" w:rsidRDefault="008E4DF4" w:rsidP="008E4DF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9" w:type="dxa"/>
          </w:tcPr>
          <w:p w14:paraId="17EBD74E" w14:textId="2B6BA690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7,3</w:t>
            </w:r>
            <w:r w:rsidR="00FD2699">
              <w:rPr>
                <w:rFonts w:ascii="Angsana New" w:hAnsi="Angsana New"/>
                <w:sz w:val="19"/>
                <w:szCs w:val="19"/>
                <w:lang w:eastAsia="en-GB"/>
              </w:rPr>
              <w:t>65</w:t>
            </w:r>
          </w:p>
        </w:tc>
        <w:tc>
          <w:tcPr>
            <w:tcW w:w="247" w:type="dxa"/>
            <w:vAlign w:val="bottom"/>
          </w:tcPr>
          <w:p w14:paraId="4DAF7C4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03F07A1" w14:textId="51CCA682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14,580</w:t>
            </w:r>
          </w:p>
        </w:tc>
        <w:tc>
          <w:tcPr>
            <w:tcW w:w="236" w:type="dxa"/>
            <w:vAlign w:val="bottom"/>
          </w:tcPr>
          <w:p w14:paraId="6D149DE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AFA8EC5" w14:textId="6350E3E1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42,985</w:t>
            </w:r>
          </w:p>
        </w:tc>
        <w:tc>
          <w:tcPr>
            <w:tcW w:w="236" w:type="dxa"/>
            <w:vAlign w:val="bottom"/>
          </w:tcPr>
          <w:p w14:paraId="0943EC1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DC5F87E" w14:textId="4295E50D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29,806</w:t>
            </w:r>
          </w:p>
        </w:tc>
        <w:tc>
          <w:tcPr>
            <w:tcW w:w="249" w:type="dxa"/>
            <w:vAlign w:val="bottom"/>
          </w:tcPr>
          <w:p w14:paraId="7EDAB91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7FB6D7D" w14:textId="78AF2083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3,361</w:t>
            </w:r>
          </w:p>
        </w:tc>
        <w:tc>
          <w:tcPr>
            <w:tcW w:w="242" w:type="dxa"/>
            <w:vAlign w:val="bottom"/>
          </w:tcPr>
          <w:p w14:paraId="73A42ED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CA61DE2" w14:textId="547D52CF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31,819</w:t>
            </w:r>
          </w:p>
        </w:tc>
        <w:tc>
          <w:tcPr>
            <w:tcW w:w="236" w:type="dxa"/>
            <w:vAlign w:val="bottom"/>
          </w:tcPr>
          <w:p w14:paraId="0BD56C6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AC644B" w14:textId="50AFBE6E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1903F8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E2E7CD" w14:textId="4356C1F7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CE38CA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0987D39" w14:textId="4C52C5A1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53,711</w:t>
            </w:r>
          </w:p>
        </w:tc>
        <w:tc>
          <w:tcPr>
            <w:tcW w:w="270" w:type="dxa"/>
          </w:tcPr>
          <w:p w14:paraId="0508CC4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9167BB" w14:textId="30CED396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76,205</w:t>
            </w:r>
          </w:p>
        </w:tc>
        <w:tc>
          <w:tcPr>
            <w:tcW w:w="236" w:type="dxa"/>
            <w:vAlign w:val="bottom"/>
          </w:tcPr>
          <w:p w14:paraId="0E4543A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414BE4" w14:textId="5A620E22" w:rsidR="008E4DF4" w:rsidRPr="00A72734" w:rsidRDefault="0015153F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E0924B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FD29E34" w14:textId="1890536E" w:rsidR="008E4DF4" w:rsidRPr="00A72734" w:rsidRDefault="008E4DF4" w:rsidP="00A8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E0C185D" w14:textId="77777777" w:rsidR="008E4DF4" w:rsidRPr="00A72734" w:rsidRDefault="008E4DF4" w:rsidP="00151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10FA225" w14:textId="64B48F46" w:rsidR="008E4DF4" w:rsidRPr="00A72734" w:rsidRDefault="00B62FEC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53,711</w:t>
            </w:r>
          </w:p>
        </w:tc>
        <w:tc>
          <w:tcPr>
            <w:tcW w:w="271" w:type="dxa"/>
            <w:gridSpan w:val="2"/>
            <w:vAlign w:val="bottom"/>
          </w:tcPr>
          <w:p w14:paraId="3FCC30B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1776D7EC" w14:textId="67707B38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76,205</w:t>
            </w:r>
          </w:p>
        </w:tc>
      </w:tr>
      <w:tr w:rsidR="00A82132" w:rsidRPr="00A72734" w14:paraId="6FE04109" w14:textId="77777777" w:rsidTr="008E4DF4">
        <w:tc>
          <w:tcPr>
            <w:tcW w:w="2070" w:type="dxa"/>
          </w:tcPr>
          <w:p w14:paraId="4E84E40C" w14:textId="77777777" w:rsidR="00A82132" w:rsidRPr="00A72734" w:rsidRDefault="00A82132" w:rsidP="00A82132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A72734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9" w:type="dxa"/>
          </w:tcPr>
          <w:p w14:paraId="5B2D81EA" w14:textId="0AFEA1C0" w:rsidR="00A82132" w:rsidRPr="00A72734" w:rsidRDefault="00A82132" w:rsidP="0037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B067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BDDDAE0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922C0A9" w14:textId="0994D435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545BB7C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F363E58" w14:textId="62E042B5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37,633</w:t>
            </w:r>
          </w:p>
        </w:tc>
        <w:tc>
          <w:tcPr>
            <w:tcW w:w="236" w:type="dxa"/>
          </w:tcPr>
          <w:p w14:paraId="4F027595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C65B723" w14:textId="4AC0925D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49" w:type="dxa"/>
          </w:tcPr>
          <w:p w14:paraId="552F83AB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ADB1BAD" w14:textId="3629473E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2C18C8B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639A263" w14:textId="16731815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178D66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986F4E" w14:textId="2D45DB88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F2B05F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164E65B" w14:textId="67E51A4B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E61396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8A5C39" w14:textId="6DF6E4C9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37,633</w:t>
            </w:r>
          </w:p>
        </w:tc>
        <w:tc>
          <w:tcPr>
            <w:tcW w:w="270" w:type="dxa"/>
          </w:tcPr>
          <w:p w14:paraId="1E00E4EE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5B396E" w14:textId="59C8F3ED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  <w:tc>
          <w:tcPr>
            <w:tcW w:w="236" w:type="dxa"/>
          </w:tcPr>
          <w:p w14:paraId="7DB708EC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DE4F60" w14:textId="6867CB01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9809A3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BB6A47A" w14:textId="65550881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D0DCAD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FAE922A" w14:textId="5B0F4A58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37,633</w:t>
            </w:r>
          </w:p>
        </w:tc>
        <w:tc>
          <w:tcPr>
            <w:tcW w:w="271" w:type="dxa"/>
            <w:gridSpan w:val="2"/>
          </w:tcPr>
          <w:p w14:paraId="172A53BD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DDB4483" w14:textId="73BEC3C4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37,161</w:t>
            </w:r>
          </w:p>
        </w:tc>
      </w:tr>
      <w:tr w:rsidR="00A82132" w:rsidRPr="00A72734" w14:paraId="1E08038A" w14:textId="77777777" w:rsidTr="008E4DF4">
        <w:tc>
          <w:tcPr>
            <w:tcW w:w="2070" w:type="dxa"/>
          </w:tcPr>
          <w:p w14:paraId="092BE23F" w14:textId="77777777" w:rsidR="00A82132" w:rsidRPr="00A72734" w:rsidRDefault="00A82132" w:rsidP="00A82132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9" w:type="dxa"/>
          </w:tcPr>
          <w:p w14:paraId="7393349E" w14:textId="658FED4F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B067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1569844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21C671C" w14:textId="163EEA03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AC6122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E172587" w14:textId="506BF325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9076D28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CF36B74" w14:textId="38D7D11E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416E0567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4D2061A" w14:textId="277983BA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28,715</w:t>
            </w:r>
          </w:p>
        </w:tc>
        <w:tc>
          <w:tcPr>
            <w:tcW w:w="242" w:type="dxa"/>
          </w:tcPr>
          <w:p w14:paraId="7840EA6F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D6EA01A" w14:textId="4D0174C1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 w:hint="cs"/>
                <w:sz w:val="19"/>
                <w:szCs w:val="19"/>
                <w:lang w:eastAsia="en-GB"/>
              </w:rPr>
              <w:t>24</w:t>
            </w: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,360</w:t>
            </w:r>
          </w:p>
        </w:tc>
        <w:tc>
          <w:tcPr>
            <w:tcW w:w="236" w:type="dxa"/>
          </w:tcPr>
          <w:p w14:paraId="48010858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A9FE65" w14:textId="6C03B2CB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6914E26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6FB908" w14:textId="25368CAE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1A4EB5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84A57AF" w14:textId="095988F9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28,715</w:t>
            </w:r>
          </w:p>
        </w:tc>
        <w:tc>
          <w:tcPr>
            <w:tcW w:w="270" w:type="dxa"/>
          </w:tcPr>
          <w:p w14:paraId="5712BDEC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0CEF90" w14:textId="5478B1EC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24,360</w:t>
            </w:r>
          </w:p>
        </w:tc>
        <w:tc>
          <w:tcPr>
            <w:tcW w:w="236" w:type="dxa"/>
          </w:tcPr>
          <w:p w14:paraId="5C4F1F35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6D216C" w14:textId="70E3D6E1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A81F07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FBB0D82" w14:textId="0F909870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021663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921857F" w14:textId="2F344D92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28,715</w:t>
            </w:r>
          </w:p>
        </w:tc>
        <w:tc>
          <w:tcPr>
            <w:tcW w:w="271" w:type="dxa"/>
            <w:gridSpan w:val="2"/>
          </w:tcPr>
          <w:p w14:paraId="360B0F16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614E9070" w14:textId="743149F1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24,360</w:t>
            </w:r>
          </w:p>
        </w:tc>
      </w:tr>
      <w:tr w:rsidR="00A82132" w:rsidRPr="00A72734" w14:paraId="50247081" w14:textId="77777777" w:rsidTr="008E4DF4">
        <w:tc>
          <w:tcPr>
            <w:tcW w:w="2070" w:type="dxa"/>
          </w:tcPr>
          <w:p w14:paraId="63F46B1F" w14:textId="77777777" w:rsidR="00A82132" w:rsidRPr="00A72734" w:rsidRDefault="00A82132" w:rsidP="00A82132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9" w:type="dxa"/>
          </w:tcPr>
          <w:p w14:paraId="32BE66F2" w14:textId="7130796C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B067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D800DDB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4A07063" w14:textId="450A2380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045A08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3FEDD77" w14:textId="4E2F8BE0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383020A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3F1EB03" w14:textId="1699C5EB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12D1A078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F05CEEC" w14:textId="73A53306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CDFF778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259839" w14:textId="29AB0749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284DB69F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63CB87" w14:textId="251D2564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783C4BF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1FB0E5" w14:textId="4AF974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BD23568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57A60F" w14:textId="5142445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F8A47AB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EC4A21" w14:textId="04EDAC22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1E4BA1E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EC4DA79" w14:textId="3C5C1A2E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17,186</w:t>
            </w:r>
          </w:p>
        </w:tc>
        <w:tc>
          <w:tcPr>
            <w:tcW w:w="236" w:type="dxa"/>
          </w:tcPr>
          <w:p w14:paraId="60FE6265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A11A212" w14:textId="08CB6E78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11,758</w:t>
            </w:r>
          </w:p>
        </w:tc>
        <w:tc>
          <w:tcPr>
            <w:tcW w:w="236" w:type="dxa"/>
          </w:tcPr>
          <w:p w14:paraId="31835D2A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799D8D2" w14:textId="2B17D608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17,186</w:t>
            </w:r>
          </w:p>
        </w:tc>
        <w:tc>
          <w:tcPr>
            <w:tcW w:w="271" w:type="dxa"/>
            <w:gridSpan w:val="2"/>
          </w:tcPr>
          <w:p w14:paraId="041FAB7D" w14:textId="77777777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E027A8E" w14:textId="03FCAB69" w:rsidR="00A82132" w:rsidRPr="00A72734" w:rsidRDefault="00A82132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11,758</w:t>
            </w:r>
          </w:p>
        </w:tc>
      </w:tr>
      <w:tr w:rsidR="008E4DF4" w:rsidRPr="00A72734" w14:paraId="2B545AF7" w14:textId="77777777" w:rsidTr="008E4DF4">
        <w:tc>
          <w:tcPr>
            <w:tcW w:w="2070" w:type="dxa"/>
          </w:tcPr>
          <w:p w14:paraId="20FCD351" w14:textId="77777777" w:rsidR="008E4DF4" w:rsidRPr="00A72734" w:rsidRDefault="008E4DF4" w:rsidP="008E4DF4">
            <w:pPr>
              <w:spacing w:line="240" w:lineRule="auto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A7273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A7273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E4384B9" w14:textId="511CC4F7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1,135</w:t>
            </w:r>
          </w:p>
        </w:tc>
        <w:tc>
          <w:tcPr>
            <w:tcW w:w="247" w:type="dxa"/>
          </w:tcPr>
          <w:p w14:paraId="1F476CD3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226964C" w14:textId="06AA87E8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544</w:t>
            </w:r>
          </w:p>
        </w:tc>
        <w:tc>
          <w:tcPr>
            <w:tcW w:w="236" w:type="dxa"/>
          </w:tcPr>
          <w:p w14:paraId="6D60AB9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30A297DE" w14:textId="1115DC5B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8A8F07E" w14:textId="77777777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41F119A" w14:textId="5772B188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9" w:type="dxa"/>
          </w:tcPr>
          <w:p w14:paraId="26F31624" w14:textId="77777777" w:rsidR="008E4DF4" w:rsidRPr="00A72734" w:rsidRDefault="008E4DF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A52AB5" w14:textId="23A35E66" w:rsidR="008E4DF4" w:rsidRPr="00A72734" w:rsidRDefault="00BC5714" w:rsidP="00FD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964547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39095CF5" w14:textId="2BA7E4B4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 w:hint="cs"/>
                <w:sz w:val="19"/>
                <w:szCs w:val="19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73FE2E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8F128E4" w14:textId="3EC19FD3" w:rsidR="008E4DF4" w:rsidRPr="00A72734" w:rsidRDefault="00BC571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6BA6C4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8D985A9" w14:textId="1A780B24" w:rsidR="008E4DF4" w:rsidRPr="00A72734" w:rsidRDefault="008E4DF4" w:rsidP="00A8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BE98D5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9E13B6B" w14:textId="242712F8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1,135</w:t>
            </w:r>
          </w:p>
        </w:tc>
        <w:tc>
          <w:tcPr>
            <w:tcW w:w="270" w:type="dxa"/>
          </w:tcPr>
          <w:p w14:paraId="30B163C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04D45A0" w14:textId="41A7C74E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sz w:val="19"/>
                <w:szCs w:val="19"/>
                <w:lang w:eastAsia="en-GB"/>
              </w:rPr>
              <w:t>544</w:t>
            </w:r>
          </w:p>
        </w:tc>
        <w:tc>
          <w:tcPr>
            <w:tcW w:w="236" w:type="dxa"/>
          </w:tcPr>
          <w:p w14:paraId="4F74C26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538505" w14:textId="4D8D1278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30,94</w:t>
            </w:r>
            <w:r w:rsidR="000779FA">
              <w:rPr>
                <w:rFonts w:ascii="Angsana New" w:hAnsi="Angsana New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1822FE3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117F3EF4" w14:textId="1D988C4A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48,506</w:t>
            </w:r>
          </w:p>
        </w:tc>
        <w:tc>
          <w:tcPr>
            <w:tcW w:w="236" w:type="dxa"/>
          </w:tcPr>
          <w:p w14:paraId="599EC83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B74D5CE" w14:textId="118F85BA" w:rsidR="008E4DF4" w:rsidRPr="00A72734" w:rsidRDefault="00B62FEC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32,07</w:t>
            </w:r>
            <w:r w:rsidR="000779FA">
              <w:rPr>
                <w:rFonts w:ascii="Angsana New" w:hAnsi="Angsana New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71" w:type="dxa"/>
            <w:gridSpan w:val="2"/>
          </w:tcPr>
          <w:p w14:paraId="0C3B0D2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074C91E" w14:textId="665E9BEC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49,050</w:t>
            </w:r>
          </w:p>
        </w:tc>
      </w:tr>
      <w:tr w:rsidR="008E4DF4" w:rsidRPr="00A72734" w14:paraId="71661B22" w14:textId="77777777" w:rsidTr="008E4DF4">
        <w:tc>
          <w:tcPr>
            <w:tcW w:w="2070" w:type="dxa"/>
          </w:tcPr>
          <w:p w14:paraId="5E32921E" w14:textId="77777777" w:rsidR="008E4DF4" w:rsidRPr="00A72734" w:rsidRDefault="008E4DF4" w:rsidP="008E4DF4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51C6150" w14:textId="705BBC35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419,124</w:t>
            </w:r>
          </w:p>
        </w:tc>
        <w:tc>
          <w:tcPr>
            <w:tcW w:w="247" w:type="dxa"/>
          </w:tcPr>
          <w:p w14:paraId="3CCE20C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ACCC058" w14:textId="63F42360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521,359</w:t>
            </w:r>
          </w:p>
        </w:tc>
        <w:tc>
          <w:tcPr>
            <w:tcW w:w="236" w:type="dxa"/>
          </w:tcPr>
          <w:p w14:paraId="2BFBDD7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86AF9FC" w14:textId="35D7BB0B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80,618</w:t>
            </w:r>
          </w:p>
        </w:tc>
        <w:tc>
          <w:tcPr>
            <w:tcW w:w="236" w:type="dxa"/>
          </w:tcPr>
          <w:p w14:paraId="3B0532C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5178F9D8" w14:textId="49850BFB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66,967</w:t>
            </w:r>
          </w:p>
        </w:tc>
        <w:tc>
          <w:tcPr>
            <w:tcW w:w="249" w:type="dxa"/>
          </w:tcPr>
          <w:p w14:paraId="2915A43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4AB105" w14:textId="7BC27AD4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32,076</w:t>
            </w:r>
          </w:p>
        </w:tc>
        <w:tc>
          <w:tcPr>
            <w:tcW w:w="242" w:type="dxa"/>
          </w:tcPr>
          <w:p w14:paraId="5275E62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100A6D9D" w14:textId="366766BB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 w:hint="cs"/>
                <w:b/>
                <w:bCs/>
                <w:sz w:val="19"/>
                <w:szCs w:val="19"/>
                <w:lang w:eastAsia="en-GB"/>
              </w:rPr>
              <w:t>56</w:t>
            </w: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,179</w:t>
            </w:r>
          </w:p>
        </w:tc>
        <w:tc>
          <w:tcPr>
            <w:tcW w:w="236" w:type="dxa"/>
          </w:tcPr>
          <w:p w14:paraId="7B1BC98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40FCB76" w14:textId="4D60B04E" w:rsidR="008E4DF4" w:rsidRPr="00A72734" w:rsidRDefault="00BC571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90,861</w:t>
            </w:r>
          </w:p>
        </w:tc>
        <w:tc>
          <w:tcPr>
            <w:tcW w:w="236" w:type="dxa"/>
          </w:tcPr>
          <w:p w14:paraId="1CFD525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D4CEA23" w14:textId="3FA41D3D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83,578</w:t>
            </w:r>
          </w:p>
        </w:tc>
        <w:tc>
          <w:tcPr>
            <w:tcW w:w="236" w:type="dxa"/>
          </w:tcPr>
          <w:p w14:paraId="4ABF175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FEEF0D2" w14:textId="31F0D2F6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622,679</w:t>
            </w:r>
          </w:p>
        </w:tc>
        <w:tc>
          <w:tcPr>
            <w:tcW w:w="270" w:type="dxa"/>
          </w:tcPr>
          <w:p w14:paraId="2C99731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5E037A8" w14:textId="7B8D2C1A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728,083</w:t>
            </w:r>
          </w:p>
        </w:tc>
        <w:tc>
          <w:tcPr>
            <w:tcW w:w="236" w:type="dxa"/>
          </w:tcPr>
          <w:p w14:paraId="55C3F1C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91E957D" w14:textId="34BF8E60" w:rsidR="008E4DF4" w:rsidRPr="00A72734" w:rsidRDefault="0015153F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48,1</w:t>
            </w:r>
            <w:r w:rsidR="000779FA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29</w:t>
            </w:r>
          </w:p>
        </w:tc>
        <w:tc>
          <w:tcPr>
            <w:tcW w:w="236" w:type="dxa"/>
          </w:tcPr>
          <w:p w14:paraId="0559B97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E2D215C" w14:textId="56989D52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60,264</w:t>
            </w:r>
          </w:p>
        </w:tc>
        <w:tc>
          <w:tcPr>
            <w:tcW w:w="236" w:type="dxa"/>
          </w:tcPr>
          <w:p w14:paraId="0465AE6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BE14392" w14:textId="14B4ECC1" w:rsidR="008E4DF4" w:rsidRPr="00A72734" w:rsidRDefault="00B62FEC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670,80</w:t>
            </w:r>
            <w:r w:rsidR="000779FA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71" w:type="dxa"/>
            <w:gridSpan w:val="2"/>
          </w:tcPr>
          <w:p w14:paraId="1BEA05D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BEDEB3A" w14:textId="58DE6CB0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7273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788,347</w:t>
            </w:r>
          </w:p>
        </w:tc>
      </w:tr>
      <w:tr w:rsidR="008E4DF4" w:rsidRPr="00A72734" w14:paraId="43F2C334" w14:textId="77777777" w:rsidTr="008E4DF4">
        <w:tc>
          <w:tcPr>
            <w:tcW w:w="2070" w:type="dxa"/>
          </w:tcPr>
          <w:p w14:paraId="752BEC59" w14:textId="77777777" w:rsidR="008E4DF4" w:rsidRPr="00A72734" w:rsidRDefault="008E4DF4" w:rsidP="008E4DF4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3116FC0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59D08A5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3057081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5DF0D5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290F7D0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523D2946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0F653C3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9" w:type="dxa"/>
          </w:tcPr>
          <w:p w14:paraId="39C314DE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C04662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2" w:type="dxa"/>
          </w:tcPr>
          <w:p w14:paraId="1FD000BF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09B96EAA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29D729FB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E723AD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3F47BD2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E2FFE05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5230EDE4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A23292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71EDC701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9F8606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5897571D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0F5CB80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308CD0C8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53255FC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719696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44ED91D9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9010E37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688B52C2" w14:textId="77777777" w:rsidR="008E4DF4" w:rsidRPr="00A72734" w:rsidRDefault="008E4DF4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222" w:right="-107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</w:tbl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  <w:cs/>
        </w:rPr>
        <w:sectPr w:rsidR="00A72734" w:rsidRPr="009433A9" w:rsidSect="00525C04">
          <w:headerReference w:type="default" r:id="rId17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0FFB405F" w:rsidR="00541200" w:rsidRDefault="00541200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5" w:name="_Hlk101883478"/>
      <w:bookmarkStart w:id="6" w:name="OLE_LINK4"/>
      <w:r>
        <w:rPr>
          <w:rFonts w:ascii="Angsana New" w:hAnsi="Angsana New" w:hint="cs"/>
          <w:bCs/>
          <w:sz w:val="30"/>
          <w:szCs w:val="30"/>
          <w:cs/>
        </w:rPr>
        <w:t>กำไรต่อหุ้น</w:t>
      </w:r>
    </w:p>
    <w:p w14:paraId="6694C5A1" w14:textId="2F62B8F8" w:rsidR="00C434E2" w:rsidRPr="00445034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95EC47A" w14:textId="46FA45A4" w:rsidR="00D66162" w:rsidRPr="00D66162" w:rsidRDefault="00D66162" w:rsidP="00D6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i/>
          <w:iCs/>
          <w:sz w:val="30"/>
          <w:szCs w:val="30"/>
          <w:cs/>
        </w:rPr>
      </w:pP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กำไรต่อหุ้นขั้นพื้นฐาน</w:t>
      </w:r>
    </w:p>
    <w:p w14:paraId="12421D38" w14:textId="47EDB04A" w:rsidR="00D66162" w:rsidRPr="00445034" w:rsidRDefault="00D6616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C55579" w:rsidRPr="00511F39" w14:paraId="5B4175C2" w14:textId="77777777" w:rsidTr="006A2782">
        <w:trPr>
          <w:tblHeader/>
        </w:trPr>
        <w:tc>
          <w:tcPr>
            <w:tcW w:w="4680" w:type="dxa"/>
          </w:tcPr>
          <w:p w14:paraId="5A488708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2B71339F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30D61BF3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20FB142B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C55579" w:rsidRPr="00511F39" w14:paraId="65F23D71" w14:textId="77777777" w:rsidTr="006A2782">
        <w:trPr>
          <w:tblHeader/>
        </w:trPr>
        <w:tc>
          <w:tcPr>
            <w:tcW w:w="4680" w:type="dxa"/>
          </w:tcPr>
          <w:p w14:paraId="794F7FE5" w14:textId="37423229" w:rsidR="00C55579" w:rsidRPr="009B75D6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สาม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ิถุนายน</w:t>
            </w:r>
          </w:p>
        </w:tc>
        <w:tc>
          <w:tcPr>
            <w:tcW w:w="990" w:type="dxa"/>
            <w:vAlign w:val="center"/>
          </w:tcPr>
          <w:p w14:paraId="79EA6E06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318BC38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59D81849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63" w:type="dxa"/>
          </w:tcPr>
          <w:p w14:paraId="52287BFD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6298015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3123AA67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04D062A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C55579" w:rsidRPr="00511F39" w14:paraId="1548D87E" w14:textId="77777777" w:rsidTr="006A2782">
        <w:trPr>
          <w:tblHeader/>
        </w:trPr>
        <w:tc>
          <w:tcPr>
            <w:tcW w:w="4680" w:type="dxa"/>
          </w:tcPr>
          <w:p w14:paraId="192BFD2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479AB61A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C55579" w:rsidRPr="00511F39" w14:paraId="074C04CA" w14:textId="77777777" w:rsidTr="006A2782">
        <w:tc>
          <w:tcPr>
            <w:tcW w:w="4680" w:type="dxa"/>
          </w:tcPr>
          <w:p w14:paraId="26A61378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C45B730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2991890D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F437EAE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B5FB39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178EA7D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26C8A06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9BDF424" w14:textId="77777777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55579" w:rsidRPr="00511F39" w14:paraId="78B2961A" w14:textId="77777777" w:rsidTr="006A2782">
        <w:tc>
          <w:tcPr>
            <w:tcW w:w="4680" w:type="dxa"/>
          </w:tcPr>
          <w:p w14:paraId="0A6068AB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2F9C0CD6" w14:textId="30B1CC30" w:rsidR="00C55579" w:rsidRPr="00F30865" w:rsidRDefault="007C4396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34</w:t>
            </w:r>
            <w:r w:rsidR="00C55579" w:rsidRPr="00F30865">
              <w:rPr>
                <w:rFonts w:ascii="Angsana New" w:hAnsi="Angsana New"/>
                <w:sz w:val="29"/>
                <w:szCs w:val="29"/>
              </w:rPr>
              <w:t>,</w:t>
            </w:r>
            <w:r w:rsidR="00F30865" w:rsidRPr="00F30865">
              <w:rPr>
                <w:rFonts w:ascii="Angsana New" w:hAnsi="Angsana New"/>
                <w:sz w:val="29"/>
                <w:szCs w:val="29"/>
              </w:rPr>
              <w:t>569</w:t>
            </w:r>
          </w:p>
        </w:tc>
        <w:tc>
          <w:tcPr>
            <w:tcW w:w="263" w:type="dxa"/>
          </w:tcPr>
          <w:p w14:paraId="10A547BC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FBDB08B" w14:textId="332F1257" w:rsidR="00C55579" w:rsidRPr="00511F39" w:rsidRDefault="005A7942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A7942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C55579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5</w:t>
            </w:r>
            <w:r w:rsidR="00C5557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C55579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857</w:t>
            </w:r>
          </w:p>
        </w:tc>
        <w:tc>
          <w:tcPr>
            <w:tcW w:w="263" w:type="dxa"/>
          </w:tcPr>
          <w:p w14:paraId="1B2A95A5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BBBA9EA" w14:textId="279C356D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20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4</w:t>
            </w:r>
            <w:r w:rsidR="005A7942" w:rsidRPr="005A7942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9</w:t>
            </w:r>
          </w:p>
        </w:tc>
        <w:tc>
          <w:tcPr>
            <w:tcW w:w="263" w:type="dxa"/>
          </w:tcPr>
          <w:p w14:paraId="7972611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4032BC3" w14:textId="3FD1BD5F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5</w:t>
            </w:r>
            <w:r w:rsidR="005A7942" w:rsidRPr="005A7942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8</w:t>
            </w:r>
          </w:p>
        </w:tc>
      </w:tr>
      <w:tr w:rsidR="00C55579" w:rsidRPr="00F8337A" w14:paraId="277CD498" w14:textId="77777777" w:rsidTr="006A2782">
        <w:tc>
          <w:tcPr>
            <w:tcW w:w="4680" w:type="dxa"/>
          </w:tcPr>
          <w:p w14:paraId="76356179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E94CE0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9371933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1CE7BB0" w14:textId="77777777" w:rsidR="00C55579" w:rsidRPr="00F8337A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96BF7B0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E09F23B" w14:textId="77777777" w:rsidR="00C55579" w:rsidRPr="00F8337A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4E9E8C5C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37B97D7" w14:textId="77777777" w:rsidR="00C55579" w:rsidRPr="00F8337A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55579" w:rsidRPr="00511F39" w14:paraId="65F57088" w14:textId="77777777" w:rsidTr="006A2782">
        <w:tc>
          <w:tcPr>
            <w:tcW w:w="4680" w:type="dxa"/>
          </w:tcPr>
          <w:p w14:paraId="7AF49B9D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1502D26B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84F1A6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DB5B357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3EAE1873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7ECD9C1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146AA31F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A00A637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55579" w:rsidRPr="00511F39" w14:paraId="32B30B34" w14:textId="77777777" w:rsidTr="006A2782">
        <w:tc>
          <w:tcPr>
            <w:tcW w:w="4680" w:type="dxa"/>
            <w:vAlign w:val="bottom"/>
          </w:tcPr>
          <w:p w14:paraId="13EB0878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3AB0AF1F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273B15B3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0BC3AE9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702CD009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235EFD8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A3EEDA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B2F5A97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C55579" w:rsidRPr="00511F39" w14:paraId="10952C1A" w14:textId="77777777" w:rsidTr="006A2782">
        <w:tc>
          <w:tcPr>
            <w:tcW w:w="4680" w:type="dxa"/>
            <w:shd w:val="clear" w:color="auto" w:fill="auto"/>
          </w:tcPr>
          <w:p w14:paraId="19C19426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325D2982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8E4DF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4DF4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Pr="008E4DF4">
              <w:rPr>
                <w:rFonts w:ascii="Angsana New" w:hAnsi="Angsana New" w:hint="cs"/>
                <w:b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0E2071" w14:textId="77777777" w:rsidR="00C55579" w:rsidRPr="00F30865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7FF5C1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A7C3A9E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5AE18096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80ED562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C1CD0B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880CF15" w14:textId="77777777" w:rsidR="00C55579" w:rsidRPr="00511F39" w:rsidRDefault="00C55579" w:rsidP="006A278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C55579" w:rsidRPr="00511F39" w14:paraId="321F34BB" w14:textId="77777777" w:rsidTr="006A2782">
        <w:tc>
          <w:tcPr>
            <w:tcW w:w="4680" w:type="dxa"/>
          </w:tcPr>
          <w:p w14:paraId="45C9A242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629C62" w14:textId="77777777" w:rsidR="00C55579" w:rsidRPr="00F30865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591656B5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909484D" w14:textId="77777777" w:rsidR="00C55579" w:rsidRPr="00F8337A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0427970E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DDAA8D5" w14:textId="77777777" w:rsidR="00C55579" w:rsidRPr="00F8337A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488BEEC9" w14:textId="77777777" w:rsidR="00C55579" w:rsidRPr="00F8337A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B547527" w14:textId="77777777" w:rsidR="00C55579" w:rsidRPr="00F8337A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C55579" w:rsidRPr="00511F39" w14:paraId="4AF8CB96" w14:textId="77777777" w:rsidTr="006A2782">
        <w:tc>
          <w:tcPr>
            <w:tcW w:w="4680" w:type="dxa"/>
          </w:tcPr>
          <w:p w14:paraId="7236C26C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CD96EE" w14:textId="696E0DC4" w:rsidR="00C55579" w:rsidRPr="00F30865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</w:t>
            </w:r>
            <w:r w:rsidRPr="00F30865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03</w:t>
            </w:r>
          </w:p>
        </w:tc>
        <w:tc>
          <w:tcPr>
            <w:tcW w:w="263" w:type="dxa"/>
          </w:tcPr>
          <w:p w14:paraId="1F23FF4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3061AD1" w14:textId="6F26DFFA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5A7942" w:rsidRPr="005A7942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63" w:type="dxa"/>
          </w:tcPr>
          <w:p w14:paraId="5C3FA8B4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137E6FF" w14:textId="5D9F8C61" w:rsidR="00C55579" w:rsidRPr="00511F39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2</w:t>
            </w:r>
          </w:p>
        </w:tc>
        <w:tc>
          <w:tcPr>
            <w:tcW w:w="263" w:type="dxa"/>
          </w:tcPr>
          <w:p w14:paraId="28A583CE" w14:textId="77777777" w:rsidR="00C55579" w:rsidRPr="00511F39" w:rsidRDefault="00C55579" w:rsidP="006A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70BE2E08" w14:textId="7DF582D9" w:rsidR="00C55579" w:rsidRPr="0008455A" w:rsidRDefault="00C55579" w:rsidP="006A27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0</w:t>
            </w:r>
            <w:r w:rsidR="00F03EFA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04</w:t>
            </w:r>
          </w:p>
        </w:tc>
      </w:tr>
      <w:bookmarkEnd w:id="5"/>
      <w:tr w:rsidR="00AE7D57" w:rsidRPr="00511F39" w14:paraId="580341F2" w14:textId="77777777" w:rsidTr="00A93F8D">
        <w:trPr>
          <w:tblHeader/>
        </w:trPr>
        <w:tc>
          <w:tcPr>
            <w:tcW w:w="4680" w:type="dxa"/>
          </w:tcPr>
          <w:p w14:paraId="6BCA5777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4C8A53A9" w14:textId="6C71FBF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71B855BB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47BDD0E2" w14:textId="21484454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AE7D57" w:rsidRPr="00511F39" w14:paraId="1ADAA752" w14:textId="77777777" w:rsidTr="00A93F8D">
        <w:trPr>
          <w:tblHeader/>
        </w:trPr>
        <w:tc>
          <w:tcPr>
            <w:tcW w:w="4680" w:type="dxa"/>
          </w:tcPr>
          <w:p w14:paraId="1005C492" w14:textId="51F1EBA4" w:rsidR="00AE7D57" w:rsidRPr="009B75D6" w:rsidRDefault="002907FC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8E4DF4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หก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9B75D6"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</w:t>
            </w:r>
            <w:r w:rsidR="008E4DF4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ิถุนายน</w:t>
            </w:r>
          </w:p>
        </w:tc>
        <w:tc>
          <w:tcPr>
            <w:tcW w:w="990" w:type="dxa"/>
            <w:vAlign w:val="center"/>
          </w:tcPr>
          <w:p w14:paraId="4852DED8" w14:textId="50A86FF0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2E3BDB16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950B3EF" w14:textId="6A260C08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</w:tcPr>
          <w:p w14:paraId="3813A29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6451D26C" w14:textId="78EE5454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32026954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218F8B2B" w14:textId="6BDC2E6F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AE7D57" w:rsidRPr="00511F39" w14:paraId="271270CF" w14:textId="77777777" w:rsidTr="00A93F8D">
        <w:trPr>
          <w:tblHeader/>
        </w:trPr>
        <w:tc>
          <w:tcPr>
            <w:tcW w:w="4680" w:type="dxa"/>
          </w:tcPr>
          <w:p w14:paraId="5151BF31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4820A2CD" w14:textId="0B0F8ADE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</w:tr>
      <w:tr w:rsidR="00AE7D57" w:rsidRPr="00511F39" w14:paraId="3BA70E27" w14:textId="77777777" w:rsidTr="00A93F8D">
        <w:tc>
          <w:tcPr>
            <w:tcW w:w="4680" w:type="dxa"/>
          </w:tcPr>
          <w:p w14:paraId="097E82F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55737920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9FAA554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FA56627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774CA973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30DA553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D8C476E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99D1E7B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E7D57" w:rsidRPr="00F30865" w14:paraId="49B88EBA" w14:textId="77777777" w:rsidTr="00A93F8D">
        <w:tc>
          <w:tcPr>
            <w:tcW w:w="4680" w:type="dxa"/>
          </w:tcPr>
          <w:p w14:paraId="12D6D439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F30865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56985151" w14:textId="6B673FD8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30</w:t>
            </w:r>
            <w:r w:rsidR="00F30865" w:rsidRPr="00F30865">
              <w:rPr>
                <w:rFonts w:ascii="Angsana New" w:hAnsi="Angsana New"/>
                <w:sz w:val="29"/>
                <w:szCs w:val="29"/>
                <w:lang w:bidi="th-TH"/>
              </w:rPr>
              <w:t>3</w:t>
            </w:r>
            <w:r w:rsidR="009B5CD2" w:rsidRPr="00F30865">
              <w:rPr>
                <w:rFonts w:ascii="Angsana New" w:hAnsi="Angsana New"/>
                <w:sz w:val="29"/>
                <w:szCs w:val="29"/>
              </w:rPr>
              <w:t>,</w:t>
            </w:r>
            <w:r w:rsidR="00F30865" w:rsidRPr="00F30865">
              <w:rPr>
                <w:rFonts w:ascii="Angsana New" w:hAnsi="Angsana New"/>
                <w:sz w:val="29"/>
                <w:szCs w:val="29"/>
              </w:rPr>
              <w:t>091</w:t>
            </w:r>
          </w:p>
        </w:tc>
        <w:tc>
          <w:tcPr>
            <w:tcW w:w="263" w:type="dxa"/>
          </w:tcPr>
          <w:p w14:paraId="2C747CA0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BDDC4B2" w14:textId="2A1BA565" w:rsidR="00AE7D57" w:rsidRPr="00F30865" w:rsidRDefault="009B5CD2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bidi="th-TH"/>
              </w:rPr>
              <w:t>39,027</w:t>
            </w:r>
          </w:p>
        </w:tc>
        <w:tc>
          <w:tcPr>
            <w:tcW w:w="263" w:type="dxa"/>
          </w:tcPr>
          <w:p w14:paraId="55CF877A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58D309C" w14:textId="56711D68" w:rsidR="00AE7D57" w:rsidRPr="00F30865" w:rsidRDefault="009B5CD2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69,754</w:t>
            </w:r>
          </w:p>
        </w:tc>
        <w:tc>
          <w:tcPr>
            <w:tcW w:w="263" w:type="dxa"/>
          </w:tcPr>
          <w:p w14:paraId="648E899E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B424E09" w14:textId="735F95B3" w:rsidR="00AE7D57" w:rsidRPr="00F30865" w:rsidRDefault="009B5CD2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7,172</w:t>
            </w:r>
          </w:p>
        </w:tc>
      </w:tr>
      <w:tr w:rsidR="00AE7D57" w:rsidRPr="00F30865" w14:paraId="353ACF01" w14:textId="77777777" w:rsidTr="00A93F8D">
        <w:tc>
          <w:tcPr>
            <w:tcW w:w="4680" w:type="dxa"/>
          </w:tcPr>
          <w:p w14:paraId="48485F25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76E5A9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B55485B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1C59B3B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4E10DE9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8DF7790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5FFAB9EF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0BBF1DF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7D57" w:rsidRPr="00F30865" w14:paraId="587F6F57" w14:textId="77777777" w:rsidTr="00A93F8D">
        <w:tc>
          <w:tcPr>
            <w:tcW w:w="4680" w:type="dxa"/>
          </w:tcPr>
          <w:p w14:paraId="2C242EC8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3238B32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59FBD28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C285FA7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13EA7C60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5B23CF4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41D91A75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0D8CEB9" w14:textId="77777777" w:rsidR="00AE7D57" w:rsidRPr="00F30865" w:rsidRDefault="00AE7D57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7D57" w:rsidRPr="00F30865" w14:paraId="4756D779" w14:textId="77777777" w:rsidTr="00A93F8D">
        <w:tc>
          <w:tcPr>
            <w:tcW w:w="4680" w:type="dxa"/>
            <w:vAlign w:val="bottom"/>
          </w:tcPr>
          <w:p w14:paraId="2BDF382B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F3086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D7AA21D" w14:textId="55E0107B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54A9F9DE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7E3907E" w14:textId="13244CBF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02AF942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BA91764" w14:textId="0DFE3B45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0F33CEF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755BFE" w14:textId="227B50E7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AE7D57" w:rsidRPr="00F30865" w14:paraId="23EB20CF" w14:textId="77777777" w:rsidTr="00A93F8D">
        <w:tc>
          <w:tcPr>
            <w:tcW w:w="4680" w:type="dxa"/>
            <w:shd w:val="clear" w:color="auto" w:fill="auto"/>
          </w:tcPr>
          <w:p w14:paraId="5D6870D9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0ABE10C6" w14:textId="2299F96A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F3086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="008E4DF4" w:rsidRPr="00F3086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E4DF4" w:rsidRPr="00F30865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="008E4DF4" w:rsidRPr="00F30865">
              <w:rPr>
                <w:rFonts w:ascii="Angsana New" w:hAnsi="Angsana New" w:hint="cs"/>
                <w:b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962A89" w14:textId="6D0ECF25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73EAA2DB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B76AAA4" w14:textId="428EAD12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27D0B73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22D2B9E" w14:textId="39AEEA8D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49EF3B5E" w14:textId="77777777" w:rsidR="00AE7D57" w:rsidRPr="00F30865" w:rsidRDefault="00AE7D57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9C55F6F" w14:textId="62756FB7" w:rsidR="00AE7D57" w:rsidRPr="00F30865" w:rsidRDefault="00214E41" w:rsidP="008E4DF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AE7D57" w:rsidRPr="00F30865" w14:paraId="66DFC972" w14:textId="77777777" w:rsidTr="00A93F8D">
        <w:tc>
          <w:tcPr>
            <w:tcW w:w="4680" w:type="dxa"/>
          </w:tcPr>
          <w:p w14:paraId="43D15548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C17DF4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A09C878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45C5A5E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76039985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3256733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4CF4C7F3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5A78680" w14:textId="77777777" w:rsidR="00AE7D57" w:rsidRPr="00F30865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AE7D57" w:rsidRPr="00511F39" w14:paraId="6B8BB262" w14:textId="77777777" w:rsidTr="00A93F8D">
        <w:tc>
          <w:tcPr>
            <w:tcW w:w="4680" w:type="dxa"/>
          </w:tcPr>
          <w:p w14:paraId="323FF84D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256C4D" w14:textId="3484A641" w:rsidR="00AE7D57" w:rsidRPr="00F30865" w:rsidRDefault="00214E41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0.2</w:t>
            </w:r>
            <w:r w:rsidR="009B5CD2" w:rsidRPr="00F30865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63" w:type="dxa"/>
          </w:tcPr>
          <w:p w14:paraId="45B8A701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7EBB3D1" w14:textId="4D63B380" w:rsidR="00AE7D57" w:rsidRPr="00F30865" w:rsidRDefault="00214E41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9B5CD2" w:rsidRPr="00F30865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63" w:type="dxa"/>
          </w:tcPr>
          <w:p w14:paraId="085E4CB2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24B0EE21" w14:textId="39E43E1F" w:rsidR="00AE7D57" w:rsidRPr="00F30865" w:rsidRDefault="00214E41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0.06</w:t>
            </w:r>
          </w:p>
        </w:tc>
        <w:tc>
          <w:tcPr>
            <w:tcW w:w="263" w:type="dxa"/>
          </w:tcPr>
          <w:p w14:paraId="32AC3AEF" w14:textId="77777777" w:rsidR="00AE7D57" w:rsidRPr="00F30865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45DBF97" w14:textId="7B7ADE88" w:rsidR="00AE7D57" w:rsidRPr="00511F39" w:rsidRDefault="00214E41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0.01</w:t>
            </w:r>
          </w:p>
        </w:tc>
      </w:tr>
    </w:tbl>
    <w:p w14:paraId="5992046E" w14:textId="74ED84F6" w:rsidR="00C434E2" w:rsidRPr="00445034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5712CC8C" w14:textId="1D8C2A37" w:rsidR="00957A03" w:rsidRPr="00957A03" w:rsidRDefault="00957A03" w:rsidP="0095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t>กำไรต่อหุ้นปรับลด</w:t>
      </w:r>
    </w:p>
    <w:p w14:paraId="14AE7C82" w14:textId="56275495" w:rsidR="00AE7D57" w:rsidRDefault="00957A03" w:rsidP="00D92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AE7D57" w:rsidRPr="00F01CE0">
        <w:rPr>
          <w:rFonts w:ascii="Angsana New" w:hAnsi="Angsana New"/>
          <w:sz w:val="30"/>
          <w:szCs w:val="30"/>
          <w:cs/>
        </w:rPr>
        <w:t>บริษัทไม่ได้คำนวณกำไรต่อหุ้นปรับลดจากใบสำคัญแสดงสิทธิที่จะซื้อหุ้นสามัญสำหรับ</w:t>
      </w:r>
      <w:r w:rsidR="00AE7D57" w:rsidRPr="00F01CE0">
        <w:rPr>
          <w:rFonts w:ascii="Angsana New" w:hAnsi="Angsana New" w:hint="cs"/>
          <w:sz w:val="30"/>
          <w:szCs w:val="30"/>
          <w:cs/>
        </w:rPr>
        <w:t>งวด</w:t>
      </w:r>
      <w:r w:rsidR="00414DD4">
        <w:rPr>
          <w:rFonts w:ascii="Angsana New" w:hAnsi="Angsana New"/>
          <w:sz w:val="30"/>
          <w:szCs w:val="30"/>
        </w:rPr>
        <w:t xml:space="preserve">         </w:t>
      </w:r>
      <w:r w:rsidR="008E4DF4">
        <w:rPr>
          <w:rFonts w:ascii="Angsana New" w:hAnsi="Angsana New"/>
          <w:sz w:val="30"/>
          <w:szCs w:val="30"/>
          <w:cs/>
        </w:rPr>
        <w:br/>
      </w:r>
      <w:r w:rsidR="008E4DF4">
        <w:rPr>
          <w:rFonts w:ascii="Angsana New" w:hAnsi="Angsana New" w:hint="cs"/>
          <w:sz w:val="30"/>
          <w:szCs w:val="30"/>
          <w:cs/>
        </w:rPr>
        <w:t>หก</w:t>
      </w:r>
      <w:r w:rsidR="00AE7D57" w:rsidRPr="00F01CE0">
        <w:rPr>
          <w:rFonts w:ascii="Angsana New" w:hAnsi="Angsana New" w:hint="cs"/>
          <w:sz w:val="30"/>
          <w:szCs w:val="30"/>
          <w:cs/>
        </w:rPr>
        <w:t>เดือน</w:t>
      </w:r>
      <w:r w:rsidR="00AE7D57"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="00AE7D57" w:rsidRPr="00F01CE0">
        <w:rPr>
          <w:rFonts w:ascii="Angsana New" w:hAnsi="Angsana New"/>
          <w:sz w:val="30"/>
          <w:szCs w:val="30"/>
        </w:rPr>
        <w:t xml:space="preserve"> </w:t>
      </w:r>
      <w:r w:rsidR="008E4DF4" w:rsidRPr="008E4DF4">
        <w:rPr>
          <w:rFonts w:ascii="Angsana New" w:hAnsi="Angsana New"/>
          <w:sz w:val="30"/>
          <w:szCs w:val="30"/>
        </w:rPr>
        <w:t xml:space="preserve">30 </w:t>
      </w:r>
      <w:r w:rsidR="008E4DF4" w:rsidRPr="008E4DF4">
        <w:rPr>
          <w:rFonts w:ascii="Angsana New" w:hAnsi="Angsana New" w:hint="cs"/>
          <w:sz w:val="30"/>
          <w:szCs w:val="30"/>
          <w:cs/>
        </w:rPr>
        <w:t>มิถุนายน</w:t>
      </w:r>
      <w:r w:rsidR="00AE7D57" w:rsidRPr="008E4DF4">
        <w:rPr>
          <w:rFonts w:ascii="Angsana New" w:hAnsi="Angsana New"/>
          <w:sz w:val="30"/>
          <w:szCs w:val="30"/>
          <w:cs/>
        </w:rPr>
        <w:t xml:space="preserve"> </w:t>
      </w:r>
      <w:r w:rsidR="00AE7D57" w:rsidRPr="008E4DF4">
        <w:rPr>
          <w:rFonts w:ascii="Angsana New" w:hAnsi="Angsana New"/>
          <w:sz w:val="30"/>
          <w:szCs w:val="30"/>
        </w:rPr>
        <w:t>256</w:t>
      </w:r>
      <w:r w:rsidR="006572A2" w:rsidRPr="006572A2">
        <w:rPr>
          <w:rFonts w:ascii="Angsana New" w:hAnsi="Angsana New" w:hint="cs"/>
          <w:sz w:val="30"/>
          <w:szCs w:val="30"/>
        </w:rPr>
        <w:t>5</w:t>
      </w:r>
      <w:r w:rsidR="00AE7D57" w:rsidRPr="008E4DF4">
        <w:rPr>
          <w:rFonts w:ascii="Angsana New" w:hAnsi="Angsana New"/>
          <w:sz w:val="30"/>
          <w:szCs w:val="30"/>
        </w:rPr>
        <w:t xml:space="preserve"> </w:t>
      </w:r>
      <w:r w:rsidR="00AE7D57" w:rsidRPr="008E4DF4">
        <w:rPr>
          <w:rFonts w:ascii="Angsana New" w:hAnsi="Angsana New"/>
          <w:sz w:val="30"/>
          <w:szCs w:val="30"/>
          <w:cs/>
        </w:rPr>
        <w:t>เนื่องจาก</w:t>
      </w:r>
      <w:r w:rsidR="00AE7D57" w:rsidRPr="00F01CE0">
        <w:rPr>
          <w:rFonts w:ascii="Angsana New" w:hAnsi="Angsana New"/>
          <w:sz w:val="30"/>
          <w:szCs w:val="30"/>
          <w:cs/>
        </w:rPr>
        <w:t>ราคาหุ้นสามัญถัวเฉลี่ยในระหว่าง</w:t>
      </w:r>
      <w:r w:rsidR="00AE7D57" w:rsidRPr="00F01CE0">
        <w:rPr>
          <w:rFonts w:ascii="Angsana New" w:hAnsi="Angsana New" w:hint="cs"/>
          <w:sz w:val="30"/>
          <w:szCs w:val="30"/>
          <w:cs/>
        </w:rPr>
        <w:t>งวด</w:t>
      </w:r>
      <w:r w:rsidR="00AE7D57"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5B21F452" w14:textId="77777777" w:rsidR="00D86526" w:rsidRDefault="00D86526" w:rsidP="00D8652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40A6D86A" w14:textId="77777777" w:rsidR="00D86526" w:rsidRPr="00A31816" w:rsidRDefault="00D86526" w:rsidP="00D865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BC92031" w14:textId="13D23646" w:rsidR="00D86526" w:rsidRPr="002A36AC" w:rsidRDefault="00D86526" w:rsidP="00D8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36AC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Pr="002A36A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2A36A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DE4CECB" w14:textId="77777777" w:rsidR="00D86526" w:rsidRPr="00A31816" w:rsidRDefault="00D86526" w:rsidP="00D865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3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270"/>
        <w:gridCol w:w="1440"/>
        <w:gridCol w:w="270"/>
        <w:gridCol w:w="1066"/>
        <w:gridCol w:w="238"/>
        <w:gridCol w:w="1152"/>
      </w:tblGrid>
      <w:tr w:rsidR="00D86526" w:rsidRPr="008A7575" w14:paraId="01BDB7B1" w14:textId="77777777" w:rsidTr="006D2ECC">
        <w:trPr>
          <w:tblHeader/>
        </w:trPr>
        <w:tc>
          <w:tcPr>
            <w:tcW w:w="3330" w:type="dxa"/>
            <w:vAlign w:val="bottom"/>
          </w:tcPr>
          <w:p w14:paraId="5DDE172A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2B82CC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1C458C1A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31C7991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66708B63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06A03B65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4C1350C8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C0EE040" w14:textId="77777777" w:rsidR="00D86526" w:rsidRPr="008A7575" w:rsidDel="00D43E7A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86526" w:rsidRPr="008A7575" w14:paraId="4CA11F4F" w14:textId="77777777" w:rsidTr="006D2ECC">
        <w:trPr>
          <w:tblHeader/>
        </w:trPr>
        <w:tc>
          <w:tcPr>
            <w:tcW w:w="3330" w:type="dxa"/>
          </w:tcPr>
          <w:p w14:paraId="663CBCDE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3267A00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2B51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4189AE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4BCE73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E3BDD87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9AE7662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5006EA3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6526" w:rsidRPr="008A7575" w14:paraId="41575BC6" w14:textId="77777777" w:rsidTr="006D2ECC">
        <w:tc>
          <w:tcPr>
            <w:tcW w:w="3330" w:type="dxa"/>
          </w:tcPr>
          <w:p w14:paraId="5C3AE719" w14:textId="7318EFC0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AC09C45" w14:textId="775922AE" w:rsidR="00D86526" w:rsidRPr="008A7575" w:rsidRDefault="00AB414B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865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D865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865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37FC61" w14:textId="77777777" w:rsidR="00D86526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D9CBA3" w14:textId="412349B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66011B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A45614C" w14:textId="2CEDF104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42B25715" w14:textId="77777777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C39C7E" w14:textId="4DFAFA71" w:rsidR="00D86526" w:rsidRPr="008A7575" w:rsidRDefault="00D86526" w:rsidP="006D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51456ACD" w14:textId="77777777" w:rsidR="00D86526" w:rsidRPr="00A31816" w:rsidRDefault="00D86526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3B497270" w:rsidR="00ED097D" w:rsidRPr="009433A9" w:rsidRDefault="00ED097D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A31816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0168660" w14:textId="1EE5EC2C" w:rsidR="00ED097D" w:rsidRPr="00561B4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B05667C" w14:textId="7C487302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F9D771" w14:textId="688CD8CD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A36AC" w:rsidSect="002A36AC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2086"/>
        <w:gridCol w:w="1980"/>
        <w:gridCol w:w="236"/>
        <w:gridCol w:w="1474"/>
        <w:gridCol w:w="236"/>
        <w:gridCol w:w="1114"/>
        <w:gridCol w:w="236"/>
        <w:gridCol w:w="1114"/>
        <w:gridCol w:w="236"/>
        <w:gridCol w:w="1114"/>
        <w:gridCol w:w="236"/>
        <w:gridCol w:w="1104"/>
        <w:gridCol w:w="11"/>
      </w:tblGrid>
      <w:tr w:rsidR="00C64BD1" w:rsidRPr="00C453B7" w14:paraId="5DE81893" w14:textId="77777777" w:rsidTr="00C453B7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2E08517E" w14:textId="77777777" w:rsidR="00C64BD1" w:rsidRPr="00C453B7" w:rsidRDefault="00C64BD1" w:rsidP="00C64BD1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91" w:type="dxa"/>
            <w:gridSpan w:val="12"/>
            <w:vAlign w:val="bottom"/>
          </w:tcPr>
          <w:p w14:paraId="102B083F" w14:textId="31991D13" w:rsidR="00C64BD1" w:rsidRPr="00C453B7" w:rsidRDefault="000974DA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53B7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 xml:space="preserve">งบการเงินรวม / </w:t>
            </w:r>
            <w:r w:rsidR="00C64BD1"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</w:t>
            </w:r>
            <w:r w:rsidR="00FD057D" w:rsidRPr="00C453B7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C64BD1" w:rsidRPr="00C453B7" w14:paraId="53964CDA" w14:textId="77777777" w:rsidTr="00C453B7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2C03A861" w14:textId="77777777" w:rsidR="00C64BD1" w:rsidRPr="00C453B7" w:rsidRDefault="00C64BD1" w:rsidP="00C64BD1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5F5713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9C3278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5248F2C5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F4437E" w:rsidRPr="00C453B7" w14:paraId="1B49839A" w14:textId="77777777" w:rsidTr="00C453B7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480F2681" w14:textId="1836A5E1" w:rsidR="00F4437E" w:rsidRPr="00C453B7" w:rsidRDefault="00F4437E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="008E4DF4"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30</w:t>
            </w:r>
            <w:r w:rsidR="008E4DF4"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8E4DF4"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มิถุนายน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2565</w:t>
            </w:r>
          </w:p>
        </w:tc>
        <w:tc>
          <w:tcPr>
            <w:tcW w:w="2086" w:type="dxa"/>
            <w:shd w:val="clear" w:color="auto" w:fill="auto"/>
            <w:vAlign w:val="bottom"/>
          </w:tcPr>
          <w:p w14:paraId="0844FE81" w14:textId="77777777" w:rsidR="00F4437E" w:rsidRPr="00C453B7" w:rsidRDefault="00F4437E" w:rsidP="00C64BD1">
            <w:pPr>
              <w:ind w:left="-19" w:right="-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80" w:type="dxa"/>
            <w:vAlign w:val="bottom"/>
          </w:tcPr>
          <w:p w14:paraId="2775C794" w14:textId="3AD11D9D" w:rsidR="00F4437E" w:rsidRPr="00C453B7" w:rsidRDefault="00F4437E" w:rsidP="006B6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 w:hint="cs"/>
                <w:sz w:val="20"/>
                <w:cs/>
                <w:lang w:bidi="th-TH"/>
              </w:rPr>
              <w:t>เครื่องมือทางการเงิน ที่วัดด้วย</w:t>
            </w: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764FFB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412CB8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5D6F46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F82C7DD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1</w:t>
            </w:r>
          </w:p>
        </w:tc>
        <w:tc>
          <w:tcPr>
            <w:tcW w:w="236" w:type="dxa"/>
          </w:tcPr>
          <w:p w14:paraId="073A57A9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4190EF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2</w:t>
            </w:r>
          </w:p>
        </w:tc>
        <w:tc>
          <w:tcPr>
            <w:tcW w:w="236" w:type="dxa"/>
          </w:tcPr>
          <w:p w14:paraId="426216E9" w14:textId="77777777" w:rsidR="00F4437E" w:rsidRPr="00C453B7" w:rsidRDefault="00F4437E" w:rsidP="00C64BD1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4815CCAC" w14:textId="77777777" w:rsidR="00F4437E" w:rsidRPr="00C453B7" w:rsidRDefault="00F4437E" w:rsidP="00C64BD1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</w:rPr>
              <w:t xml:space="preserve">ระดับ </w:t>
            </w:r>
            <w:r w:rsidRPr="00C453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759CF22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1B6C0D5E" w14:textId="77777777" w:rsidR="00F4437E" w:rsidRPr="00C453B7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</w:tr>
      <w:tr w:rsidR="00C64BD1" w:rsidRPr="00C453B7" w14:paraId="751702DC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6E4A641D" w14:textId="77777777" w:rsidR="00C64BD1" w:rsidRPr="00C453B7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</w:tcPr>
          <w:p w14:paraId="36EF9D14" w14:textId="77777777" w:rsidR="00C64BD1" w:rsidRPr="00C453B7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91" w:type="dxa"/>
            <w:gridSpan w:val="12"/>
          </w:tcPr>
          <w:p w14:paraId="2169DB83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F4437E" w:rsidRPr="00C453B7" w14:paraId="6947ED31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5746806C" w14:textId="77777777" w:rsidR="00F4437E" w:rsidRPr="00C453B7" w:rsidRDefault="00F4437E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86" w:type="dxa"/>
            <w:shd w:val="clear" w:color="auto" w:fill="auto"/>
          </w:tcPr>
          <w:p w14:paraId="46B98E2B" w14:textId="77777777" w:rsidR="00F4437E" w:rsidRPr="00C453B7" w:rsidRDefault="00F4437E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78FE6C7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695545B" w14:textId="77777777" w:rsidR="00F4437E" w:rsidRPr="00C453B7" w:rsidRDefault="00F4437E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50DD953B" w14:textId="77777777" w:rsidR="00F4437E" w:rsidRPr="00C453B7" w:rsidRDefault="00F4437E" w:rsidP="001E09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FB2E59A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D1F37BC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61AA0BA0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538CDB5B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DC810EB" w14:textId="77777777" w:rsidR="00F4437E" w:rsidRPr="00C453B7" w:rsidRDefault="00F4437E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F3DDF8F" w14:textId="77777777" w:rsidR="00F4437E" w:rsidRPr="00C453B7" w:rsidRDefault="00F4437E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3B66922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EC24AD" w14:textId="77777777" w:rsidR="00F4437E" w:rsidRPr="00C453B7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F4437E" w:rsidRPr="00C453B7" w14:paraId="4792DC9F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00BB9885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สิทธิการขายหุ้น</w:t>
            </w:r>
          </w:p>
        </w:tc>
        <w:tc>
          <w:tcPr>
            <w:tcW w:w="2086" w:type="dxa"/>
            <w:shd w:val="clear" w:color="auto" w:fill="auto"/>
          </w:tcPr>
          <w:p w14:paraId="37D6E27C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9BB836B" w14:textId="7AA0CDCC" w:rsidR="00F4437E" w:rsidRPr="00C453B7" w:rsidRDefault="0038791E" w:rsidP="006B63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/>
                <w:sz w:val="20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39AD730B" w14:textId="77777777" w:rsidR="00F4437E" w:rsidRPr="00C453B7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3120EA1C" w14:textId="25E27079" w:rsidR="00F4437E" w:rsidRPr="00C453B7" w:rsidRDefault="0038791E" w:rsidP="00F4437E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(999)</w:t>
            </w:r>
          </w:p>
        </w:tc>
        <w:tc>
          <w:tcPr>
            <w:tcW w:w="236" w:type="dxa"/>
          </w:tcPr>
          <w:p w14:paraId="56C20671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C7E07D2" w14:textId="7B0190E5" w:rsidR="00F4437E" w:rsidRPr="00C453B7" w:rsidRDefault="0038791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9FEFD46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114" w:type="dxa"/>
          </w:tcPr>
          <w:p w14:paraId="0647352F" w14:textId="4815EF16" w:rsidR="00F4437E" w:rsidRPr="00C453B7" w:rsidRDefault="0038791E" w:rsidP="007029D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(999)</w:t>
            </w:r>
          </w:p>
        </w:tc>
        <w:tc>
          <w:tcPr>
            <w:tcW w:w="236" w:type="dxa"/>
          </w:tcPr>
          <w:p w14:paraId="74CFFBE0" w14:textId="77777777" w:rsidR="00F4437E" w:rsidRPr="00C453B7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69FEBC3B" w14:textId="0C81FCA8" w:rsidR="00F4437E" w:rsidRPr="00C453B7" w:rsidRDefault="0038791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C880703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981E74A" w14:textId="0691126E" w:rsidR="00F4437E" w:rsidRPr="00C453B7" w:rsidRDefault="0038791E" w:rsidP="007029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(999)</w:t>
            </w:r>
          </w:p>
        </w:tc>
      </w:tr>
      <w:tr w:rsidR="00F4437E" w:rsidRPr="00C453B7" w14:paraId="4C6D6FBB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68269853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86" w:type="dxa"/>
            <w:shd w:val="clear" w:color="auto" w:fill="auto"/>
          </w:tcPr>
          <w:p w14:paraId="2BAE9CD1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4C2D0A5" w14:textId="4945829E" w:rsidR="00F4437E" w:rsidRPr="00C453B7" w:rsidRDefault="0038791E" w:rsidP="006B63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="00FD057D" w:rsidRPr="00C453B7">
              <w:rPr>
                <w:rFonts w:ascii="Angsana New" w:hAnsi="Angsana New"/>
                <w:sz w:val="20"/>
              </w:rPr>
              <w:t>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CB382A" w14:textId="77777777" w:rsidR="00F4437E" w:rsidRPr="00C453B7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D0665AA" w14:textId="253A9CE2" w:rsidR="00F4437E" w:rsidRPr="00C453B7" w:rsidRDefault="0038791E" w:rsidP="001E09D3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="00FD057D" w:rsidRPr="00C453B7">
              <w:rPr>
                <w:rFonts w:ascii="Angsana New" w:hAnsi="Angsana New"/>
                <w:sz w:val="20"/>
              </w:rPr>
              <w:t>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4976D158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E4A0BB6" w14:textId="06209137" w:rsidR="00F4437E" w:rsidRPr="00C453B7" w:rsidRDefault="0038791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29B030CA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114" w:type="dxa"/>
          </w:tcPr>
          <w:p w14:paraId="674C8FF8" w14:textId="3AD5289E" w:rsidR="00F4437E" w:rsidRPr="00C453B7" w:rsidRDefault="0038791E" w:rsidP="007029D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="00FD057D" w:rsidRPr="00C453B7">
              <w:rPr>
                <w:rFonts w:ascii="Angsana New" w:hAnsi="Angsana New"/>
                <w:sz w:val="20"/>
              </w:rPr>
              <w:t>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7F3C0E15" w14:textId="77777777" w:rsidR="00F4437E" w:rsidRPr="00C453B7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DF53889" w14:textId="6B48D767" w:rsidR="00F4437E" w:rsidRPr="00C453B7" w:rsidRDefault="0038791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386B1D2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16074CB" w14:textId="486C69CF" w:rsidR="00F4437E" w:rsidRPr="00C453B7" w:rsidRDefault="0038791E" w:rsidP="007029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="00FD057D" w:rsidRPr="00C453B7">
              <w:rPr>
                <w:rFonts w:ascii="Angsana New" w:hAnsi="Angsana New"/>
                <w:sz w:val="20"/>
              </w:rPr>
              <w:t>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F4437E" w:rsidRPr="00C453B7" w14:paraId="7E30E444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1D642690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</w:tcPr>
          <w:p w14:paraId="26281CAF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12C28" w14:textId="64E1E164" w:rsidR="00F4437E" w:rsidRPr="00C453B7" w:rsidRDefault="0038791E" w:rsidP="006B63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(1,00</w:t>
            </w:r>
            <w:r w:rsidR="00FD057D" w:rsidRPr="00C453B7">
              <w:rPr>
                <w:rFonts w:ascii="Angsana New" w:hAnsi="Angsana New"/>
                <w:b/>
                <w:bCs/>
                <w:sz w:val="20"/>
                <w:lang w:val="en-US" w:bidi="th-TH"/>
              </w:rPr>
              <w:t>5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67D86B" w14:textId="77777777" w:rsidR="00F4437E" w:rsidRPr="00C453B7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AEE4D" w14:textId="6FB50FE8" w:rsidR="00F4437E" w:rsidRPr="00C453B7" w:rsidRDefault="0038791E" w:rsidP="001E09D3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(1,00</w:t>
            </w:r>
            <w:r w:rsidR="00FD057D" w:rsidRPr="00C453B7">
              <w:rPr>
                <w:rFonts w:ascii="Angsana New" w:hAnsi="Angsana New"/>
                <w:b/>
                <w:bCs/>
                <w:sz w:val="20"/>
              </w:rPr>
              <w:t>5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</w:tcPr>
          <w:p w14:paraId="0024BE64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CA8C192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1116BD35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306560D6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3C40CFA1" w14:textId="77777777" w:rsidR="00F4437E" w:rsidRPr="00C453B7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D6A1DD2" w14:textId="77777777" w:rsidR="00F4437E" w:rsidRPr="00C453B7" w:rsidRDefault="00F4437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B06BBF6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C658876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F4437E" w:rsidRPr="00C453B7" w14:paraId="2E1FE1C0" w14:textId="77777777" w:rsidTr="00C453B7">
        <w:trPr>
          <w:trHeight w:val="71"/>
        </w:trPr>
        <w:tc>
          <w:tcPr>
            <w:tcW w:w="3224" w:type="dxa"/>
            <w:shd w:val="clear" w:color="auto" w:fill="auto"/>
          </w:tcPr>
          <w:p w14:paraId="34B1F6E5" w14:textId="78D4DBCE" w:rsidR="00656993" w:rsidRPr="00C453B7" w:rsidRDefault="00656993" w:rsidP="00656993">
            <w:pPr>
              <w:ind w:right="-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2A598224" w14:textId="77777777" w:rsidR="00F4437E" w:rsidRPr="00C453B7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46E2557A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3F5FE36" w14:textId="77777777" w:rsidR="00F4437E" w:rsidRPr="00C453B7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991A604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39ADBD1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46EFBE36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36" w:type="dxa"/>
          </w:tcPr>
          <w:p w14:paraId="7660FCEC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01D3EBBD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3A076AD5" w14:textId="77777777" w:rsidR="00F4437E" w:rsidRPr="00C453B7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499A378F" w14:textId="77777777" w:rsidR="00F4437E" w:rsidRPr="00C453B7" w:rsidRDefault="00F4437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3C52530C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D48D4FE" w14:textId="77777777" w:rsidR="00F4437E" w:rsidRPr="00C453B7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64BD1" w:rsidRPr="00C453B7" w14:paraId="3FBC2F69" w14:textId="77777777" w:rsidTr="00C453B7">
        <w:trPr>
          <w:gridAfter w:val="1"/>
          <w:wAfter w:w="11" w:type="dxa"/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1911840F" w14:textId="77777777" w:rsidR="00C64BD1" w:rsidRPr="00C453B7" w:rsidRDefault="00C64BD1" w:rsidP="00C64BD1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80" w:type="dxa"/>
            <w:gridSpan w:val="11"/>
            <w:vAlign w:val="bottom"/>
          </w:tcPr>
          <w:p w14:paraId="5003E02E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C64BD1" w:rsidRPr="00C453B7" w14:paraId="37AA977D" w14:textId="77777777" w:rsidTr="00C453B7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31739BCC" w14:textId="77777777" w:rsidR="00C64BD1" w:rsidRPr="00C453B7" w:rsidRDefault="00C64BD1" w:rsidP="00C64BD1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3B2CB3FB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D0179FA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CB144D5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472D1C" w:rsidRPr="00C453B7" w14:paraId="04698887" w14:textId="77777777" w:rsidTr="00C453B7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268276D8" w14:textId="77777777" w:rsidR="00472D1C" w:rsidRPr="00C453B7" w:rsidRDefault="00472D1C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ณ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2086" w:type="dxa"/>
            <w:shd w:val="clear" w:color="auto" w:fill="auto"/>
            <w:vAlign w:val="bottom"/>
          </w:tcPr>
          <w:p w14:paraId="76160D8A" w14:textId="77777777" w:rsidR="00472D1C" w:rsidRPr="00C453B7" w:rsidRDefault="00472D1C" w:rsidP="00C64BD1">
            <w:pPr>
              <w:ind w:left="-19" w:right="-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80" w:type="dxa"/>
            <w:vAlign w:val="bottom"/>
          </w:tcPr>
          <w:p w14:paraId="2566FEC5" w14:textId="28355E68" w:rsidR="00472D1C" w:rsidRPr="00C453B7" w:rsidRDefault="00472D1C" w:rsidP="006B6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 w:hint="cs"/>
                <w:sz w:val="20"/>
                <w:cs/>
                <w:lang w:bidi="th-TH"/>
              </w:rPr>
              <w:t>เครื่องมือทางการเงิน ที่วัดด้วย</w:t>
            </w: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489B49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247E33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0A11CB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59531E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1</w:t>
            </w:r>
          </w:p>
        </w:tc>
        <w:tc>
          <w:tcPr>
            <w:tcW w:w="236" w:type="dxa"/>
          </w:tcPr>
          <w:p w14:paraId="00D6837D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7F00DE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2</w:t>
            </w:r>
          </w:p>
        </w:tc>
        <w:tc>
          <w:tcPr>
            <w:tcW w:w="236" w:type="dxa"/>
          </w:tcPr>
          <w:p w14:paraId="63510FCD" w14:textId="77777777" w:rsidR="00472D1C" w:rsidRPr="00C453B7" w:rsidRDefault="00472D1C" w:rsidP="00C64BD1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37D817E5" w14:textId="77777777" w:rsidR="00472D1C" w:rsidRPr="00C453B7" w:rsidRDefault="00472D1C" w:rsidP="00C64BD1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</w:rPr>
              <w:t xml:space="preserve">ระดับ </w:t>
            </w:r>
            <w:r w:rsidRPr="00C453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78197FA9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5435D93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</w:tr>
      <w:tr w:rsidR="00C64BD1" w:rsidRPr="00C453B7" w14:paraId="4E1CA944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5FA75864" w14:textId="77777777" w:rsidR="00C64BD1" w:rsidRPr="00C453B7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</w:tcPr>
          <w:p w14:paraId="31F6DAC2" w14:textId="77777777" w:rsidR="00C64BD1" w:rsidRPr="00C453B7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91" w:type="dxa"/>
            <w:gridSpan w:val="12"/>
          </w:tcPr>
          <w:p w14:paraId="66330390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72D1C" w:rsidRPr="00C453B7" w14:paraId="1305423B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25EE43F2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86" w:type="dxa"/>
            <w:shd w:val="clear" w:color="auto" w:fill="auto"/>
          </w:tcPr>
          <w:p w14:paraId="40B16E03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1D62D6C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997B40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69E3ABFD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E4A0165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58245C87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5FE82E9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FF0CC49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23D9C35E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7428C57C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B2D2C2B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F044CDA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472D1C" w:rsidRPr="00C453B7" w14:paraId="1A32F7E6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1D3C38FD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สิทธิการขายหุ้น</w:t>
            </w:r>
          </w:p>
        </w:tc>
        <w:tc>
          <w:tcPr>
            <w:tcW w:w="2086" w:type="dxa"/>
            <w:shd w:val="clear" w:color="auto" w:fill="auto"/>
          </w:tcPr>
          <w:p w14:paraId="2A6307F8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358891" w14:textId="77777777" w:rsidR="00472D1C" w:rsidRPr="00C453B7" w:rsidRDefault="00472D1C" w:rsidP="006B63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C4E37E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5688A67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53669538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21776075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7BBC3D8B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7F9203EA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1FAD231E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028FA28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F11BC9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67C50C1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472D1C" w:rsidRPr="00C453B7" w14:paraId="376066B5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305CE8BB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86" w:type="dxa"/>
            <w:shd w:val="clear" w:color="auto" w:fill="auto"/>
          </w:tcPr>
          <w:p w14:paraId="77590DEB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E77F538" w14:textId="77777777" w:rsidR="00472D1C" w:rsidRPr="00C453B7" w:rsidRDefault="00472D1C" w:rsidP="006B63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074121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42B54DE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5D638C88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4F132CF9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2DB1380E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2C044A3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2515C2A3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4ED89B24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6C4A033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042A27D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196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472D1C" w:rsidRPr="00C453B7" w14:paraId="1444B739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08510AAB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</w:tcPr>
          <w:p w14:paraId="2812FE97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DB0BB" w14:textId="77777777" w:rsidR="00472D1C" w:rsidRPr="00C453B7" w:rsidRDefault="00472D1C" w:rsidP="006B63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195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31F9E2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7651" w14:textId="54743B78" w:rsidR="00472D1C" w:rsidRPr="00C453B7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195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</w:tcPr>
          <w:p w14:paraId="36BCB700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0C54FF9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2C99B62F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FEF01CB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2F248A1F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27D3A064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CBCE558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5B74E53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472D1C" w:rsidRPr="00C453B7" w14:paraId="1D1FA1B7" w14:textId="77777777" w:rsidTr="00C453B7">
        <w:trPr>
          <w:trHeight w:val="89"/>
        </w:trPr>
        <w:tc>
          <w:tcPr>
            <w:tcW w:w="3224" w:type="dxa"/>
            <w:shd w:val="clear" w:color="auto" w:fill="auto"/>
          </w:tcPr>
          <w:p w14:paraId="2B35BCEE" w14:textId="65BC54D4" w:rsidR="00656993" w:rsidRPr="00C453B7" w:rsidRDefault="00656993" w:rsidP="00656993">
            <w:pPr>
              <w:ind w:right="-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479DCB48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B8C5450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18B3BA9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E00D58F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10DA56B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438FC4E0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36" w:type="dxa"/>
          </w:tcPr>
          <w:p w14:paraId="7D80986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49633E6C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F5E8614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</w:tcPr>
          <w:p w14:paraId="684AAD17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3DF4711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7B60661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64BD1" w:rsidRPr="00C453B7" w14:paraId="0106D120" w14:textId="77777777" w:rsidTr="00C453B7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5F12A7E5" w14:textId="77777777" w:rsidR="00C64BD1" w:rsidRPr="00C453B7" w:rsidRDefault="00C64BD1" w:rsidP="00C64BD1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91" w:type="dxa"/>
            <w:gridSpan w:val="12"/>
            <w:vAlign w:val="bottom"/>
          </w:tcPr>
          <w:p w14:paraId="69BFE025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64BD1" w:rsidRPr="00C453B7" w14:paraId="1C30E0EF" w14:textId="77777777" w:rsidTr="00C453B7">
        <w:trPr>
          <w:trHeight w:val="261"/>
        </w:trPr>
        <w:tc>
          <w:tcPr>
            <w:tcW w:w="5310" w:type="dxa"/>
            <w:gridSpan w:val="2"/>
            <w:shd w:val="clear" w:color="auto" w:fill="auto"/>
            <w:vAlign w:val="bottom"/>
          </w:tcPr>
          <w:p w14:paraId="7D915864" w14:textId="77777777" w:rsidR="00C64BD1" w:rsidRPr="00C453B7" w:rsidRDefault="00C64BD1" w:rsidP="00C64BD1">
            <w:pPr>
              <w:ind w:left="73" w:right="-90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4BF8F521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8E0E1A9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563DCEBC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472D1C" w:rsidRPr="00C453B7" w14:paraId="4022AF25" w14:textId="77777777" w:rsidTr="00C453B7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A31F41D" w14:textId="77777777" w:rsidR="00472D1C" w:rsidRPr="00C453B7" w:rsidRDefault="00472D1C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ณ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  <w:r w:rsidRPr="00C453B7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2086" w:type="dxa"/>
            <w:shd w:val="clear" w:color="auto" w:fill="auto"/>
            <w:vAlign w:val="bottom"/>
          </w:tcPr>
          <w:p w14:paraId="096EB45C" w14:textId="77777777" w:rsidR="00472D1C" w:rsidRPr="00C453B7" w:rsidRDefault="00472D1C" w:rsidP="00C64BD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52DFF3E3" w14:textId="227377A7" w:rsidR="00472D1C" w:rsidRPr="00C453B7" w:rsidRDefault="00472D1C" w:rsidP="006B6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3B7">
              <w:rPr>
                <w:rFonts w:ascii="Angsana New" w:hAnsi="Angsana New" w:hint="cs"/>
                <w:sz w:val="20"/>
                <w:cs/>
                <w:lang w:bidi="th-TH"/>
              </w:rPr>
              <w:t>เครื่องมือทางการเงิน ที่วัดด้วย</w:t>
            </w: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9C2F7E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3FF1E6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72FD09B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062B229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1</w:t>
            </w:r>
          </w:p>
        </w:tc>
        <w:tc>
          <w:tcPr>
            <w:tcW w:w="236" w:type="dxa"/>
          </w:tcPr>
          <w:p w14:paraId="55599F4B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A40D643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ระดับ</w:t>
            </w:r>
            <w:r w:rsidRPr="00C453B7">
              <w:rPr>
                <w:rFonts w:ascii="Angsana New" w:hAnsi="Angsana New"/>
                <w:sz w:val="20"/>
              </w:rPr>
              <w:t xml:space="preserve"> </w:t>
            </w:r>
            <w:r w:rsidRPr="00C453B7">
              <w:rPr>
                <w:rFonts w:ascii="Angsana New" w:hAnsi="Angsana New"/>
                <w:sz w:val="20"/>
                <w:lang w:val="en-US"/>
              </w:rPr>
              <w:t>2</w:t>
            </w:r>
          </w:p>
        </w:tc>
        <w:tc>
          <w:tcPr>
            <w:tcW w:w="236" w:type="dxa"/>
          </w:tcPr>
          <w:p w14:paraId="5468B642" w14:textId="77777777" w:rsidR="00472D1C" w:rsidRPr="00C453B7" w:rsidRDefault="00472D1C" w:rsidP="00C64BD1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5024EDB9" w14:textId="77777777" w:rsidR="00472D1C" w:rsidRPr="00C453B7" w:rsidRDefault="00472D1C" w:rsidP="00C64BD1">
            <w:pPr>
              <w:ind w:left="-4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</w:rPr>
              <w:t xml:space="preserve">ระดับ </w:t>
            </w:r>
            <w:r w:rsidRPr="00C453B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3C0B3B1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2BA4CD8" w14:textId="77777777" w:rsidR="00472D1C" w:rsidRPr="00C453B7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3B7">
              <w:rPr>
                <w:rFonts w:ascii="Angsana New" w:hAnsi="Angsana New"/>
                <w:sz w:val="20"/>
                <w:cs/>
                <w:lang w:bidi="th-TH"/>
              </w:rPr>
              <w:t>รวม</w:t>
            </w:r>
          </w:p>
        </w:tc>
      </w:tr>
      <w:tr w:rsidR="00C64BD1" w:rsidRPr="00C453B7" w14:paraId="005F219C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0DA5EC86" w14:textId="77777777" w:rsidR="00C64BD1" w:rsidRPr="00C453B7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</w:tcPr>
          <w:p w14:paraId="316F7F23" w14:textId="77777777" w:rsidR="00C64BD1" w:rsidRPr="00C453B7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91" w:type="dxa"/>
            <w:gridSpan w:val="12"/>
          </w:tcPr>
          <w:p w14:paraId="1D6D2CDF" w14:textId="77777777" w:rsidR="00C64BD1" w:rsidRPr="00C453B7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453B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72D1C" w:rsidRPr="00C453B7" w14:paraId="2095B6D0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2F9BC302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86" w:type="dxa"/>
            <w:shd w:val="clear" w:color="auto" w:fill="auto"/>
          </w:tcPr>
          <w:p w14:paraId="0595006B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03DB06F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9A66892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5B3D1EB0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</w:tcPr>
          <w:p w14:paraId="52CF2146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F3C6460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AE3B0EE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C07969F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1A2A047E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8FB0820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1738FDD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962DBC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472D1C" w:rsidRPr="00C453B7" w14:paraId="0FE92D28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407EB435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สิทธิการขายหุ้น</w:t>
            </w:r>
          </w:p>
        </w:tc>
        <w:tc>
          <w:tcPr>
            <w:tcW w:w="2086" w:type="dxa"/>
            <w:shd w:val="clear" w:color="auto" w:fill="auto"/>
          </w:tcPr>
          <w:p w14:paraId="57D42833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117094B" w14:textId="77777777" w:rsidR="00472D1C" w:rsidRPr="00C453B7" w:rsidRDefault="00472D1C" w:rsidP="006B63C0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CC30C6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14:paraId="16ABCEEB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582DC68B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F26982D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36A8D80E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6756589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60C4E114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7BFBB1D3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1E1EBA2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319629E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999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472D1C" w:rsidRPr="00C453B7" w14:paraId="6A657FBE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7F761545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3B7">
              <w:rPr>
                <w:rFonts w:ascii="Angsana New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86" w:type="dxa"/>
            <w:shd w:val="clear" w:color="auto" w:fill="auto"/>
          </w:tcPr>
          <w:p w14:paraId="701AEBAE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3D0568A" w14:textId="77777777" w:rsidR="00472D1C" w:rsidRPr="00C453B7" w:rsidRDefault="00472D1C" w:rsidP="006B63C0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94CE5C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F6377EA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65FC2B17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60DFE7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236" w:type="dxa"/>
          </w:tcPr>
          <w:p w14:paraId="31E76D9A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6646F09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236" w:type="dxa"/>
          </w:tcPr>
          <w:p w14:paraId="260467B1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20AA65A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3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D9C9540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B1687D3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sz w:val="20"/>
              </w:rPr>
              <w:t>(</w:t>
            </w:r>
            <w:r w:rsidRPr="00C453B7">
              <w:rPr>
                <w:rFonts w:ascii="Angsana New" w:hAnsi="Angsana New"/>
                <w:sz w:val="20"/>
                <w:lang w:val="en-US"/>
              </w:rPr>
              <w:t>130</w:t>
            </w:r>
            <w:r w:rsidRPr="00C453B7">
              <w:rPr>
                <w:rFonts w:ascii="Angsana New" w:hAnsi="Angsana New"/>
                <w:sz w:val="20"/>
              </w:rPr>
              <w:t>)</w:t>
            </w:r>
          </w:p>
        </w:tc>
      </w:tr>
      <w:tr w:rsidR="00472D1C" w:rsidRPr="00C453B7" w14:paraId="0B8D8280" w14:textId="77777777" w:rsidTr="00C453B7">
        <w:trPr>
          <w:trHeight w:val="261"/>
        </w:trPr>
        <w:tc>
          <w:tcPr>
            <w:tcW w:w="3224" w:type="dxa"/>
            <w:shd w:val="clear" w:color="auto" w:fill="auto"/>
          </w:tcPr>
          <w:p w14:paraId="52E290E9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453B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</w:tcPr>
          <w:p w14:paraId="58DE2245" w14:textId="77777777" w:rsidR="00472D1C" w:rsidRPr="00C453B7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592EC" w14:textId="77777777" w:rsidR="00472D1C" w:rsidRPr="00C453B7" w:rsidRDefault="00472D1C" w:rsidP="006B63C0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129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724A1E" w14:textId="77777777" w:rsidR="00472D1C" w:rsidRPr="00C453B7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81297" w14:textId="1045E58C" w:rsidR="00472D1C" w:rsidRPr="00C453B7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0"/>
              </w:rPr>
            </w:pPr>
            <w:r w:rsidRPr="00C453B7">
              <w:rPr>
                <w:rFonts w:ascii="Angsana New" w:hAnsi="Angsana New"/>
                <w:b/>
                <w:bCs/>
                <w:sz w:val="20"/>
              </w:rPr>
              <w:t>(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,</w:t>
            </w:r>
            <w:r w:rsidRPr="00C453B7">
              <w:rPr>
                <w:rFonts w:ascii="Angsana New" w:hAnsi="Angsana New"/>
                <w:b/>
                <w:bCs/>
                <w:sz w:val="20"/>
                <w:lang w:val="en-US"/>
              </w:rPr>
              <w:t>129</w:t>
            </w:r>
            <w:r w:rsidRPr="00C453B7">
              <w:rPr>
                <w:rFonts w:ascii="Angsana New" w:hAnsi="Angsana New"/>
                <w:b/>
                <w:bCs/>
                <w:sz w:val="20"/>
              </w:rPr>
              <w:t>)</w:t>
            </w:r>
          </w:p>
        </w:tc>
        <w:tc>
          <w:tcPr>
            <w:tcW w:w="236" w:type="dxa"/>
          </w:tcPr>
          <w:p w14:paraId="357DE4C7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39BE696E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</w:tcPr>
          <w:p w14:paraId="58DF7135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0F06ECB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</w:tcPr>
          <w:p w14:paraId="17B35ED4" w14:textId="77777777" w:rsidR="00472D1C" w:rsidRPr="00C453B7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749AFA6" w14:textId="77777777" w:rsidR="00472D1C" w:rsidRPr="00C453B7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0E45BD4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A3BCC5" w14:textId="77777777" w:rsidR="00472D1C" w:rsidRPr="00C453B7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</w:tr>
    </w:tbl>
    <w:p w14:paraId="4246D7A1" w14:textId="10990FA5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0C41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A69D6F" w14:textId="475A363D" w:rsidR="00156259" w:rsidRDefault="00156259" w:rsidP="00156259">
      <w:pPr>
        <w:shd w:val="clear" w:color="auto" w:fill="FFFFFF" w:themeFill="background1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C434E2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="008E4DF4" w:rsidRPr="008E4DF4">
        <w:rPr>
          <w:rFonts w:ascii="Angsana New" w:hAnsi="Angsana New"/>
          <w:sz w:val="30"/>
          <w:szCs w:val="30"/>
        </w:rPr>
        <w:t>30</w:t>
      </w:r>
      <w:r w:rsidR="008E4DF4" w:rsidRPr="008E4DF4">
        <w:rPr>
          <w:rFonts w:ascii="Angsana New" w:hAnsi="Angsana New"/>
          <w:sz w:val="30"/>
          <w:szCs w:val="30"/>
          <w:cs/>
        </w:rPr>
        <w:t xml:space="preserve"> </w:t>
      </w:r>
      <w:r w:rsidR="008E4DF4" w:rsidRPr="008E4D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8E4DF4">
        <w:rPr>
          <w:rFonts w:ascii="Angsana New" w:hAnsi="Angsana New"/>
          <w:sz w:val="30"/>
          <w:szCs w:val="30"/>
        </w:rPr>
        <w:t>2565</w:t>
      </w:r>
      <w:r w:rsidRPr="00C434E2">
        <w:rPr>
          <w:rFonts w:ascii="Angsana New" w:hAnsi="Angsana New"/>
          <w:sz w:val="30"/>
          <w:szCs w:val="30"/>
          <w:cs/>
        </w:rPr>
        <w:t xml:space="preserve"> ส่วนมากมาจากอัตราดอกเบี้ย</w:t>
      </w:r>
      <w:r w:rsidRPr="00C434E2">
        <w:rPr>
          <w:rFonts w:ascii="Angsana New" w:hAnsi="Angsana New" w:hint="cs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</w:rPr>
        <w:t>THBFIX</w:t>
      </w:r>
      <w:r w:rsidRPr="00C434E2">
        <w:rPr>
          <w:rFonts w:ascii="Angsana New" w:hAnsi="Angsana New"/>
          <w:sz w:val="30"/>
          <w:szCs w:val="30"/>
          <w:cs/>
        </w:rPr>
        <w:t xml:space="preserve"> โดยอัตราดอกเบี้ยอ้างอิงทางเลือกสำหรับ </w:t>
      </w:r>
      <w:r w:rsidRPr="00C434E2">
        <w:rPr>
          <w:rFonts w:ascii="Angsana New" w:hAnsi="Angsana New"/>
          <w:sz w:val="30"/>
          <w:szCs w:val="30"/>
        </w:rPr>
        <w:t xml:space="preserve">THBFIX </w:t>
      </w:r>
      <w:r w:rsidRPr="00C434E2">
        <w:rPr>
          <w:rFonts w:ascii="Angsana New" w:hAnsi="Angsana New" w:hint="cs"/>
          <w:sz w:val="30"/>
          <w:szCs w:val="30"/>
          <w:cs/>
        </w:rPr>
        <w:t xml:space="preserve">คือ </w:t>
      </w:r>
      <w:r w:rsidRPr="00C434E2">
        <w:rPr>
          <w:rFonts w:ascii="Angsana New" w:hAnsi="Angsana New"/>
          <w:sz w:val="30"/>
          <w:szCs w:val="30"/>
        </w:rPr>
        <w:t>Fallback (THBFIX)</w:t>
      </w:r>
      <w:r w:rsidRPr="00C434E2">
        <w:rPr>
          <w:rFonts w:ascii="Angsana New" w:hAnsi="Angsana New" w:hint="cs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  <w:cs/>
        </w:rPr>
        <w:t>กลุ่มบริษัทวางแผนที่จะปรับปรุงเงื่อนไขของสัญญา</w:t>
      </w:r>
      <w:r w:rsidRPr="00C434E2">
        <w:rPr>
          <w:rFonts w:ascii="Angsana New" w:hAnsi="Angsana New" w:hint="cs"/>
          <w:sz w:val="30"/>
          <w:szCs w:val="30"/>
          <w:cs/>
        </w:rPr>
        <w:t>ใน</w:t>
      </w:r>
      <w:r w:rsidRPr="00C434E2">
        <w:rPr>
          <w:rFonts w:ascii="Angsana New" w:hAnsi="Angsana New"/>
          <w:sz w:val="30"/>
          <w:szCs w:val="30"/>
          <w:cs/>
        </w:rPr>
        <w:t xml:space="preserve">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สิ้นภายในปี </w:t>
      </w:r>
      <w:r w:rsidRPr="00C434E2">
        <w:rPr>
          <w:rFonts w:ascii="Angsana New" w:hAnsi="Angsana New"/>
          <w:sz w:val="30"/>
          <w:szCs w:val="30"/>
        </w:rPr>
        <w:t>2565</w:t>
      </w:r>
    </w:p>
    <w:p w14:paraId="005A7FC7" w14:textId="2AE4AB78" w:rsidR="00C02B95" w:rsidRPr="00CF1B93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FF0B2DC" w14:textId="00D89F38" w:rsidR="00FF30DF" w:rsidRPr="00E65182" w:rsidRDefault="00BF37A4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5182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E6518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6"/>
      <w:r w:rsidR="0051442E" w:rsidRPr="00E6518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00A97DD" w14:textId="77777777" w:rsidR="00BD602B" w:rsidRPr="00E65182" w:rsidRDefault="00BD602B" w:rsidP="00BD602B">
      <w:pPr>
        <w:spacing w:line="240" w:lineRule="auto"/>
        <w:rPr>
          <w:sz w:val="2"/>
          <w:szCs w:val="2"/>
        </w:rPr>
      </w:pPr>
    </w:p>
    <w:p w14:paraId="3170A92A" w14:textId="6B6C9796" w:rsidR="00A9387A" w:rsidRPr="00CF1B93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135"/>
        <w:gridCol w:w="106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51979011" w:rsidR="00664D13" w:rsidRPr="00E65182" w:rsidRDefault="00C64BD1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E4DF4" w:rsidRP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E4DF4" w:rsidRP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E4DF4" w:rsidRPr="008E4D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E4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1E17"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4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180F" w:rsidRPr="00E65182" w14:paraId="20909F35" w14:textId="77777777" w:rsidTr="00E75182">
        <w:trPr>
          <w:tblHeader/>
        </w:trPr>
        <w:tc>
          <w:tcPr>
            <w:tcW w:w="3106" w:type="pct"/>
          </w:tcPr>
          <w:p w14:paraId="3926E874" w14:textId="1D03E05C" w:rsidR="00A4180F" w:rsidRPr="00E65182" w:rsidRDefault="00A4180F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8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4" w:type="pct"/>
            <w:gridSpan w:val="4"/>
          </w:tcPr>
          <w:p w14:paraId="24B0754C" w14:textId="77777777" w:rsidR="00A4180F" w:rsidRPr="00E65182" w:rsidRDefault="00A4180F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B6AAE" w:rsidRPr="00E65182" w14:paraId="5341320A" w14:textId="77777777" w:rsidTr="002B6AAE">
        <w:trPr>
          <w:tblHeader/>
        </w:trPr>
        <w:tc>
          <w:tcPr>
            <w:tcW w:w="3106" w:type="pct"/>
          </w:tcPr>
          <w:p w14:paraId="72B60A9E" w14:textId="3A2B3003" w:rsidR="002B6AAE" w:rsidRPr="00E65182" w:rsidRDefault="00A4180F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47" w:type="pct"/>
            <w:gridSpan w:val="2"/>
          </w:tcPr>
          <w:p w14:paraId="7D02E17F" w14:textId="1824A55F" w:rsidR="002B6AAE" w:rsidRPr="002B6AAE" w:rsidRDefault="00687DE4" w:rsidP="00687DE4">
            <w:pPr>
              <w:pStyle w:val="acctfourfigures"/>
              <w:tabs>
                <w:tab w:val="clear" w:pos="765"/>
                <w:tab w:val="decimal" w:pos="1321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947" w:type="pct"/>
            <w:gridSpan w:val="2"/>
          </w:tcPr>
          <w:p w14:paraId="4CC240EA" w14:textId="70703C6C" w:rsidR="002B6AAE" w:rsidRPr="002B6AAE" w:rsidRDefault="00687DE4" w:rsidP="00687DE4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310</w:t>
            </w:r>
          </w:p>
        </w:tc>
      </w:tr>
      <w:tr w:rsidR="002B6AAE" w:rsidRPr="00CF1B93" w14:paraId="04E193EF" w14:textId="77777777" w:rsidTr="00E75182">
        <w:trPr>
          <w:tblHeader/>
        </w:trPr>
        <w:tc>
          <w:tcPr>
            <w:tcW w:w="3106" w:type="pct"/>
          </w:tcPr>
          <w:p w14:paraId="528730D4" w14:textId="77777777" w:rsidR="002B6AAE" w:rsidRPr="00CF1B93" w:rsidRDefault="002B6AAE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4"/>
          </w:tcPr>
          <w:p w14:paraId="276911EE" w14:textId="77777777" w:rsidR="002B6AAE" w:rsidRPr="00CF1B93" w:rsidRDefault="002B6AAE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7756D61C" w:rsidR="00536876" w:rsidRPr="00E65182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3334D002" w:rsidR="006D14E8" w:rsidRPr="00E802C9" w:rsidRDefault="00F23652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226,923</w:t>
            </w:r>
          </w:p>
        </w:tc>
        <w:tc>
          <w:tcPr>
            <w:tcW w:w="130" w:type="pct"/>
            <w:gridSpan w:val="2"/>
          </w:tcPr>
          <w:p w14:paraId="6510EFA0" w14:textId="77777777" w:rsidR="006D14E8" w:rsidRPr="00E65182" w:rsidRDefault="006D14E8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5A94B313" w:rsidR="006D14E8" w:rsidRPr="00E802C9" w:rsidRDefault="00F23652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184,236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4F101DDA" w:rsidR="00EF452B" w:rsidRPr="00E65182" w:rsidRDefault="00F23652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64,081</w:t>
            </w:r>
          </w:p>
        </w:tc>
        <w:tc>
          <w:tcPr>
            <w:tcW w:w="130" w:type="pct"/>
            <w:gridSpan w:val="2"/>
          </w:tcPr>
          <w:p w14:paraId="376177A2" w14:textId="77777777" w:rsidR="00EF452B" w:rsidRPr="00E65182" w:rsidRDefault="00EF452B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62DEC93C" w:rsidR="00EF452B" w:rsidRPr="00E65182" w:rsidRDefault="00F23652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55,163</w:t>
            </w:r>
          </w:p>
        </w:tc>
      </w:tr>
      <w:tr w:rsidR="00EF452B" w:rsidRPr="00E65182" w14:paraId="50B14F3B" w14:textId="77777777" w:rsidTr="006D108A">
        <w:tc>
          <w:tcPr>
            <w:tcW w:w="3106" w:type="pct"/>
          </w:tcPr>
          <w:p w14:paraId="3D02BC7D" w14:textId="3F9AA21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77DF19D9" w:rsidR="00EF452B" w:rsidRPr="00E802C9" w:rsidRDefault="00C21B0A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12,057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65CDD63" w14:textId="77777777" w:rsidR="00EF452B" w:rsidRPr="00E65182" w:rsidRDefault="00EF452B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42F09904" w:rsidR="00EF452B" w:rsidRPr="00E802C9" w:rsidRDefault="00BF459D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11,564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434B87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1E98CD62" w:rsidR="00EF452B" w:rsidRPr="00E802C9" w:rsidRDefault="00F23652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2,245</w:t>
            </w:r>
          </w:p>
        </w:tc>
        <w:tc>
          <w:tcPr>
            <w:tcW w:w="130" w:type="pct"/>
            <w:gridSpan w:val="2"/>
          </w:tcPr>
          <w:p w14:paraId="043F85F7" w14:textId="77777777" w:rsidR="00EF452B" w:rsidRPr="00E65182" w:rsidRDefault="00EF452B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1D4B3341" w:rsidR="00EF452B" w:rsidRPr="00E802C9" w:rsidRDefault="00F23652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1,931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5BB3DF7F" w:rsidR="00EF452B" w:rsidRPr="009433A9" w:rsidRDefault="00DA1309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2B6A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B6A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30" w:type="pct"/>
            <w:gridSpan w:val="2"/>
            <w:vAlign w:val="bottom"/>
          </w:tcPr>
          <w:p w14:paraId="38A675A5" w14:textId="77777777" w:rsidR="00EF452B" w:rsidRPr="009433A9" w:rsidRDefault="00EF452B" w:rsidP="008E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762EB660" w:rsidR="00EF452B" w:rsidRPr="00EA1D20" w:rsidRDefault="00DA1309" w:rsidP="008E4DF4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  <w:r w:rsidR="002B6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2B6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</w:tr>
    </w:tbl>
    <w:p w14:paraId="24A56BA6" w14:textId="58DFFA65" w:rsidR="00CF1B93" w:rsidRDefault="00CF1B93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/>
          <w:sz w:val="30"/>
          <w:szCs w:val="30"/>
        </w:rPr>
      </w:pPr>
    </w:p>
    <w:p w14:paraId="2395DF2B" w14:textId="77777777" w:rsidR="00CF1B93" w:rsidRDefault="00CF1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37BC9EFC" w14:textId="7B75E727" w:rsidR="00F06B11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CF1B93" w:rsidRDefault="00C6080F" w:rsidP="00C608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/>
          <w:sz w:val="30"/>
          <w:szCs w:val="30"/>
        </w:rPr>
      </w:pPr>
    </w:p>
    <w:p w14:paraId="43138BF1" w14:textId="51383E01" w:rsidR="009E07D5" w:rsidRDefault="007463E5" w:rsidP="002B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35F6">
        <w:rPr>
          <w:rFonts w:ascii="Angsana New" w:hAnsi="Angsana New"/>
          <w:sz w:val="30"/>
          <w:szCs w:val="30"/>
          <w:cs/>
        </w:rPr>
        <w:t xml:space="preserve">ในปี </w:t>
      </w:r>
      <w:r w:rsidRPr="00C605FF">
        <w:rPr>
          <w:rFonts w:ascii="Angsana New" w:hAnsi="Angsana New"/>
          <w:sz w:val="30"/>
          <w:szCs w:val="30"/>
        </w:rPr>
        <w:t>2562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(“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235F6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C605FF">
        <w:rPr>
          <w:rFonts w:ascii="Angsana New" w:hAnsi="Angsana New"/>
          <w:sz w:val="30"/>
          <w:szCs w:val="30"/>
        </w:rPr>
        <w:t>22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บริษัทได้รับ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>คำวินิจฉัยจากคณะอนุญาโตตุลาการให้บริษัทเป็นผู้ชนะคดีข้อพิพาทดังกล่าว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โดยให้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C605FF">
        <w:rPr>
          <w:rFonts w:ascii="Angsana New" w:hAnsi="Angsana New"/>
          <w:sz w:val="30"/>
          <w:szCs w:val="30"/>
        </w:rPr>
        <w:t>40</w:t>
      </w:r>
      <w:r w:rsidRPr="00E235F6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71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ล้านบาท</w:t>
      </w:r>
      <w:r w:rsidR="00171FE9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ให้แก่บริษัทพร้อมทั้งดอกเบี้ยร้อยละ </w:t>
      </w:r>
      <w:r w:rsidRPr="00C605FF">
        <w:rPr>
          <w:rFonts w:ascii="Angsana New" w:hAnsi="Angsana New"/>
          <w:sz w:val="30"/>
          <w:szCs w:val="30"/>
        </w:rPr>
        <w:t>7</w:t>
      </w:r>
      <w:r w:rsidRPr="00E235F6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5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ต่อปีนับจากวันถัดจากวันเสนอข้อพิพาทจนถึงวันที่ </w:t>
      </w:r>
      <w:r w:rsidRPr="00E235F6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C605FF">
        <w:rPr>
          <w:rFonts w:ascii="Angsana New" w:hAnsi="Angsana New"/>
          <w:sz w:val="30"/>
          <w:szCs w:val="30"/>
        </w:rPr>
        <w:t>24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>ได้ยื่นคำร้องเพื่อเพิกถอนคำวินิจฉัยจากคณะอนุญาโตตุลาการต่อศาล</w:t>
      </w:r>
      <w:r w:rsidRPr="001C682F">
        <w:rPr>
          <w:rFonts w:ascii="Angsana New" w:hAnsi="Angsana New"/>
          <w:sz w:val="30"/>
          <w:szCs w:val="30"/>
          <w:cs/>
        </w:rPr>
        <w:t>แพ่ง</w:t>
      </w:r>
      <w:r w:rsidR="00C733B7">
        <w:rPr>
          <w:rFonts w:ascii="Angsana New" w:hAnsi="Angsana New" w:hint="cs"/>
          <w:sz w:val="30"/>
          <w:szCs w:val="30"/>
          <w:cs/>
        </w:rPr>
        <w:t xml:space="preserve"> นอกจากนี้</w:t>
      </w:r>
      <w:r w:rsidRPr="001C682F">
        <w:rPr>
          <w:rFonts w:ascii="Angsana New" w:hAnsi="Angsana New"/>
          <w:sz w:val="30"/>
          <w:szCs w:val="30"/>
          <w:cs/>
        </w:rPr>
        <w:t>บริษัท</w:t>
      </w:r>
      <w:r w:rsidR="00E95407">
        <w:rPr>
          <w:rFonts w:ascii="Angsana New" w:hAnsi="Angsana New" w:hint="cs"/>
          <w:sz w:val="30"/>
          <w:szCs w:val="30"/>
          <w:cs/>
        </w:rPr>
        <w:t>ได้</w:t>
      </w:r>
      <w:r w:rsidR="00E84EFA">
        <w:rPr>
          <w:rFonts w:ascii="Angsana New" w:hAnsi="Angsana New" w:hint="cs"/>
          <w:sz w:val="30"/>
          <w:szCs w:val="30"/>
          <w:cs/>
        </w:rPr>
        <w:t>ยื่น</w:t>
      </w:r>
      <w:r w:rsidR="00C733B7">
        <w:rPr>
          <w:rFonts w:ascii="Angsana New" w:hAnsi="Angsana New" w:hint="cs"/>
          <w:sz w:val="30"/>
          <w:szCs w:val="30"/>
          <w:cs/>
        </w:rPr>
        <w:t>คำร้องต่อ</w:t>
      </w:r>
      <w:r w:rsidRPr="001C682F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1C682F">
        <w:rPr>
          <w:rFonts w:ascii="Angsana New" w:hAnsi="Angsana New" w:hint="cs"/>
          <w:sz w:val="30"/>
          <w:szCs w:val="30"/>
          <w:cs/>
        </w:rPr>
        <w:t xml:space="preserve"> </w:t>
      </w:r>
      <w:r w:rsidR="00C733B7">
        <w:rPr>
          <w:rFonts w:ascii="Angsana New" w:hAnsi="Angsana New" w:hint="cs"/>
          <w:sz w:val="30"/>
          <w:szCs w:val="30"/>
          <w:cs/>
        </w:rPr>
        <w:t xml:space="preserve">เพื่อยื่นขอบังคับคดีตามคำวินิจฉัยของคณะอนุญาโตตุลาการ </w:t>
      </w:r>
      <w:r w:rsidRPr="001C682F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1C682F">
        <w:rPr>
          <w:rFonts w:ascii="Angsana New" w:hAnsi="Angsana New"/>
          <w:sz w:val="30"/>
          <w:szCs w:val="30"/>
        </w:rPr>
        <w:t xml:space="preserve">12 </w:t>
      </w:r>
      <w:r w:rsidRPr="001C68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C682F">
        <w:rPr>
          <w:rFonts w:ascii="Angsana New" w:hAnsi="Angsana New"/>
          <w:sz w:val="30"/>
          <w:szCs w:val="30"/>
        </w:rPr>
        <w:t xml:space="preserve">2565 </w:t>
      </w:r>
      <w:r w:rsidRPr="001C682F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1C682F">
        <w:rPr>
          <w:rFonts w:ascii="Angsana New" w:hAnsi="Angsana New" w:hint="cs"/>
          <w:sz w:val="30"/>
          <w:szCs w:val="30"/>
          <w:cs/>
        </w:rPr>
        <w:t>มีคำสั่งให้โอนคดีดังกล่าวไปดำเนินพิจารณาคดี</w:t>
      </w:r>
      <w:r w:rsidR="00F4402F">
        <w:rPr>
          <w:rFonts w:ascii="Angsana New" w:hAnsi="Angsana New" w:hint="cs"/>
          <w:sz w:val="30"/>
          <w:szCs w:val="30"/>
          <w:cs/>
        </w:rPr>
        <w:t>ภาย</w:t>
      </w:r>
      <w:r w:rsidRPr="001C682F">
        <w:rPr>
          <w:rFonts w:ascii="Angsana New" w:hAnsi="Angsana New" w:hint="cs"/>
          <w:sz w:val="30"/>
          <w:szCs w:val="30"/>
          <w:cs/>
        </w:rPr>
        <w:t>ใต้ศาลแพ่ง</w:t>
      </w:r>
      <w:r w:rsidR="00E37603">
        <w:rPr>
          <w:rFonts w:ascii="Angsana New" w:hAnsi="Angsana New" w:hint="cs"/>
          <w:sz w:val="30"/>
          <w:szCs w:val="30"/>
          <w:cs/>
        </w:rPr>
        <w:t xml:space="preserve"> </w:t>
      </w:r>
      <w:r w:rsidR="008B21A2">
        <w:rPr>
          <w:rFonts w:ascii="Angsana New" w:hAnsi="Angsana New" w:hint="cs"/>
          <w:sz w:val="30"/>
          <w:szCs w:val="30"/>
          <w:cs/>
        </w:rPr>
        <w:t>ต่อมา</w:t>
      </w:r>
      <w:r w:rsidR="00E3760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37603">
        <w:rPr>
          <w:rFonts w:ascii="Angsana New" w:hAnsi="Angsana New"/>
          <w:sz w:val="30"/>
          <w:szCs w:val="30"/>
        </w:rPr>
        <w:t xml:space="preserve">26 </w:t>
      </w:r>
      <w:r w:rsidR="00E3760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37603">
        <w:rPr>
          <w:rFonts w:ascii="Angsana New" w:hAnsi="Angsana New"/>
          <w:sz w:val="30"/>
          <w:szCs w:val="30"/>
        </w:rPr>
        <w:t xml:space="preserve">2565 </w:t>
      </w:r>
      <w:r w:rsidR="00E37603">
        <w:rPr>
          <w:rFonts w:ascii="Angsana New" w:hAnsi="Angsana New" w:hint="cs"/>
          <w:sz w:val="30"/>
          <w:szCs w:val="30"/>
          <w:cs/>
        </w:rPr>
        <w:t xml:space="preserve">ศาลแพ่งมีคำพิพากษาให้ </w:t>
      </w:r>
      <w:r w:rsidR="00E37603">
        <w:rPr>
          <w:rFonts w:ascii="Angsana New" w:hAnsi="Angsana New"/>
          <w:sz w:val="30"/>
          <w:szCs w:val="30"/>
        </w:rPr>
        <w:t xml:space="preserve">ECOR </w:t>
      </w:r>
      <w:r w:rsidR="00E37603">
        <w:rPr>
          <w:rFonts w:ascii="Angsana New" w:hAnsi="Angsana New" w:hint="cs"/>
          <w:sz w:val="30"/>
          <w:szCs w:val="30"/>
          <w:cs/>
        </w:rPr>
        <w:t>ปฏิบัติตามคำชี้ขาดของคณะ</w:t>
      </w:r>
      <w:r w:rsidR="00E37603" w:rsidRPr="00E37603">
        <w:rPr>
          <w:rFonts w:ascii="Angsana New" w:hAnsi="Angsana New"/>
          <w:sz w:val="30"/>
          <w:szCs w:val="30"/>
          <w:cs/>
        </w:rPr>
        <w:t>อนุญาโตตุลากา</w:t>
      </w:r>
      <w:r w:rsidR="00E37603">
        <w:rPr>
          <w:rFonts w:ascii="Angsana New" w:hAnsi="Angsana New" w:hint="cs"/>
          <w:sz w:val="30"/>
          <w:szCs w:val="30"/>
          <w:cs/>
        </w:rPr>
        <w:t xml:space="preserve">รและให้ยกคำร้องที่ </w:t>
      </w:r>
      <w:r w:rsidR="00E37603">
        <w:rPr>
          <w:rFonts w:ascii="Angsana New" w:hAnsi="Angsana New"/>
          <w:sz w:val="30"/>
          <w:szCs w:val="30"/>
        </w:rPr>
        <w:t xml:space="preserve">ECOR </w:t>
      </w:r>
      <w:r w:rsidR="00E37603">
        <w:rPr>
          <w:rFonts w:ascii="Angsana New" w:hAnsi="Angsana New" w:hint="cs"/>
          <w:sz w:val="30"/>
          <w:szCs w:val="30"/>
          <w:cs/>
        </w:rPr>
        <w:t>ขอให้เพิกถอนคำชี้ขาดของ</w:t>
      </w:r>
      <w:r w:rsidR="00E37603" w:rsidRPr="00E235F6">
        <w:rPr>
          <w:rFonts w:ascii="Angsana New" w:hAnsi="Angsana New"/>
          <w:sz w:val="30"/>
          <w:szCs w:val="30"/>
          <w:cs/>
        </w:rPr>
        <w:t>อนุญาโตตุลาการ</w:t>
      </w:r>
      <w:r w:rsidR="00E3760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E37603">
        <w:rPr>
          <w:rFonts w:ascii="Angsana New" w:hAnsi="Angsana New"/>
          <w:sz w:val="30"/>
          <w:szCs w:val="30"/>
        </w:rPr>
        <w:t>30</w:t>
      </w:r>
      <w:r w:rsidR="00E37603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E37603">
        <w:rPr>
          <w:rFonts w:ascii="Angsana New" w:hAnsi="Angsana New"/>
          <w:sz w:val="30"/>
          <w:szCs w:val="30"/>
        </w:rPr>
        <w:t xml:space="preserve">2565 </w:t>
      </w:r>
      <w:r w:rsidR="00E37603">
        <w:rPr>
          <w:rFonts w:ascii="Angsana New" w:hAnsi="Angsana New" w:hint="cs"/>
          <w:sz w:val="30"/>
          <w:szCs w:val="30"/>
          <w:cs/>
        </w:rPr>
        <w:t xml:space="preserve">บริษัทอยู่ระหว่างการติดตามสถานะการใช้สิทธิอุทธรณ์และขอทุเลาการบังคับคดีของ </w:t>
      </w:r>
      <w:r w:rsidR="00E37603">
        <w:rPr>
          <w:rFonts w:ascii="Angsana New" w:hAnsi="Angsana New"/>
          <w:sz w:val="30"/>
          <w:szCs w:val="30"/>
        </w:rPr>
        <w:t xml:space="preserve">ECOR </w:t>
      </w:r>
      <w:r w:rsidR="00E37603">
        <w:rPr>
          <w:rFonts w:ascii="Angsana New" w:hAnsi="Angsana New" w:hint="cs"/>
          <w:sz w:val="30"/>
          <w:szCs w:val="30"/>
          <w:cs/>
        </w:rPr>
        <w:t>และ</w:t>
      </w:r>
      <w:r w:rsidR="00870796">
        <w:rPr>
          <w:rFonts w:ascii="Angsana New" w:hAnsi="Angsana New" w:hint="cs"/>
          <w:sz w:val="30"/>
          <w:szCs w:val="30"/>
          <w:cs/>
        </w:rPr>
        <w:t>การ</w:t>
      </w:r>
      <w:r w:rsidR="00E37603">
        <w:rPr>
          <w:rFonts w:ascii="Angsana New" w:hAnsi="Angsana New" w:hint="cs"/>
          <w:sz w:val="30"/>
          <w:szCs w:val="30"/>
          <w:cs/>
        </w:rPr>
        <w:t>เตรียมงานภาคบังคับคดี</w:t>
      </w:r>
    </w:p>
    <w:p w14:paraId="56455F89" w14:textId="77777777" w:rsidR="00E65449" w:rsidRPr="00CF1B93" w:rsidRDefault="00E65449" w:rsidP="002B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251733" w14:textId="2BDF727E" w:rsidR="002E0AE7" w:rsidRDefault="007463E5" w:rsidP="000C08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color w:val="FF0000"/>
          <w:sz w:val="22"/>
        </w:rPr>
      </w:pPr>
      <w:r w:rsidRPr="00F61C23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ปี </w:t>
      </w:r>
      <w:r w:rsidRPr="00C605FF">
        <w:rPr>
          <w:rFonts w:ascii="Angsana New" w:hAnsi="Angsana New" w:hint="cs"/>
          <w:sz w:val="30"/>
          <w:szCs w:val="30"/>
        </w:rPr>
        <w:t>2563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F61C23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Pr="00C605FF">
        <w:rPr>
          <w:rFonts w:ascii="Angsana New" w:hAnsi="Angsana New"/>
          <w:sz w:val="30"/>
          <w:szCs w:val="30"/>
        </w:rPr>
        <w:t>54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ซึ่งได้รับคำตัดสินจากศาลชั้นต้นเมื่อวันที่ </w:t>
      </w:r>
      <w:r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 xml:space="preserve">2564           </w:t>
      </w:r>
      <w:r>
        <w:rPr>
          <w:rFonts w:ascii="Angsana New" w:hAnsi="Angsana New" w:hint="cs"/>
          <w:sz w:val="30"/>
          <w:szCs w:val="30"/>
          <w:cs/>
        </w:rPr>
        <w:t xml:space="preserve">ให้ชำระเงินแก่โจทย์เป็นจำนวนเงิน </w:t>
      </w:r>
      <w:r w:rsidRPr="00C605F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.4</w:t>
      </w:r>
      <w:r w:rsidR="00E9540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โดยรวมดอกเบี้ยล่าช้าเป็นจำนวน</w:t>
      </w:r>
      <w:r w:rsidRPr="00911002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911002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76</w:t>
      </w:r>
      <w:r w:rsidRPr="00911002">
        <w:rPr>
          <w:rFonts w:ascii="Angsana New" w:hAnsi="Angsana New"/>
          <w:sz w:val="30"/>
          <w:szCs w:val="30"/>
        </w:rPr>
        <w:t xml:space="preserve"> </w:t>
      </w:r>
      <w:r w:rsidRPr="00911002">
        <w:rPr>
          <w:rFonts w:ascii="Angsana New" w:hAnsi="Angsana New" w:hint="cs"/>
          <w:sz w:val="30"/>
          <w:szCs w:val="30"/>
          <w:cs/>
        </w:rPr>
        <w:t>ล้า</w:t>
      </w:r>
      <w:r>
        <w:rPr>
          <w:rFonts w:ascii="Angsana New" w:hAnsi="Angsana New" w:hint="cs"/>
          <w:sz w:val="30"/>
          <w:szCs w:val="30"/>
          <w:cs/>
        </w:rPr>
        <w:t xml:space="preserve">นบาท </w:t>
      </w:r>
      <w:r w:rsidR="001C682F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6333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0B374D">
        <w:rPr>
          <w:rFonts w:ascii="Angsana New" w:hAnsi="Angsana New"/>
          <w:sz w:val="30"/>
          <w:szCs w:val="30"/>
        </w:rPr>
        <w:t xml:space="preserve"> </w:t>
      </w:r>
      <w:r w:rsidR="00963334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บริษัทได้ยื่นอุทธรณ์เมื่อวันที่ </w:t>
      </w:r>
      <w:r w:rsidR="00963334">
        <w:rPr>
          <w:rFonts w:ascii="Angsana New" w:hAnsi="Angsana New"/>
          <w:sz w:val="30"/>
          <w:szCs w:val="30"/>
        </w:rPr>
        <w:t xml:space="preserve">8 </w:t>
      </w:r>
      <w:r w:rsidR="0096333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63334">
        <w:rPr>
          <w:rFonts w:ascii="Angsana New" w:hAnsi="Angsana New"/>
          <w:sz w:val="30"/>
          <w:szCs w:val="30"/>
        </w:rPr>
        <w:t xml:space="preserve">2565 </w:t>
      </w:r>
      <w:r w:rsidR="00963334">
        <w:rPr>
          <w:rFonts w:ascii="Angsana New" w:hAnsi="Angsana New" w:hint="cs"/>
          <w:sz w:val="30"/>
          <w:szCs w:val="30"/>
          <w:cs/>
        </w:rPr>
        <w:t>ทั้งนี้</w:t>
      </w:r>
      <w:r w:rsidR="000B374D">
        <w:rPr>
          <w:rFonts w:ascii="Angsana New" w:hAnsi="Angsana New"/>
          <w:sz w:val="30"/>
          <w:szCs w:val="30"/>
        </w:rPr>
        <w:t xml:space="preserve"> </w:t>
      </w:r>
      <w:r w:rsidR="001C682F">
        <w:rPr>
          <w:rFonts w:ascii="Angsana New" w:hAnsi="Angsana New" w:hint="cs"/>
          <w:sz w:val="30"/>
          <w:szCs w:val="30"/>
          <w:cs/>
        </w:rPr>
        <w:t xml:space="preserve">บริษัทได้บันทึกประมาณการค่าความเสียหายจากคดีดังกล่าวแล้วเป็นจำนวนเงิน </w:t>
      </w:r>
      <w:r w:rsidR="001C682F">
        <w:rPr>
          <w:rFonts w:ascii="Angsana New" w:hAnsi="Angsana New"/>
          <w:sz w:val="30"/>
          <w:szCs w:val="30"/>
        </w:rPr>
        <w:t>2.47</w:t>
      </w:r>
      <w:r w:rsidR="001C682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F61C23">
        <w:rPr>
          <w:rFonts w:ascii="Angsana New" w:hAnsi="Angsana New" w:hint="cs"/>
          <w:sz w:val="30"/>
          <w:szCs w:val="30"/>
          <w:cs/>
        </w:rPr>
        <w:t xml:space="preserve">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C605FF">
        <w:rPr>
          <w:rFonts w:ascii="Angsana New" w:hAnsi="Angsana New" w:hint="cs"/>
          <w:sz w:val="30"/>
          <w:szCs w:val="30"/>
        </w:rPr>
        <w:t>17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Pr="00C605FF">
        <w:rPr>
          <w:rFonts w:ascii="Angsana New" w:hAnsi="Angsana New" w:hint="cs"/>
          <w:sz w:val="30"/>
          <w:szCs w:val="30"/>
        </w:rPr>
        <w:t>59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</w:t>
      </w:r>
      <w:r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ส่วนต่าง</w:t>
      </w:r>
      <w:r w:rsidRPr="000B374D">
        <w:rPr>
          <w:rFonts w:ascii="Angsana New" w:hAnsi="Angsana New" w:hint="cs"/>
          <w:spacing w:val="-2"/>
          <w:sz w:val="30"/>
          <w:szCs w:val="30"/>
          <w:bdr w:val="none" w:sz="0" w:space="0" w:color="auto" w:frame="1"/>
          <w:cs/>
        </w:rPr>
        <w:t>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0B374D">
        <w:rPr>
          <w:rFonts w:ascii="Angsana New" w:hAnsi="Angsana New" w:hint="cs"/>
          <w:spacing w:val="-2"/>
          <w:sz w:val="30"/>
          <w:szCs w:val="30"/>
          <w:cs/>
        </w:rPr>
        <w:t>คดีความ</w:t>
      </w:r>
      <w:r w:rsidRPr="00F61C23">
        <w:rPr>
          <w:rFonts w:ascii="Angsana New" w:hAnsi="Angsana New" w:hint="cs"/>
          <w:sz w:val="30"/>
          <w:szCs w:val="30"/>
          <w:cs/>
        </w:rPr>
        <w:t>ข้างต้นยังไม่ถึงที่สิ้นสุด</w:t>
      </w:r>
      <w:r>
        <w:rPr>
          <w:rFonts w:ascii="Angsana New" w:hAnsi="Angsana New" w:hint="cs"/>
          <w:sz w:val="30"/>
          <w:szCs w:val="30"/>
          <w:cs/>
        </w:rPr>
        <w:t>และยังมีความไม่</w:t>
      </w:r>
      <w:r w:rsidRPr="001C682F">
        <w:rPr>
          <w:rFonts w:ascii="Angsana New" w:hAnsi="Angsana New" w:hint="cs"/>
          <w:sz w:val="30"/>
          <w:szCs w:val="30"/>
          <w:cs/>
        </w:rPr>
        <w:t>แน่นอน 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</w:t>
      </w:r>
      <w:r w:rsidR="001C682F" w:rsidRPr="001C682F">
        <w:rPr>
          <w:rFonts w:ascii="Angsana New" w:hAnsi="Angsana New" w:hint="cs"/>
          <w:sz w:val="30"/>
          <w:szCs w:val="30"/>
          <w:cs/>
        </w:rPr>
        <w:t>งวด</w:t>
      </w:r>
      <w:r w:rsidR="007D1801">
        <w:rPr>
          <w:rFonts w:ascii="Angsana New" w:hAnsi="Angsana New" w:hint="cs"/>
          <w:sz w:val="30"/>
          <w:szCs w:val="30"/>
          <w:cs/>
        </w:rPr>
        <w:t>หก</w:t>
      </w:r>
      <w:r w:rsidR="00C733B7">
        <w:rPr>
          <w:rFonts w:ascii="Angsana New" w:hAnsi="Angsana New" w:hint="cs"/>
          <w:sz w:val="30"/>
          <w:szCs w:val="30"/>
          <w:cs/>
        </w:rPr>
        <w:t>เดือน</w:t>
      </w:r>
      <w:r w:rsidRPr="001C682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963334">
        <w:rPr>
          <w:rFonts w:ascii="Angsana New" w:hAnsi="Angsana New" w:hint="cs"/>
          <w:sz w:val="30"/>
          <w:szCs w:val="30"/>
          <w:cs/>
        </w:rPr>
        <w:t xml:space="preserve"> </w:t>
      </w:r>
      <w:r w:rsidR="007D1801" w:rsidRPr="008E4DF4">
        <w:rPr>
          <w:rFonts w:ascii="Angsana New" w:hAnsi="Angsana New"/>
          <w:sz w:val="30"/>
          <w:szCs w:val="30"/>
        </w:rPr>
        <w:t>30</w:t>
      </w:r>
      <w:r w:rsidR="007D1801" w:rsidRPr="008E4DF4">
        <w:rPr>
          <w:rFonts w:ascii="Angsana New" w:hAnsi="Angsana New"/>
          <w:sz w:val="30"/>
          <w:szCs w:val="30"/>
          <w:cs/>
        </w:rPr>
        <w:t xml:space="preserve"> </w:t>
      </w:r>
      <w:r w:rsidR="007D1801" w:rsidRPr="008E4DF4">
        <w:rPr>
          <w:rFonts w:ascii="Angsana New" w:hAnsi="Angsana New" w:hint="cs"/>
          <w:sz w:val="30"/>
          <w:szCs w:val="30"/>
          <w:cs/>
        </w:rPr>
        <w:t>มิถุนายน</w:t>
      </w:r>
      <w:r w:rsidRPr="001C682F">
        <w:rPr>
          <w:rFonts w:ascii="Angsana New" w:hAnsi="Angsana New" w:hint="cs"/>
          <w:sz w:val="30"/>
          <w:szCs w:val="30"/>
          <w:cs/>
        </w:rPr>
        <w:t xml:space="preserve"> </w:t>
      </w:r>
      <w:r w:rsidRPr="001C682F">
        <w:rPr>
          <w:rFonts w:ascii="Angsana New" w:hAnsi="Angsana New"/>
          <w:sz w:val="30"/>
          <w:szCs w:val="30"/>
          <w:lang w:bidi="ar-SA"/>
        </w:rPr>
        <w:t>256</w:t>
      </w:r>
      <w:r w:rsidR="001C682F">
        <w:rPr>
          <w:rFonts w:ascii="Angsana New" w:hAnsi="Angsana New"/>
          <w:sz w:val="30"/>
          <w:szCs w:val="30"/>
        </w:rPr>
        <w:t>5</w:t>
      </w:r>
      <w:r w:rsidRPr="00E65182">
        <w:rPr>
          <w:rFonts w:ascii="Angsana New" w:hAnsi="Angsana New"/>
          <w:bCs/>
          <w:color w:val="FF0000"/>
          <w:sz w:val="22"/>
        </w:rPr>
        <w:t xml:space="preserve"> </w:t>
      </w:r>
    </w:p>
    <w:p w14:paraId="363807B8" w14:textId="7B407C8B" w:rsidR="00CF1B93" w:rsidRDefault="00CF1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12F3C5" w14:textId="4E1AB0FB" w:rsidR="0044723D" w:rsidRDefault="0044723D" w:rsidP="0044723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4723D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10460CD" w14:textId="759EB7CC" w:rsidR="0044723D" w:rsidRPr="00CF1B93" w:rsidRDefault="0044723D" w:rsidP="00447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555512C" w14:textId="5674B262" w:rsidR="00CF1B93" w:rsidRPr="00AB34D5" w:rsidRDefault="00CF1B93" w:rsidP="00A81A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1B9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F1B93">
        <w:rPr>
          <w:rFonts w:ascii="Angsana New" w:hAnsi="Angsana New"/>
          <w:sz w:val="30"/>
          <w:szCs w:val="30"/>
        </w:rPr>
        <w:t xml:space="preserve">29 </w:t>
      </w:r>
      <w:r w:rsidRPr="00CF1B93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CF1B93">
        <w:rPr>
          <w:rFonts w:ascii="Angsana New" w:hAnsi="Angsana New"/>
          <w:sz w:val="30"/>
          <w:szCs w:val="30"/>
        </w:rPr>
        <w:t xml:space="preserve">2561 </w:t>
      </w:r>
      <w:r w:rsidRPr="00CF1B93">
        <w:rPr>
          <w:rFonts w:ascii="Angsana New" w:hAnsi="Angsana New"/>
          <w:sz w:val="30"/>
          <w:szCs w:val="30"/>
          <w:cs/>
        </w:rPr>
        <w:t>ที่ประชุมวิสามัญผู้ถือหุ้นของบริษัทมีมติอนุมัติการออกและเสนอขายหุ้นกู้ในวงเงิน</w:t>
      </w:r>
      <w:r w:rsidRPr="00F751D0">
        <w:rPr>
          <w:rFonts w:ascii="Angsana New" w:hAnsi="Angsana New"/>
          <w:spacing w:val="-2"/>
          <w:sz w:val="30"/>
          <w:szCs w:val="30"/>
          <w:cs/>
        </w:rPr>
        <w:t xml:space="preserve">ไม่เกิน </w:t>
      </w:r>
      <w:r w:rsidRPr="00F751D0">
        <w:rPr>
          <w:rFonts w:ascii="Angsana New" w:hAnsi="Angsana New"/>
          <w:spacing w:val="-2"/>
          <w:sz w:val="30"/>
          <w:szCs w:val="30"/>
        </w:rPr>
        <w:t xml:space="preserve">2,000 </w:t>
      </w:r>
      <w:r w:rsidRPr="00F751D0">
        <w:rPr>
          <w:rFonts w:ascii="Angsana New" w:hAnsi="Angsana New"/>
          <w:spacing w:val="-2"/>
          <w:sz w:val="30"/>
          <w:szCs w:val="30"/>
          <w:cs/>
        </w:rPr>
        <w:t xml:space="preserve">ล้านบาท ต่อมาในวันที่ </w:t>
      </w:r>
      <w:r w:rsidRPr="00F751D0">
        <w:rPr>
          <w:rFonts w:ascii="Angsana New" w:hAnsi="Angsana New"/>
          <w:spacing w:val="-2"/>
          <w:sz w:val="30"/>
          <w:szCs w:val="30"/>
        </w:rPr>
        <w:t xml:space="preserve">4 </w:t>
      </w:r>
      <w:r w:rsidRPr="00F751D0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F751D0">
        <w:rPr>
          <w:rFonts w:ascii="Angsana New" w:hAnsi="Angsana New"/>
          <w:spacing w:val="-2"/>
          <w:sz w:val="30"/>
          <w:szCs w:val="30"/>
        </w:rPr>
        <w:t xml:space="preserve">2565 </w:t>
      </w:r>
      <w:r w:rsidRPr="00F751D0">
        <w:rPr>
          <w:rFonts w:ascii="Angsana New" w:hAnsi="Angsana New"/>
          <w:spacing w:val="-2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CF1B93">
        <w:rPr>
          <w:rFonts w:ascii="Angsana New" w:hAnsi="Angsana New"/>
          <w:sz w:val="30"/>
          <w:szCs w:val="30"/>
          <w:cs/>
        </w:rPr>
        <w:t xml:space="preserve">ได้อนุมัติและเสนอขายหุ้นกู้ของบริษัทจำนวน </w:t>
      </w:r>
      <w:r w:rsidRPr="00CF1B93">
        <w:rPr>
          <w:rFonts w:ascii="Angsana New" w:hAnsi="Angsana New"/>
          <w:sz w:val="30"/>
          <w:szCs w:val="30"/>
        </w:rPr>
        <w:t xml:space="preserve">300,000 </w:t>
      </w:r>
      <w:r w:rsidRPr="00CF1B93">
        <w:rPr>
          <w:rFonts w:ascii="Angsana New" w:hAnsi="Angsana New"/>
          <w:sz w:val="30"/>
          <w:szCs w:val="30"/>
          <w:cs/>
        </w:rPr>
        <w:t xml:space="preserve">หน่วย ราคาหน่วยละ </w:t>
      </w:r>
      <w:r w:rsidRPr="00CF1B93">
        <w:rPr>
          <w:rFonts w:ascii="Angsana New" w:hAnsi="Angsana New"/>
          <w:sz w:val="30"/>
          <w:szCs w:val="30"/>
        </w:rPr>
        <w:t xml:space="preserve">1,000 </w:t>
      </w:r>
      <w:r w:rsidRPr="00CF1B93">
        <w:rPr>
          <w:rFonts w:ascii="Angsana New" w:hAnsi="Angsana New"/>
          <w:sz w:val="30"/>
          <w:szCs w:val="30"/>
          <w:cs/>
        </w:rPr>
        <w:t>บาท</w:t>
      </w:r>
      <w:r w:rsidR="00F751D0">
        <w:rPr>
          <w:rFonts w:ascii="Angsana New" w:hAnsi="Angsana New" w:hint="cs"/>
          <w:sz w:val="30"/>
          <w:szCs w:val="30"/>
          <w:cs/>
        </w:rPr>
        <w:t xml:space="preserve"> </w:t>
      </w:r>
      <w:r w:rsidRPr="00CF1B93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F751D0">
        <w:rPr>
          <w:rFonts w:ascii="Angsana New" w:hAnsi="Angsana New" w:hint="cs"/>
          <w:sz w:val="30"/>
          <w:szCs w:val="30"/>
          <w:cs/>
        </w:rPr>
        <w:t xml:space="preserve">       </w:t>
      </w:r>
      <w:r w:rsidRPr="00CF1B93">
        <w:rPr>
          <w:rFonts w:ascii="Angsana New" w:hAnsi="Angsana New"/>
          <w:sz w:val="30"/>
          <w:szCs w:val="30"/>
        </w:rPr>
        <w:t xml:space="preserve">300 </w:t>
      </w:r>
      <w:r w:rsidRPr="00CF1B93">
        <w:rPr>
          <w:rFonts w:ascii="Angsana New" w:hAnsi="Angsana New"/>
          <w:sz w:val="30"/>
          <w:szCs w:val="30"/>
          <w:cs/>
        </w:rPr>
        <w:t xml:space="preserve">ล้านบาทซึ่งมีอัตราดอกเบี้ยร้อยละ </w:t>
      </w:r>
      <w:r w:rsidRPr="00CF1B93">
        <w:rPr>
          <w:rFonts w:ascii="Angsana New" w:hAnsi="Angsana New"/>
          <w:sz w:val="30"/>
          <w:szCs w:val="30"/>
        </w:rPr>
        <w:t xml:space="preserve">5.50 </w:t>
      </w:r>
      <w:r w:rsidRPr="00CF1B93">
        <w:rPr>
          <w:rFonts w:ascii="Angsana New" w:hAnsi="Angsana New"/>
          <w:sz w:val="30"/>
          <w:szCs w:val="30"/>
          <w:cs/>
        </w:rPr>
        <w:t>ต่อปี และจะครบกำหนดไถ่ถอนหุ้นกู้ในวันที่</w:t>
      </w:r>
      <w:r w:rsidR="001D6640">
        <w:rPr>
          <w:rFonts w:ascii="Angsana New" w:hAnsi="Angsana New" w:hint="cs"/>
          <w:sz w:val="30"/>
          <w:szCs w:val="30"/>
          <w:cs/>
        </w:rPr>
        <w:t xml:space="preserve"> </w:t>
      </w:r>
      <w:r w:rsidRPr="00CF1B93">
        <w:rPr>
          <w:rFonts w:ascii="Angsana New" w:hAnsi="Angsana New"/>
          <w:sz w:val="30"/>
          <w:szCs w:val="30"/>
        </w:rPr>
        <w:t xml:space="preserve">11 </w:t>
      </w:r>
      <w:r w:rsidRPr="00CF1B93">
        <w:rPr>
          <w:rFonts w:ascii="Angsana New" w:hAnsi="Angsana New"/>
          <w:sz w:val="30"/>
          <w:szCs w:val="30"/>
          <w:cs/>
        </w:rPr>
        <w:t xml:space="preserve">มีนาคม </w:t>
      </w:r>
      <w:r w:rsidRPr="00CF1B93">
        <w:rPr>
          <w:rFonts w:ascii="Angsana New" w:hAnsi="Angsana New"/>
          <w:sz w:val="30"/>
          <w:szCs w:val="30"/>
        </w:rPr>
        <w:t xml:space="preserve">2568 </w:t>
      </w:r>
      <w:r w:rsidRPr="00CF1B93">
        <w:rPr>
          <w:rFonts w:ascii="Angsana New" w:hAnsi="Angsana New"/>
          <w:sz w:val="30"/>
          <w:szCs w:val="30"/>
          <w:cs/>
        </w:rPr>
        <w:t>โดย</w:t>
      </w:r>
      <w:r w:rsidR="007F7B3C">
        <w:rPr>
          <w:rFonts w:ascii="Angsana New" w:hAnsi="Angsana New"/>
          <w:sz w:val="30"/>
          <w:szCs w:val="30"/>
        </w:rPr>
        <w:t xml:space="preserve">   </w:t>
      </w:r>
      <w:r w:rsidRPr="00CF1B93">
        <w:rPr>
          <w:rFonts w:ascii="Angsana New" w:hAnsi="Angsana New"/>
          <w:sz w:val="30"/>
          <w:szCs w:val="30"/>
          <w:cs/>
        </w:rPr>
        <w:t xml:space="preserve">หุ้นกู้ดังกล่าวได้ออกจำหน่ายแล้วในวันที่ </w:t>
      </w:r>
      <w:r w:rsidRPr="00CF1B93">
        <w:rPr>
          <w:rFonts w:ascii="Angsana New" w:hAnsi="Angsana New"/>
          <w:sz w:val="30"/>
          <w:szCs w:val="30"/>
        </w:rPr>
        <w:t xml:space="preserve">11 </w:t>
      </w:r>
      <w:r w:rsidRPr="00CF1B93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F1B93">
        <w:rPr>
          <w:rFonts w:ascii="Angsana New" w:hAnsi="Angsana New"/>
          <w:sz w:val="30"/>
          <w:szCs w:val="30"/>
        </w:rPr>
        <w:t>2565</w:t>
      </w:r>
      <w:r w:rsidR="007F7B3C">
        <w:rPr>
          <w:rFonts w:ascii="Angsana New" w:hAnsi="Angsana New"/>
          <w:sz w:val="30"/>
          <w:szCs w:val="30"/>
        </w:rPr>
        <w:t xml:space="preserve"> </w:t>
      </w:r>
      <w:r w:rsidR="007F7B3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F7B3C">
        <w:rPr>
          <w:rFonts w:ascii="Angsana New" w:hAnsi="Angsana New"/>
          <w:sz w:val="30"/>
          <w:szCs w:val="30"/>
        </w:rPr>
        <w:t xml:space="preserve">131,500 </w:t>
      </w:r>
      <w:r w:rsidR="007F7B3C">
        <w:rPr>
          <w:rFonts w:ascii="Angsana New" w:hAnsi="Angsana New" w:hint="cs"/>
          <w:sz w:val="30"/>
          <w:szCs w:val="30"/>
          <w:cs/>
        </w:rPr>
        <w:t>หน่วย เป็นจำนวน</w:t>
      </w:r>
      <w:r w:rsidR="00013C06">
        <w:rPr>
          <w:rFonts w:ascii="Angsana New" w:hAnsi="Angsana New" w:hint="cs"/>
          <w:sz w:val="30"/>
          <w:szCs w:val="30"/>
          <w:cs/>
        </w:rPr>
        <w:t>เงิน</w:t>
      </w:r>
      <w:r w:rsidR="007F7B3C">
        <w:rPr>
          <w:rFonts w:ascii="Angsana New" w:hAnsi="Angsana New" w:hint="cs"/>
          <w:sz w:val="30"/>
          <w:szCs w:val="30"/>
          <w:cs/>
        </w:rPr>
        <w:t xml:space="preserve">รวม </w:t>
      </w:r>
      <w:r w:rsidR="007F7B3C">
        <w:rPr>
          <w:rFonts w:ascii="Angsana New" w:hAnsi="Angsana New"/>
          <w:sz w:val="30"/>
          <w:szCs w:val="30"/>
        </w:rPr>
        <w:t xml:space="preserve">131.50 </w:t>
      </w:r>
      <w:r w:rsidR="00013C06">
        <w:rPr>
          <w:rFonts w:ascii="Angsana New" w:hAnsi="Angsana New" w:hint="cs"/>
          <w:sz w:val="30"/>
          <w:szCs w:val="30"/>
          <w:cs/>
        </w:rPr>
        <w:t xml:space="preserve"> </w:t>
      </w:r>
      <w:r w:rsidR="007F7B3C">
        <w:rPr>
          <w:rFonts w:ascii="Angsana New" w:hAnsi="Angsana New" w:hint="cs"/>
          <w:sz w:val="30"/>
          <w:szCs w:val="30"/>
          <w:cs/>
        </w:rPr>
        <w:t>ล้านบาท</w:t>
      </w:r>
    </w:p>
    <w:sectPr w:rsidR="00CF1B93" w:rsidRPr="00AB34D5" w:rsidSect="000C41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1CB63" w14:textId="77777777" w:rsidR="002022EB" w:rsidRDefault="002022EB">
      <w:r>
        <w:separator/>
      </w:r>
    </w:p>
  </w:endnote>
  <w:endnote w:type="continuationSeparator" w:id="0">
    <w:p w14:paraId="0DD31BDB" w14:textId="77777777" w:rsidR="002022EB" w:rsidRDefault="002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DCBD" w14:textId="77777777" w:rsidR="006C3EA3" w:rsidRDefault="006C3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656" w14:textId="668DDD1A" w:rsidR="00A714D8" w:rsidRPr="003A6079" w:rsidRDefault="00A714D8" w:rsidP="00CE6215">
    <w:pPr>
      <w:pStyle w:val="Footer"/>
      <w:tabs>
        <w:tab w:val="left" w:pos="4565"/>
        <w:tab w:val="center" w:pos="4802"/>
      </w:tabs>
      <w:jc w:val="center"/>
      <w:rPr>
        <w:lang w:val="en-US"/>
      </w:rPr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FBB" w14:textId="362FF465" w:rsidR="00A714D8" w:rsidRPr="006D2137" w:rsidRDefault="00A714D8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0526B">
      <w:rPr>
        <w:rFonts w:ascii="Angsana New" w:hAnsi="Angsana New"/>
        <w:i/>
        <w:iCs/>
        <w:noProof/>
        <w:sz w:val="30"/>
        <w:szCs w:val="30"/>
      </w:rPr>
      <w:t>SCN TH Q2-2022 V.7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DE583" w14:textId="77777777" w:rsidR="002022EB" w:rsidRDefault="002022EB">
      <w:r>
        <w:separator/>
      </w:r>
    </w:p>
  </w:footnote>
  <w:footnote w:type="continuationSeparator" w:id="0">
    <w:p w14:paraId="0EEFDE62" w14:textId="77777777" w:rsidR="002022EB" w:rsidRDefault="0020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B0C0" w14:textId="77777777" w:rsidR="006C3EA3" w:rsidRDefault="006C3E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1971" w14:textId="46906C95" w:rsidR="00A714D8" w:rsidRPr="00B2797B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7E8035A" w14:textId="77777777" w:rsidR="00A714D8" w:rsidRDefault="00A714D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55EA38" w14:textId="7395BE01" w:rsidR="00A714D8" w:rsidRDefault="0071411B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A714D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714D8" w:rsidRPr="00381988">
      <w:rPr>
        <w:rFonts w:ascii="Angsana New" w:hAnsi="Angsana New" w:hint="cs"/>
        <w:b/>
        <w:bCs/>
        <w:sz w:val="32"/>
        <w:szCs w:val="32"/>
      </w:rPr>
      <w:t>25</w:t>
    </w:r>
    <w:r w:rsidR="00A714D8" w:rsidRPr="00381988">
      <w:rPr>
        <w:rFonts w:ascii="Angsana New" w:hAnsi="Angsana New"/>
        <w:b/>
        <w:bCs/>
        <w:sz w:val="32"/>
        <w:szCs w:val="32"/>
      </w:rPr>
      <w:t>6</w:t>
    </w:r>
    <w:r w:rsidR="00A714D8">
      <w:rPr>
        <w:rFonts w:ascii="Angsana New" w:hAnsi="Angsana New"/>
        <w:b/>
        <w:bCs/>
        <w:sz w:val="32"/>
        <w:szCs w:val="32"/>
      </w:rPr>
      <w:t>5</w:t>
    </w:r>
    <w:r w:rsidR="00A714D8"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F0CF28" w14:textId="77777777" w:rsidR="00A714D8" w:rsidRPr="002C284C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40BE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0C7ABB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FCD639A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572D49A" w14:textId="77777777" w:rsidR="00A714D8" w:rsidRPr="00F9367B" w:rsidRDefault="00A714D8" w:rsidP="00A02394">
    <w:pPr>
      <w:pStyle w:val="Header"/>
      <w:rPr>
        <w:sz w:val="16"/>
        <w:szCs w:val="16"/>
      </w:rPr>
    </w:pPr>
  </w:p>
  <w:p w14:paraId="6152E0A0" w14:textId="77777777" w:rsidR="00A714D8" w:rsidRPr="00F9367B" w:rsidRDefault="00A714D8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3F17" w14:textId="77777777" w:rsidR="00A714D8" w:rsidRPr="002C284C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FCF3A95" w14:textId="77777777" w:rsidR="00A714D8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F756484" w14:textId="522284E8" w:rsidR="00A714D8" w:rsidRDefault="0071411B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A714D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714D8" w:rsidRPr="00381988">
      <w:rPr>
        <w:rFonts w:ascii="Angsana New" w:hAnsi="Angsana New" w:hint="cs"/>
        <w:b/>
        <w:bCs/>
        <w:sz w:val="32"/>
        <w:szCs w:val="32"/>
      </w:rPr>
      <w:t>25</w:t>
    </w:r>
    <w:r w:rsidR="00A714D8" w:rsidRPr="00381988">
      <w:rPr>
        <w:rFonts w:ascii="Angsana New" w:hAnsi="Angsana New"/>
        <w:b/>
        <w:bCs/>
        <w:sz w:val="32"/>
        <w:szCs w:val="32"/>
      </w:rPr>
      <w:t>6</w:t>
    </w:r>
    <w:r w:rsidR="00A714D8">
      <w:rPr>
        <w:rFonts w:ascii="Angsana New" w:hAnsi="Angsana New"/>
        <w:b/>
        <w:bCs/>
        <w:sz w:val="32"/>
        <w:szCs w:val="32"/>
      </w:rPr>
      <w:t>5</w:t>
    </w:r>
    <w:r w:rsidR="00A714D8"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FC73EEC" w14:textId="77777777" w:rsidR="00A714D8" w:rsidRPr="0026241D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6283" w14:textId="4B7B1E78" w:rsidR="00A714D8" w:rsidRPr="002C284C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A714D8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50C4DB" w14:textId="5C384F09" w:rsidR="00A714D8" w:rsidRDefault="0071411B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A714D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714D8" w:rsidRPr="00381988">
      <w:rPr>
        <w:rFonts w:ascii="Angsana New" w:hAnsi="Angsana New" w:hint="cs"/>
        <w:b/>
        <w:bCs/>
        <w:sz w:val="32"/>
        <w:szCs w:val="32"/>
      </w:rPr>
      <w:t>25</w:t>
    </w:r>
    <w:r w:rsidR="00A714D8" w:rsidRPr="00381988">
      <w:rPr>
        <w:rFonts w:ascii="Angsana New" w:hAnsi="Angsana New"/>
        <w:b/>
        <w:bCs/>
        <w:sz w:val="32"/>
        <w:szCs w:val="32"/>
      </w:rPr>
      <w:t>6</w:t>
    </w:r>
    <w:r w:rsidR="00A714D8">
      <w:rPr>
        <w:rFonts w:ascii="Angsana New" w:hAnsi="Angsana New"/>
        <w:b/>
        <w:bCs/>
        <w:sz w:val="32"/>
        <w:szCs w:val="32"/>
      </w:rPr>
      <w:t>5</w:t>
    </w:r>
    <w:r w:rsidR="00A714D8"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795FF40" w14:textId="77777777" w:rsidR="00A714D8" w:rsidRPr="002C284C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5"/>
  </w:num>
  <w:num w:numId="19">
    <w:abstractNumId w:val="1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C06"/>
    <w:rsid w:val="00013D36"/>
    <w:rsid w:val="00013E97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21D"/>
    <w:rsid w:val="00017314"/>
    <w:rsid w:val="00017C5A"/>
    <w:rsid w:val="0002007E"/>
    <w:rsid w:val="000200EE"/>
    <w:rsid w:val="00020243"/>
    <w:rsid w:val="000205E4"/>
    <w:rsid w:val="0002085B"/>
    <w:rsid w:val="0002093D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05E"/>
    <w:rsid w:val="000372BE"/>
    <w:rsid w:val="00037A0B"/>
    <w:rsid w:val="00037B3A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559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91A"/>
    <w:rsid w:val="000A3A4C"/>
    <w:rsid w:val="000A435D"/>
    <w:rsid w:val="000A43C2"/>
    <w:rsid w:val="000A45E8"/>
    <w:rsid w:val="000A4C33"/>
    <w:rsid w:val="000A4D0B"/>
    <w:rsid w:val="000A5192"/>
    <w:rsid w:val="000A5261"/>
    <w:rsid w:val="000A5FA5"/>
    <w:rsid w:val="000A64D4"/>
    <w:rsid w:val="000A6974"/>
    <w:rsid w:val="000A7164"/>
    <w:rsid w:val="000A75C3"/>
    <w:rsid w:val="000A78FE"/>
    <w:rsid w:val="000A7946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F3D"/>
    <w:rsid w:val="000C009C"/>
    <w:rsid w:val="000C037D"/>
    <w:rsid w:val="000C0551"/>
    <w:rsid w:val="000C08E9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777"/>
    <w:rsid w:val="000C2855"/>
    <w:rsid w:val="000C2965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C3C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349"/>
    <w:rsid w:val="000E565C"/>
    <w:rsid w:val="000E5B2F"/>
    <w:rsid w:val="000E5CB4"/>
    <w:rsid w:val="000E5E10"/>
    <w:rsid w:val="000E6117"/>
    <w:rsid w:val="000E6210"/>
    <w:rsid w:val="000E62C4"/>
    <w:rsid w:val="000E66F0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956"/>
    <w:rsid w:val="00110BE3"/>
    <w:rsid w:val="00110D4A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4CD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B5C"/>
    <w:rsid w:val="00154C47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C97"/>
    <w:rsid w:val="00176FF3"/>
    <w:rsid w:val="00177131"/>
    <w:rsid w:val="00177382"/>
    <w:rsid w:val="001775B9"/>
    <w:rsid w:val="0017761B"/>
    <w:rsid w:val="00177801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2F8C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2F56"/>
    <w:rsid w:val="001D311E"/>
    <w:rsid w:val="001D44E9"/>
    <w:rsid w:val="001D49CC"/>
    <w:rsid w:val="001D51C7"/>
    <w:rsid w:val="001D54D5"/>
    <w:rsid w:val="001D5630"/>
    <w:rsid w:val="001D572C"/>
    <w:rsid w:val="001D585D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9D3"/>
    <w:rsid w:val="001E0C2D"/>
    <w:rsid w:val="001E0C99"/>
    <w:rsid w:val="001E0CA6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A3A"/>
    <w:rsid w:val="00201E47"/>
    <w:rsid w:val="00202105"/>
    <w:rsid w:val="00202157"/>
    <w:rsid w:val="002022EB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50B"/>
    <w:rsid w:val="0020790E"/>
    <w:rsid w:val="00207CB8"/>
    <w:rsid w:val="002100FD"/>
    <w:rsid w:val="0021012B"/>
    <w:rsid w:val="00210135"/>
    <w:rsid w:val="0021065B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F21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3BA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BA0"/>
    <w:rsid w:val="002C2CEB"/>
    <w:rsid w:val="002C351B"/>
    <w:rsid w:val="002C3B9F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AB"/>
    <w:rsid w:val="003009CD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E6C"/>
    <w:rsid w:val="00357ED5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11D3"/>
    <w:rsid w:val="00371F78"/>
    <w:rsid w:val="00372067"/>
    <w:rsid w:val="003721BB"/>
    <w:rsid w:val="0037231B"/>
    <w:rsid w:val="0037287D"/>
    <w:rsid w:val="0037297D"/>
    <w:rsid w:val="00372BAC"/>
    <w:rsid w:val="0037311E"/>
    <w:rsid w:val="00373ABD"/>
    <w:rsid w:val="00373DD4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15B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703"/>
    <w:rsid w:val="00394D10"/>
    <w:rsid w:val="00395250"/>
    <w:rsid w:val="003953A8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EA2"/>
    <w:rsid w:val="003A3FD2"/>
    <w:rsid w:val="003A440C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3B48"/>
    <w:rsid w:val="003B4252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536"/>
    <w:rsid w:val="003D76CE"/>
    <w:rsid w:val="003D7C8E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3F2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515F"/>
    <w:rsid w:val="00405491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FE5"/>
    <w:rsid w:val="00412018"/>
    <w:rsid w:val="0041205C"/>
    <w:rsid w:val="00412B6F"/>
    <w:rsid w:val="0041307B"/>
    <w:rsid w:val="004131DE"/>
    <w:rsid w:val="00413468"/>
    <w:rsid w:val="00413561"/>
    <w:rsid w:val="00413A8B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0A"/>
    <w:rsid w:val="00417CD6"/>
    <w:rsid w:val="004201B2"/>
    <w:rsid w:val="0042036F"/>
    <w:rsid w:val="004204CB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62A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6E"/>
    <w:rsid w:val="00487A31"/>
    <w:rsid w:val="00487A72"/>
    <w:rsid w:val="00487B08"/>
    <w:rsid w:val="0049001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42D3"/>
    <w:rsid w:val="00504A1D"/>
    <w:rsid w:val="005052DB"/>
    <w:rsid w:val="00505A93"/>
    <w:rsid w:val="00505BC9"/>
    <w:rsid w:val="00505C2B"/>
    <w:rsid w:val="0050628F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66D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5D95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942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C8C"/>
    <w:rsid w:val="005C2F52"/>
    <w:rsid w:val="005C3162"/>
    <w:rsid w:val="005C34D0"/>
    <w:rsid w:val="005C3A4F"/>
    <w:rsid w:val="005C3ABF"/>
    <w:rsid w:val="005C3E3B"/>
    <w:rsid w:val="005C40AC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B23"/>
    <w:rsid w:val="00612DA1"/>
    <w:rsid w:val="00612E09"/>
    <w:rsid w:val="00612FEC"/>
    <w:rsid w:val="0061311C"/>
    <w:rsid w:val="00613130"/>
    <w:rsid w:val="00613246"/>
    <w:rsid w:val="00613788"/>
    <w:rsid w:val="00613B97"/>
    <w:rsid w:val="0061442C"/>
    <w:rsid w:val="00614C29"/>
    <w:rsid w:val="00614F1E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E5D"/>
    <w:rsid w:val="006341BA"/>
    <w:rsid w:val="00634B03"/>
    <w:rsid w:val="006358FF"/>
    <w:rsid w:val="0063591A"/>
    <w:rsid w:val="00635A7B"/>
    <w:rsid w:val="00635B6D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31D"/>
    <w:rsid w:val="00656993"/>
    <w:rsid w:val="006570B5"/>
    <w:rsid w:val="006570C7"/>
    <w:rsid w:val="006571B0"/>
    <w:rsid w:val="006572A2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1B42"/>
    <w:rsid w:val="006722D3"/>
    <w:rsid w:val="00672716"/>
    <w:rsid w:val="00672CAD"/>
    <w:rsid w:val="00673123"/>
    <w:rsid w:val="0067365E"/>
    <w:rsid w:val="00673871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E6"/>
    <w:rsid w:val="00692582"/>
    <w:rsid w:val="00692781"/>
    <w:rsid w:val="00692A4D"/>
    <w:rsid w:val="00692D6E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3EA3"/>
    <w:rsid w:val="006C447E"/>
    <w:rsid w:val="006C4A2D"/>
    <w:rsid w:val="006C4A3C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4DF5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97D16"/>
    <w:rsid w:val="007A003A"/>
    <w:rsid w:val="007A02E3"/>
    <w:rsid w:val="007A0939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DF"/>
    <w:rsid w:val="007B505D"/>
    <w:rsid w:val="007B5375"/>
    <w:rsid w:val="007B54BB"/>
    <w:rsid w:val="007B5E88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115B"/>
    <w:rsid w:val="007D121D"/>
    <w:rsid w:val="007D13C2"/>
    <w:rsid w:val="007D1801"/>
    <w:rsid w:val="007D1821"/>
    <w:rsid w:val="007D1AE4"/>
    <w:rsid w:val="007D21CB"/>
    <w:rsid w:val="007D2212"/>
    <w:rsid w:val="007D22AB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310"/>
    <w:rsid w:val="007E332C"/>
    <w:rsid w:val="007E364C"/>
    <w:rsid w:val="007E391D"/>
    <w:rsid w:val="007E3936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C"/>
    <w:rsid w:val="007F549A"/>
    <w:rsid w:val="007F5679"/>
    <w:rsid w:val="007F5AD3"/>
    <w:rsid w:val="007F5E5A"/>
    <w:rsid w:val="007F5EE8"/>
    <w:rsid w:val="007F6324"/>
    <w:rsid w:val="007F69A8"/>
    <w:rsid w:val="007F6EF7"/>
    <w:rsid w:val="007F6FCE"/>
    <w:rsid w:val="007F74BA"/>
    <w:rsid w:val="007F74E0"/>
    <w:rsid w:val="007F74F5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21D8"/>
    <w:rsid w:val="00802426"/>
    <w:rsid w:val="008027B9"/>
    <w:rsid w:val="00802892"/>
    <w:rsid w:val="008028C7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E5B"/>
    <w:rsid w:val="00813029"/>
    <w:rsid w:val="008134CE"/>
    <w:rsid w:val="008135FA"/>
    <w:rsid w:val="0081390F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05F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1D"/>
    <w:rsid w:val="00820645"/>
    <w:rsid w:val="0082079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24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5BE6"/>
    <w:rsid w:val="00846436"/>
    <w:rsid w:val="008466D5"/>
    <w:rsid w:val="00846A8C"/>
    <w:rsid w:val="00846DAA"/>
    <w:rsid w:val="00846FF8"/>
    <w:rsid w:val="00847288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DAE"/>
    <w:rsid w:val="00870E80"/>
    <w:rsid w:val="00870F67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AC"/>
    <w:rsid w:val="008D254B"/>
    <w:rsid w:val="008D25CB"/>
    <w:rsid w:val="008D29C4"/>
    <w:rsid w:val="008D2AA2"/>
    <w:rsid w:val="008D2E96"/>
    <w:rsid w:val="008D3436"/>
    <w:rsid w:val="008D3905"/>
    <w:rsid w:val="008D3E55"/>
    <w:rsid w:val="008D4863"/>
    <w:rsid w:val="008D48B6"/>
    <w:rsid w:val="008D49AA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90"/>
    <w:rsid w:val="008D7A81"/>
    <w:rsid w:val="008D7CB2"/>
    <w:rsid w:val="008E1097"/>
    <w:rsid w:val="008E12EB"/>
    <w:rsid w:val="008E15DE"/>
    <w:rsid w:val="008E17A4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599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51"/>
    <w:rsid w:val="0093308D"/>
    <w:rsid w:val="009335F1"/>
    <w:rsid w:val="00933E85"/>
    <w:rsid w:val="00934128"/>
    <w:rsid w:val="009345D8"/>
    <w:rsid w:val="00934638"/>
    <w:rsid w:val="00934A62"/>
    <w:rsid w:val="00934B75"/>
    <w:rsid w:val="00934C53"/>
    <w:rsid w:val="00935052"/>
    <w:rsid w:val="009355A3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3237"/>
    <w:rsid w:val="00943332"/>
    <w:rsid w:val="009433A9"/>
    <w:rsid w:val="009433D2"/>
    <w:rsid w:val="0094371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334"/>
    <w:rsid w:val="00963C4D"/>
    <w:rsid w:val="009646CC"/>
    <w:rsid w:val="00964754"/>
    <w:rsid w:val="00964809"/>
    <w:rsid w:val="009648A4"/>
    <w:rsid w:val="009648D0"/>
    <w:rsid w:val="009649E6"/>
    <w:rsid w:val="00964C7C"/>
    <w:rsid w:val="009651A9"/>
    <w:rsid w:val="00965C17"/>
    <w:rsid w:val="009661A0"/>
    <w:rsid w:val="00966415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A53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49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3DC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FF8"/>
    <w:rsid w:val="009D606C"/>
    <w:rsid w:val="009D674A"/>
    <w:rsid w:val="009D6D16"/>
    <w:rsid w:val="009D6F72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596"/>
    <w:rsid w:val="009E4FE1"/>
    <w:rsid w:val="009E513A"/>
    <w:rsid w:val="009E533C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D36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D7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0C06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030"/>
    <w:rsid w:val="00A4714D"/>
    <w:rsid w:val="00A476ED"/>
    <w:rsid w:val="00A47781"/>
    <w:rsid w:val="00A47876"/>
    <w:rsid w:val="00A47B60"/>
    <w:rsid w:val="00A47C36"/>
    <w:rsid w:val="00A501D3"/>
    <w:rsid w:val="00A504ED"/>
    <w:rsid w:val="00A50A52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BD3"/>
    <w:rsid w:val="00A66D50"/>
    <w:rsid w:val="00A66F6A"/>
    <w:rsid w:val="00A67565"/>
    <w:rsid w:val="00A67E11"/>
    <w:rsid w:val="00A67E56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7BA"/>
    <w:rsid w:val="00A91BE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AFA"/>
    <w:rsid w:val="00A96EB6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621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06"/>
    <w:rsid w:val="00B00EC2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E16"/>
    <w:rsid w:val="00B26F0D"/>
    <w:rsid w:val="00B2797B"/>
    <w:rsid w:val="00B27A07"/>
    <w:rsid w:val="00B27AE5"/>
    <w:rsid w:val="00B27DD9"/>
    <w:rsid w:val="00B27EB2"/>
    <w:rsid w:val="00B27F63"/>
    <w:rsid w:val="00B301DE"/>
    <w:rsid w:val="00B305EA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8A4"/>
    <w:rsid w:val="00B76B44"/>
    <w:rsid w:val="00B76BBD"/>
    <w:rsid w:val="00B77764"/>
    <w:rsid w:val="00B77BFA"/>
    <w:rsid w:val="00B77E25"/>
    <w:rsid w:val="00B80342"/>
    <w:rsid w:val="00B807A7"/>
    <w:rsid w:val="00B8096A"/>
    <w:rsid w:val="00B8098C"/>
    <w:rsid w:val="00B80A53"/>
    <w:rsid w:val="00B80C9E"/>
    <w:rsid w:val="00B81049"/>
    <w:rsid w:val="00B8127F"/>
    <w:rsid w:val="00B815DC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B91"/>
    <w:rsid w:val="00B92C03"/>
    <w:rsid w:val="00B9321F"/>
    <w:rsid w:val="00B932E0"/>
    <w:rsid w:val="00B937F3"/>
    <w:rsid w:val="00B9397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623D"/>
    <w:rsid w:val="00BC6525"/>
    <w:rsid w:val="00BC6587"/>
    <w:rsid w:val="00BC6F50"/>
    <w:rsid w:val="00BC6FD1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DB5"/>
    <w:rsid w:val="00C21233"/>
    <w:rsid w:val="00C21595"/>
    <w:rsid w:val="00C21829"/>
    <w:rsid w:val="00C21B0A"/>
    <w:rsid w:val="00C21B5A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D51"/>
    <w:rsid w:val="00C5557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7A"/>
    <w:rsid w:val="00C61564"/>
    <w:rsid w:val="00C61635"/>
    <w:rsid w:val="00C6183C"/>
    <w:rsid w:val="00C618FA"/>
    <w:rsid w:val="00C61B44"/>
    <w:rsid w:val="00C61FC4"/>
    <w:rsid w:val="00C624CF"/>
    <w:rsid w:val="00C62654"/>
    <w:rsid w:val="00C626B8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5ACF"/>
    <w:rsid w:val="00C760A2"/>
    <w:rsid w:val="00C76709"/>
    <w:rsid w:val="00C76841"/>
    <w:rsid w:val="00C76C77"/>
    <w:rsid w:val="00C76DF8"/>
    <w:rsid w:val="00C7761C"/>
    <w:rsid w:val="00C779CF"/>
    <w:rsid w:val="00C779E3"/>
    <w:rsid w:val="00C802CF"/>
    <w:rsid w:val="00C803AE"/>
    <w:rsid w:val="00C80B25"/>
    <w:rsid w:val="00C80E94"/>
    <w:rsid w:val="00C81124"/>
    <w:rsid w:val="00C815C4"/>
    <w:rsid w:val="00C815D9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F6C"/>
    <w:rsid w:val="00C84122"/>
    <w:rsid w:val="00C8435B"/>
    <w:rsid w:val="00C84368"/>
    <w:rsid w:val="00C8468D"/>
    <w:rsid w:val="00C84796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906"/>
    <w:rsid w:val="00CA7E5D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AC"/>
    <w:rsid w:val="00D029B3"/>
    <w:rsid w:val="00D02A12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BBE"/>
    <w:rsid w:val="00D07F80"/>
    <w:rsid w:val="00D106CD"/>
    <w:rsid w:val="00D10713"/>
    <w:rsid w:val="00D10C5B"/>
    <w:rsid w:val="00D10CC5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57C"/>
    <w:rsid w:val="00D229E3"/>
    <w:rsid w:val="00D22B78"/>
    <w:rsid w:val="00D22E3C"/>
    <w:rsid w:val="00D22F2B"/>
    <w:rsid w:val="00D233AB"/>
    <w:rsid w:val="00D23525"/>
    <w:rsid w:val="00D2356B"/>
    <w:rsid w:val="00D238D8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5812"/>
    <w:rsid w:val="00D2607B"/>
    <w:rsid w:val="00D26166"/>
    <w:rsid w:val="00D264AF"/>
    <w:rsid w:val="00D26625"/>
    <w:rsid w:val="00D266E6"/>
    <w:rsid w:val="00D26963"/>
    <w:rsid w:val="00D26E2E"/>
    <w:rsid w:val="00D26FE6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B6"/>
    <w:rsid w:val="00D40A43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6B5"/>
    <w:rsid w:val="00D45ACA"/>
    <w:rsid w:val="00D45DE6"/>
    <w:rsid w:val="00D45E30"/>
    <w:rsid w:val="00D462B4"/>
    <w:rsid w:val="00D465FF"/>
    <w:rsid w:val="00D4679C"/>
    <w:rsid w:val="00D469DD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514"/>
    <w:rsid w:val="00D52D96"/>
    <w:rsid w:val="00D52D9E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D8C"/>
    <w:rsid w:val="00D60FC2"/>
    <w:rsid w:val="00D61148"/>
    <w:rsid w:val="00D6116B"/>
    <w:rsid w:val="00D6186A"/>
    <w:rsid w:val="00D61CEA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4FEC"/>
    <w:rsid w:val="00D65066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CF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F46"/>
    <w:rsid w:val="00DA0487"/>
    <w:rsid w:val="00DA05FC"/>
    <w:rsid w:val="00DA082B"/>
    <w:rsid w:val="00DA0C87"/>
    <w:rsid w:val="00DA0EE5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F9B"/>
    <w:rsid w:val="00DC0095"/>
    <w:rsid w:val="00DC0B97"/>
    <w:rsid w:val="00DC0BAE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1F68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03F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7CA"/>
    <w:rsid w:val="00E52C3A"/>
    <w:rsid w:val="00E53025"/>
    <w:rsid w:val="00E53211"/>
    <w:rsid w:val="00E542FC"/>
    <w:rsid w:val="00E54915"/>
    <w:rsid w:val="00E54945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799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B"/>
    <w:rsid w:val="00ED5EEA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636"/>
    <w:rsid w:val="00EF7216"/>
    <w:rsid w:val="00EF7BBD"/>
    <w:rsid w:val="00EF7E26"/>
    <w:rsid w:val="00EF7E27"/>
    <w:rsid w:val="00EF7EA9"/>
    <w:rsid w:val="00EF7FDE"/>
    <w:rsid w:val="00F00193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4D5"/>
    <w:rsid w:val="00F0567C"/>
    <w:rsid w:val="00F0580D"/>
    <w:rsid w:val="00F05932"/>
    <w:rsid w:val="00F06308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706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6205"/>
    <w:rsid w:val="00F5624F"/>
    <w:rsid w:val="00F56635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19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7D"/>
    <w:rsid w:val="00FD0857"/>
    <w:rsid w:val="00FD0CC7"/>
    <w:rsid w:val="00FD16EB"/>
    <w:rsid w:val="00FD210E"/>
    <w:rsid w:val="00FD2699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E54"/>
    <w:rsid w:val="00FD7F97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053"/>
    <w:rsid w:val="00FF61D2"/>
    <w:rsid w:val="00FF662A"/>
    <w:rsid w:val="00FF6968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43</TotalTime>
  <Pages>3</Pages>
  <Words>4454</Words>
  <Characters>25394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13</cp:revision>
  <cp:lastPrinted>2022-08-11T13:07:00Z</cp:lastPrinted>
  <dcterms:created xsi:type="dcterms:W3CDTF">2022-08-05T10:29:00Z</dcterms:created>
  <dcterms:modified xsi:type="dcterms:W3CDTF">2022-08-13T06:43:00Z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