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2FA" w14:textId="77777777" w:rsidR="00DB308D" w:rsidRPr="00003A5E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6F5EF422" w:rsidR="000B5D47" w:rsidRDefault="00B908D5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ข้าพเจ้าได้สอบทานงบการเงินรวมและเฉพาะของบริษัท </w:t>
      </w:r>
      <w:r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    (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) ณ วันที่ </w:t>
      </w:r>
      <w:r w:rsidR="00533422" w:rsidRPr="00DB7533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33422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33422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03E52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BC3211">
        <w:rPr>
          <w:rFonts w:ascii="Browallia New" w:hAnsi="Browallia New" w:cs="Browallia New"/>
          <w:sz w:val="28"/>
          <w:szCs w:val="28"/>
          <w:lang w:bidi="th-TH"/>
        </w:rPr>
        <w:br/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BC3211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BC3211" w:rsidRPr="00DB7533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C3211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BC3211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BC3211"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C3211" w:rsidRPr="00DB7533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EF33D9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</w:t>
      </w:r>
      <w:r w:rsidR="00BC3211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</w:t>
      </w:r>
      <w:r w:rsidR="003A279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สดรวม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และเฉพา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653C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</w:t>
      </w:r>
      <w:r w:rsidR="00BC3211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F1E0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 และหมายเหตุ</w:t>
      </w:r>
      <w:r w:rsidRPr="00DF1E0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7B55E9" w:rsidRPr="00DF1E0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(</w:t>
      </w:r>
      <w:r w:rsidR="007B55E9" w:rsidRPr="00DF1E0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รวมเรียกว่า </w:t>
      </w:r>
      <w:r w:rsidR="007B55E9" w:rsidRPr="00DF1E0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7B55E9" w:rsidRPr="00DF1E0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7B55E9" w:rsidRPr="00DF1E0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”)</w:t>
      </w:r>
      <w:r w:rsidR="007B55E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55E9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="00C46828" w:rsidRPr="00DB753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DF1E0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C46828" w:rsidRPr="00DB7533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DF1E0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ในการรายงานให้ข้อสรุปเกี่ยวกับข้อมูลทาง</w:t>
      </w:r>
      <w:r w:rsidR="00C46828" w:rsidRPr="00AE1D1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การเงินระหว่างกาลดังกล่าวจากผลการสอบทาน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77777777" w:rsidR="007143DE" w:rsidRDefault="007143DE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6EE6000" w:rsidR="00237DAB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E5BCC3" w14:textId="258759BC" w:rsidR="0063360A" w:rsidRDefault="006336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8A536B" w14:textId="59AF0CB5" w:rsidR="0063360A" w:rsidRDefault="006336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87579E" w14:textId="77777777" w:rsidR="0063360A" w:rsidRPr="00A522B7" w:rsidRDefault="006336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1B19E076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C4DB12" w14:textId="77777777" w:rsidR="00784602" w:rsidRDefault="0078460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FCC02" w14:textId="00326A95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A522B7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BE4C63F" w:rsidR="00E32427" w:rsidRPr="00A522B7" w:rsidRDefault="00B7168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243E5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243E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515AB76A" w:rsidR="003C35EF" w:rsidRPr="00A522B7" w:rsidRDefault="00003A5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03A5E">
        <w:rPr>
          <w:rFonts w:ascii="Browallia New" w:hAnsi="Browallia New" w:cs="Browallia New"/>
          <w:sz w:val="28"/>
          <w:szCs w:val="28"/>
          <w:lang w:bidi="th-TH"/>
        </w:rPr>
        <w:t>11</w:t>
      </w:r>
      <w:r w:rsidR="0083227A" w:rsidRPr="00003A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464060" w:rsidRPr="00003A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64060" w:rsidRPr="00003A5E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3B810" w14:textId="77777777" w:rsidR="00652FF0" w:rsidRDefault="00652FF0">
      <w:r>
        <w:separator/>
      </w:r>
    </w:p>
  </w:endnote>
  <w:endnote w:type="continuationSeparator" w:id="0">
    <w:p w14:paraId="7FCD9AE9" w14:textId="77777777" w:rsidR="00652FF0" w:rsidRDefault="00652FF0">
      <w:r>
        <w:continuationSeparator/>
      </w:r>
    </w:p>
  </w:endnote>
  <w:endnote w:type="continuationNotice" w:id="1">
    <w:p w14:paraId="20A24BE4" w14:textId="77777777" w:rsidR="00652FF0" w:rsidRDefault="00652F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F15E" w14:textId="77777777" w:rsidR="00652FF0" w:rsidRDefault="00652FF0">
      <w:bookmarkStart w:id="0" w:name="_Hlk482348182"/>
      <w:bookmarkEnd w:id="0"/>
      <w:r>
        <w:separator/>
      </w:r>
    </w:p>
  </w:footnote>
  <w:footnote w:type="continuationSeparator" w:id="0">
    <w:p w14:paraId="3EC4AC92" w14:textId="77777777" w:rsidR="00652FF0" w:rsidRDefault="00652FF0">
      <w:r>
        <w:continuationSeparator/>
      </w:r>
    </w:p>
  </w:footnote>
  <w:footnote w:type="continuationNotice" w:id="1">
    <w:p w14:paraId="6C25BA8C" w14:textId="77777777" w:rsidR="00652FF0" w:rsidRDefault="00652F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116A" w14:textId="2FE61F06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733E54A1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2E070C66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A5E"/>
    <w:rsid w:val="00004B8D"/>
    <w:rsid w:val="000162B0"/>
    <w:rsid w:val="00016E1A"/>
    <w:rsid w:val="0003023B"/>
    <w:rsid w:val="00031D1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034AE"/>
    <w:rsid w:val="00211564"/>
    <w:rsid w:val="0022518C"/>
    <w:rsid w:val="00237A7E"/>
    <w:rsid w:val="00237DAB"/>
    <w:rsid w:val="002407CC"/>
    <w:rsid w:val="00241F16"/>
    <w:rsid w:val="00247969"/>
    <w:rsid w:val="00260B25"/>
    <w:rsid w:val="0026182A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061B"/>
    <w:rsid w:val="00365ECE"/>
    <w:rsid w:val="00374047"/>
    <w:rsid w:val="003744DA"/>
    <w:rsid w:val="003817E0"/>
    <w:rsid w:val="00384904"/>
    <w:rsid w:val="00386916"/>
    <w:rsid w:val="003A279F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D2605"/>
    <w:rsid w:val="003D3DA9"/>
    <w:rsid w:val="003D64D6"/>
    <w:rsid w:val="003E034A"/>
    <w:rsid w:val="003E3E21"/>
    <w:rsid w:val="003E470D"/>
    <w:rsid w:val="003E5574"/>
    <w:rsid w:val="003F1445"/>
    <w:rsid w:val="00400E24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060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33422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EEF"/>
    <w:rsid w:val="00632860"/>
    <w:rsid w:val="0063360A"/>
    <w:rsid w:val="006365A1"/>
    <w:rsid w:val="00636AA2"/>
    <w:rsid w:val="006431C3"/>
    <w:rsid w:val="00652FF0"/>
    <w:rsid w:val="00653CF9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27A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20B2"/>
    <w:rsid w:val="00935D8D"/>
    <w:rsid w:val="00942FE8"/>
    <w:rsid w:val="00955B30"/>
    <w:rsid w:val="00957E70"/>
    <w:rsid w:val="00970DAB"/>
    <w:rsid w:val="00972A45"/>
    <w:rsid w:val="0097321D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604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3211"/>
    <w:rsid w:val="00BC60A9"/>
    <w:rsid w:val="00BE0C8A"/>
    <w:rsid w:val="00BE0E9D"/>
    <w:rsid w:val="00BE334D"/>
    <w:rsid w:val="00BE4988"/>
    <w:rsid w:val="00BF1C24"/>
    <w:rsid w:val="00BF5E73"/>
    <w:rsid w:val="00BF7304"/>
    <w:rsid w:val="00C03E52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0490"/>
    <w:rsid w:val="00CC72E9"/>
    <w:rsid w:val="00CD25C2"/>
    <w:rsid w:val="00CD47E8"/>
    <w:rsid w:val="00CD4D4E"/>
    <w:rsid w:val="00CD76D8"/>
    <w:rsid w:val="00CE24E5"/>
    <w:rsid w:val="00CE41DB"/>
    <w:rsid w:val="00CE4D96"/>
    <w:rsid w:val="00D01C01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B308D"/>
    <w:rsid w:val="00DB5C45"/>
    <w:rsid w:val="00DB5F40"/>
    <w:rsid w:val="00DB7533"/>
    <w:rsid w:val="00DD1E47"/>
    <w:rsid w:val="00DD61A9"/>
    <w:rsid w:val="00DD6EF1"/>
    <w:rsid w:val="00DE4958"/>
    <w:rsid w:val="00DE4B6D"/>
    <w:rsid w:val="00DE78CE"/>
    <w:rsid w:val="00DF1E0F"/>
    <w:rsid w:val="00DF2F69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86E7B"/>
    <w:rsid w:val="00E9110B"/>
    <w:rsid w:val="00E913AB"/>
    <w:rsid w:val="00EA2B6F"/>
    <w:rsid w:val="00EB3478"/>
    <w:rsid w:val="00EB4B39"/>
    <w:rsid w:val="00EB6FE3"/>
    <w:rsid w:val="00EC24D5"/>
    <w:rsid w:val="00EE0F65"/>
    <w:rsid w:val="00EF33D9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1" ma:contentTypeDescription="Create a new document." ma:contentTypeScope="" ma:versionID="e979e95649dba3030ef67eab1a278b6f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b6a6c588df13b6cf02af37135377476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purl.org/dc/terms/"/>
    <ds:schemaRef ds:uri="5ff93197-5cd4-4697-961c-11b2929d1c0c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29065a1-720c-4df0-b67c-e69a28b38a78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34061D-E1F3-40EA-AF59-631C081B0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171</TotalTime>
  <Pages>2</Pages>
  <Words>339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210</cp:revision>
  <cp:lastPrinted>2021-08-09T21:04:00Z</cp:lastPrinted>
  <dcterms:created xsi:type="dcterms:W3CDTF">2018-03-23T13:02:00Z</dcterms:created>
  <dcterms:modified xsi:type="dcterms:W3CDTF">2022-08-11T06:27:00Z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